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38664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bookmarkStart w:id="0" w:name="_GoBack"/>
      <w:bookmarkEnd w:id="0"/>
      <w:r w:rsidRPr="0082412F">
        <w:rPr>
          <w:rFonts w:ascii="Angsana New" w:hAnsi="Angsana New"/>
          <w:b w:val="0"/>
          <w:bCs/>
          <w:sz w:val="30"/>
          <w:szCs w:val="30"/>
          <w:cs/>
          <w:lang w:bidi="th-TH"/>
        </w:rPr>
        <w:t>หมายเหตุ</w:t>
      </w:r>
      <w:r w:rsidRPr="0082412F">
        <w:rPr>
          <w:rFonts w:ascii="Angsana New" w:hAnsi="Angsana New"/>
          <w:b w:val="0"/>
          <w:bCs/>
          <w:sz w:val="30"/>
          <w:szCs w:val="30"/>
        </w:rPr>
        <w:tab/>
      </w:r>
      <w:r w:rsidR="007E1687" w:rsidRPr="0082412F">
        <w:rPr>
          <w:rFonts w:ascii="Angsana New" w:hAnsi="Angsana New"/>
          <w:b w:val="0"/>
          <w:bCs/>
          <w:sz w:val="30"/>
          <w:szCs w:val="30"/>
          <w:cs/>
          <w:lang w:bidi="th-TH"/>
        </w:rPr>
        <w:t>สารบัญ</w:t>
      </w:r>
    </w:p>
    <w:p w14:paraId="12B782AC" w14:textId="77777777" w:rsidR="00677FA6" w:rsidRPr="0082412F" w:rsidRDefault="00677FA6" w:rsidP="005414B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</w:p>
    <w:p w14:paraId="251CB9E2" w14:textId="77777777" w:rsidR="00820360" w:rsidRPr="0082412F" w:rsidRDefault="00820360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5A13CBD2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447F2462" w14:textId="77777777" w:rsidR="00645F7F" w:rsidRPr="0082412F" w:rsidRDefault="00645F7F" w:rsidP="00645F7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5CA3AF6C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E8DAAB0" w14:textId="77777777" w:rsidR="00E069CF" w:rsidRPr="0082412F" w:rsidRDefault="00E069CF" w:rsidP="00E069CF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6BD9DD5A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200DC779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4BAA3783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C206C2A" w14:textId="77777777" w:rsidR="00F855C2" w:rsidRPr="0082412F" w:rsidRDefault="00F855C2" w:rsidP="00F855C2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2E25D59" w14:textId="77777777" w:rsidR="00126C68" w:rsidRPr="0082412F" w:rsidRDefault="00126C68" w:rsidP="00126C68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สัญญาเช่า</w:t>
      </w:r>
    </w:p>
    <w:p w14:paraId="21241439" w14:textId="77777777" w:rsidR="004F0871" w:rsidRPr="0082412F" w:rsidRDefault="004F0871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00288FF9" w14:textId="77777777" w:rsidR="00121ED3" w:rsidRPr="0082412F" w:rsidRDefault="00121ED3" w:rsidP="00121ED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เงินปันผล</w:t>
      </w:r>
    </w:p>
    <w:p w14:paraId="2F27FEF4" w14:textId="77777777" w:rsidR="009472D2" w:rsidRPr="0082412F" w:rsidRDefault="009472D2" w:rsidP="009968F3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เครื่องมือทางการเงิน</w:t>
      </w:r>
    </w:p>
    <w:p w14:paraId="2C6C92A9" w14:textId="77777777" w:rsidR="007659F1" w:rsidRPr="0082412F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ภาระผูกพันกับกิจการที่ไม่เกี่ยวข้องกัน</w:t>
      </w:r>
    </w:p>
    <w:p w14:paraId="5C433236" w14:textId="25D7FA83" w:rsidR="007659F1" w:rsidRDefault="007659F1" w:rsidP="007659F1">
      <w:pPr>
        <w:pStyle w:val="index"/>
        <w:numPr>
          <w:ilvl w:val="0"/>
          <w:numId w:val="19"/>
        </w:numPr>
        <w:tabs>
          <w:tab w:val="clear" w:pos="880"/>
          <w:tab w:val="num" w:pos="1080"/>
        </w:tabs>
        <w:spacing w:after="0" w:line="380" w:lineRule="exact"/>
        <w:ind w:left="1080" w:hanging="1080"/>
        <w:outlineLvl w:val="0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BB8804E" w14:textId="77777777" w:rsidR="0029029B" w:rsidRPr="0082412F" w:rsidRDefault="0029029B" w:rsidP="002F295D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bCs/>
          <w:sz w:val="30"/>
          <w:szCs w:val="30"/>
          <w:lang w:bidi="th-TH"/>
        </w:rPr>
      </w:pPr>
    </w:p>
    <w:p w14:paraId="201F3230" w14:textId="77777777" w:rsidR="004E58EC" w:rsidRPr="0082412F" w:rsidRDefault="004E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/>
          <w:sz w:val="30"/>
          <w:szCs w:val="30"/>
          <w:cs/>
        </w:rPr>
        <w:br w:type="page"/>
      </w:r>
    </w:p>
    <w:p w14:paraId="67D52D08" w14:textId="77777777" w:rsidR="00D77AAD" w:rsidRPr="0082412F" w:rsidRDefault="00D77AAD" w:rsidP="00D77A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82D84B0" w14:textId="77777777" w:rsidR="00D77AAD" w:rsidRPr="0082412F" w:rsidRDefault="00D77AAD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05484CA7" w14:textId="1A908772" w:rsidR="00361980" w:rsidRPr="0082412F" w:rsidRDefault="00361980" w:rsidP="00361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940656" w:rsidRPr="0082412F">
        <w:rPr>
          <w:rFonts w:ascii="Angsana New" w:hAnsi="Angsana New"/>
          <w:sz w:val="30"/>
          <w:szCs w:val="30"/>
          <w:cs/>
        </w:rPr>
        <w:t>ตรวจสอบตามการมอบหมายจาก</w:t>
      </w:r>
      <w:r w:rsidR="00940656" w:rsidRPr="00373BA8">
        <w:rPr>
          <w:rFonts w:ascii="Angsana New" w:hAnsi="Angsana New"/>
          <w:sz w:val="30"/>
          <w:szCs w:val="30"/>
          <w:cs/>
        </w:rPr>
        <w:t>คณะกรรมการบริษัท</w:t>
      </w:r>
      <w:r w:rsidR="00C25B82" w:rsidRPr="00373BA8">
        <w:rPr>
          <w:rFonts w:ascii="Angsana New" w:hAnsi="Angsana New"/>
          <w:sz w:val="30"/>
          <w:szCs w:val="30"/>
          <w:cs/>
        </w:rPr>
        <w:t>เมื่อ</w:t>
      </w:r>
      <w:r w:rsidRPr="00373BA8">
        <w:rPr>
          <w:rFonts w:ascii="Angsana New" w:hAnsi="Angsana New"/>
          <w:sz w:val="30"/>
          <w:szCs w:val="30"/>
          <w:cs/>
        </w:rPr>
        <w:t>วันที่</w:t>
      </w:r>
      <w:r w:rsidR="00531ED9" w:rsidRPr="00373BA8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13</w:t>
      </w:r>
      <w:r w:rsidR="00126C68" w:rsidRPr="00373BA8">
        <w:rPr>
          <w:rFonts w:ascii="Angsana New" w:hAnsi="Angsana New"/>
          <w:sz w:val="30"/>
          <w:szCs w:val="30"/>
        </w:rPr>
        <w:t xml:space="preserve"> </w:t>
      </w:r>
      <w:r w:rsidR="00373BA8">
        <w:rPr>
          <w:rFonts w:ascii="Angsana New" w:hAnsi="Angsana New"/>
          <w:sz w:val="30"/>
          <w:szCs w:val="30"/>
          <w:cs/>
        </w:rPr>
        <w:t>สิงหาคม</w:t>
      </w:r>
      <w:r w:rsidR="004E58EC" w:rsidRPr="00373BA8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</w:p>
    <w:p w14:paraId="41B147C2" w14:textId="77777777" w:rsidR="00E5413F" w:rsidRPr="0082412F" w:rsidRDefault="00E5413F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91AB3F2" w14:textId="77777777" w:rsidR="00677FA6" w:rsidRPr="0082412F" w:rsidRDefault="00677FA6" w:rsidP="008956F4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07615EB" w14:textId="77777777" w:rsidR="00677FA6" w:rsidRPr="0082412F" w:rsidRDefault="00677FA6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D33AB64" w14:textId="75CE05CE" w:rsidR="006D22DC" w:rsidRPr="0082412F" w:rsidRDefault="008125C0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 xml:space="preserve">บริษัท ราช กรุ๊ป จำกัด (มหาชน) </w:t>
      </w:r>
      <w:r w:rsidR="006D22DC" w:rsidRPr="0082412F">
        <w:rPr>
          <w:rFonts w:ascii="Angsana New" w:hAnsi="Angsana New"/>
          <w:sz w:val="30"/>
          <w:szCs w:val="30"/>
        </w:rPr>
        <w:t>“</w:t>
      </w:r>
      <w:r w:rsidR="006D22DC" w:rsidRPr="0082412F">
        <w:rPr>
          <w:rFonts w:ascii="Angsana New" w:hAnsi="Angsana New"/>
          <w:sz w:val="30"/>
          <w:szCs w:val="30"/>
          <w:cs/>
        </w:rPr>
        <w:t>บริษัท</w:t>
      </w:r>
      <w:r w:rsidR="006D22DC" w:rsidRPr="0082412F">
        <w:rPr>
          <w:rFonts w:ascii="Angsana New" w:hAnsi="Angsana New"/>
          <w:sz w:val="30"/>
          <w:szCs w:val="30"/>
        </w:rPr>
        <w:t>”</w:t>
      </w:r>
      <w:r w:rsidR="006D22DC" w:rsidRPr="0082412F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6D22DC" w:rsidRPr="0082412F">
        <w:rPr>
          <w:rFonts w:ascii="Angsana New" w:hAnsi="Angsana New"/>
          <w:sz w:val="30"/>
          <w:szCs w:val="30"/>
        </w:rPr>
        <w:t xml:space="preserve"> </w:t>
      </w:r>
      <w:r w:rsidR="00B337E9" w:rsidRPr="0082412F">
        <w:rPr>
          <w:rFonts w:ascii="Angsana New" w:hAnsi="Angsana New"/>
          <w:sz w:val="30"/>
          <w:szCs w:val="30"/>
          <w:cs/>
        </w:rPr>
        <w:t>โดย</w:t>
      </w:r>
      <w:r w:rsidR="006D22DC" w:rsidRPr="0082412F">
        <w:rPr>
          <w:rFonts w:ascii="Angsana New" w:hAnsi="Angsana New"/>
          <w:sz w:val="30"/>
          <w:szCs w:val="30"/>
          <w:cs/>
        </w:rPr>
        <w:t>มีที่อยู่จดทะเบียน</w:t>
      </w:r>
      <w:r w:rsidR="00B337E9" w:rsidRPr="0082412F">
        <w:rPr>
          <w:rFonts w:ascii="Angsana New" w:hAnsi="Angsana New"/>
          <w:sz w:val="30"/>
          <w:szCs w:val="30"/>
          <w:cs/>
        </w:rPr>
        <w:t>ของบริษัท</w:t>
      </w:r>
      <w:r w:rsidR="006D22DC" w:rsidRPr="0082412F">
        <w:rPr>
          <w:rFonts w:ascii="Angsana New" w:hAnsi="Angsana New"/>
          <w:sz w:val="30"/>
          <w:szCs w:val="30"/>
          <w:cs/>
        </w:rPr>
        <w:t>ตั้งอยู่เลขที่</w:t>
      </w:r>
      <w:r w:rsidR="006D22DC" w:rsidRPr="0082412F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72</w:t>
      </w:r>
      <w:r w:rsidR="006D22DC" w:rsidRPr="0082412F">
        <w:rPr>
          <w:rFonts w:ascii="Angsana New" w:hAnsi="Angsana New"/>
          <w:sz w:val="30"/>
          <w:szCs w:val="30"/>
        </w:rPr>
        <w:t xml:space="preserve"> </w:t>
      </w:r>
      <w:r w:rsidR="006D22DC" w:rsidRPr="0082412F">
        <w:rPr>
          <w:rFonts w:ascii="Angsana New" w:hAnsi="Angsana New"/>
          <w:sz w:val="30"/>
          <w:szCs w:val="30"/>
          <w:cs/>
        </w:rPr>
        <w:t>ถนนงามวงศ์วาน ตำบลบางเขน อำเภอเมืองนนทบุรี จังหวัดนนทบุรี ประเทศไทย</w:t>
      </w:r>
    </w:p>
    <w:p w14:paraId="19CE4427" w14:textId="77777777" w:rsidR="006D22DC" w:rsidRPr="0082412F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91941F8" w14:textId="40096D31" w:rsidR="006D22DC" w:rsidRPr="0082412F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>ผู้ถือหุ้นรายใหญ่ในระหว่างงวดได้แก่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>การไฟฟ้าฝ่ายผลิตแห่งประเทศไทย</w:t>
      </w:r>
      <w:r w:rsidRPr="0082412F">
        <w:rPr>
          <w:rFonts w:ascii="Angsana New" w:hAnsi="Angsana New"/>
          <w:sz w:val="30"/>
          <w:szCs w:val="30"/>
        </w:rPr>
        <w:t xml:space="preserve"> (“</w:t>
      </w:r>
      <w:r w:rsidRPr="0082412F">
        <w:rPr>
          <w:rFonts w:ascii="Angsana New" w:hAnsi="Angsana New"/>
          <w:sz w:val="30"/>
          <w:szCs w:val="30"/>
          <w:cs/>
        </w:rPr>
        <w:t>กฟผ</w:t>
      </w:r>
      <w:r w:rsidRPr="0082412F">
        <w:rPr>
          <w:rFonts w:ascii="Angsana New" w:hAnsi="Angsana New"/>
          <w:sz w:val="30"/>
          <w:szCs w:val="30"/>
        </w:rPr>
        <w:t>.”) (</w:t>
      </w:r>
      <w:r w:rsidRPr="0082412F">
        <w:rPr>
          <w:rFonts w:ascii="Angsana New" w:hAnsi="Angsana New"/>
          <w:sz w:val="30"/>
          <w:szCs w:val="30"/>
          <w:cs/>
        </w:rPr>
        <w:t xml:space="preserve">ถือหุ้นร้อยละ </w:t>
      </w:r>
      <w:r w:rsidR="00631E6C" w:rsidRPr="00631E6C">
        <w:rPr>
          <w:rFonts w:ascii="Angsana New" w:hAnsi="Angsana New"/>
          <w:sz w:val="30"/>
          <w:szCs w:val="30"/>
        </w:rPr>
        <w:t>45</w:t>
      </w:r>
      <w:r w:rsidRPr="0082412F">
        <w:rPr>
          <w:rFonts w:ascii="Angsana New" w:hAnsi="Angsana New"/>
          <w:sz w:val="30"/>
          <w:szCs w:val="30"/>
        </w:rPr>
        <w:t xml:space="preserve">) </w:t>
      </w:r>
      <w:r w:rsidRPr="0082412F">
        <w:rPr>
          <w:rFonts w:ascii="Angsana New" w:hAnsi="Angsana New"/>
          <w:sz w:val="30"/>
          <w:szCs w:val="30"/>
          <w:cs/>
        </w:rPr>
        <w:t>ซึ่งเป็น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="00B165D6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นิติบุคคลที่จัดตั้งขึ้นในประเทศไทย</w:t>
      </w:r>
    </w:p>
    <w:p w14:paraId="79048A9A" w14:textId="77777777" w:rsidR="006D22DC" w:rsidRPr="0082412F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62909" w14:textId="609B322B" w:rsidR="006D22DC" w:rsidRPr="0082412F" w:rsidRDefault="006D22DC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147412" w:rsidRPr="0082412F">
        <w:rPr>
          <w:rFonts w:ascii="Angsana New" w:hAnsi="Angsana New"/>
          <w:sz w:val="30"/>
          <w:szCs w:val="30"/>
          <w:cs/>
        </w:rPr>
        <w:t xml:space="preserve">การลงทุนในบริษัทที่มีวัตถุประสงค์ในการผลิตและจำหน่ายพลังงานไฟฟ้า </w:t>
      </w:r>
      <w:r w:rsidR="0082412F">
        <w:rPr>
          <w:rFonts w:ascii="Angsana New" w:hAnsi="Angsana New"/>
          <w:sz w:val="30"/>
          <w:szCs w:val="30"/>
          <w:cs/>
        </w:rPr>
        <w:br/>
      </w:r>
      <w:r w:rsidR="00147412" w:rsidRPr="0082412F">
        <w:rPr>
          <w:rFonts w:ascii="Angsana New" w:hAnsi="Angsana New"/>
          <w:sz w:val="30"/>
          <w:szCs w:val="30"/>
          <w:cs/>
        </w:rPr>
        <w:t xml:space="preserve">และธุรกิจเกี่ยวเนื่อง </w:t>
      </w:r>
      <w:r w:rsidRPr="0082412F">
        <w:rPr>
          <w:rFonts w:ascii="Angsana New" w:hAnsi="Angsana New"/>
          <w:sz w:val="30"/>
          <w:szCs w:val="30"/>
          <w:cs/>
        </w:rPr>
        <w:t xml:space="preserve">รายละเอียดของบริษัทย่อย บริษัทร่วมและการร่วมค้า 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126C68" w:rsidRPr="0082412F">
        <w:rPr>
          <w:rFonts w:ascii="Angsana New" w:hAnsi="Angsana New"/>
          <w:sz w:val="30"/>
          <w:szCs w:val="30"/>
        </w:rPr>
        <w:t xml:space="preserve"> </w:t>
      </w:r>
      <w:r w:rsidR="00126C68" w:rsidRPr="0082412F">
        <w:rPr>
          <w:rFonts w:ascii="Angsana New" w:hAnsi="Angsana New"/>
          <w:sz w:val="30"/>
          <w:szCs w:val="30"/>
          <w:cs/>
        </w:rPr>
        <w:t>ม</w:t>
      </w:r>
      <w:r w:rsidR="007E45C9">
        <w:rPr>
          <w:rFonts w:ascii="Angsana New" w:hAnsi="Angsana New"/>
          <w:sz w:val="30"/>
          <w:szCs w:val="30"/>
          <w:cs/>
        </w:rPr>
        <w:t>ิถุนายน</w:t>
      </w:r>
      <w:r w:rsidR="00126C68" w:rsidRPr="0082412F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82412F">
        <w:rPr>
          <w:rFonts w:ascii="Angsana New" w:hAnsi="Angsana New"/>
          <w:sz w:val="30"/>
          <w:szCs w:val="30"/>
          <w:cs/>
        </w:rPr>
        <w:t xml:space="preserve"> และ </w:t>
      </w:r>
      <w:r w:rsidR="00373BA8">
        <w:rPr>
          <w:rFonts w:ascii="Angsana New" w:hAnsi="Angsana New"/>
          <w:sz w:val="30"/>
          <w:szCs w:val="30"/>
          <w:cs/>
        </w:rPr>
        <w:br/>
      </w:r>
      <w:r w:rsidR="00631E6C" w:rsidRPr="00631E6C">
        <w:rPr>
          <w:rFonts w:ascii="Angsana New" w:hAnsi="Angsana New"/>
          <w:sz w:val="30"/>
          <w:szCs w:val="30"/>
        </w:rPr>
        <w:t>31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631E6C" w:rsidRPr="00631E6C">
        <w:rPr>
          <w:rFonts w:ascii="Angsana New" w:hAnsi="Angsana New"/>
          <w:sz w:val="30"/>
          <w:szCs w:val="30"/>
        </w:rPr>
        <w:t>2562</w:t>
      </w:r>
      <w:r w:rsidRPr="0082412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4A1181C" w14:textId="77777777" w:rsidR="00745965" w:rsidRPr="0082412F" w:rsidRDefault="00745965" w:rsidP="0030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0" w:type="dxa"/>
        <w:tblInd w:w="558" w:type="dxa"/>
        <w:tblLook w:val="01E0" w:firstRow="1" w:lastRow="1" w:firstColumn="1" w:lastColumn="1" w:noHBand="0" w:noVBand="0"/>
      </w:tblPr>
      <w:tblGrid>
        <w:gridCol w:w="3312"/>
        <w:gridCol w:w="2520"/>
        <w:gridCol w:w="1350"/>
        <w:gridCol w:w="1080"/>
        <w:gridCol w:w="1038"/>
      </w:tblGrid>
      <w:tr w:rsidR="00126C68" w:rsidRPr="000E09DB" w14:paraId="79B122FA" w14:textId="77777777" w:rsidTr="00CD5F37">
        <w:trPr>
          <w:tblHeader/>
        </w:trPr>
        <w:tc>
          <w:tcPr>
            <w:tcW w:w="3312" w:type="dxa"/>
            <w:vAlign w:val="bottom"/>
          </w:tcPr>
          <w:p w14:paraId="5326BBD8" w14:textId="77777777" w:rsidR="00126C68" w:rsidRPr="000E09DB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520" w:type="dxa"/>
            <w:vAlign w:val="bottom"/>
          </w:tcPr>
          <w:p w14:paraId="100126DD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350" w:type="dxa"/>
            <w:vAlign w:val="bottom"/>
          </w:tcPr>
          <w:p w14:paraId="173C9426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</w:t>
            </w:r>
          </w:p>
          <w:p w14:paraId="0A0C4190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E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จัดตั้ง</w:t>
            </w:r>
          </w:p>
        </w:tc>
        <w:tc>
          <w:tcPr>
            <w:tcW w:w="2118" w:type="dxa"/>
            <w:gridSpan w:val="2"/>
            <w:vAlign w:val="bottom"/>
          </w:tcPr>
          <w:p w14:paraId="133BD6EE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126C68" w:rsidRPr="000E09DB" w14:paraId="6A205133" w14:textId="77777777" w:rsidTr="00CD5F37">
        <w:trPr>
          <w:tblHeader/>
        </w:trPr>
        <w:tc>
          <w:tcPr>
            <w:tcW w:w="3312" w:type="dxa"/>
            <w:vAlign w:val="bottom"/>
          </w:tcPr>
          <w:p w14:paraId="1B97CBB5" w14:textId="77777777" w:rsidR="00126C68" w:rsidRPr="000E09DB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96E8E09" w14:textId="77777777" w:rsidR="00126C68" w:rsidRPr="000E09DB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4BBA5A" w14:textId="77777777" w:rsidR="00126C68" w:rsidRPr="000E09DB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38C253" w14:textId="2E5E64A5" w:rsidR="00126C68" w:rsidRPr="000E09DB" w:rsidRDefault="00631E6C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="00126C68" w:rsidRPr="000E09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6C68" w:rsidRPr="000E09DB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7E45C9" w:rsidRPr="000E09DB">
              <w:rPr>
                <w:rFonts w:ascii="Angsana New" w:hAnsi="Angsana New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038" w:type="dxa"/>
            <w:vAlign w:val="bottom"/>
          </w:tcPr>
          <w:p w14:paraId="1983A366" w14:textId="3F5FF7A8" w:rsidR="00126C68" w:rsidRPr="000E09DB" w:rsidRDefault="00631E6C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126C68" w:rsidRPr="000E09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6C68" w:rsidRPr="000E09D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126C68" w:rsidRPr="000E09DB" w14:paraId="3FE41DF8" w14:textId="77777777" w:rsidTr="00CD5F37">
        <w:trPr>
          <w:tblHeader/>
        </w:trPr>
        <w:tc>
          <w:tcPr>
            <w:tcW w:w="3312" w:type="dxa"/>
            <w:vAlign w:val="bottom"/>
          </w:tcPr>
          <w:p w14:paraId="74D806DD" w14:textId="77777777" w:rsidR="00126C68" w:rsidRPr="000E09DB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1E8C375C" w14:textId="77777777" w:rsidR="00126C68" w:rsidRPr="000E09DB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348DA1" w14:textId="77777777" w:rsidR="00126C68" w:rsidRPr="000E09DB" w:rsidRDefault="00126C68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F2A1EB8" w14:textId="0B74111E" w:rsidR="00126C68" w:rsidRPr="000E09DB" w:rsidRDefault="00631E6C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038" w:type="dxa"/>
            <w:vAlign w:val="bottom"/>
          </w:tcPr>
          <w:p w14:paraId="3DE972C1" w14:textId="5D7180A8" w:rsidR="00126C68" w:rsidRPr="000E09DB" w:rsidRDefault="00631E6C" w:rsidP="00126C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26C68" w:rsidRPr="000E09DB" w14:paraId="4661D201" w14:textId="77777777" w:rsidTr="00CD5F37">
        <w:tc>
          <w:tcPr>
            <w:tcW w:w="3312" w:type="dxa"/>
            <w:vAlign w:val="bottom"/>
          </w:tcPr>
          <w:p w14:paraId="2D5E945A" w14:textId="568A199D" w:rsidR="00126C68" w:rsidRPr="000E09DB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520" w:type="dxa"/>
            <w:vAlign w:val="bottom"/>
          </w:tcPr>
          <w:p w14:paraId="206E11B2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9A99AB4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A0B858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2CCD05A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68" w:rsidRPr="000E09DB" w14:paraId="4BA9314E" w14:textId="77777777" w:rsidTr="00CD5F37">
        <w:tc>
          <w:tcPr>
            <w:tcW w:w="3312" w:type="dxa"/>
            <w:vAlign w:val="bottom"/>
          </w:tcPr>
          <w:p w14:paraId="31C24AE1" w14:textId="77777777" w:rsidR="00126C68" w:rsidRPr="000E09DB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2520" w:type="dxa"/>
            <w:vAlign w:val="bottom"/>
          </w:tcPr>
          <w:p w14:paraId="05BF5D67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96EECB8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F7C2071" w14:textId="73532903" w:rsidR="00126C68" w:rsidRPr="000E09DB" w:rsidRDefault="00631E6C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126C68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67F56178" w14:textId="01A03692" w:rsidR="00126C68" w:rsidRPr="000E09DB" w:rsidRDefault="00631E6C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126C68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126C68" w:rsidRPr="000E09DB" w14:paraId="0B6044BA" w14:textId="77777777" w:rsidTr="00CD5F37">
        <w:tc>
          <w:tcPr>
            <w:tcW w:w="3312" w:type="dxa"/>
            <w:vAlign w:val="bottom"/>
          </w:tcPr>
          <w:p w14:paraId="34D548B7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755363FA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พลังงานไฟฟ้าและลงทุนใน</w:t>
            </w:r>
          </w:p>
        </w:tc>
        <w:tc>
          <w:tcPr>
            <w:tcW w:w="1350" w:type="dxa"/>
            <w:vAlign w:val="bottom"/>
          </w:tcPr>
          <w:p w14:paraId="1B2F634F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01A059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D713738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68" w:rsidRPr="000E09DB" w14:paraId="2A9565A0" w14:textId="77777777" w:rsidTr="00CD5F37">
        <w:tc>
          <w:tcPr>
            <w:tcW w:w="3312" w:type="dxa"/>
            <w:vAlign w:val="bottom"/>
          </w:tcPr>
          <w:p w14:paraId="07393DD5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A05D8F0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350" w:type="dxa"/>
            <w:vAlign w:val="bottom"/>
          </w:tcPr>
          <w:p w14:paraId="0D6050BF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0675E5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9E5A91B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68" w:rsidRPr="000E09DB" w14:paraId="48859286" w14:textId="77777777" w:rsidTr="00CD5F37">
        <w:tc>
          <w:tcPr>
            <w:tcW w:w="3312" w:type="dxa"/>
            <w:vAlign w:val="bottom"/>
          </w:tcPr>
          <w:p w14:paraId="4068656B" w14:textId="77777777" w:rsidR="00126C68" w:rsidRPr="000E09DB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2520" w:type="dxa"/>
            <w:vAlign w:val="bottom"/>
          </w:tcPr>
          <w:p w14:paraId="00079FDA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3F8C29D7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7F2DE70F" w14:textId="44DC6416" w:rsidR="00126C68" w:rsidRPr="000E09DB" w:rsidRDefault="00631E6C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126C68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1F061CA4" w14:textId="33B7CD1B" w:rsidR="00126C68" w:rsidRPr="000E09DB" w:rsidRDefault="00631E6C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126C68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126C68" w:rsidRPr="000E09DB" w14:paraId="0AA7E57D" w14:textId="77777777" w:rsidTr="00CD5F37">
        <w:tc>
          <w:tcPr>
            <w:tcW w:w="3312" w:type="dxa"/>
            <w:vAlign w:val="bottom"/>
          </w:tcPr>
          <w:p w14:paraId="4752FB71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584F2F2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8690009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F33361C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AAF85AD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825" w:rsidRPr="000E09DB" w14:paraId="379D87F3" w14:textId="77777777" w:rsidTr="00CD5F37">
        <w:tc>
          <w:tcPr>
            <w:tcW w:w="3312" w:type="dxa"/>
            <w:vAlign w:val="bottom"/>
          </w:tcPr>
          <w:p w14:paraId="661BA341" w14:textId="77777777" w:rsidR="00FD4825" w:rsidRPr="000E09DB" w:rsidRDefault="00FD4825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อาร์เอช อินเตอร์เนชั่นแนล </w:t>
            </w:r>
          </w:p>
        </w:tc>
        <w:tc>
          <w:tcPr>
            <w:tcW w:w="2520" w:type="dxa"/>
            <w:vAlign w:val="bottom"/>
          </w:tcPr>
          <w:p w14:paraId="4D52F351" w14:textId="77777777" w:rsidR="00FD4825" w:rsidRPr="000E09DB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024D4A30" w14:textId="77777777" w:rsidR="00FD4825" w:rsidRPr="000E09DB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A23CC28" w14:textId="579C21C9" w:rsidR="00FD4825" w:rsidRPr="000E09DB" w:rsidRDefault="00631E6C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FD4825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7A5C07A0" w14:textId="22315F89" w:rsidR="00FD4825" w:rsidRPr="000E09DB" w:rsidRDefault="00631E6C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FD4825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FD4825" w:rsidRPr="000E09DB" w14:paraId="1E168290" w14:textId="77777777" w:rsidTr="00CD5F37">
        <w:tc>
          <w:tcPr>
            <w:tcW w:w="3312" w:type="dxa"/>
            <w:vAlign w:val="bottom"/>
          </w:tcPr>
          <w:p w14:paraId="317554D0" w14:textId="77777777" w:rsidR="00FD4825" w:rsidRPr="000E09DB" w:rsidRDefault="00FD4825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0E09D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09DB">
              <w:rPr>
                <w:rFonts w:ascii="Angsana New" w:hAnsi="Angsana New"/>
                <w:sz w:val="30"/>
                <w:szCs w:val="30"/>
                <w:cs/>
              </w:rPr>
              <w:t>คอร์ปอเรชั่น จำกัด</w:t>
            </w:r>
          </w:p>
        </w:tc>
        <w:tc>
          <w:tcPr>
            <w:tcW w:w="2520" w:type="dxa"/>
            <w:vAlign w:val="bottom"/>
          </w:tcPr>
          <w:p w14:paraId="7D4379BD" w14:textId="77777777" w:rsidR="00FD4825" w:rsidRPr="000E09DB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0A2411F" w14:textId="77777777" w:rsidR="00FD4825" w:rsidRPr="000E09DB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BA906AD" w14:textId="77777777" w:rsidR="00FD4825" w:rsidRPr="000E09DB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E71C81A" w14:textId="77777777" w:rsidR="00FD4825" w:rsidRPr="000E09DB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4825" w:rsidRPr="000E09DB" w14:paraId="6EC2E980" w14:textId="77777777" w:rsidTr="00CD5F37">
        <w:tc>
          <w:tcPr>
            <w:tcW w:w="3312" w:type="dxa"/>
            <w:vAlign w:val="bottom"/>
          </w:tcPr>
          <w:p w14:paraId="609B7E31" w14:textId="77777777" w:rsidR="00FD4825" w:rsidRPr="000E09DB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4844FA43" w14:textId="77777777" w:rsidR="00FD4825" w:rsidRPr="000E09DB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941BBBA" w14:textId="77777777" w:rsidR="00FD4825" w:rsidRPr="000E09DB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9CB8AD1" w14:textId="77777777" w:rsidR="00FD4825" w:rsidRPr="000E09DB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09928E6" w14:textId="77777777" w:rsidR="00FD4825" w:rsidRPr="000E09DB" w:rsidRDefault="00FD4825" w:rsidP="00FD48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B9B" w:rsidRPr="000E09DB" w14:paraId="0E83A6EE" w14:textId="77777777" w:rsidTr="00CD5F37">
        <w:tc>
          <w:tcPr>
            <w:tcW w:w="3312" w:type="dxa"/>
            <w:vAlign w:val="bottom"/>
          </w:tcPr>
          <w:p w14:paraId="3F15E98A" w14:textId="77777777" w:rsidR="00936B9B" w:rsidRPr="000E09DB" w:rsidRDefault="00936B9B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ind w:left="540" w:hanging="4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6AD28ED" w14:textId="77777777" w:rsidR="00936B9B" w:rsidRPr="000E09DB" w:rsidRDefault="00936B9B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C07E51C" w14:textId="77777777" w:rsidR="00936B9B" w:rsidRPr="000E09DB" w:rsidRDefault="00936B9B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5ED5B48" w14:textId="77777777" w:rsidR="00936B9B" w:rsidRPr="000E09DB" w:rsidRDefault="00936B9B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DD3B998" w14:textId="77777777" w:rsidR="00936B9B" w:rsidRPr="000E09DB" w:rsidRDefault="00936B9B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6B9B" w:rsidRPr="000E09DB" w14:paraId="74947144" w14:textId="77777777" w:rsidTr="00CD5F37">
        <w:tc>
          <w:tcPr>
            <w:tcW w:w="3312" w:type="dxa"/>
            <w:vAlign w:val="bottom"/>
          </w:tcPr>
          <w:p w14:paraId="6FDBF7AB" w14:textId="77777777" w:rsidR="00936B9B" w:rsidRPr="000E09DB" w:rsidRDefault="00936B9B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ind w:left="540" w:hanging="4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4B94A63" w14:textId="77777777" w:rsidR="00936B9B" w:rsidRPr="000E09DB" w:rsidRDefault="00936B9B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367AE21" w14:textId="77777777" w:rsidR="00936B9B" w:rsidRPr="000E09DB" w:rsidRDefault="00936B9B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8FECA0" w14:textId="77777777" w:rsidR="00936B9B" w:rsidRPr="000E09DB" w:rsidRDefault="00936B9B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B757849" w14:textId="77777777" w:rsidR="00936B9B" w:rsidRPr="000E09DB" w:rsidRDefault="00936B9B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68" w:rsidRPr="000E09DB" w14:paraId="20038BB0" w14:textId="77777777" w:rsidTr="00CD5F37">
        <w:tc>
          <w:tcPr>
            <w:tcW w:w="3312" w:type="dxa"/>
            <w:vAlign w:val="bottom"/>
          </w:tcPr>
          <w:p w14:paraId="4684CD8F" w14:textId="0B057727" w:rsidR="00126C68" w:rsidRPr="000E09DB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บริษัทย่อยทางตรง</w:t>
            </w:r>
          </w:p>
        </w:tc>
        <w:tc>
          <w:tcPr>
            <w:tcW w:w="2520" w:type="dxa"/>
            <w:vAlign w:val="bottom"/>
          </w:tcPr>
          <w:p w14:paraId="6FCEBCBD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92B9E09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95AB761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839E499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68" w:rsidRPr="000E09DB" w14:paraId="128B555C" w14:textId="77777777" w:rsidTr="00CD5F37">
        <w:tc>
          <w:tcPr>
            <w:tcW w:w="3312" w:type="dxa"/>
            <w:vAlign w:val="bottom"/>
          </w:tcPr>
          <w:p w14:paraId="4312AB11" w14:textId="77777777" w:rsidR="00126C68" w:rsidRPr="000E09DB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2520" w:type="dxa"/>
            <w:vAlign w:val="bottom"/>
          </w:tcPr>
          <w:p w14:paraId="3E3973A2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3D15DA21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A5DFA62" w14:textId="4B5C9917" w:rsidR="00126C68" w:rsidRPr="000E09DB" w:rsidRDefault="00631E6C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126C68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525B45A3" w14:textId="6109DE18" w:rsidR="00126C68" w:rsidRPr="000E09DB" w:rsidRDefault="00631E6C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126C68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126C68" w:rsidRPr="000E09DB" w14:paraId="4B54FC0D" w14:textId="77777777" w:rsidTr="00CD5F37">
        <w:tc>
          <w:tcPr>
            <w:tcW w:w="3312" w:type="dxa"/>
            <w:vAlign w:val="bottom"/>
          </w:tcPr>
          <w:p w14:paraId="0656676B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BCA21CD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14:paraId="547F9C93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EA68AD8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6295956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C68" w:rsidRPr="000E09DB" w14:paraId="6CE72EE2" w14:textId="77777777" w:rsidTr="00CD5F37">
        <w:tc>
          <w:tcPr>
            <w:tcW w:w="3312" w:type="dxa"/>
            <w:vAlign w:val="bottom"/>
          </w:tcPr>
          <w:p w14:paraId="16566753" w14:textId="77777777" w:rsidR="00126C68" w:rsidRPr="000E09DB" w:rsidRDefault="00126C68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2520" w:type="dxa"/>
            <w:vAlign w:val="bottom"/>
          </w:tcPr>
          <w:p w14:paraId="0BC6A483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5EA1E265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3772E5D" w14:textId="36235F86" w:rsidR="00126C68" w:rsidRPr="000E09DB" w:rsidRDefault="00631E6C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126C68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0E3A47F5" w14:textId="1F79FA90" w:rsidR="00126C68" w:rsidRPr="000E09DB" w:rsidRDefault="00631E6C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126C68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126C68" w:rsidRPr="000E09DB" w14:paraId="26748C80" w14:textId="77777777" w:rsidTr="00CD5F37">
        <w:tc>
          <w:tcPr>
            <w:tcW w:w="3312" w:type="dxa"/>
            <w:vAlign w:val="bottom"/>
          </w:tcPr>
          <w:p w14:paraId="7BFE8CBC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F69F338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4EA48CFA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C12060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103B647" w14:textId="77777777" w:rsidR="00126C68" w:rsidRPr="000E09DB" w:rsidRDefault="00126C68" w:rsidP="000E04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00771BBE" w14:textId="77777777" w:rsidTr="00CD5F37">
        <w:tc>
          <w:tcPr>
            <w:tcW w:w="3312" w:type="dxa"/>
            <w:vAlign w:val="bottom"/>
          </w:tcPr>
          <w:p w14:paraId="603EC1A5" w14:textId="77777777" w:rsidR="00566F62" w:rsidRPr="000E09DB" w:rsidRDefault="00566F62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หินกองเพาเวอร์โฮลดิ้ง จำกัด</w:t>
            </w:r>
            <w:r w:rsidR="0062245D" w:rsidRPr="000E09D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520" w:type="dxa"/>
            <w:vAlign w:val="bottom"/>
          </w:tcPr>
          <w:p w14:paraId="6297CB2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 w:right="-5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74598CC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A7B9B6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38" w:type="dxa"/>
            <w:vAlign w:val="bottom"/>
          </w:tcPr>
          <w:p w14:paraId="630636F4" w14:textId="272530FB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566F62" w:rsidRPr="000E09DB" w14:paraId="65FAF32D" w14:textId="77777777" w:rsidTr="00CD5F37">
        <w:tc>
          <w:tcPr>
            <w:tcW w:w="3312" w:type="dxa"/>
            <w:vAlign w:val="bottom"/>
          </w:tcPr>
          <w:p w14:paraId="746FE71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0402525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81E0DA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3FE9A0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96800F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6CDDC010" w14:textId="77777777" w:rsidTr="00CD5F37">
        <w:tc>
          <w:tcPr>
            <w:tcW w:w="3312" w:type="dxa"/>
            <w:vAlign w:val="bottom"/>
          </w:tcPr>
          <w:p w14:paraId="674FFC8E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ราช โคเจนเนอเรชั่น จำกัด</w:t>
            </w:r>
          </w:p>
        </w:tc>
        <w:tc>
          <w:tcPr>
            <w:tcW w:w="2520" w:type="dxa"/>
            <w:vAlign w:val="bottom"/>
          </w:tcPr>
          <w:p w14:paraId="0298D36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BF35EB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284E707" w14:textId="3F87BA52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97</w:t>
            </w:r>
          </w:p>
        </w:tc>
        <w:tc>
          <w:tcPr>
            <w:tcW w:w="1038" w:type="dxa"/>
            <w:vAlign w:val="bottom"/>
          </w:tcPr>
          <w:p w14:paraId="3F9FB489" w14:textId="03F259AD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97</w:t>
            </w:r>
          </w:p>
        </w:tc>
      </w:tr>
      <w:tr w:rsidR="00566F62" w:rsidRPr="000E09DB" w14:paraId="3D599CB2" w14:textId="77777777" w:rsidTr="00CD5F37">
        <w:tc>
          <w:tcPr>
            <w:tcW w:w="3312" w:type="dxa"/>
            <w:vAlign w:val="bottom"/>
          </w:tcPr>
          <w:p w14:paraId="121E23E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954BCD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trike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พลังงานไฟฟ้าและน้ำเย็น</w:t>
            </w:r>
          </w:p>
        </w:tc>
        <w:tc>
          <w:tcPr>
            <w:tcW w:w="1350" w:type="dxa"/>
            <w:vAlign w:val="bottom"/>
          </w:tcPr>
          <w:p w14:paraId="32DCA4F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trike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B0BDE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871B5D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trike/>
                <w:sz w:val="30"/>
                <w:szCs w:val="30"/>
              </w:rPr>
            </w:pPr>
          </w:p>
        </w:tc>
      </w:tr>
      <w:tr w:rsidR="00566F62" w:rsidRPr="000E09DB" w14:paraId="466E14F5" w14:textId="77777777" w:rsidTr="00CD5F37">
        <w:tc>
          <w:tcPr>
            <w:tcW w:w="3312" w:type="dxa"/>
            <w:vAlign w:val="bottom"/>
          </w:tcPr>
          <w:p w14:paraId="31DD3D4B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0E09DB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-</w:t>
            </w:r>
            <w:r w:rsidRPr="000E09DB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2520" w:type="dxa"/>
            <w:vAlign w:val="bottom"/>
          </w:tcPr>
          <w:p w14:paraId="0F853DE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05A5016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26341D52" w14:textId="0334895D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38559627" w14:textId="7A989091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566F62" w:rsidRPr="000E09DB" w14:paraId="0C5E60AF" w14:textId="77777777" w:rsidTr="00CD5F37">
        <w:tc>
          <w:tcPr>
            <w:tcW w:w="3312" w:type="dxa"/>
            <w:vAlign w:val="bottom"/>
          </w:tcPr>
          <w:p w14:paraId="0826DD1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5FC65E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14:paraId="4EDEA27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E0A9A1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7C785A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16FA8F8C" w14:textId="77777777" w:rsidTr="00CD5F37">
        <w:tc>
          <w:tcPr>
            <w:tcW w:w="3312" w:type="dxa"/>
            <w:vAlign w:val="bottom"/>
          </w:tcPr>
          <w:p w14:paraId="1BAFE25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58A98A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และลงทุนในธุรกิจเกี่ยวเนื่อง</w:t>
            </w:r>
          </w:p>
        </w:tc>
        <w:tc>
          <w:tcPr>
            <w:tcW w:w="1350" w:type="dxa"/>
            <w:vAlign w:val="bottom"/>
          </w:tcPr>
          <w:p w14:paraId="710F9E0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2E5E7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0E9DE1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5136937D" w14:textId="77777777" w:rsidTr="00CD5F37">
        <w:tc>
          <w:tcPr>
            <w:tcW w:w="3312" w:type="dxa"/>
            <w:vAlign w:val="bottom"/>
          </w:tcPr>
          <w:p w14:paraId="2561AA4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ECD428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37DF06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7BDA6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776BCD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2845B389" w14:textId="77777777" w:rsidTr="00CD5F37">
        <w:tc>
          <w:tcPr>
            <w:tcW w:w="3312" w:type="dxa"/>
            <w:vAlign w:val="bottom"/>
          </w:tcPr>
          <w:p w14:paraId="35C4FC06" w14:textId="3D91DA92" w:rsidR="00566F62" w:rsidRPr="000E09DB" w:rsidRDefault="00566F62" w:rsidP="00CD5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520" w:type="dxa"/>
            <w:vAlign w:val="bottom"/>
          </w:tcPr>
          <w:p w14:paraId="6105554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4A69D7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6F3383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BC178D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61CF54A6" w14:textId="77777777" w:rsidTr="00CD5F37">
        <w:tc>
          <w:tcPr>
            <w:tcW w:w="3312" w:type="dxa"/>
            <w:vAlign w:val="bottom"/>
          </w:tcPr>
          <w:p w14:paraId="15056A09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520" w:type="dxa"/>
            <w:vAlign w:val="bottom"/>
          </w:tcPr>
          <w:p w14:paraId="0BC197E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1CECB74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มอริเชียส</w:t>
            </w:r>
          </w:p>
        </w:tc>
        <w:tc>
          <w:tcPr>
            <w:tcW w:w="1080" w:type="dxa"/>
            <w:vAlign w:val="bottom"/>
          </w:tcPr>
          <w:p w14:paraId="40401A80" w14:textId="57FCA6DD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76457611" w14:textId="43672C76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566F62" w:rsidRPr="000E09DB" w14:paraId="2ACCD1D5" w14:textId="77777777" w:rsidTr="00CD5F37">
        <w:tc>
          <w:tcPr>
            <w:tcW w:w="3312" w:type="dxa"/>
            <w:vAlign w:val="bottom"/>
          </w:tcPr>
          <w:p w14:paraId="69EF427D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09DB">
              <w:rPr>
                <w:rFonts w:ascii="Angsana New" w:hAnsi="Angsana New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2520" w:type="dxa"/>
            <w:vAlign w:val="bottom"/>
          </w:tcPr>
          <w:p w14:paraId="1AD69B9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361CA69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42F861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2E37B94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0E09DB" w14:paraId="1AB62A1A" w14:textId="77777777" w:rsidTr="00CD5F37">
        <w:tc>
          <w:tcPr>
            <w:tcW w:w="3312" w:type="dxa"/>
            <w:vAlign w:val="bottom"/>
          </w:tcPr>
          <w:p w14:paraId="0E9AB2D2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2520" w:type="dxa"/>
            <w:vAlign w:val="bottom"/>
          </w:tcPr>
          <w:p w14:paraId="5FCADEF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04D921F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18F8F852" w14:textId="68AAC866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225B115F" w14:textId="1FD60679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566F62" w:rsidRPr="000E09DB" w14:paraId="0DC9C7FC" w14:textId="77777777" w:rsidTr="00CD5F37">
        <w:tc>
          <w:tcPr>
            <w:tcW w:w="3312" w:type="dxa"/>
            <w:vAlign w:val="bottom"/>
          </w:tcPr>
          <w:p w14:paraId="5979F0F3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2520" w:type="dxa"/>
            <w:vAlign w:val="bottom"/>
          </w:tcPr>
          <w:p w14:paraId="361D7B6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2413480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2BEFDD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41C53D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42351EBD" w14:textId="77777777" w:rsidTr="00CD5F37">
        <w:tc>
          <w:tcPr>
            <w:tcW w:w="3312" w:type="dxa"/>
            <w:vAlign w:val="bottom"/>
          </w:tcPr>
          <w:p w14:paraId="1109D6B5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ราช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ออสเตรเลีย คอร์ปอเรชั่น </w:t>
            </w:r>
          </w:p>
        </w:tc>
        <w:tc>
          <w:tcPr>
            <w:tcW w:w="2520" w:type="dxa"/>
            <w:vAlign w:val="bottom"/>
          </w:tcPr>
          <w:p w14:paraId="417E8E2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พัฒนาและดำเนินการ</w:t>
            </w:r>
          </w:p>
        </w:tc>
        <w:tc>
          <w:tcPr>
            <w:tcW w:w="1350" w:type="dxa"/>
            <w:vAlign w:val="bottom"/>
          </w:tcPr>
          <w:p w14:paraId="2F207B6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1080" w:type="dxa"/>
            <w:vAlign w:val="bottom"/>
          </w:tcPr>
          <w:p w14:paraId="0C2B2DAF" w14:textId="08B19999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6F845170" w14:textId="5907B239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566F62" w:rsidRPr="000E09DB" w14:paraId="0F03219A" w14:textId="77777777" w:rsidTr="00CD5F37">
        <w:tc>
          <w:tcPr>
            <w:tcW w:w="3312" w:type="dxa"/>
            <w:vAlign w:val="bottom"/>
          </w:tcPr>
          <w:p w14:paraId="0AE9059D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จำกัด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และบริษัทย่อย</w:t>
            </w:r>
          </w:p>
        </w:tc>
        <w:tc>
          <w:tcPr>
            <w:tcW w:w="2520" w:type="dxa"/>
            <w:vAlign w:val="bottom"/>
          </w:tcPr>
          <w:p w14:paraId="2889206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โรงไฟฟ้าและลงทุนใน</w:t>
            </w:r>
          </w:p>
        </w:tc>
        <w:tc>
          <w:tcPr>
            <w:tcW w:w="1350" w:type="dxa"/>
            <w:vAlign w:val="bottom"/>
          </w:tcPr>
          <w:p w14:paraId="2FAD6E2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B68B53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6AFD35B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0E09DB" w14:paraId="45974CFC" w14:textId="77777777" w:rsidTr="00CD5F37">
        <w:tc>
          <w:tcPr>
            <w:tcW w:w="3312" w:type="dxa"/>
            <w:vAlign w:val="bottom"/>
          </w:tcPr>
          <w:p w14:paraId="062CBC5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7D41C2D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ธุรกิจเกี่ยวกับพลังงานไฟฟ้า</w:t>
            </w:r>
          </w:p>
        </w:tc>
        <w:tc>
          <w:tcPr>
            <w:tcW w:w="1350" w:type="dxa"/>
            <w:vAlign w:val="bottom"/>
          </w:tcPr>
          <w:p w14:paraId="5EDDD57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F539BE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59022E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703EF270" w14:textId="77777777" w:rsidTr="00CD5F37">
        <w:tc>
          <w:tcPr>
            <w:tcW w:w="3312" w:type="dxa"/>
            <w:vAlign w:val="bottom"/>
          </w:tcPr>
          <w:p w14:paraId="58713650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2520" w:type="dxa"/>
            <w:vAlign w:val="bottom"/>
          </w:tcPr>
          <w:p w14:paraId="0A3D81F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74AEBD1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  <w:vAlign w:val="bottom"/>
          </w:tcPr>
          <w:p w14:paraId="6E98DA38" w14:textId="05757D08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1038" w:type="dxa"/>
            <w:vAlign w:val="bottom"/>
          </w:tcPr>
          <w:p w14:paraId="78F87F77" w14:textId="47E2BF23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566F62" w:rsidRPr="000E09DB" w14:paraId="2A098902" w14:textId="77777777" w:rsidTr="00CD5F37">
        <w:tc>
          <w:tcPr>
            <w:tcW w:w="3312" w:type="dxa"/>
            <w:vAlign w:val="bottom"/>
          </w:tcPr>
          <w:p w14:paraId="39E7966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048257B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176C075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66136E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A83B6D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664E41A7" w14:textId="77777777" w:rsidTr="00CD5F37">
        <w:tc>
          <w:tcPr>
            <w:tcW w:w="3312" w:type="dxa"/>
            <w:vAlign w:val="bottom"/>
          </w:tcPr>
          <w:p w14:paraId="4AD9C8CC" w14:textId="7961077B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อาร์อี โซลาร์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Pr="000E09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9D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1FF9275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467A17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6A9BF5A" w14:textId="7BFCC172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391E9BDD" w14:textId="4DE55AF9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566F62" w:rsidRPr="000E09DB" w14:paraId="1DF72F19" w14:textId="77777777" w:rsidTr="00CD5F37">
        <w:tc>
          <w:tcPr>
            <w:tcW w:w="3312" w:type="dxa"/>
            <w:vAlign w:val="bottom"/>
          </w:tcPr>
          <w:p w14:paraId="633991B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3298D2F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BE2C06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4FCD5E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2A6397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739C2AB1" w14:textId="77777777" w:rsidTr="00CD5F37">
        <w:tc>
          <w:tcPr>
            <w:tcW w:w="3312" w:type="dxa"/>
            <w:vAlign w:val="bottom"/>
          </w:tcPr>
          <w:p w14:paraId="2ED693A5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ซีเอ็นไบโอแมส</w:t>
            </w:r>
            <w:r w:rsidRPr="000E09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9D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78EAF84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6944C09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D9D7597" w14:textId="2B926130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6CB4EAAF" w14:textId="1DE44089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566F62" w:rsidRPr="000E09DB" w14:paraId="399585BD" w14:textId="77777777" w:rsidTr="00CD5F37">
        <w:tc>
          <w:tcPr>
            <w:tcW w:w="3312" w:type="dxa"/>
            <w:vAlign w:val="bottom"/>
          </w:tcPr>
          <w:p w14:paraId="491EB087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09DB">
              <w:rPr>
                <w:rFonts w:ascii="Angsana New" w:hAnsi="Angsana New"/>
                <w:sz w:val="30"/>
                <w:szCs w:val="30"/>
                <w:cs/>
              </w:rPr>
              <w:t>(อยู่ระหว่างการชำระบัญชี)</w:t>
            </w:r>
          </w:p>
        </w:tc>
        <w:tc>
          <w:tcPr>
            <w:tcW w:w="2520" w:type="dxa"/>
            <w:vAlign w:val="bottom"/>
          </w:tcPr>
          <w:p w14:paraId="3966F7F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3E44BA0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DA1171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801012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4F37047A" w14:textId="77777777" w:rsidTr="00CD5F37">
        <w:tc>
          <w:tcPr>
            <w:tcW w:w="3312" w:type="dxa"/>
            <w:vAlign w:val="bottom"/>
          </w:tcPr>
          <w:p w14:paraId="38387E5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A5307B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E5D232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61B215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9DA854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5208F83F" w14:textId="77777777" w:rsidTr="00CD5F37">
        <w:tc>
          <w:tcPr>
            <w:tcW w:w="3312" w:type="dxa"/>
            <w:vAlign w:val="bottom"/>
          </w:tcPr>
          <w:p w14:paraId="0CB38B86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บริษัทย่อยทางอ้อม</w:t>
            </w:r>
          </w:p>
        </w:tc>
        <w:tc>
          <w:tcPr>
            <w:tcW w:w="2520" w:type="dxa"/>
            <w:vAlign w:val="bottom"/>
          </w:tcPr>
          <w:p w14:paraId="5EFC46E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F39FB9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E75B59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4C4EEC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2BCD673A" w14:textId="77777777" w:rsidTr="00CD5F37">
        <w:tc>
          <w:tcPr>
            <w:tcW w:w="3312" w:type="dxa"/>
            <w:vAlign w:val="bottom"/>
          </w:tcPr>
          <w:p w14:paraId="3D286C51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พีบีไบโอแมส</w:t>
            </w:r>
            <w:r w:rsidRPr="000E09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9D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52D03AB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96854E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28E9330" w14:textId="542EEAFB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42B16DC8" w14:textId="6A192D53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566F62" w:rsidRPr="000E09DB" w14:paraId="303FE9F6" w14:textId="77777777" w:rsidTr="00CD5F37">
        <w:tc>
          <w:tcPr>
            <w:tcW w:w="3312" w:type="dxa"/>
            <w:vAlign w:val="bottom"/>
          </w:tcPr>
          <w:p w14:paraId="01FDE02F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09DB">
              <w:rPr>
                <w:rFonts w:ascii="Angsana New" w:hAnsi="Angsana New"/>
                <w:sz w:val="30"/>
                <w:szCs w:val="30"/>
                <w:cs/>
              </w:rPr>
              <w:t>(อยู่ระหว่างการชำระบัญชี)</w:t>
            </w:r>
          </w:p>
        </w:tc>
        <w:tc>
          <w:tcPr>
            <w:tcW w:w="2520" w:type="dxa"/>
            <w:vAlign w:val="bottom"/>
          </w:tcPr>
          <w:p w14:paraId="038E22D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EDAB18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6D94D5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978F44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555A3E4E" w14:textId="77777777" w:rsidTr="00CD5F37">
        <w:tc>
          <w:tcPr>
            <w:tcW w:w="3312" w:type="dxa"/>
            <w:vAlign w:val="bottom"/>
          </w:tcPr>
          <w:p w14:paraId="1EFF559D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แอลพีไบโอแมส</w:t>
            </w:r>
            <w:r w:rsidRPr="000E09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9D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44843A4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FBDAD1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AA6DECB" w14:textId="0C0A5CF1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038" w:type="dxa"/>
            <w:vAlign w:val="bottom"/>
          </w:tcPr>
          <w:p w14:paraId="7EBDE07E" w14:textId="079D9E21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566F62" w:rsidRPr="000E09DB" w14:paraId="16655457" w14:textId="77777777" w:rsidTr="00CD5F37">
        <w:tc>
          <w:tcPr>
            <w:tcW w:w="3312" w:type="dxa"/>
            <w:vAlign w:val="bottom"/>
          </w:tcPr>
          <w:p w14:paraId="02150BFC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E09DB">
              <w:rPr>
                <w:rFonts w:ascii="Angsana New" w:hAnsi="Angsana New"/>
                <w:sz w:val="30"/>
                <w:szCs w:val="30"/>
                <w:cs/>
              </w:rPr>
              <w:t>(อยู่ระหว่างการชำระบัญชี)</w:t>
            </w:r>
          </w:p>
        </w:tc>
        <w:tc>
          <w:tcPr>
            <w:tcW w:w="2520" w:type="dxa"/>
            <w:vAlign w:val="bottom"/>
          </w:tcPr>
          <w:p w14:paraId="7C79674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87B4F5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D9F402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16BFA1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1FF07B06" w14:textId="77777777" w:rsidTr="00CD5F37">
        <w:tc>
          <w:tcPr>
            <w:tcW w:w="3312" w:type="dxa"/>
            <w:vAlign w:val="bottom"/>
          </w:tcPr>
          <w:p w14:paraId="4861523D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 จำกัด</w:t>
            </w:r>
            <w:r w:rsidRPr="000E09D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520" w:type="dxa"/>
            <w:vAlign w:val="bottom"/>
          </w:tcPr>
          <w:p w14:paraId="589CD6A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3E4E05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E7EA77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38" w:type="dxa"/>
            <w:vAlign w:val="bottom"/>
          </w:tcPr>
          <w:p w14:paraId="6BEA8B57" w14:textId="6BDE066C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566F62" w:rsidRPr="000E09DB" w14:paraId="127FBAF3" w14:textId="77777777" w:rsidTr="00CD5F37">
        <w:tc>
          <w:tcPr>
            <w:tcW w:w="3312" w:type="dxa"/>
            <w:vAlign w:val="bottom"/>
          </w:tcPr>
          <w:p w14:paraId="67AC56B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9888E6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6CB643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3D0CD0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C55613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27C7C319" w14:textId="77777777" w:rsidTr="00CD5F37">
        <w:tc>
          <w:tcPr>
            <w:tcW w:w="3312" w:type="dxa"/>
            <w:vAlign w:val="bottom"/>
          </w:tcPr>
          <w:p w14:paraId="4933BDB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6100F8B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D52F81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303B81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0B9ED0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1BCA6F2B" w14:textId="77777777" w:rsidTr="00CD5F37">
        <w:tc>
          <w:tcPr>
            <w:tcW w:w="3312" w:type="dxa"/>
            <w:vAlign w:val="bottom"/>
          </w:tcPr>
          <w:p w14:paraId="3594528D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2520" w:type="dxa"/>
            <w:vAlign w:val="bottom"/>
          </w:tcPr>
          <w:p w14:paraId="162FB51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F43840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C2CFBB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4C1D9B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22104018" w14:textId="77777777" w:rsidTr="00CD5F37">
        <w:tc>
          <w:tcPr>
            <w:tcW w:w="3312" w:type="dxa"/>
            <w:vAlign w:val="bottom"/>
          </w:tcPr>
          <w:p w14:paraId="401779BF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2520" w:type="dxa"/>
            <w:vAlign w:val="bottom"/>
          </w:tcPr>
          <w:p w14:paraId="5FA665E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0DA0671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5DA0008C" w14:textId="7C8848E4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038" w:type="dxa"/>
            <w:vAlign w:val="bottom"/>
          </w:tcPr>
          <w:p w14:paraId="5E41EC39" w14:textId="146E11AE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566F62" w:rsidRPr="000E09DB" w14:paraId="7BB3F6F1" w14:textId="77777777" w:rsidTr="00CD5F37">
        <w:tc>
          <w:tcPr>
            <w:tcW w:w="3312" w:type="dxa"/>
            <w:vAlign w:val="bottom"/>
          </w:tcPr>
          <w:p w14:paraId="6477961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AC59AC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9CF23B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99635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984EE3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4BD6F7A3" w14:textId="77777777" w:rsidTr="00CD5F37">
        <w:tc>
          <w:tcPr>
            <w:tcW w:w="3312" w:type="dxa"/>
            <w:vAlign w:val="bottom"/>
          </w:tcPr>
          <w:p w14:paraId="42156DAB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2520" w:type="dxa"/>
            <w:vAlign w:val="bottom"/>
          </w:tcPr>
          <w:p w14:paraId="4B1D052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35C50D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7795F223" w14:textId="342C6909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038" w:type="dxa"/>
            <w:vAlign w:val="bottom"/>
          </w:tcPr>
          <w:p w14:paraId="4E772518" w14:textId="200FB44A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20</w:t>
            </w:r>
          </w:p>
        </w:tc>
      </w:tr>
      <w:tr w:rsidR="00566F62" w:rsidRPr="000E09DB" w14:paraId="33B79A9B" w14:textId="77777777" w:rsidTr="00CD5F37">
        <w:tc>
          <w:tcPr>
            <w:tcW w:w="3312" w:type="dxa"/>
            <w:vAlign w:val="bottom"/>
          </w:tcPr>
          <w:p w14:paraId="10E713F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0BF5A5D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9E85BB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214165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7A9AF5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5A7AF433" w14:textId="77777777" w:rsidTr="00CD5F37">
        <w:tc>
          <w:tcPr>
            <w:tcW w:w="3312" w:type="dxa"/>
            <w:vAlign w:val="bottom"/>
          </w:tcPr>
          <w:p w14:paraId="25B3008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F281B2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0A768E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1708B2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6596850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0E09DB" w14:paraId="40EF960C" w14:textId="77777777" w:rsidTr="00CD5F37">
        <w:tc>
          <w:tcPr>
            <w:tcW w:w="3312" w:type="dxa"/>
            <w:vAlign w:val="bottom"/>
          </w:tcPr>
          <w:p w14:paraId="39F7365F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บริษัทร่วมทางอ้อม</w:t>
            </w:r>
          </w:p>
        </w:tc>
        <w:tc>
          <w:tcPr>
            <w:tcW w:w="2520" w:type="dxa"/>
            <w:vAlign w:val="bottom"/>
          </w:tcPr>
          <w:p w14:paraId="5BEDBF4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AD05F7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EBFD9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66BCEF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7A0C74A5" w14:textId="77777777" w:rsidTr="00CD5F37">
        <w:tc>
          <w:tcPr>
            <w:tcW w:w="3312" w:type="dxa"/>
            <w:vAlign w:val="bottom"/>
          </w:tcPr>
          <w:p w14:paraId="425C2CAA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14:paraId="652A5B9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25085D9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CFA2F82" w14:textId="0937BDC4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34FD7208" w14:textId="1ED7EED7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6F62" w:rsidRPr="000E09DB" w14:paraId="33C05B2F" w14:textId="77777777" w:rsidTr="00CD5F37">
        <w:tc>
          <w:tcPr>
            <w:tcW w:w="3312" w:type="dxa"/>
            <w:vAlign w:val="bottom"/>
          </w:tcPr>
          <w:p w14:paraId="4AE3D2AE" w14:textId="66E3B4D8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</w:t>
            </w:r>
            <w:r w:rsidR="00631E6C" w:rsidRPr="00631E6C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) จำกัด</w:t>
            </w:r>
          </w:p>
        </w:tc>
        <w:tc>
          <w:tcPr>
            <w:tcW w:w="2520" w:type="dxa"/>
            <w:vAlign w:val="bottom"/>
          </w:tcPr>
          <w:p w14:paraId="2116370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C4ABF6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9D5F1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25576E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3FA7ED8A" w14:textId="77777777" w:rsidTr="00CD5F37">
        <w:tc>
          <w:tcPr>
            <w:tcW w:w="3312" w:type="dxa"/>
            <w:vAlign w:val="bottom"/>
          </w:tcPr>
          <w:p w14:paraId="7576E1ED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14:paraId="6CC648B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0DE08BF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7A675E52" w14:textId="5E2E0DE8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6A9A61D4" w14:textId="31E0AE71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6F62" w:rsidRPr="000E09DB" w14:paraId="79C19515" w14:textId="77777777" w:rsidTr="00CD5F37">
        <w:tc>
          <w:tcPr>
            <w:tcW w:w="3312" w:type="dxa"/>
            <w:vAlign w:val="bottom"/>
          </w:tcPr>
          <w:p w14:paraId="285093B6" w14:textId="3D109CAE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</w:t>
            </w:r>
            <w:r w:rsidR="00631E6C" w:rsidRPr="00631E6C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) จำกัด</w:t>
            </w:r>
          </w:p>
        </w:tc>
        <w:tc>
          <w:tcPr>
            <w:tcW w:w="2520" w:type="dxa"/>
            <w:vAlign w:val="bottom"/>
          </w:tcPr>
          <w:p w14:paraId="363F790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3C128EB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EFA749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95700A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3668017B" w14:textId="77777777" w:rsidTr="00CD5F37">
        <w:tc>
          <w:tcPr>
            <w:tcW w:w="3312" w:type="dxa"/>
            <w:vAlign w:val="bottom"/>
          </w:tcPr>
          <w:p w14:paraId="1281353A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บริษัท โซล่า เพาเวอร์ </w:t>
            </w:r>
          </w:p>
        </w:tc>
        <w:tc>
          <w:tcPr>
            <w:tcW w:w="2520" w:type="dxa"/>
            <w:vAlign w:val="bottom"/>
          </w:tcPr>
          <w:p w14:paraId="01E3A97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5E836C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88B661E" w14:textId="597A6F2D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66D938E1" w14:textId="52B920DF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6F62" w:rsidRPr="000E09DB" w14:paraId="1280890C" w14:textId="77777777" w:rsidTr="00CD5F37">
        <w:tc>
          <w:tcPr>
            <w:tcW w:w="3312" w:type="dxa"/>
            <w:vAlign w:val="bottom"/>
          </w:tcPr>
          <w:p w14:paraId="4F0D9B2F" w14:textId="163A3468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(โคราช </w:t>
            </w:r>
            <w:r w:rsidR="00631E6C" w:rsidRPr="00631E6C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) จำกัด</w:t>
            </w:r>
          </w:p>
        </w:tc>
        <w:tc>
          <w:tcPr>
            <w:tcW w:w="2520" w:type="dxa"/>
            <w:vAlign w:val="bottom"/>
          </w:tcPr>
          <w:p w14:paraId="5807293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5C45C2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910EB3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191D422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7C34BC16" w14:textId="77777777" w:rsidTr="00CD5F37">
        <w:tc>
          <w:tcPr>
            <w:tcW w:w="3312" w:type="dxa"/>
            <w:vAlign w:val="bottom"/>
          </w:tcPr>
          <w:p w14:paraId="68165CE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CF64DE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0175DC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B7654D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75A2A8D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0E09DB" w14:paraId="2F27A4DD" w14:textId="77777777" w:rsidTr="00CD5F37">
        <w:tc>
          <w:tcPr>
            <w:tcW w:w="3312" w:type="dxa"/>
            <w:vAlign w:val="bottom"/>
          </w:tcPr>
          <w:p w14:paraId="0E2092CE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520" w:type="dxa"/>
            <w:vAlign w:val="bottom"/>
          </w:tcPr>
          <w:p w14:paraId="12AC913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14C0DE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DBD1FD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3B7C6B2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0E09DB" w14:paraId="314D2444" w14:textId="77777777" w:rsidTr="00CD5F37">
        <w:tc>
          <w:tcPr>
            <w:tcW w:w="3312" w:type="dxa"/>
            <w:vAlign w:val="bottom"/>
          </w:tcPr>
          <w:p w14:paraId="1EEC8921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 xml:space="preserve">บริษัท ชูบุราชบุรี </w:t>
            </w:r>
          </w:p>
        </w:tc>
        <w:tc>
          <w:tcPr>
            <w:tcW w:w="2520" w:type="dxa"/>
            <w:vAlign w:val="bottom"/>
          </w:tcPr>
          <w:p w14:paraId="73557E7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บริการเดินเครื่องและ</w:t>
            </w:r>
          </w:p>
        </w:tc>
        <w:tc>
          <w:tcPr>
            <w:tcW w:w="1350" w:type="dxa"/>
            <w:vAlign w:val="bottom"/>
          </w:tcPr>
          <w:p w14:paraId="31E1A66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8B87031" w14:textId="1979E027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038" w:type="dxa"/>
            <w:vAlign w:val="bottom"/>
          </w:tcPr>
          <w:p w14:paraId="16B4CDF0" w14:textId="509CDC2F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66F62" w:rsidRPr="000E09DB" w14:paraId="0499F54A" w14:textId="77777777" w:rsidTr="00CD5F37">
        <w:tc>
          <w:tcPr>
            <w:tcW w:w="3312" w:type="dxa"/>
            <w:vAlign w:val="bottom"/>
          </w:tcPr>
          <w:p w14:paraId="77750164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 xml:space="preserve">   อีเลคทริคเซอร์วิส จำกัด</w:t>
            </w:r>
          </w:p>
        </w:tc>
        <w:tc>
          <w:tcPr>
            <w:tcW w:w="2520" w:type="dxa"/>
            <w:vAlign w:val="bottom"/>
          </w:tcPr>
          <w:p w14:paraId="5EC35E7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บำรุงรักษาโรงไฟฟ้า</w:t>
            </w:r>
          </w:p>
        </w:tc>
        <w:tc>
          <w:tcPr>
            <w:tcW w:w="1350" w:type="dxa"/>
            <w:vAlign w:val="bottom"/>
          </w:tcPr>
          <w:p w14:paraId="080C3F9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8F16D4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0FB528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4897DA80" w14:textId="77777777" w:rsidTr="00CD5F37">
        <w:tc>
          <w:tcPr>
            <w:tcW w:w="3312" w:type="dxa"/>
            <w:vAlign w:val="bottom"/>
          </w:tcPr>
          <w:p w14:paraId="2163CF1B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เซาท์อีสท์ เอเชีย </w:t>
            </w:r>
          </w:p>
        </w:tc>
        <w:tc>
          <w:tcPr>
            <w:tcW w:w="2520" w:type="dxa"/>
            <w:vAlign w:val="bottom"/>
          </w:tcPr>
          <w:p w14:paraId="0D0D13A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49B6D2A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5BBBE8A" w14:textId="5DD26A54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33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038" w:type="dxa"/>
            <w:vAlign w:val="bottom"/>
          </w:tcPr>
          <w:p w14:paraId="0E896943" w14:textId="71C8DAE9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33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566F62" w:rsidRPr="000E09DB" w14:paraId="1DCE1767" w14:textId="77777777" w:rsidTr="00CD5F37">
        <w:tc>
          <w:tcPr>
            <w:tcW w:w="3312" w:type="dxa"/>
            <w:vAlign w:val="bottom"/>
          </w:tcPr>
          <w:p w14:paraId="04A62BF5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 xml:space="preserve">   เอนเนอร์จี จำกัด</w:t>
            </w:r>
          </w:p>
        </w:tc>
        <w:tc>
          <w:tcPr>
            <w:tcW w:w="2520" w:type="dxa"/>
            <w:vAlign w:val="bottom"/>
          </w:tcPr>
          <w:p w14:paraId="75F1061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3A842B2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B79307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734449B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0E09DB" w14:paraId="134472B7" w14:textId="77777777" w:rsidTr="00CD5F37">
        <w:tc>
          <w:tcPr>
            <w:tcW w:w="3312" w:type="dxa"/>
            <w:vAlign w:val="bottom"/>
          </w:tcPr>
          <w:p w14:paraId="06649D5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CF5D58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E0E30C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712E3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E0790A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3C371DB4" w14:textId="77777777" w:rsidTr="00CD5F37">
        <w:tc>
          <w:tcPr>
            <w:tcW w:w="3312" w:type="dxa"/>
            <w:vAlign w:val="bottom"/>
          </w:tcPr>
          <w:p w14:paraId="43F1A47B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2520" w:type="dxa"/>
            <w:vAlign w:val="bottom"/>
          </w:tcPr>
          <w:p w14:paraId="283FDFE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7D2C8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223D2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291535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0904FEF8" w14:textId="77777777" w:rsidTr="00CD5F37">
        <w:tc>
          <w:tcPr>
            <w:tcW w:w="3312" w:type="dxa"/>
            <w:vAlign w:val="bottom"/>
          </w:tcPr>
          <w:p w14:paraId="297B47DA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สมาร์ท อินฟราเนท จำกัด</w:t>
            </w:r>
          </w:p>
        </w:tc>
        <w:tc>
          <w:tcPr>
            <w:tcW w:w="2520" w:type="dxa"/>
            <w:vAlign w:val="bottom"/>
          </w:tcPr>
          <w:p w14:paraId="79803847" w14:textId="77777777" w:rsidR="00566F62" w:rsidRPr="000E09DB" w:rsidRDefault="00566F62" w:rsidP="00566F62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ลงทุนในโครงการโครงข่าย</w:t>
            </w:r>
          </w:p>
        </w:tc>
        <w:tc>
          <w:tcPr>
            <w:tcW w:w="1350" w:type="dxa"/>
            <w:vAlign w:val="bottom"/>
          </w:tcPr>
          <w:p w14:paraId="46FC03F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4D2FE9AD" w14:textId="2549167D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038" w:type="dxa"/>
            <w:vAlign w:val="bottom"/>
          </w:tcPr>
          <w:p w14:paraId="4224635F" w14:textId="48D56C60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566F62" w:rsidRPr="000E09DB" w14:paraId="005C5862" w14:textId="77777777" w:rsidTr="00CD5F37">
        <w:tc>
          <w:tcPr>
            <w:tcW w:w="3312" w:type="dxa"/>
            <w:vAlign w:val="bottom"/>
          </w:tcPr>
          <w:p w14:paraId="1FB6203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8FE0F88" w14:textId="77777777" w:rsidR="00566F62" w:rsidRPr="000E09DB" w:rsidRDefault="00566F62" w:rsidP="00566F62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สายใยแก้วนำแสงใต้ดิน</w:t>
            </w:r>
          </w:p>
        </w:tc>
        <w:tc>
          <w:tcPr>
            <w:tcW w:w="1350" w:type="dxa"/>
            <w:vAlign w:val="bottom"/>
          </w:tcPr>
          <w:p w14:paraId="35A6A76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571E45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D513B4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4852994F" w14:textId="77777777" w:rsidTr="00CD5F37">
        <w:tc>
          <w:tcPr>
            <w:tcW w:w="3312" w:type="dxa"/>
            <w:vAlign w:val="bottom"/>
          </w:tcPr>
          <w:p w14:paraId="71B75A8D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ติงส์ ออน เน็ต จำกัด</w:t>
            </w:r>
          </w:p>
        </w:tc>
        <w:tc>
          <w:tcPr>
            <w:tcW w:w="2520" w:type="dxa"/>
            <w:vAlign w:val="bottom"/>
          </w:tcPr>
          <w:p w14:paraId="2219C0D9" w14:textId="77777777" w:rsidR="00566F62" w:rsidRPr="000E09DB" w:rsidRDefault="00566F62" w:rsidP="00566F62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ลงทุนในโครงการติดตั้ง</w:t>
            </w:r>
          </w:p>
        </w:tc>
        <w:tc>
          <w:tcPr>
            <w:tcW w:w="1350" w:type="dxa"/>
            <w:vAlign w:val="bottom"/>
          </w:tcPr>
          <w:p w14:paraId="5107FCC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3A7A389D" w14:textId="511AEEFB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038" w:type="dxa"/>
            <w:vAlign w:val="bottom"/>
          </w:tcPr>
          <w:p w14:paraId="7DDAA756" w14:textId="1F6E683F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566F62" w:rsidRPr="000E09DB" w14:paraId="5F9A67C6" w14:textId="77777777" w:rsidTr="00CD5F37">
        <w:tc>
          <w:tcPr>
            <w:tcW w:w="3312" w:type="dxa"/>
            <w:vAlign w:val="bottom"/>
          </w:tcPr>
          <w:p w14:paraId="23D04A56" w14:textId="77777777" w:rsidR="00566F62" w:rsidRPr="000E09DB" w:rsidRDefault="00566F62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08C08888" w14:textId="77777777" w:rsidR="00566F62" w:rsidRPr="000E09DB" w:rsidRDefault="00566F62" w:rsidP="00566F62">
            <w:pPr>
              <w:autoSpaceDE w:val="0"/>
              <w:autoSpaceDN w:val="0"/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และพัฒนาโครงข่าย</w:t>
            </w:r>
          </w:p>
        </w:tc>
        <w:tc>
          <w:tcPr>
            <w:tcW w:w="1350" w:type="dxa"/>
            <w:vAlign w:val="bottom"/>
          </w:tcPr>
          <w:p w14:paraId="5D42813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B64744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7CD71F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2ABDD29A" w14:textId="77777777" w:rsidTr="00CD5F37">
        <w:tc>
          <w:tcPr>
            <w:tcW w:w="3312" w:type="dxa"/>
            <w:vAlign w:val="bottom"/>
          </w:tcPr>
          <w:p w14:paraId="418BFC9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266B2C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โทรคมนาคม</w:t>
            </w:r>
          </w:p>
        </w:tc>
        <w:tc>
          <w:tcPr>
            <w:tcW w:w="1350" w:type="dxa"/>
            <w:vAlign w:val="bottom"/>
          </w:tcPr>
          <w:p w14:paraId="28E6634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97B577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BD80ED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0D4" w:rsidRPr="000E09DB" w14:paraId="3BF8F09D" w14:textId="77777777" w:rsidTr="00CD5F37">
        <w:tc>
          <w:tcPr>
            <w:tcW w:w="3312" w:type="dxa"/>
            <w:vAlign w:val="bottom"/>
          </w:tcPr>
          <w:p w14:paraId="7A1D020A" w14:textId="39E69298" w:rsidR="00C750D4" w:rsidRPr="000E09DB" w:rsidRDefault="00C750D4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หินกองเพาเวอร์โฮลดิ้ง จำกัด</w:t>
            </w:r>
            <w:r w:rsidRPr="000E09D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520" w:type="dxa"/>
            <w:vAlign w:val="bottom"/>
          </w:tcPr>
          <w:p w14:paraId="45E439D6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5F8B987D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965D3C6" w14:textId="0570EC64" w:rsidR="00C750D4" w:rsidRPr="000E09DB" w:rsidRDefault="00631E6C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038" w:type="dxa"/>
            <w:vAlign w:val="bottom"/>
          </w:tcPr>
          <w:p w14:paraId="2279F6AC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0D4" w:rsidRPr="000E09DB" w14:paraId="1F10F216" w14:textId="77777777" w:rsidTr="00CD5F37">
        <w:tc>
          <w:tcPr>
            <w:tcW w:w="3312" w:type="dxa"/>
            <w:vAlign w:val="bottom"/>
          </w:tcPr>
          <w:p w14:paraId="58337F7D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AAED10D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F96B61E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3D560EF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BF487F7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7E2" w:rsidRPr="00B847E2" w14:paraId="6746A706" w14:textId="77777777" w:rsidTr="00CD5F37">
        <w:tc>
          <w:tcPr>
            <w:tcW w:w="3312" w:type="dxa"/>
            <w:shd w:val="clear" w:color="auto" w:fill="auto"/>
            <w:vAlign w:val="bottom"/>
          </w:tcPr>
          <w:p w14:paraId="4FBAE335" w14:textId="057EC530" w:rsidR="00B847E2" w:rsidRPr="00FD4FCA" w:rsidRDefault="00B847E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อาร์ อี เอ็น โคราช เอนเนอร์ยี่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4FAB374D" w14:textId="134C8946" w:rsidR="00B847E2" w:rsidRPr="00FD4FCA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757703" w14:textId="2AB52B8F" w:rsidR="00B847E2" w:rsidRPr="00FD4FCA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639977" w14:textId="5B3ED7A6" w:rsidR="00B847E2" w:rsidRPr="00FD4FCA" w:rsidRDefault="00631E6C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6F0328F1" w14:textId="357EE013" w:rsidR="00B847E2" w:rsidRPr="00FD4FCA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F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7E2" w:rsidRPr="000E09DB" w14:paraId="59F0F48B" w14:textId="77777777" w:rsidTr="00CD5F37">
        <w:tc>
          <w:tcPr>
            <w:tcW w:w="3312" w:type="dxa"/>
            <w:shd w:val="clear" w:color="auto" w:fill="auto"/>
            <w:vAlign w:val="bottom"/>
          </w:tcPr>
          <w:p w14:paraId="3E0BCACB" w14:textId="255A1A83" w:rsidR="00B847E2" w:rsidRPr="00FD4FCA" w:rsidRDefault="00B847E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656FB0CD" w14:textId="32420512" w:rsidR="00B847E2" w:rsidRPr="00FD4FCA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  <w:r w:rsidR="00FD4FCA" w:rsidRPr="00CD5F37">
              <w:rPr>
                <w:rFonts w:ascii="Angsana New" w:hAnsi="Angsana New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DE8743" w14:textId="77777777" w:rsidR="00B847E2" w:rsidRPr="00FD4FCA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F7C033" w14:textId="77777777" w:rsidR="00B847E2" w:rsidRPr="00FD4FCA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shd w:val="clear" w:color="auto" w:fill="auto"/>
            <w:vAlign w:val="bottom"/>
          </w:tcPr>
          <w:p w14:paraId="4A953A78" w14:textId="77777777" w:rsidR="00B847E2" w:rsidRPr="00FD4FCA" w:rsidRDefault="00B847E2" w:rsidP="00B847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54409EF3" w14:textId="77777777" w:rsidTr="00CD5F37">
        <w:tc>
          <w:tcPr>
            <w:tcW w:w="3312" w:type="dxa"/>
            <w:shd w:val="clear" w:color="auto" w:fill="auto"/>
            <w:vAlign w:val="bottom"/>
          </w:tcPr>
          <w:p w14:paraId="4F4533E3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 เซเปียน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2520" w:type="dxa"/>
            <w:shd w:val="clear" w:color="auto" w:fill="auto"/>
            <w:vAlign w:val="bottom"/>
          </w:tcPr>
          <w:p w14:paraId="2CE4726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063C6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470FFC" w14:textId="46FFDC2E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38" w:type="dxa"/>
            <w:shd w:val="clear" w:color="auto" w:fill="auto"/>
            <w:vAlign w:val="bottom"/>
          </w:tcPr>
          <w:p w14:paraId="0E3CF99C" w14:textId="2AC892C1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566F62" w:rsidRPr="000E09DB" w14:paraId="46E979A5" w14:textId="77777777" w:rsidTr="00CD5F37">
        <w:tc>
          <w:tcPr>
            <w:tcW w:w="3312" w:type="dxa"/>
            <w:vAlign w:val="bottom"/>
          </w:tcPr>
          <w:p w14:paraId="4E1EC2D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0D25A7E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8A6C45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0C7611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6BE4E31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7E2" w:rsidRPr="004C43A2" w14:paraId="27A4E5B5" w14:textId="77777777" w:rsidTr="00CD5F37">
        <w:tc>
          <w:tcPr>
            <w:tcW w:w="3312" w:type="dxa"/>
            <w:vAlign w:val="bottom"/>
          </w:tcPr>
          <w:p w14:paraId="38581055" w14:textId="77777777" w:rsidR="00B847E2" w:rsidRPr="00FD4FCA" w:rsidRDefault="00B847E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D4FCA">
              <w:rPr>
                <w:rFonts w:ascii="Angsana New" w:hAnsi="Angsana New"/>
                <w:spacing w:val="-4"/>
                <w:sz w:val="30"/>
                <w:szCs w:val="30"/>
              </w:rPr>
              <w:t>NEXIF RATCH ENERGY</w:t>
            </w:r>
          </w:p>
        </w:tc>
        <w:tc>
          <w:tcPr>
            <w:tcW w:w="2520" w:type="dxa"/>
            <w:vAlign w:val="bottom"/>
          </w:tcPr>
          <w:p w14:paraId="2577581C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6E7BEBBB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230F62AA" w14:textId="5DF134C3" w:rsidR="00B847E2" w:rsidRPr="00FD4FCA" w:rsidRDefault="00631E6C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2048E5CE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F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7E2" w:rsidRPr="000E09DB" w14:paraId="506561B2" w14:textId="77777777" w:rsidTr="00CD5F37">
        <w:tc>
          <w:tcPr>
            <w:tcW w:w="3312" w:type="dxa"/>
            <w:vAlign w:val="bottom"/>
          </w:tcPr>
          <w:p w14:paraId="7C0D0A5F" w14:textId="77777777" w:rsidR="00B847E2" w:rsidRPr="00FD4FCA" w:rsidRDefault="00B847E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pacing w:val="-4"/>
                <w:sz w:val="30"/>
                <w:szCs w:val="30"/>
              </w:rPr>
              <w:t xml:space="preserve">   SINGAPORE PTE. LTD.</w:t>
            </w:r>
          </w:p>
        </w:tc>
        <w:tc>
          <w:tcPr>
            <w:tcW w:w="2520" w:type="dxa"/>
            <w:vAlign w:val="bottom"/>
          </w:tcPr>
          <w:p w14:paraId="1B53D281" w14:textId="48739D8F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D4FCA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9BF593B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CCF1961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00D7C45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0B0DC7D2" w14:textId="77777777" w:rsidTr="00CD5F37">
        <w:tc>
          <w:tcPr>
            <w:tcW w:w="3312" w:type="dxa"/>
            <w:vAlign w:val="bottom"/>
          </w:tcPr>
          <w:p w14:paraId="54FFF58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7A7BDDD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CFB579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5C939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796462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10D852A6" w14:textId="77777777" w:rsidTr="00CD5F37">
        <w:tc>
          <w:tcPr>
            <w:tcW w:w="3312" w:type="dxa"/>
            <w:vAlign w:val="bottom"/>
          </w:tcPr>
          <w:p w14:paraId="2AB7769E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520" w:type="dxa"/>
            <w:vAlign w:val="bottom"/>
          </w:tcPr>
          <w:p w14:paraId="5B4E4F2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663EACF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7F0D0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E2371F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44F0270C" w14:textId="77777777" w:rsidTr="00CD5F37">
        <w:tc>
          <w:tcPr>
            <w:tcW w:w="3312" w:type="dxa"/>
            <w:vAlign w:val="bottom"/>
          </w:tcPr>
          <w:p w14:paraId="55E76114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</w:t>
            </w:r>
            <w:r w:rsidRPr="000E09D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E09DB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520" w:type="dxa"/>
            <w:vAlign w:val="bottom"/>
          </w:tcPr>
          <w:p w14:paraId="28840DA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6D0C0A1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1EC196F" w14:textId="43BE6DE2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38" w:type="dxa"/>
            <w:vAlign w:val="bottom"/>
          </w:tcPr>
          <w:p w14:paraId="59985B37" w14:textId="069A64D8" w:rsidR="00566F62" w:rsidRPr="000E09DB" w:rsidRDefault="00631E6C" w:rsidP="00580D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566F62" w:rsidRPr="000E09DB" w14:paraId="4DCECF5D" w14:textId="77777777" w:rsidTr="00CD5F37">
        <w:tc>
          <w:tcPr>
            <w:tcW w:w="3312" w:type="dxa"/>
            <w:vAlign w:val="bottom"/>
          </w:tcPr>
          <w:p w14:paraId="4C16CE93" w14:textId="77777777" w:rsidR="00566F62" w:rsidRPr="000E09DB" w:rsidRDefault="00566F62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1FFC7B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C9DFAB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A9328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D032C8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2375778B" w14:textId="77777777" w:rsidTr="00CD5F37">
        <w:tc>
          <w:tcPr>
            <w:tcW w:w="3312" w:type="dxa"/>
            <w:vAlign w:val="bottom"/>
          </w:tcPr>
          <w:p w14:paraId="11F60AB7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2520" w:type="dxa"/>
            <w:vAlign w:val="bottom"/>
          </w:tcPr>
          <w:p w14:paraId="2705BF7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228FC9F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014310D9" w14:textId="6BE6E194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04EA16B3" w14:textId="3958F14B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6F62" w:rsidRPr="000E09DB" w14:paraId="592D678A" w14:textId="77777777" w:rsidTr="00CD5F37">
        <w:tc>
          <w:tcPr>
            <w:tcW w:w="3312" w:type="dxa"/>
            <w:vAlign w:val="bottom"/>
          </w:tcPr>
          <w:p w14:paraId="6C77DC6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D4F523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14:paraId="7711F4B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6E5666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2995215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0E09DB" w14:paraId="25F0E9DE" w14:textId="77777777" w:rsidTr="00CD5F37">
        <w:tc>
          <w:tcPr>
            <w:tcW w:w="3312" w:type="dxa"/>
            <w:vAlign w:val="bottom"/>
          </w:tcPr>
          <w:p w14:paraId="3DE9FDE9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ราชบุรีเวอลด์ </w:t>
            </w:r>
          </w:p>
        </w:tc>
        <w:tc>
          <w:tcPr>
            <w:tcW w:w="2520" w:type="dxa"/>
            <w:vAlign w:val="bottom"/>
          </w:tcPr>
          <w:p w14:paraId="54BEB93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33D58B6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2524012" w14:textId="073043D4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4870AEDB" w14:textId="5A4A25B9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6F62" w:rsidRPr="000E09DB" w14:paraId="4DA2BCA9" w14:textId="77777777" w:rsidTr="00CD5F37">
        <w:tc>
          <w:tcPr>
            <w:tcW w:w="3312" w:type="dxa"/>
            <w:vAlign w:val="bottom"/>
          </w:tcPr>
          <w:p w14:paraId="2648A91D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  โคเจนเนอเรชั่น จำกัด</w:t>
            </w:r>
          </w:p>
        </w:tc>
        <w:tc>
          <w:tcPr>
            <w:tcW w:w="2520" w:type="dxa"/>
            <w:vAlign w:val="bottom"/>
          </w:tcPr>
          <w:p w14:paraId="4C8C919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14:paraId="47BAB98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16B6DA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15B10D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0618C921" w14:textId="77777777" w:rsidTr="00CD5F37">
        <w:tc>
          <w:tcPr>
            <w:tcW w:w="3312" w:type="dxa"/>
            <w:vAlign w:val="bottom"/>
          </w:tcPr>
          <w:p w14:paraId="772C793B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เบิกไพร โคเจนเนอเรชั่น จำกัด</w:t>
            </w:r>
          </w:p>
        </w:tc>
        <w:tc>
          <w:tcPr>
            <w:tcW w:w="2520" w:type="dxa"/>
            <w:vAlign w:val="bottom"/>
          </w:tcPr>
          <w:p w14:paraId="0033C47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5D05092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53C3984" w14:textId="7295C169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038" w:type="dxa"/>
            <w:vAlign w:val="bottom"/>
          </w:tcPr>
          <w:p w14:paraId="12774EDA" w14:textId="3CC39141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  <w:tr w:rsidR="00566F62" w:rsidRPr="000E09DB" w14:paraId="0C1DF79E" w14:textId="77777777" w:rsidTr="00CD5F37">
        <w:tc>
          <w:tcPr>
            <w:tcW w:w="3312" w:type="dxa"/>
            <w:vAlign w:val="bottom"/>
          </w:tcPr>
          <w:p w14:paraId="7FE8B8D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1E08501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พลังงานไฟฟ้าและไอน้ำ</w:t>
            </w:r>
          </w:p>
        </w:tc>
        <w:tc>
          <w:tcPr>
            <w:tcW w:w="1350" w:type="dxa"/>
            <w:vAlign w:val="bottom"/>
          </w:tcPr>
          <w:p w14:paraId="3FF4AA7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83C6E9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16BB57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1B5611E6" w14:textId="77777777" w:rsidTr="00CD5F37">
        <w:tc>
          <w:tcPr>
            <w:tcW w:w="3312" w:type="dxa"/>
            <w:vAlign w:val="bottom"/>
          </w:tcPr>
          <w:p w14:paraId="74B12A42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2520" w:type="dxa"/>
            <w:vAlign w:val="bottom"/>
          </w:tcPr>
          <w:p w14:paraId="4BAF193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7673AE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6E4BADA5" w14:textId="5D1FFD82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68518B33" w14:textId="40FF8799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566F62" w:rsidRPr="000E09DB" w14:paraId="7B20D0BE" w14:textId="77777777" w:rsidTr="00CD5F37">
        <w:tc>
          <w:tcPr>
            <w:tcW w:w="3312" w:type="dxa"/>
            <w:vAlign w:val="bottom"/>
          </w:tcPr>
          <w:p w14:paraId="4FF96D6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EE637B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50F475F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4D5F7D8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360296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50091AAA" w14:textId="77777777" w:rsidTr="00CD5F37">
        <w:tc>
          <w:tcPr>
            <w:tcW w:w="3312" w:type="dxa"/>
            <w:vAlign w:val="bottom"/>
          </w:tcPr>
          <w:p w14:paraId="34F50D0C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 แมส จำกัด</w:t>
            </w:r>
          </w:p>
        </w:tc>
        <w:tc>
          <w:tcPr>
            <w:tcW w:w="2520" w:type="dxa"/>
            <w:vAlign w:val="bottom"/>
          </w:tcPr>
          <w:p w14:paraId="3802614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4E5B759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5BA87DB" w14:textId="7225114A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7FFAB545" w14:textId="2D5885FD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6F62" w:rsidRPr="000E09DB" w14:paraId="2345BED6" w14:textId="77777777" w:rsidTr="00CD5F37">
        <w:tc>
          <w:tcPr>
            <w:tcW w:w="3312" w:type="dxa"/>
            <w:vAlign w:val="bottom"/>
          </w:tcPr>
          <w:p w14:paraId="0850DCA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212EA86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16000D5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B0C1E0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3AE94D4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847E2" w:rsidRPr="000E09DB" w14:paraId="1EDE3A0D" w14:textId="77777777" w:rsidTr="00CD5F37">
        <w:tc>
          <w:tcPr>
            <w:tcW w:w="3312" w:type="dxa"/>
            <w:vAlign w:val="bottom"/>
          </w:tcPr>
          <w:p w14:paraId="357655EA" w14:textId="77777777" w:rsidR="00B847E2" w:rsidRPr="000E09DB" w:rsidRDefault="00B847E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2520" w:type="dxa"/>
            <w:vAlign w:val="bottom"/>
          </w:tcPr>
          <w:p w14:paraId="17CABF7D" w14:textId="77777777" w:rsidR="00B847E2" w:rsidRPr="000E09DB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820CAD7" w14:textId="77777777" w:rsidR="00B847E2" w:rsidRPr="000E09DB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128F4A" w14:textId="77777777" w:rsidR="00B847E2" w:rsidRPr="000E09DB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C100D62" w14:textId="77777777" w:rsidR="00B847E2" w:rsidRPr="000E09DB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3A6D032F" w14:textId="77777777" w:rsidTr="00CD5F37">
        <w:tc>
          <w:tcPr>
            <w:tcW w:w="3312" w:type="dxa"/>
            <w:vAlign w:val="bottom"/>
          </w:tcPr>
          <w:p w14:paraId="45B6D3C2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สงขลาไบโอฟูเอล จำกัด</w:t>
            </w:r>
          </w:p>
        </w:tc>
        <w:tc>
          <w:tcPr>
            <w:tcW w:w="2520" w:type="dxa"/>
            <w:vAlign w:val="bottom"/>
          </w:tcPr>
          <w:p w14:paraId="11E6A64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จัดหาเชื้อเพลิงชีวมวล</w:t>
            </w:r>
          </w:p>
        </w:tc>
        <w:tc>
          <w:tcPr>
            <w:tcW w:w="1350" w:type="dxa"/>
            <w:vAlign w:val="bottom"/>
          </w:tcPr>
          <w:p w14:paraId="58859B6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8A6AAD0" w14:textId="32C29801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4CF3A77B" w14:textId="483F668A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6F62" w:rsidRPr="000E09DB" w14:paraId="6D538D0B" w14:textId="77777777" w:rsidTr="00CD5F37">
        <w:tc>
          <w:tcPr>
            <w:tcW w:w="3312" w:type="dxa"/>
            <w:vAlign w:val="bottom"/>
          </w:tcPr>
          <w:p w14:paraId="031FF254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ไฟฟ้าหงสา จำกัด</w:t>
            </w:r>
          </w:p>
        </w:tc>
        <w:tc>
          <w:tcPr>
            <w:tcW w:w="2520" w:type="dxa"/>
            <w:vAlign w:val="bottom"/>
          </w:tcPr>
          <w:p w14:paraId="7BA0223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494E279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5651F438" w14:textId="120C484E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2112E7CE" w14:textId="082A295B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6F62" w:rsidRPr="000E09DB" w14:paraId="0063C55E" w14:textId="77777777" w:rsidTr="00CD5F37">
        <w:tc>
          <w:tcPr>
            <w:tcW w:w="3312" w:type="dxa"/>
            <w:vAlign w:val="bottom"/>
          </w:tcPr>
          <w:p w14:paraId="3956DC9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458DDB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703EF8BE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AD9788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38" w:type="dxa"/>
            <w:vAlign w:val="bottom"/>
          </w:tcPr>
          <w:p w14:paraId="43F09A7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66F62" w:rsidRPr="000E09DB" w14:paraId="58C91B27" w14:textId="77777777" w:rsidTr="00CD5F37">
        <w:tc>
          <w:tcPr>
            <w:tcW w:w="3312" w:type="dxa"/>
            <w:vAlign w:val="bottom"/>
          </w:tcPr>
          <w:p w14:paraId="0D15CD3B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พูไฟมายนิ่ง จำกัด</w:t>
            </w:r>
          </w:p>
        </w:tc>
        <w:tc>
          <w:tcPr>
            <w:tcW w:w="2520" w:type="dxa"/>
            <w:vAlign w:val="bottom"/>
          </w:tcPr>
          <w:p w14:paraId="186F036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ผลิตและจำหน่ายถ่านหิน</w:t>
            </w:r>
          </w:p>
        </w:tc>
        <w:tc>
          <w:tcPr>
            <w:tcW w:w="1350" w:type="dxa"/>
            <w:vAlign w:val="bottom"/>
          </w:tcPr>
          <w:p w14:paraId="75E1B43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6ECBBE94" w14:textId="633DE120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37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038" w:type="dxa"/>
            <w:vAlign w:val="bottom"/>
          </w:tcPr>
          <w:p w14:paraId="195B25E2" w14:textId="09BAF544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37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66F62" w:rsidRPr="000E09DB" w14:paraId="2306BB83" w14:textId="77777777" w:rsidTr="00CD5F37">
        <w:tc>
          <w:tcPr>
            <w:tcW w:w="3312" w:type="dxa"/>
            <w:vAlign w:val="bottom"/>
          </w:tcPr>
          <w:p w14:paraId="36238F05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เอเชีย น้ำประปา จำกัด</w:t>
            </w:r>
          </w:p>
        </w:tc>
        <w:tc>
          <w:tcPr>
            <w:tcW w:w="2520" w:type="dxa"/>
            <w:vAlign w:val="bottom"/>
          </w:tcPr>
          <w:p w14:paraId="0D32833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ผลิตและจำหน่ายน้ำประปา</w:t>
            </w:r>
          </w:p>
        </w:tc>
        <w:tc>
          <w:tcPr>
            <w:tcW w:w="1350" w:type="dxa"/>
            <w:vAlign w:val="bottom"/>
          </w:tcPr>
          <w:p w14:paraId="65E0AAF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770CE68E" w14:textId="7E963443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038" w:type="dxa"/>
            <w:vAlign w:val="bottom"/>
          </w:tcPr>
          <w:p w14:paraId="44F5C155" w14:textId="73A24CFB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566F62" w:rsidRPr="000E09DB" w14:paraId="08862548" w14:textId="77777777" w:rsidTr="00CD5F37">
        <w:tc>
          <w:tcPr>
            <w:tcW w:w="3312" w:type="dxa"/>
            <w:vAlign w:val="bottom"/>
          </w:tcPr>
          <w:p w14:paraId="54545E11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</w:rPr>
              <w:t>PT Medco Ratch Power Riau</w:t>
            </w:r>
          </w:p>
        </w:tc>
        <w:tc>
          <w:tcPr>
            <w:tcW w:w="2520" w:type="dxa"/>
            <w:vAlign w:val="bottom"/>
          </w:tcPr>
          <w:p w14:paraId="43A984F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595F134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1080" w:type="dxa"/>
            <w:vAlign w:val="bottom"/>
          </w:tcPr>
          <w:p w14:paraId="2F738E4B" w14:textId="2F8AA40E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7F26A49D" w14:textId="2E6B5275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566F62" w:rsidRPr="000E09DB" w14:paraId="6F0118CE" w14:textId="77777777" w:rsidTr="00CD5F37">
        <w:tc>
          <w:tcPr>
            <w:tcW w:w="3312" w:type="dxa"/>
            <w:vAlign w:val="bottom"/>
          </w:tcPr>
          <w:p w14:paraId="1D50F39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59D45F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3D92D0D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  <w:vAlign w:val="bottom"/>
          </w:tcPr>
          <w:p w14:paraId="4463222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2A21D55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1F5D8513" w14:textId="77777777" w:rsidTr="00CD5F37">
        <w:tc>
          <w:tcPr>
            <w:tcW w:w="3312" w:type="dxa"/>
            <w:vAlign w:val="bottom"/>
          </w:tcPr>
          <w:p w14:paraId="18218043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</w:rPr>
              <w:t xml:space="preserve">Fareast Renewable Development </w:t>
            </w:r>
          </w:p>
        </w:tc>
        <w:tc>
          <w:tcPr>
            <w:tcW w:w="2520" w:type="dxa"/>
            <w:vAlign w:val="bottom"/>
          </w:tcPr>
          <w:p w14:paraId="584253B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ลงทุนในธุรกิจเกี่ยวกับ</w:t>
            </w:r>
          </w:p>
        </w:tc>
        <w:tc>
          <w:tcPr>
            <w:tcW w:w="1350" w:type="dxa"/>
            <w:vAlign w:val="bottom"/>
          </w:tcPr>
          <w:p w14:paraId="0391A6D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vAlign w:val="bottom"/>
          </w:tcPr>
          <w:p w14:paraId="05BA2B0D" w14:textId="68DF1BC3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038" w:type="dxa"/>
            <w:vAlign w:val="bottom"/>
          </w:tcPr>
          <w:p w14:paraId="521233E4" w14:textId="6DA945B0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566F62" w:rsidRPr="000E09DB" w14:paraId="42258E5A" w14:textId="77777777" w:rsidTr="00CD5F37">
        <w:tc>
          <w:tcPr>
            <w:tcW w:w="3312" w:type="dxa"/>
            <w:vAlign w:val="bottom"/>
          </w:tcPr>
          <w:p w14:paraId="61C6FC2C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4"/>
                <w:sz w:val="30"/>
                <w:szCs w:val="30"/>
              </w:rPr>
              <w:t xml:space="preserve">   Pte. Ltd.</w:t>
            </w:r>
          </w:p>
        </w:tc>
        <w:tc>
          <w:tcPr>
            <w:tcW w:w="2520" w:type="dxa"/>
            <w:vAlign w:val="bottom"/>
          </w:tcPr>
          <w:p w14:paraId="29C50EC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pacing w:val="-6"/>
                <w:sz w:val="30"/>
                <w:szCs w:val="30"/>
                <w:cs/>
              </w:rPr>
              <w:t>พลังงานไฟฟ้าในต่างประเทศ</w:t>
            </w:r>
          </w:p>
        </w:tc>
        <w:tc>
          <w:tcPr>
            <w:tcW w:w="1350" w:type="dxa"/>
            <w:vAlign w:val="bottom"/>
          </w:tcPr>
          <w:p w14:paraId="07D3FC1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A7B19D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0F9AD68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7D88168C" w14:textId="77777777" w:rsidTr="00CD5F37">
        <w:tc>
          <w:tcPr>
            <w:tcW w:w="3312" w:type="dxa"/>
            <w:vAlign w:val="bottom"/>
          </w:tcPr>
          <w:p w14:paraId="35D2F63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793BE4C1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9C3C55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764C9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364CFE2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1865BDF4" w14:textId="77777777" w:rsidTr="00CD5F37">
        <w:tc>
          <w:tcPr>
            <w:tcW w:w="3312" w:type="dxa"/>
            <w:vAlign w:val="bottom"/>
          </w:tcPr>
          <w:p w14:paraId="68D5E607" w14:textId="77777777" w:rsidR="00566F62" w:rsidRPr="000E09DB" w:rsidRDefault="00566F62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2520" w:type="dxa"/>
            <w:vAlign w:val="bottom"/>
          </w:tcPr>
          <w:p w14:paraId="70E68D6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7CBBA14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DAE6F4D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7F0B53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0D4" w:rsidRPr="000E09DB" w14:paraId="55D9D37E" w14:textId="77777777" w:rsidTr="00CD5F37">
        <w:tc>
          <w:tcPr>
            <w:tcW w:w="3312" w:type="dxa"/>
            <w:vAlign w:val="bottom"/>
          </w:tcPr>
          <w:p w14:paraId="70F0EB52" w14:textId="77777777" w:rsidR="00C750D4" w:rsidRPr="000E09DB" w:rsidRDefault="00C750D4" w:rsidP="00106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 จำกัด</w:t>
            </w:r>
            <w:r w:rsidRPr="000E09DB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520" w:type="dxa"/>
            <w:vAlign w:val="bottom"/>
          </w:tcPr>
          <w:p w14:paraId="6580968F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111CC9D6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1877E113" w14:textId="5AFFE046" w:rsidR="00C750D4" w:rsidRPr="000E09DB" w:rsidRDefault="00631E6C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038" w:type="dxa"/>
            <w:vAlign w:val="bottom"/>
          </w:tcPr>
          <w:p w14:paraId="4A025092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E09D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50D4" w:rsidRPr="000E09DB" w14:paraId="0025F9FC" w14:textId="77777777" w:rsidTr="00CD5F37">
        <w:tc>
          <w:tcPr>
            <w:tcW w:w="3312" w:type="dxa"/>
            <w:vAlign w:val="bottom"/>
          </w:tcPr>
          <w:p w14:paraId="20937C8A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551D85F6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68A90150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A436D3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54D8118C" w14:textId="77777777" w:rsidR="00C750D4" w:rsidRPr="000E09DB" w:rsidRDefault="00C750D4" w:rsidP="0082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47E2" w:rsidRPr="00B847E2" w14:paraId="0DFC8BF5" w14:textId="77777777" w:rsidTr="00CD5F37">
        <w:tc>
          <w:tcPr>
            <w:tcW w:w="3312" w:type="dxa"/>
            <w:vAlign w:val="bottom"/>
          </w:tcPr>
          <w:p w14:paraId="398B2AF2" w14:textId="77777777" w:rsidR="00B847E2" w:rsidRPr="00FD4FCA" w:rsidRDefault="00B847E2" w:rsidP="00D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เน็กส์ซิฟ ราช เอ็นเนอร์จี </w:t>
            </w:r>
          </w:p>
        </w:tc>
        <w:tc>
          <w:tcPr>
            <w:tcW w:w="2520" w:type="dxa"/>
            <w:vAlign w:val="bottom"/>
          </w:tcPr>
          <w:p w14:paraId="2AFB6081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08B1FF7F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vAlign w:val="bottom"/>
          </w:tcPr>
          <w:p w14:paraId="2FA35B51" w14:textId="5229CCE6" w:rsidR="00B847E2" w:rsidRPr="00FD4FCA" w:rsidRDefault="00631E6C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49</w:t>
            </w:r>
          </w:p>
        </w:tc>
        <w:tc>
          <w:tcPr>
            <w:tcW w:w="1038" w:type="dxa"/>
            <w:vAlign w:val="bottom"/>
          </w:tcPr>
          <w:p w14:paraId="28F30466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4FC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47E2" w:rsidRPr="00B165D6" w14:paraId="4FC811D7" w14:textId="77777777" w:rsidTr="00CD5F37">
        <w:tc>
          <w:tcPr>
            <w:tcW w:w="3312" w:type="dxa"/>
            <w:vAlign w:val="bottom"/>
          </w:tcPr>
          <w:p w14:paraId="2C91F3BF" w14:textId="77777777" w:rsidR="00B847E2" w:rsidRPr="00FD4FCA" w:rsidRDefault="00B847E2" w:rsidP="00D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z w:val="30"/>
                <w:szCs w:val="30"/>
                <w:cs/>
              </w:rPr>
              <w:t xml:space="preserve">   ระยอง จำกัด</w:t>
            </w:r>
          </w:p>
        </w:tc>
        <w:tc>
          <w:tcPr>
            <w:tcW w:w="2520" w:type="dxa"/>
            <w:vAlign w:val="bottom"/>
          </w:tcPr>
          <w:p w14:paraId="7640B3A3" w14:textId="4E7662C5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D4FCA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  <w:r w:rsidR="004D1A62">
              <w:rPr>
                <w:rFonts w:ascii="Angsana New" w:hAnsi="Angsana New"/>
                <w:sz w:val="30"/>
                <w:szCs w:val="30"/>
                <w:cs/>
              </w:rPr>
              <w:t>และไอน้ำ</w:t>
            </w:r>
          </w:p>
        </w:tc>
        <w:tc>
          <w:tcPr>
            <w:tcW w:w="1350" w:type="dxa"/>
            <w:vAlign w:val="bottom"/>
          </w:tcPr>
          <w:p w14:paraId="2B385878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BA6CEEF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95D6A69" w14:textId="77777777" w:rsidR="00B847E2" w:rsidRPr="00FD4FCA" w:rsidRDefault="00B847E2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38D02D15" w14:textId="77777777" w:rsidTr="00CD5F37">
        <w:tc>
          <w:tcPr>
            <w:tcW w:w="3312" w:type="dxa"/>
            <w:vAlign w:val="bottom"/>
          </w:tcPr>
          <w:p w14:paraId="1234F67C" w14:textId="49119A70" w:rsidR="00566F62" w:rsidRPr="000E09DB" w:rsidRDefault="00566F62" w:rsidP="00D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ไฟฟ้าน้ำงึม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</w:t>
            </w:r>
            <w:r w:rsidRPr="000E09DB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520" w:type="dxa"/>
            <w:vAlign w:val="bottom"/>
          </w:tcPr>
          <w:p w14:paraId="14E0B96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0C3593C4" w14:textId="77777777" w:rsidR="00566F62" w:rsidRPr="000E09DB" w:rsidRDefault="00566F62" w:rsidP="00173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สปป.ลาว</w:t>
            </w:r>
          </w:p>
        </w:tc>
        <w:tc>
          <w:tcPr>
            <w:tcW w:w="1080" w:type="dxa"/>
            <w:vAlign w:val="bottom"/>
          </w:tcPr>
          <w:p w14:paraId="7E727687" w14:textId="69600E95" w:rsidR="00566F62" w:rsidRPr="000E09DB" w:rsidRDefault="00631E6C" w:rsidP="009A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038" w:type="dxa"/>
            <w:vAlign w:val="bottom"/>
          </w:tcPr>
          <w:p w14:paraId="083A1F51" w14:textId="4D397B49" w:rsidR="00566F62" w:rsidRPr="000E09DB" w:rsidRDefault="00631E6C" w:rsidP="009A4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566F62" w:rsidRPr="000E09DB" w14:paraId="6AF475BB" w14:textId="77777777" w:rsidTr="00CD5F37">
        <w:tc>
          <w:tcPr>
            <w:tcW w:w="3312" w:type="dxa"/>
            <w:vAlign w:val="bottom"/>
          </w:tcPr>
          <w:p w14:paraId="255E637C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11B5242" w14:textId="77777777" w:rsidR="00566F62" w:rsidRPr="000E09DB" w:rsidRDefault="00566F62" w:rsidP="00A75D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002F690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5DCC3C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714E7BE8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30338D09" w14:textId="77777777" w:rsidTr="00CD5F37">
        <w:tc>
          <w:tcPr>
            <w:tcW w:w="3312" w:type="dxa"/>
            <w:vAlign w:val="bottom"/>
          </w:tcPr>
          <w:p w14:paraId="42AEE677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6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4ACC3E6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18836AE3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04A83C0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4514209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4AACAF54" w14:textId="77777777" w:rsidTr="00CD5F37">
        <w:tc>
          <w:tcPr>
            <w:tcW w:w="3312" w:type="dxa"/>
            <w:vAlign w:val="bottom"/>
          </w:tcPr>
          <w:p w14:paraId="44B66AFC" w14:textId="77777777" w:rsidR="00566F62" w:rsidRPr="000E09DB" w:rsidRDefault="00566F62" w:rsidP="00D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บริษัทย่อยของการร่วมค้าทางอ้อม</w:t>
            </w:r>
          </w:p>
        </w:tc>
        <w:tc>
          <w:tcPr>
            <w:tcW w:w="2520" w:type="dxa"/>
            <w:vAlign w:val="bottom"/>
          </w:tcPr>
          <w:p w14:paraId="253321C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35A3E680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CE851A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6CD53705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6F62" w:rsidRPr="000E09DB" w14:paraId="2A45F070" w14:textId="77777777" w:rsidTr="00CD5F37">
        <w:tc>
          <w:tcPr>
            <w:tcW w:w="3312" w:type="dxa"/>
            <w:vAlign w:val="bottom"/>
          </w:tcPr>
          <w:p w14:paraId="5DCF14BD" w14:textId="77777777" w:rsidR="00566F62" w:rsidRPr="000E09DB" w:rsidRDefault="00566F62" w:rsidP="00D1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</w:rPr>
              <w:t>PT Bajradaya Sentranusa</w:t>
            </w:r>
          </w:p>
        </w:tc>
        <w:tc>
          <w:tcPr>
            <w:tcW w:w="2520" w:type="dxa"/>
            <w:vAlign w:val="bottom"/>
          </w:tcPr>
          <w:p w14:paraId="6C5B6DB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ผลิตและจำหน่าย</w:t>
            </w:r>
          </w:p>
        </w:tc>
        <w:tc>
          <w:tcPr>
            <w:tcW w:w="1350" w:type="dxa"/>
            <w:vAlign w:val="bottom"/>
          </w:tcPr>
          <w:p w14:paraId="0A8D54F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</w:p>
        </w:tc>
        <w:tc>
          <w:tcPr>
            <w:tcW w:w="1080" w:type="dxa"/>
            <w:vAlign w:val="bottom"/>
          </w:tcPr>
          <w:p w14:paraId="6B01137E" w14:textId="7DAC5385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26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038" w:type="dxa"/>
            <w:vAlign w:val="bottom"/>
          </w:tcPr>
          <w:p w14:paraId="2355B678" w14:textId="68995D83" w:rsidR="00566F62" w:rsidRPr="000E09DB" w:rsidRDefault="00631E6C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26</w:t>
            </w:r>
            <w:r w:rsidR="00566F62" w:rsidRPr="000E09DB">
              <w:rPr>
                <w:rFonts w:ascii="Angsana New" w:hAnsi="Angsana New"/>
                <w:sz w:val="30"/>
                <w:szCs w:val="30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566F62" w:rsidRPr="00B165D6" w14:paraId="53DEF7E8" w14:textId="77777777" w:rsidTr="00CD5F37">
        <w:tc>
          <w:tcPr>
            <w:tcW w:w="3312" w:type="dxa"/>
            <w:vAlign w:val="bottom"/>
          </w:tcPr>
          <w:p w14:paraId="5825C02B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71" w:firstLine="8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vAlign w:val="bottom"/>
          </w:tcPr>
          <w:p w14:paraId="3B4A1666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พลังงานไฟฟ้า</w:t>
            </w:r>
          </w:p>
        </w:tc>
        <w:tc>
          <w:tcPr>
            <w:tcW w:w="1350" w:type="dxa"/>
            <w:vAlign w:val="bottom"/>
          </w:tcPr>
          <w:p w14:paraId="244A2CA9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E09DB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1080" w:type="dxa"/>
            <w:vAlign w:val="bottom"/>
          </w:tcPr>
          <w:p w14:paraId="4CA00E8F" w14:textId="77777777" w:rsidR="00566F62" w:rsidRPr="000E09DB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8" w:type="dxa"/>
            <w:vAlign w:val="bottom"/>
          </w:tcPr>
          <w:p w14:paraId="335B6283" w14:textId="77777777" w:rsidR="00566F62" w:rsidRPr="0082412F" w:rsidRDefault="00566F62" w:rsidP="00566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BD96197" w14:textId="77777777" w:rsidR="008125C0" w:rsidRPr="0082412F" w:rsidRDefault="008125C0" w:rsidP="00235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4D819D52" w14:textId="05F9D93B" w:rsidR="0062245D" w:rsidRPr="0082412F" w:rsidRDefault="009A4E5F" w:rsidP="009A4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4D7F29">
        <w:rPr>
          <w:rFonts w:ascii="Angsana New" w:hAnsi="Angsana New"/>
          <w:sz w:val="30"/>
          <w:szCs w:val="30"/>
          <w:cs/>
        </w:rPr>
        <w:t xml:space="preserve">* </w:t>
      </w:r>
      <w:r w:rsidR="0062245D" w:rsidRPr="004D7F29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631E6C" w:rsidRPr="00631E6C">
        <w:rPr>
          <w:rFonts w:ascii="Angsana New" w:hAnsi="Angsana New"/>
          <w:sz w:val="30"/>
          <w:szCs w:val="30"/>
        </w:rPr>
        <w:t>6</w:t>
      </w:r>
    </w:p>
    <w:p w14:paraId="007D26DD" w14:textId="77777777" w:rsidR="0062245D" w:rsidRPr="0082412F" w:rsidRDefault="0062245D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6727C8D3" w14:textId="77777777" w:rsidR="00B847E2" w:rsidRDefault="00B847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C48981E" w14:textId="5C133010" w:rsidR="00515797" w:rsidRPr="0082412F" w:rsidRDefault="00515797" w:rsidP="009E07A7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14:paraId="68009AB4" w14:textId="77777777" w:rsidR="00515797" w:rsidRPr="0082412F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7A3BCE98" w14:textId="77777777" w:rsidR="00515797" w:rsidRPr="0082412F" w:rsidRDefault="00515797" w:rsidP="009968F3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637189F0" w14:textId="77777777" w:rsidR="00515797" w:rsidRPr="0082412F" w:rsidRDefault="00515797" w:rsidP="00515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5C5AB9C" w14:textId="647E7C71" w:rsidR="000E046F" w:rsidRDefault="000E046F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</w:t>
      </w:r>
      <w:r w:rsidR="005218E5">
        <w:rPr>
          <w:rFonts w:ascii="Angsana New" w:hAnsi="Angsana New" w:hint="cs"/>
          <w:sz w:val="30"/>
          <w:szCs w:val="30"/>
          <w:cs/>
        </w:rPr>
        <w:t>ทำ</w:t>
      </w:r>
      <w:r w:rsidR="00F41441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F41441">
        <w:rPr>
          <w:rFonts w:ascii="Angsana New" w:hAnsi="Angsana New"/>
          <w:sz w:val="30"/>
          <w:szCs w:val="30"/>
        </w:rPr>
        <w:t xml:space="preserve"> </w:t>
      </w:r>
      <w:r w:rsidR="00F41441">
        <w:rPr>
          <w:rFonts w:ascii="Angsana New" w:hAnsi="Angsana New"/>
          <w:sz w:val="30"/>
          <w:szCs w:val="30"/>
        </w:rPr>
        <w:br/>
      </w:r>
      <w:r w:rsidRPr="0082412F">
        <w:rPr>
          <w:rFonts w:ascii="Angsana New" w:hAnsi="Angsana New"/>
          <w:sz w:val="30"/>
          <w:szCs w:val="30"/>
          <w:cs/>
        </w:rPr>
        <w:t xml:space="preserve">ฉบับที่ </w:t>
      </w:r>
      <w:r w:rsidR="00631E6C" w:rsidRPr="00631E6C">
        <w:rPr>
          <w:rFonts w:ascii="Angsana New" w:hAnsi="Angsana New"/>
          <w:sz w:val="30"/>
          <w:szCs w:val="30"/>
        </w:rPr>
        <w:t>34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 xml:space="preserve">เรื่อง </w:t>
      </w:r>
      <w:r w:rsidRPr="0082412F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2412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459A70C1" w14:textId="77777777" w:rsidR="005218E5" w:rsidRPr="0082412F" w:rsidRDefault="005218E5" w:rsidP="00622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B5536F8" w14:textId="31E7DEEE" w:rsidR="000E046F" w:rsidRPr="0082412F" w:rsidRDefault="000E046F" w:rsidP="000E0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461BB5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31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>ธันวาคม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2562</w:t>
      </w:r>
    </w:p>
    <w:p w14:paraId="6F2AA3E1" w14:textId="77777777" w:rsidR="00A541DE" w:rsidRPr="0082412F" w:rsidRDefault="00A541DE" w:rsidP="000E0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1DDDC22" w14:textId="0197A46F" w:rsidR="000F18D7" w:rsidRPr="0082412F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</w:t>
      </w:r>
      <w:r w:rsidRPr="004D7F29">
        <w:rPr>
          <w:rFonts w:ascii="Angsana New" w:hAnsi="Angsana New"/>
          <w:sz w:val="30"/>
          <w:szCs w:val="30"/>
          <w:cs/>
        </w:rPr>
        <w:t xml:space="preserve">การเงิน ฉบับที่ </w:t>
      </w:r>
      <w:r w:rsidR="00631E6C" w:rsidRPr="00631E6C">
        <w:rPr>
          <w:rFonts w:ascii="Angsana New" w:hAnsi="Angsana New"/>
          <w:sz w:val="30"/>
          <w:szCs w:val="30"/>
        </w:rPr>
        <w:t>16</w:t>
      </w:r>
      <w:r w:rsidRPr="004D7F29">
        <w:rPr>
          <w:rFonts w:ascii="Angsana New" w:hAnsi="Angsana New"/>
          <w:sz w:val="30"/>
          <w:szCs w:val="30"/>
        </w:rPr>
        <w:t xml:space="preserve"> </w:t>
      </w:r>
      <w:r w:rsidRPr="004D7F29">
        <w:rPr>
          <w:rFonts w:ascii="Angsana New" w:hAnsi="Angsana New"/>
          <w:sz w:val="30"/>
          <w:szCs w:val="30"/>
          <w:cs/>
        </w:rPr>
        <w:t xml:space="preserve">เรื่อง </w:t>
      </w:r>
      <w:r w:rsidRPr="004D7F29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4D7F29">
        <w:rPr>
          <w:rFonts w:ascii="Angsana New" w:hAnsi="Angsana New"/>
          <w:sz w:val="30"/>
          <w:szCs w:val="30"/>
        </w:rPr>
        <w:t xml:space="preserve"> </w:t>
      </w:r>
      <w:r w:rsidRPr="004D7F29">
        <w:rPr>
          <w:rFonts w:ascii="Angsana New" w:hAnsi="Angsana New"/>
          <w:sz w:val="30"/>
          <w:szCs w:val="30"/>
          <w:cs/>
        </w:rPr>
        <w:t>(</w:t>
      </w:r>
      <w:r w:rsidRPr="004D7F29">
        <w:rPr>
          <w:rFonts w:ascii="Angsana New" w:hAnsi="Angsana New"/>
          <w:sz w:val="30"/>
          <w:szCs w:val="30"/>
        </w:rPr>
        <w:t xml:space="preserve">TFRS </w:t>
      </w:r>
      <w:r w:rsidR="00631E6C" w:rsidRPr="00631E6C">
        <w:rPr>
          <w:rFonts w:ascii="Angsana New" w:hAnsi="Angsana New"/>
          <w:sz w:val="30"/>
          <w:szCs w:val="30"/>
        </w:rPr>
        <w:t>16</w:t>
      </w:r>
      <w:r w:rsidRPr="004D7F29">
        <w:rPr>
          <w:rFonts w:ascii="Angsana New" w:hAnsi="Angsana New"/>
          <w:sz w:val="30"/>
          <w:szCs w:val="30"/>
          <w:cs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631E6C" w:rsidRPr="00631E6C">
        <w:rPr>
          <w:rFonts w:ascii="Angsana New" w:hAnsi="Angsana New"/>
          <w:sz w:val="30"/>
          <w:szCs w:val="30"/>
        </w:rPr>
        <w:t>3</w:t>
      </w:r>
    </w:p>
    <w:p w14:paraId="2CB1275E" w14:textId="77777777" w:rsidR="000E09DB" w:rsidRPr="0082412F" w:rsidRDefault="000E09DB" w:rsidP="00DB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0942ED6" w14:textId="77777777" w:rsidR="00DC7B27" w:rsidRPr="0082412F" w:rsidRDefault="00DC7B27" w:rsidP="00DC7B27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0F18D7" w:rsidRPr="0082412F">
        <w:rPr>
          <w:rFonts w:ascii="Angsana New" w:hAnsi="Angsana New"/>
          <w:i/>
          <w:iCs/>
          <w:sz w:val="30"/>
          <w:szCs w:val="30"/>
          <w:cs/>
        </w:rPr>
        <w:t>และ</w:t>
      </w:r>
      <w:r w:rsidRPr="0082412F">
        <w:rPr>
          <w:rFonts w:ascii="Angsana New" w:hAnsi="Angsana New"/>
          <w:i/>
          <w:iCs/>
          <w:sz w:val="30"/>
          <w:szCs w:val="30"/>
          <w:cs/>
        </w:rPr>
        <w:t>การประมาณการ</w:t>
      </w:r>
    </w:p>
    <w:p w14:paraId="3FD58C9A" w14:textId="77777777" w:rsidR="00DC7B27" w:rsidRPr="0082412F" w:rsidRDefault="00DC7B27" w:rsidP="006D22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455751B" w14:textId="617AF94A" w:rsidR="004738CF" w:rsidRPr="0082412F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31E6C" w:rsidRPr="00631E6C">
        <w:rPr>
          <w:rFonts w:ascii="Angsana New" w:hAnsi="Angsana New"/>
          <w:sz w:val="30"/>
          <w:szCs w:val="30"/>
        </w:rPr>
        <w:t>31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 xml:space="preserve">ธันวาคม </w:t>
      </w:r>
      <w:r w:rsidR="00631E6C" w:rsidRPr="00631E6C">
        <w:rPr>
          <w:rFonts w:ascii="Angsana New" w:hAnsi="Angsana New"/>
          <w:sz w:val="30"/>
          <w:szCs w:val="30"/>
        </w:rPr>
        <w:t>2562</w:t>
      </w:r>
      <w:r w:rsidRPr="0082412F">
        <w:rPr>
          <w:rFonts w:ascii="Angsana New" w:hAnsi="Angsana New"/>
          <w:sz w:val="30"/>
          <w:szCs w:val="30"/>
          <w:cs/>
        </w:rPr>
        <w:t xml:space="preserve"> เว้นแต่การใช้วิจารณญาณและแหล่งข้อมูลสำคัญใหม่</w:t>
      </w:r>
      <w:r w:rsidRPr="004D7F29">
        <w:rPr>
          <w:rFonts w:ascii="Angsana New" w:hAnsi="Angsana New"/>
          <w:sz w:val="30"/>
          <w:szCs w:val="30"/>
          <w:cs/>
        </w:rPr>
        <w:t xml:space="preserve">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631E6C" w:rsidRPr="00631E6C">
        <w:rPr>
          <w:rFonts w:ascii="Angsana New" w:hAnsi="Angsana New"/>
          <w:sz w:val="30"/>
          <w:szCs w:val="30"/>
        </w:rPr>
        <w:t>3</w:t>
      </w:r>
    </w:p>
    <w:p w14:paraId="020C7454" w14:textId="77777777" w:rsidR="00F66F8F" w:rsidRPr="0082412F" w:rsidRDefault="00F66F8F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54227E6B" w14:textId="77777777" w:rsidR="00303D83" w:rsidRDefault="00303D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9ED12D0" w14:textId="091A61B1" w:rsidR="00DC4960" w:rsidRPr="009C79F5" w:rsidRDefault="00DC4960" w:rsidP="00C62F48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9C79F5">
        <w:rPr>
          <w:rFonts w:ascii="Angsana New" w:hAnsi="Angsana New"/>
          <w:b/>
          <w:bCs/>
          <w:sz w:val="30"/>
          <w:szCs w:val="30"/>
          <w:cs/>
          <w:lang w:val="th-TH"/>
        </w:rPr>
        <w:t>การเปลี่ยนแปลงนโยบายการบัญชี</w:t>
      </w:r>
    </w:p>
    <w:p w14:paraId="66F77CE4" w14:textId="77777777" w:rsidR="00004EE5" w:rsidRPr="009C79F5" w:rsidRDefault="00004EE5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F7F3409" w14:textId="408D0128" w:rsidR="000F18D7" w:rsidRPr="009C79F5" w:rsidRDefault="000F18D7" w:rsidP="000F18D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มกราคม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9C79F5">
        <w:rPr>
          <w:rFonts w:ascii="Angsana New" w:hAnsi="Angsana New"/>
          <w:sz w:val="30"/>
          <w:szCs w:val="30"/>
        </w:rPr>
        <w:t xml:space="preserve">TFRS </w:t>
      </w:r>
      <w:r w:rsidR="00631E6C" w:rsidRPr="00631E6C">
        <w:rPr>
          <w:rFonts w:ascii="Angsana New" w:hAnsi="Angsana New"/>
          <w:sz w:val="30"/>
          <w:szCs w:val="30"/>
        </w:rPr>
        <w:t>16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184F1E88" w14:textId="6525A459" w:rsidR="00E058B1" w:rsidRPr="009C79F5" w:rsidRDefault="00E058B1" w:rsidP="000F18D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350"/>
        <w:gridCol w:w="1530"/>
        <w:gridCol w:w="180"/>
        <w:gridCol w:w="1530"/>
      </w:tblGrid>
      <w:tr w:rsidR="00A33430" w:rsidRPr="009C79F5" w14:paraId="7EBF388A" w14:textId="77777777" w:rsidTr="00D107E4">
        <w:trPr>
          <w:cantSplit/>
          <w:trHeight w:val="289"/>
          <w:tblHeader/>
        </w:trPr>
        <w:tc>
          <w:tcPr>
            <w:tcW w:w="4500" w:type="dxa"/>
            <w:vAlign w:val="bottom"/>
          </w:tcPr>
          <w:p w14:paraId="2E5306A6" w14:textId="77777777" w:rsidR="00A33430" w:rsidRPr="009C79F5" w:rsidRDefault="00A33430" w:rsidP="00FD728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32CD78" w14:textId="77777777" w:rsidR="00A33430" w:rsidRPr="009C79F5" w:rsidRDefault="00A33430" w:rsidP="00F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2015328" w14:textId="77777777" w:rsidR="00A33430" w:rsidRPr="009C79F5" w:rsidRDefault="00A33430" w:rsidP="00FD728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FFFFFF"/>
                <w:cs/>
              </w:rPr>
            </w:pPr>
            <w:r w:rsidRPr="009C79F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77DFE1D8" w14:textId="77777777" w:rsidR="00A33430" w:rsidRPr="009C79F5" w:rsidRDefault="00A33430" w:rsidP="00FD72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894518" w14:textId="77777777" w:rsidR="00F66F8F" w:rsidRPr="009C79F5" w:rsidRDefault="00A33430" w:rsidP="00FD728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62E82423" w14:textId="32D77AA8" w:rsidR="00A33430" w:rsidRPr="009C79F5" w:rsidRDefault="00A33430" w:rsidP="00FD7288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C79F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33430" w:rsidRPr="009C79F5" w14:paraId="053E5D59" w14:textId="77777777" w:rsidTr="00D107E4">
        <w:trPr>
          <w:cantSplit/>
          <w:trHeight w:val="19"/>
          <w:tblHeader/>
        </w:trPr>
        <w:tc>
          <w:tcPr>
            <w:tcW w:w="4500" w:type="dxa"/>
            <w:vAlign w:val="bottom"/>
          </w:tcPr>
          <w:p w14:paraId="08E90092" w14:textId="77777777" w:rsidR="00A33430" w:rsidRPr="009C79F5" w:rsidRDefault="00A33430" w:rsidP="00FD728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DC78D05" w14:textId="77777777" w:rsidR="00A33430" w:rsidRPr="009C79F5" w:rsidRDefault="00A33430" w:rsidP="00FD728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B79EA8F" w14:textId="77777777" w:rsidR="00A33430" w:rsidRPr="009C79F5" w:rsidRDefault="00A33430" w:rsidP="00FD7288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9C79F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14:paraId="2F283F99" w14:textId="77777777" w:rsidR="00A33430" w:rsidRPr="009C79F5" w:rsidRDefault="00A33430" w:rsidP="00FD72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1CADA5" w14:textId="77777777" w:rsidR="00A33430" w:rsidRPr="009C79F5" w:rsidRDefault="00A33430" w:rsidP="00FD7288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</w:p>
        </w:tc>
      </w:tr>
      <w:tr w:rsidR="004738CF" w:rsidRPr="009C79F5" w14:paraId="408387F5" w14:textId="77777777" w:rsidTr="00D107E4">
        <w:trPr>
          <w:cantSplit/>
          <w:trHeight w:val="19"/>
          <w:tblHeader/>
        </w:trPr>
        <w:tc>
          <w:tcPr>
            <w:tcW w:w="4500" w:type="dxa"/>
            <w:vAlign w:val="bottom"/>
          </w:tcPr>
          <w:p w14:paraId="448FE0F8" w14:textId="77777777" w:rsidR="004738CF" w:rsidRPr="009C79F5" w:rsidRDefault="004738CF" w:rsidP="00FD728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5EB6686D" w14:textId="77777777" w:rsidR="004738CF" w:rsidRPr="009C79F5" w:rsidRDefault="004738CF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C79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3240" w:type="dxa"/>
            <w:gridSpan w:val="3"/>
            <w:vAlign w:val="bottom"/>
          </w:tcPr>
          <w:p w14:paraId="05AFB370" w14:textId="2790944E" w:rsidR="004738CF" w:rsidRPr="009C79F5" w:rsidRDefault="004738CF" w:rsidP="00FD7288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C79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33430" w:rsidRPr="009C79F5" w14:paraId="353F013C" w14:textId="77777777" w:rsidTr="00D107E4">
        <w:trPr>
          <w:cantSplit/>
          <w:trHeight w:val="19"/>
        </w:trPr>
        <w:tc>
          <w:tcPr>
            <w:tcW w:w="4500" w:type="dxa"/>
            <w:vAlign w:val="bottom"/>
          </w:tcPr>
          <w:p w14:paraId="1103ABA8" w14:textId="466A78AE" w:rsidR="00A33430" w:rsidRPr="009C79F5" w:rsidRDefault="00A33430" w:rsidP="00FD7288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C79F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C79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  <w:r w:rsidRPr="009C79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C79F5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C79F5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350" w:type="dxa"/>
            <w:vAlign w:val="bottom"/>
          </w:tcPr>
          <w:p w14:paraId="54DD03DA" w14:textId="77777777" w:rsidR="00A33430" w:rsidRPr="009C79F5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E9A866" w14:textId="28D9F9C0" w:rsidR="00A33430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</w:t>
            </w:r>
            <w:r w:rsidR="00A33430"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802</w:t>
            </w:r>
            <w:r w:rsidR="00A33430"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260</w:t>
            </w:r>
          </w:p>
        </w:tc>
        <w:tc>
          <w:tcPr>
            <w:tcW w:w="180" w:type="dxa"/>
            <w:vAlign w:val="bottom"/>
          </w:tcPr>
          <w:p w14:paraId="47EE219A" w14:textId="77777777" w:rsidR="00A33430" w:rsidRPr="009C79F5" w:rsidRDefault="00A33430" w:rsidP="003820D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8BF4E7" w14:textId="45253C9D" w:rsidR="00A33430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37</w:t>
            </w:r>
            <w:r w:rsidR="00A33430"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887</w:t>
            </w:r>
            <w:r w:rsidR="00A33430"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722</w:t>
            </w:r>
          </w:p>
        </w:tc>
      </w:tr>
      <w:tr w:rsidR="00A33430" w:rsidRPr="009C79F5" w14:paraId="76A2A783" w14:textId="77777777" w:rsidTr="00D107E4">
        <w:trPr>
          <w:cantSplit/>
          <w:trHeight w:val="246"/>
        </w:trPr>
        <w:tc>
          <w:tcPr>
            <w:tcW w:w="4500" w:type="dxa"/>
            <w:vAlign w:val="bottom"/>
          </w:tcPr>
          <w:p w14:paraId="4D1F20EE" w14:textId="77777777" w:rsidR="00A33430" w:rsidRPr="009C79F5" w:rsidRDefault="00A33430" w:rsidP="00FD7288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1350" w:type="dxa"/>
            <w:vAlign w:val="bottom"/>
          </w:tcPr>
          <w:p w14:paraId="3E3F24E6" w14:textId="77777777" w:rsidR="00A33430" w:rsidRPr="009C79F5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7776E9D" w14:textId="77777777" w:rsidR="00A33430" w:rsidRPr="009C79F5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DB3574" w14:textId="77777777" w:rsidR="00A33430" w:rsidRPr="009C79F5" w:rsidRDefault="00A33430" w:rsidP="00FD72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9E9ABB" w14:textId="77777777" w:rsidR="00A33430" w:rsidRPr="009C79F5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33430" w:rsidRPr="009C79F5" w14:paraId="1F4B09D5" w14:textId="77777777" w:rsidTr="00D107E4">
        <w:trPr>
          <w:cantSplit/>
          <w:trHeight w:val="246"/>
        </w:trPr>
        <w:tc>
          <w:tcPr>
            <w:tcW w:w="4500" w:type="dxa"/>
            <w:vAlign w:val="bottom"/>
          </w:tcPr>
          <w:p w14:paraId="1E232527" w14:textId="26CE50CB" w:rsidR="00A33430" w:rsidRPr="009C79F5" w:rsidRDefault="00A33430" w:rsidP="00AD1734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1350" w:type="dxa"/>
            <w:vAlign w:val="bottom"/>
          </w:tcPr>
          <w:p w14:paraId="455511D9" w14:textId="77777777" w:rsidR="00A33430" w:rsidRPr="009C79F5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B9A9303" w14:textId="77777777" w:rsidR="00A33430" w:rsidRPr="009C79F5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06CA7C" w14:textId="77777777" w:rsidR="00A33430" w:rsidRPr="009C79F5" w:rsidRDefault="00A33430" w:rsidP="00FD728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392BC35" w14:textId="77777777" w:rsidR="00A33430" w:rsidRPr="009C79F5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A33430" w:rsidRPr="009C79F5" w14:paraId="4310AE11" w14:textId="77777777" w:rsidTr="00D107E4">
        <w:trPr>
          <w:cantSplit/>
          <w:trHeight w:val="19"/>
        </w:trPr>
        <w:tc>
          <w:tcPr>
            <w:tcW w:w="4500" w:type="dxa"/>
            <w:vAlign w:val="bottom"/>
          </w:tcPr>
          <w:p w14:paraId="4F399D6D" w14:textId="77777777" w:rsidR="004738CF" w:rsidRPr="009C79F5" w:rsidRDefault="00A33430" w:rsidP="00F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ผลขาดทุนจากการด้อยค่าของสินทรัพย์</w:t>
            </w:r>
          </w:p>
          <w:p w14:paraId="1CC4FC49" w14:textId="7096409C" w:rsidR="00A33430" w:rsidRPr="009C79F5" w:rsidRDefault="00A33430" w:rsidP="00F6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firstLine="9"/>
              <w:rPr>
                <w:rFonts w:asciiTheme="majorBidi" w:hAnsiTheme="majorBidi" w:cstheme="majorBidi"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350" w:type="dxa"/>
            <w:vAlign w:val="bottom"/>
          </w:tcPr>
          <w:p w14:paraId="4C0F3012" w14:textId="26E134D7" w:rsidR="00A33430" w:rsidRPr="009C79F5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</w:t>
            </w:r>
            <w:r w:rsidRPr="009C79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631E6C" w:rsidRPr="00631E6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2</w:t>
            </w:r>
            <w:r w:rsidRPr="009C79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530" w:type="dxa"/>
            <w:vAlign w:val="bottom"/>
          </w:tcPr>
          <w:p w14:paraId="7DB3FB2D" w14:textId="1790E165" w:rsidR="00A33430" w:rsidRPr="009C79F5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631E6C"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631E6C"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498</w:t>
            </w:r>
            <w:r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CB7E8FA" w14:textId="77777777" w:rsidR="00A33430" w:rsidRPr="009C79F5" w:rsidRDefault="00A33430" w:rsidP="003820D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671B3EF" w14:textId="3824A5D2" w:rsidR="00A33430" w:rsidRPr="009C79F5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631E6C"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</w:t>
            </w:r>
            <w:r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631E6C"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684</w:t>
            </w:r>
            <w:r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</w:tr>
      <w:tr w:rsidR="00A33430" w:rsidRPr="009C79F5" w14:paraId="7D88CAA2" w14:textId="77777777" w:rsidTr="00D107E4">
        <w:trPr>
          <w:cantSplit/>
          <w:trHeight w:val="19"/>
        </w:trPr>
        <w:tc>
          <w:tcPr>
            <w:tcW w:w="4500" w:type="dxa"/>
            <w:vAlign w:val="bottom"/>
          </w:tcPr>
          <w:p w14:paraId="71F29EA2" w14:textId="77777777" w:rsidR="00A33430" w:rsidRPr="009C79F5" w:rsidRDefault="00A33430" w:rsidP="00F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1350" w:type="dxa"/>
            <w:vAlign w:val="bottom"/>
          </w:tcPr>
          <w:p w14:paraId="03BCB29A" w14:textId="77777777" w:rsidR="00A33430" w:rsidRPr="009C79F5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91C7A42" w14:textId="5F3C43C6" w:rsidR="00A33430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A33430"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099</w:t>
            </w:r>
          </w:p>
        </w:tc>
        <w:tc>
          <w:tcPr>
            <w:tcW w:w="180" w:type="dxa"/>
            <w:vAlign w:val="bottom"/>
          </w:tcPr>
          <w:p w14:paraId="548B3EA5" w14:textId="77777777" w:rsidR="00A33430" w:rsidRPr="009C79F5" w:rsidRDefault="00A33430" w:rsidP="003820DB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CEF25C4" w14:textId="3897B34F" w:rsidR="00A33430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A33430"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137</w:t>
            </w:r>
          </w:p>
        </w:tc>
      </w:tr>
      <w:tr w:rsidR="00A33430" w:rsidRPr="009C79F5" w14:paraId="4FBB73B1" w14:textId="77777777" w:rsidTr="00D107E4">
        <w:trPr>
          <w:cantSplit/>
          <w:trHeight w:val="19"/>
        </w:trPr>
        <w:tc>
          <w:tcPr>
            <w:tcW w:w="4500" w:type="dxa"/>
            <w:vAlign w:val="bottom"/>
          </w:tcPr>
          <w:p w14:paraId="03D2A191" w14:textId="3F8CC7F7" w:rsidR="00A33430" w:rsidRPr="009C79F5" w:rsidRDefault="00A33430" w:rsidP="00F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</w:t>
            </w:r>
            <w:r w:rsidRPr="009C79F5">
              <w:rPr>
                <w:rFonts w:asciiTheme="majorBidi" w:hAnsiTheme="majorBidi" w:cstheme="majorBidi"/>
                <w:sz w:val="30"/>
                <w:szCs w:val="30"/>
              </w:rPr>
              <w:t xml:space="preserve"> TFRS 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9C79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สุทธิภาษีเงินได้</w:t>
            </w:r>
          </w:p>
        </w:tc>
        <w:tc>
          <w:tcPr>
            <w:tcW w:w="1350" w:type="dxa"/>
            <w:vAlign w:val="bottom"/>
          </w:tcPr>
          <w:p w14:paraId="428CDCC4" w14:textId="77777777" w:rsidR="00A33430" w:rsidRPr="009C79F5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C79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ข</w:t>
            </w:r>
          </w:p>
        </w:tc>
        <w:tc>
          <w:tcPr>
            <w:tcW w:w="1530" w:type="dxa"/>
            <w:vAlign w:val="bottom"/>
          </w:tcPr>
          <w:p w14:paraId="30FE21AC" w14:textId="09F44550" w:rsidR="00A33430" w:rsidRPr="009C79F5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</w:t>
            </w:r>
            <w:r w:rsidR="00631E6C"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</w:t>
            </w:r>
            <w:r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631E6C" w:rsidRPr="00631E6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892</w:t>
            </w:r>
            <w:r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205E8E7D" w14:textId="77777777" w:rsidR="00A33430" w:rsidRPr="009C79F5" w:rsidRDefault="00A33430" w:rsidP="003820DB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68D246E" w14:textId="77777777" w:rsidR="00A33430" w:rsidRPr="009C79F5" w:rsidRDefault="00A33430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</w:tr>
      <w:tr w:rsidR="00A33430" w:rsidRPr="009C79F5" w14:paraId="054B01A8" w14:textId="77777777" w:rsidTr="00D107E4">
        <w:trPr>
          <w:cantSplit/>
          <w:trHeight w:val="19"/>
        </w:trPr>
        <w:tc>
          <w:tcPr>
            <w:tcW w:w="4500" w:type="dxa"/>
            <w:vAlign w:val="bottom"/>
          </w:tcPr>
          <w:p w14:paraId="65521E12" w14:textId="31B1ED01" w:rsidR="00A33430" w:rsidRPr="009C79F5" w:rsidRDefault="00A33430" w:rsidP="00FD7288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79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C79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C79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31E6C"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9C79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D17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  <w:r w:rsidRPr="009C79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C79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350" w:type="dxa"/>
            <w:vAlign w:val="bottom"/>
          </w:tcPr>
          <w:p w14:paraId="1A589167" w14:textId="77777777" w:rsidR="00A33430" w:rsidRPr="00AD1734" w:rsidRDefault="00A33430" w:rsidP="00FD7288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CECF5E" w14:textId="3ACAD4E2" w:rsidR="00A33430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</w:t>
            </w:r>
            <w:r w:rsidR="00A33430" w:rsidRPr="009C79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778</w:t>
            </w:r>
            <w:r w:rsidR="00A33430" w:rsidRPr="009C79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969</w:t>
            </w:r>
          </w:p>
        </w:tc>
        <w:tc>
          <w:tcPr>
            <w:tcW w:w="180" w:type="dxa"/>
            <w:vAlign w:val="bottom"/>
          </w:tcPr>
          <w:p w14:paraId="62F636C4" w14:textId="77777777" w:rsidR="00A33430" w:rsidRPr="009C79F5" w:rsidRDefault="00A33430" w:rsidP="003820DB">
            <w:pPr>
              <w:pStyle w:val="acctfourfigures"/>
              <w:tabs>
                <w:tab w:val="clear" w:pos="765"/>
                <w:tab w:val="decimal" w:pos="731"/>
                <w:tab w:val="decimal" w:pos="118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FF371" w14:textId="677FD857" w:rsidR="00A33430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tLeast"/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37</w:t>
            </w:r>
            <w:r w:rsidR="00A33430" w:rsidRPr="009C79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875</w:t>
            </w:r>
            <w:r w:rsidR="00A33430" w:rsidRPr="009C79F5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175</w:t>
            </w:r>
          </w:p>
        </w:tc>
      </w:tr>
    </w:tbl>
    <w:p w14:paraId="298B4813" w14:textId="77777777" w:rsidR="000F18D7" w:rsidRPr="009C79F5" w:rsidRDefault="000F18D7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F58C3A9" w14:textId="77777777" w:rsidR="000F18D7" w:rsidRPr="009C79F5" w:rsidRDefault="000F18D7" w:rsidP="000F18D7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C79F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6B572486" w14:textId="77777777" w:rsidR="000F18D7" w:rsidRPr="009C79F5" w:rsidRDefault="000F18D7" w:rsidP="00DC4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9212BBC" w14:textId="2656293C" w:rsidR="000F18D7" w:rsidRPr="009C79F5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มกราคม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>ดังนั้น กลุ่มบริษัทจึงไม่ปรับปรุงข้อมูลที่นำเสนอในปี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2562</w:t>
      </w:r>
    </w:p>
    <w:p w14:paraId="589772EF" w14:textId="77777777" w:rsidR="000F18D7" w:rsidRPr="009C79F5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69AA9678" w14:textId="0187B973" w:rsidR="00BC4B79" w:rsidRPr="009C79F5" w:rsidRDefault="000F18D7" w:rsidP="00BC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</w:p>
    <w:p w14:paraId="4EE2199D" w14:textId="77777777" w:rsidR="00A86672" w:rsidRPr="009C79F5" w:rsidRDefault="00A86672" w:rsidP="00BC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845E56F" w14:textId="11AE6021" w:rsidR="00E058B1" w:rsidRPr="009C79F5" w:rsidRDefault="00E058B1" w:rsidP="00BC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</w:rPr>
        <w:br w:type="page"/>
      </w:r>
    </w:p>
    <w:p w14:paraId="1C7F8C0C" w14:textId="77777777" w:rsidR="000F18D7" w:rsidRPr="009C79F5" w:rsidRDefault="000F18D7" w:rsidP="000F18D7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642C6F17" w14:textId="77777777" w:rsidR="000F18D7" w:rsidRPr="009C79F5" w:rsidRDefault="000F18D7" w:rsidP="00ED2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7AEB12E" w14:textId="0BE8EFDC" w:rsidR="000F18D7" w:rsidRPr="009C79F5" w:rsidRDefault="000F18D7" w:rsidP="000F18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631E6C" w:rsidRPr="00631E6C">
        <w:rPr>
          <w:rFonts w:ascii="Angsana New" w:hAnsi="Angsana New"/>
          <w:sz w:val="30"/>
          <w:szCs w:val="30"/>
        </w:rPr>
        <w:t>9</w:t>
      </w:r>
      <w:r w:rsidRPr="009C79F5">
        <w:rPr>
          <w:rFonts w:ascii="Angsana New" w:hAnsi="Angsana New"/>
          <w:sz w:val="30"/>
          <w:szCs w:val="30"/>
        </w:rPr>
        <w:t xml:space="preserve"> (“TFRS </w:t>
      </w:r>
      <w:r w:rsidR="00631E6C" w:rsidRPr="00631E6C">
        <w:rPr>
          <w:rFonts w:ascii="Angsana New" w:hAnsi="Angsana New"/>
          <w:sz w:val="30"/>
          <w:szCs w:val="30"/>
        </w:rPr>
        <w:t>9</w:t>
      </w:r>
      <w:r w:rsidRPr="009C79F5">
        <w:rPr>
          <w:rFonts w:ascii="Angsana New" w:hAnsi="Angsana New"/>
          <w:sz w:val="30"/>
          <w:szCs w:val="30"/>
        </w:rPr>
        <w:t xml:space="preserve">”) </w:t>
      </w:r>
      <w:r w:rsidRPr="009C79F5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631E6C" w:rsidRPr="00631E6C">
        <w:rPr>
          <w:rFonts w:ascii="Angsana New" w:hAnsi="Angsana New"/>
          <w:sz w:val="30"/>
          <w:szCs w:val="30"/>
        </w:rPr>
        <w:t>3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>ประเภท ได้แก่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9C79F5">
        <w:rPr>
          <w:rFonts w:ascii="Angsana New" w:hAnsi="Angsana New"/>
          <w:sz w:val="30"/>
          <w:szCs w:val="30"/>
        </w:rPr>
        <w:t>(FVOCI)</w:t>
      </w:r>
      <w:r w:rsidRPr="009C79F5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9C79F5">
        <w:rPr>
          <w:rFonts w:ascii="Angsana New" w:hAnsi="Angsana New"/>
          <w:sz w:val="30"/>
          <w:szCs w:val="30"/>
        </w:rPr>
        <w:t xml:space="preserve"> (FVTPL) </w:t>
      </w:r>
      <w:r w:rsidRPr="009C79F5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9C79F5">
        <w:rPr>
          <w:rFonts w:ascii="Angsana New" w:hAnsi="Angsana New"/>
          <w:sz w:val="30"/>
          <w:szCs w:val="30"/>
        </w:rPr>
        <w:t xml:space="preserve">TFRS </w:t>
      </w:r>
      <w:r w:rsidR="00631E6C" w:rsidRPr="00631E6C">
        <w:rPr>
          <w:rFonts w:ascii="Angsana New" w:hAnsi="Angsana New"/>
          <w:sz w:val="30"/>
          <w:szCs w:val="30"/>
        </w:rPr>
        <w:t>9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="00AD1734">
        <w:rPr>
          <w:rFonts w:ascii="Angsana New" w:hAnsi="Angsana New"/>
          <w:sz w:val="30"/>
          <w:szCs w:val="30"/>
        </w:rPr>
        <w:br/>
      </w:r>
      <w:r w:rsidRPr="009C79F5">
        <w:rPr>
          <w:rFonts w:ascii="Angsana New" w:hAnsi="Angsana New"/>
          <w:sz w:val="30"/>
          <w:szCs w:val="30"/>
        </w:rPr>
        <w:t xml:space="preserve">TFRS </w:t>
      </w:r>
      <w:r w:rsidR="00631E6C" w:rsidRPr="00631E6C">
        <w:rPr>
          <w:rFonts w:ascii="Angsana New" w:hAnsi="Angsana New"/>
          <w:sz w:val="30"/>
          <w:szCs w:val="30"/>
        </w:rPr>
        <w:t>9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631E6C" w:rsidRPr="00631E6C">
        <w:rPr>
          <w:rFonts w:ascii="Angsana New" w:hAnsi="Angsana New"/>
          <w:sz w:val="30"/>
          <w:szCs w:val="30"/>
        </w:rPr>
        <w:t>105</w:t>
      </w:r>
    </w:p>
    <w:p w14:paraId="23CFF3CD" w14:textId="77777777" w:rsidR="000F18D7" w:rsidRPr="009C79F5" w:rsidRDefault="000F18D7" w:rsidP="00E05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C8BAE3" w14:textId="664936C4" w:rsidR="000F18D7" w:rsidRPr="009C79F5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9C79F5">
        <w:rPr>
          <w:rFonts w:ascii="Angsana New" w:hAnsi="Angsana New"/>
          <w:sz w:val="30"/>
          <w:szCs w:val="30"/>
        </w:rPr>
        <w:t xml:space="preserve">TFRS </w:t>
      </w:r>
      <w:r w:rsidR="00631E6C" w:rsidRPr="00631E6C">
        <w:rPr>
          <w:rFonts w:ascii="Angsana New" w:hAnsi="Angsana New"/>
          <w:sz w:val="30"/>
          <w:szCs w:val="30"/>
        </w:rPr>
        <w:t>9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 ณ วันที่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มกราคม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</w:p>
    <w:p w14:paraId="5EB6983D" w14:textId="77777777" w:rsidR="000F18D7" w:rsidRPr="009C79F5" w:rsidRDefault="000F18D7" w:rsidP="000F18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0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2"/>
        <w:gridCol w:w="1181"/>
        <w:gridCol w:w="270"/>
        <w:gridCol w:w="900"/>
        <w:gridCol w:w="237"/>
        <w:gridCol w:w="1145"/>
        <w:gridCol w:w="238"/>
        <w:gridCol w:w="1144"/>
        <w:gridCol w:w="236"/>
        <w:gridCol w:w="1068"/>
      </w:tblGrid>
      <w:tr w:rsidR="000F18D7" w:rsidRPr="009C79F5" w14:paraId="4CC8C7D7" w14:textId="77777777" w:rsidTr="00D107E4">
        <w:trPr>
          <w:tblHeader/>
        </w:trPr>
        <w:tc>
          <w:tcPr>
            <w:tcW w:w="9401" w:type="dxa"/>
            <w:gridSpan w:val="10"/>
            <w:vAlign w:val="bottom"/>
          </w:tcPr>
          <w:p w14:paraId="1DFB4D14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F18D7" w:rsidRPr="009C79F5" w14:paraId="699D7230" w14:textId="77777777" w:rsidTr="00D107E4">
        <w:trPr>
          <w:tblHeader/>
        </w:trPr>
        <w:tc>
          <w:tcPr>
            <w:tcW w:w="4163" w:type="dxa"/>
            <w:gridSpan w:val="2"/>
            <w:tcBorders>
              <w:bottom w:val="single" w:sz="4" w:space="0" w:color="auto"/>
            </w:tcBorders>
            <w:vAlign w:val="bottom"/>
          </w:tcPr>
          <w:p w14:paraId="4DA75933" w14:textId="4A353290" w:rsidR="000F18D7" w:rsidRPr="009C79F5" w:rsidRDefault="00E2744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F18D7"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การจัดประเภทตามมาตรฐานเดิม</w:t>
            </w:r>
            <w:r w:rsidR="000F18D7"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F18D7"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31</w:t>
            </w:r>
            <w:r w:rsidR="000F18D7"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0F18D7"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2815C80E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968" w:type="dxa"/>
            <w:gridSpan w:val="7"/>
            <w:tcBorders>
              <w:bottom w:val="single" w:sz="4" w:space="0" w:color="auto"/>
            </w:tcBorders>
            <w:vAlign w:val="bottom"/>
          </w:tcPr>
          <w:p w14:paraId="66A88259" w14:textId="68539A35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การจัดประเภทตาม 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TFRS 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มกราคม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</w:tr>
      <w:tr w:rsidR="000F18D7" w:rsidRPr="009C79F5" w14:paraId="57FDE5EA" w14:textId="77777777" w:rsidTr="00D107E4">
        <w:trPr>
          <w:tblHeader/>
        </w:trPr>
        <w:tc>
          <w:tcPr>
            <w:tcW w:w="2982" w:type="dxa"/>
            <w:tcBorders>
              <w:top w:val="single" w:sz="4" w:space="0" w:color="auto"/>
            </w:tcBorders>
            <w:vAlign w:val="bottom"/>
          </w:tcPr>
          <w:p w14:paraId="58327DD1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single" w:sz="4" w:space="0" w:color="auto"/>
            </w:tcBorders>
            <w:vAlign w:val="bottom"/>
          </w:tcPr>
          <w:p w14:paraId="2411A7B9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545C3428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049B519" w14:textId="6FC5FEE1" w:rsidR="000F18D7" w:rsidRPr="009C79F5" w:rsidRDefault="000F18D7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="00CF72CD"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="00CF72CD"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ใช้การบัญชีป้องกัน</w:t>
            </w:r>
          </w:p>
          <w:p w14:paraId="56B586BA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37" w:type="dxa"/>
            <w:vAlign w:val="bottom"/>
          </w:tcPr>
          <w:p w14:paraId="0CFE7726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192D9DA9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0606205C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8" w:type="dxa"/>
            <w:vAlign w:val="bottom"/>
          </w:tcPr>
          <w:p w14:paraId="3414133C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132A5EA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0F13AF91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ผ่าน</w:t>
            </w:r>
          </w:p>
          <w:p w14:paraId="014311F1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513F560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69B92327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  <w:p w14:paraId="7EE05562" w14:textId="77777777" w:rsidR="00CF72CD" w:rsidRPr="009C79F5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  <w:r w:rsidR="00CF72CD"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  <w:p w14:paraId="06968877" w14:textId="3720C2DC" w:rsidR="000F18D7" w:rsidRPr="009C79F5" w:rsidRDefault="00CF72CD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="000F18D7"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0F18D7" w:rsidRPr="009C79F5" w14:paraId="787239EF" w14:textId="77777777" w:rsidTr="00D107E4">
        <w:trPr>
          <w:tblHeader/>
        </w:trPr>
        <w:tc>
          <w:tcPr>
            <w:tcW w:w="2982" w:type="dxa"/>
          </w:tcPr>
          <w:p w14:paraId="426A340D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19" w:type="dxa"/>
            <w:gridSpan w:val="9"/>
          </w:tcPr>
          <w:p w14:paraId="7F5B9BBA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i/>
                <w:iCs/>
                <w:color w:val="000000"/>
                <w:sz w:val="26"/>
                <w:szCs w:val="26"/>
                <w:cs/>
              </w:rPr>
              <w:t>(พันบาท)</w:t>
            </w:r>
          </w:p>
        </w:tc>
      </w:tr>
      <w:tr w:rsidR="000F18D7" w:rsidRPr="009C79F5" w14:paraId="62F83007" w14:textId="77777777" w:rsidTr="00D107E4">
        <w:tc>
          <w:tcPr>
            <w:tcW w:w="2982" w:type="dxa"/>
          </w:tcPr>
          <w:p w14:paraId="51258055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81" w:type="dxa"/>
            <w:vAlign w:val="bottom"/>
          </w:tcPr>
          <w:p w14:paraId="26B9161F" w14:textId="11F8FDAB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917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163</w:t>
            </w:r>
          </w:p>
        </w:tc>
        <w:tc>
          <w:tcPr>
            <w:tcW w:w="270" w:type="dxa"/>
          </w:tcPr>
          <w:p w14:paraId="2592638D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C01EC37" w14:textId="77777777" w:rsidR="000F18D7" w:rsidRPr="009C79F5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0CFEB92" w14:textId="77777777" w:rsidR="000F18D7" w:rsidRPr="009C79F5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38D27F6" w14:textId="5A534F22" w:rsidR="000F18D7" w:rsidRPr="009C79F5" w:rsidRDefault="00631E6C" w:rsidP="00A435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850ABA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698</w:t>
            </w:r>
          </w:p>
        </w:tc>
        <w:tc>
          <w:tcPr>
            <w:tcW w:w="238" w:type="dxa"/>
          </w:tcPr>
          <w:p w14:paraId="0943062D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B509EEC" w14:textId="77777777" w:rsidR="000F18D7" w:rsidRPr="009C79F5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EEDB4E1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5040DA01" w14:textId="79778C81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4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912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465</w:t>
            </w:r>
          </w:p>
        </w:tc>
      </w:tr>
      <w:tr w:rsidR="000F18D7" w:rsidRPr="009C79F5" w14:paraId="2D8C0E73" w14:textId="77777777" w:rsidTr="00D107E4">
        <w:tc>
          <w:tcPr>
            <w:tcW w:w="2982" w:type="dxa"/>
          </w:tcPr>
          <w:p w14:paraId="66576A50" w14:textId="3BF14099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</w:t>
            </w:r>
            <w:r w:rsidR="00850ABA"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การค้า</w:t>
            </w:r>
          </w:p>
        </w:tc>
        <w:tc>
          <w:tcPr>
            <w:tcW w:w="1181" w:type="dxa"/>
            <w:vAlign w:val="bottom"/>
          </w:tcPr>
          <w:p w14:paraId="42965CDF" w14:textId="72553D6A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513</w:t>
            </w:r>
            <w:r w:rsidR="00850ABA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270" w:type="dxa"/>
          </w:tcPr>
          <w:p w14:paraId="1D75C0BD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6FD173" w14:textId="77777777" w:rsidR="000F18D7" w:rsidRPr="009C79F5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1C30ADB" w14:textId="77777777" w:rsidR="000F18D7" w:rsidRPr="009C79F5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12846AD9" w14:textId="77777777" w:rsidR="000F18D7" w:rsidRPr="009C79F5" w:rsidRDefault="000F18D7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D03C0E6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40C2EFE" w14:textId="77777777" w:rsidR="000F18D7" w:rsidRPr="009C79F5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2738E6E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162BE8BB" w14:textId="72D4E61F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5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513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853</w:t>
            </w:r>
          </w:p>
        </w:tc>
      </w:tr>
      <w:tr w:rsidR="00850ABA" w:rsidRPr="009C79F5" w14:paraId="3B004A92" w14:textId="77777777" w:rsidTr="00D107E4">
        <w:tc>
          <w:tcPr>
            <w:tcW w:w="2982" w:type="dxa"/>
          </w:tcPr>
          <w:p w14:paraId="54A7711A" w14:textId="6A674C4D" w:rsidR="00850ABA" w:rsidRPr="009C79F5" w:rsidRDefault="00850ABA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181" w:type="dxa"/>
            <w:vAlign w:val="bottom"/>
          </w:tcPr>
          <w:p w14:paraId="36AACCA9" w14:textId="7F19181E" w:rsidR="00850ABA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138</w:t>
            </w:r>
            <w:r w:rsidR="00A441A1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270" w:type="dxa"/>
          </w:tcPr>
          <w:p w14:paraId="517A3D8B" w14:textId="77777777" w:rsidR="00850ABA" w:rsidRPr="009C79F5" w:rsidRDefault="00850ABA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97E8A4" w14:textId="17E7286D" w:rsidR="00850ABA" w:rsidRPr="009C79F5" w:rsidRDefault="00850ABA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3C4D20A" w14:textId="77777777" w:rsidR="00850ABA" w:rsidRPr="009C79F5" w:rsidRDefault="00850ABA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0BAAA25" w14:textId="1A069A24" w:rsidR="00850ABA" w:rsidRPr="009C79F5" w:rsidRDefault="00850ABA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41DFF1F" w14:textId="77777777" w:rsidR="00850ABA" w:rsidRPr="009C79F5" w:rsidRDefault="00850ABA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DD10C25" w14:textId="0A5427EE" w:rsidR="00850ABA" w:rsidRPr="009C79F5" w:rsidRDefault="00850ABA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7CBD702" w14:textId="77777777" w:rsidR="00850ABA" w:rsidRPr="009C79F5" w:rsidRDefault="00850ABA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2045366" w14:textId="3FAF54DA" w:rsidR="00850ABA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138</w:t>
            </w:r>
            <w:r w:rsidR="00A441A1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604</w:t>
            </w:r>
          </w:p>
        </w:tc>
      </w:tr>
      <w:tr w:rsidR="000F18D7" w:rsidRPr="009C79F5" w14:paraId="3A28BE1E" w14:textId="77777777" w:rsidTr="00D107E4">
        <w:tc>
          <w:tcPr>
            <w:tcW w:w="2982" w:type="dxa"/>
          </w:tcPr>
          <w:p w14:paraId="71131450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81" w:type="dxa"/>
            <w:vAlign w:val="bottom"/>
          </w:tcPr>
          <w:p w14:paraId="03FF264B" w14:textId="541E9388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540</w:t>
            </w:r>
            <w:r w:rsidR="00850ABA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898</w:t>
            </w:r>
          </w:p>
        </w:tc>
        <w:tc>
          <w:tcPr>
            <w:tcW w:w="270" w:type="dxa"/>
          </w:tcPr>
          <w:p w14:paraId="6E6CCE01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27F67F" w14:textId="77777777" w:rsidR="000F18D7" w:rsidRPr="009C79F5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B2842FA" w14:textId="77777777" w:rsidR="000F18D7" w:rsidRPr="009C79F5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29E2651" w14:textId="77777777" w:rsidR="000F18D7" w:rsidRPr="009C79F5" w:rsidRDefault="000F18D7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830E5CA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46EC53AB" w14:textId="77777777" w:rsidR="000F18D7" w:rsidRPr="009C79F5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352A66D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4C7A599" w14:textId="2FE36307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540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898</w:t>
            </w:r>
          </w:p>
        </w:tc>
      </w:tr>
      <w:tr w:rsidR="000F18D7" w:rsidRPr="009C79F5" w14:paraId="45CCBAB4" w14:textId="77777777" w:rsidTr="00D107E4">
        <w:tc>
          <w:tcPr>
            <w:tcW w:w="2982" w:type="dxa"/>
          </w:tcPr>
          <w:p w14:paraId="48124F14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181" w:type="dxa"/>
            <w:vAlign w:val="bottom"/>
          </w:tcPr>
          <w:p w14:paraId="0170855E" w14:textId="77777777" w:rsidR="000F18D7" w:rsidRPr="009C79F5" w:rsidRDefault="000F18D7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4B9051E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90642EA" w14:textId="77777777" w:rsidR="000F18D7" w:rsidRPr="009C79F5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6041E957" w14:textId="77777777" w:rsidR="000F18D7" w:rsidRPr="009C79F5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5BA1A2BE" w14:textId="77777777" w:rsidR="000F18D7" w:rsidRPr="009C79F5" w:rsidRDefault="000F18D7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62ED41B1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42FE0801" w14:textId="77777777" w:rsidR="000F18D7" w:rsidRPr="009C79F5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685ED00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AE1DC48" w14:textId="77777777" w:rsidR="000F18D7" w:rsidRPr="009C79F5" w:rsidRDefault="000F18D7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F18D7" w:rsidRPr="009C79F5" w14:paraId="1B2E80AA" w14:textId="77777777" w:rsidTr="00D107E4">
        <w:tc>
          <w:tcPr>
            <w:tcW w:w="2982" w:type="dxa"/>
          </w:tcPr>
          <w:p w14:paraId="5A2371AB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เงินฝากกับสถาบันการเงิน</w:t>
            </w:r>
          </w:p>
        </w:tc>
        <w:tc>
          <w:tcPr>
            <w:tcW w:w="1181" w:type="dxa"/>
            <w:vAlign w:val="bottom"/>
          </w:tcPr>
          <w:p w14:paraId="1CCC84A4" w14:textId="493E7011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888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740</w:t>
            </w:r>
          </w:p>
        </w:tc>
        <w:tc>
          <w:tcPr>
            <w:tcW w:w="270" w:type="dxa"/>
          </w:tcPr>
          <w:p w14:paraId="6D09410C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114F6A" w14:textId="77777777" w:rsidR="000F18D7" w:rsidRPr="009C79F5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E205846" w14:textId="77777777" w:rsidR="000F18D7" w:rsidRPr="009C79F5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9E722D7" w14:textId="77777777" w:rsidR="000F18D7" w:rsidRPr="009C79F5" w:rsidRDefault="000F18D7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330486F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E5771E2" w14:textId="77777777" w:rsidR="000F18D7" w:rsidRPr="009C79F5" w:rsidRDefault="000F18D7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BB8E7B6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6F9DFE37" w14:textId="5B970829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888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740</w:t>
            </w:r>
          </w:p>
        </w:tc>
      </w:tr>
      <w:tr w:rsidR="003A0886" w:rsidRPr="009C79F5" w14:paraId="0EC3AD1B" w14:textId="77777777" w:rsidTr="00D107E4">
        <w:tc>
          <w:tcPr>
            <w:tcW w:w="2982" w:type="dxa"/>
          </w:tcPr>
          <w:p w14:paraId="620AB6D3" w14:textId="043C8859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ตราสารหนี</w:t>
            </w:r>
            <w:r w:rsidR="002F60B9"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้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ถือไว้เพื่อค้า</w:t>
            </w:r>
          </w:p>
        </w:tc>
        <w:tc>
          <w:tcPr>
            <w:tcW w:w="1181" w:type="dxa"/>
            <w:vAlign w:val="bottom"/>
          </w:tcPr>
          <w:p w14:paraId="501497EA" w14:textId="523CF4B1" w:rsidR="003A0886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503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270" w:type="dxa"/>
          </w:tcPr>
          <w:p w14:paraId="4114CEFD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5597BA" w14:textId="77777777" w:rsidR="003A0886" w:rsidRPr="009C79F5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2CAA8FEA" w14:textId="77777777" w:rsidR="003A0886" w:rsidRPr="009C79F5" w:rsidRDefault="003A0886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265FD994" w14:textId="6FE75C01" w:rsidR="003A0886" w:rsidRPr="009C79F5" w:rsidRDefault="00631E6C" w:rsidP="00A435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503</w:t>
            </w:r>
            <w:r w:rsidR="00850ABA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109</w:t>
            </w:r>
          </w:p>
        </w:tc>
        <w:tc>
          <w:tcPr>
            <w:tcW w:w="238" w:type="dxa"/>
          </w:tcPr>
          <w:p w14:paraId="462AC6E0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21C5D7B" w14:textId="77777777" w:rsidR="003A0886" w:rsidRPr="009C79F5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53B3D48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CAAC7E7" w14:textId="7F5FD181" w:rsidR="003A0886" w:rsidRPr="009C79F5" w:rsidRDefault="00850ABA" w:rsidP="00850A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A0886" w:rsidRPr="009C79F5" w14:paraId="47470336" w14:textId="77777777" w:rsidTr="00D107E4">
        <w:tc>
          <w:tcPr>
            <w:tcW w:w="2982" w:type="dxa"/>
          </w:tcPr>
          <w:p w14:paraId="03D4A387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ตราสารทุนที่เป็นหลักทรัพย์เผื่อขาย</w:t>
            </w:r>
          </w:p>
        </w:tc>
        <w:tc>
          <w:tcPr>
            <w:tcW w:w="1181" w:type="dxa"/>
            <w:vAlign w:val="bottom"/>
          </w:tcPr>
          <w:p w14:paraId="0F9226CC" w14:textId="30A5277F" w:rsidR="003A0886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50ABA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942</w:t>
            </w:r>
            <w:r w:rsidR="00850ABA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270" w:type="dxa"/>
          </w:tcPr>
          <w:p w14:paraId="74E70EC9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F2F3B70" w14:textId="77777777" w:rsidR="003A0886" w:rsidRPr="009C79F5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320832CC" w14:textId="77777777" w:rsidR="003A0886" w:rsidRPr="009C79F5" w:rsidRDefault="003A0886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F91804A" w14:textId="77777777" w:rsidR="003A0886" w:rsidRPr="009C79F5" w:rsidRDefault="003A088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0BF3A254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CA72558" w14:textId="65E66F8E" w:rsidR="003A0886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850ABA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942</w:t>
            </w:r>
            <w:r w:rsidR="00850ABA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552</w:t>
            </w:r>
          </w:p>
        </w:tc>
        <w:tc>
          <w:tcPr>
            <w:tcW w:w="236" w:type="dxa"/>
          </w:tcPr>
          <w:p w14:paraId="5350569E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C17C756" w14:textId="77777777" w:rsidR="003A0886" w:rsidRPr="009C79F5" w:rsidRDefault="003A0886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A0886" w:rsidRPr="009C79F5" w14:paraId="66BC2B8B" w14:textId="77777777" w:rsidTr="00D107E4">
        <w:tc>
          <w:tcPr>
            <w:tcW w:w="2982" w:type="dxa"/>
          </w:tcPr>
          <w:p w14:paraId="0A5307B6" w14:textId="4F29C325" w:rsidR="003A0886" w:rsidRPr="009C79F5" w:rsidRDefault="003A0886" w:rsidP="00850AB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</w:r>
            <w:r w:rsidR="00850ABA"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</w:t>
            </w:r>
            <w:r w:rsidR="00A441A1"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ลงทุนในกิจการอื่น</w:t>
            </w:r>
          </w:p>
        </w:tc>
        <w:tc>
          <w:tcPr>
            <w:tcW w:w="1181" w:type="dxa"/>
            <w:vAlign w:val="bottom"/>
          </w:tcPr>
          <w:p w14:paraId="2E5B8378" w14:textId="21372999" w:rsidR="003A0886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442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70" w:type="dxa"/>
          </w:tcPr>
          <w:p w14:paraId="07CF6ED6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DBABDC" w14:textId="77777777" w:rsidR="003A0886" w:rsidRPr="009C79F5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55CDF86" w14:textId="77777777" w:rsidR="003A0886" w:rsidRPr="009C79F5" w:rsidRDefault="003A0886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6F81843" w14:textId="77777777" w:rsidR="003A0886" w:rsidRPr="009C79F5" w:rsidRDefault="003A088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76C76A20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5B3F38C5" w14:textId="6AEC0EAF" w:rsidR="003A0886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442</w:t>
            </w:r>
            <w:r w:rsidR="003A088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2371D42E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60E5B0CA" w14:textId="77777777" w:rsidR="003A0886" w:rsidRPr="009C79F5" w:rsidRDefault="003A0886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3A0886" w:rsidRPr="009C79F5" w14:paraId="77A14383" w14:textId="77777777" w:rsidTr="00D107E4">
        <w:tc>
          <w:tcPr>
            <w:tcW w:w="2982" w:type="dxa"/>
          </w:tcPr>
          <w:p w14:paraId="6A70FD5D" w14:textId="77777777" w:rsidR="004738CF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ตราสารหนี้อื่นที่จะถือจนครบ</w:t>
            </w:r>
          </w:p>
          <w:p w14:paraId="5BDF5E7E" w14:textId="057812AC" w:rsidR="003A0886" w:rsidRPr="009C79F5" w:rsidRDefault="003A0886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firstLine="249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กำหนด</w:t>
            </w:r>
          </w:p>
        </w:tc>
        <w:tc>
          <w:tcPr>
            <w:tcW w:w="1181" w:type="dxa"/>
            <w:vAlign w:val="bottom"/>
          </w:tcPr>
          <w:p w14:paraId="2338F04D" w14:textId="499C0F59" w:rsidR="003A0886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113</w:t>
            </w:r>
            <w:r w:rsidR="00A441A1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70" w:type="dxa"/>
          </w:tcPr>
          <w:p w14:paraId="5A677C5C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F1AACB6" w14:textId="77777777" w:rsidR="003A0886" w:rsidRPr="009C79F5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D60B369" w14:textId="77777777" w:rsidR="003A0886" w:rsidRPr="009C79F5" w:rsidRDefault="003A0886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11CF8F33" w14:textId="77777777" w:rsidR="003A0886" w:rsidRPr="009C79F5" w:rsidRDefault="003A088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2B55903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224BED9" w14:textId="77777777" w:rsidR="003A0886" w:rsidRPr="009C79F5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6BA8737" w14:textId="77777777" w:rsidR="003A0886" w:rsidRPr="009C79F5" w:rsidRDefault="003A088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2CE2108A" w14:textId="0B099862" w:rsidR="003A0886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113</w:t>
            </w:r>
            <w:r w:rsidR="00A441A1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</w:tr>
      <w:tr w:rsidR="00A441A1" w:rsidRPr="009C79F5" w14:paraId="6A7EB3E2" w14:textId="77777777" w:rsidTr="00D107E4">
        <w:tc>
          <w:tcPr>
            <w:tcW w:w="2982" w:type="dxa"/>
          </w:tcPr>
          <w:p w14:paraId="6D70A3EC" w14:textId="46AFDD15" w:rsidR="00A441A1" w:rsidRPr="009C79F5" w:rsidRDefault="00A441A1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ab/>
              <w:t>สินทรัพย์อนุพันธ์</w:t>
            </w:r>
          </w:p>
        </w:tc>
        <w:tc>
          <w:tcPr>
            <w:tcW w:w="1181" w:type="dxa"/>
            <w:vAlign w:val="bottom"/>
          </w:tcPr>
          <w:p w14:paraId="154D86C7" w14:textId="48A2DEA8" w:rsidR="00A441A1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266</w:t>
            </w:r>
            <w:r w:rsidR="00A441A1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270" w:type="dxa"/>
          </w:tcPr>
          <w:p w14:paraId="5A384573" w14:textId="77777777" w:rsidR="00A441A1" w:rsidRPr="009C79F5" w:rsidRDefault="00A441A1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CD3FB8" w14:textId="769B77DE" w:rsidR="00A441A1" w:rsidRPr="009C79F5" w:rsidRDefault="00A441A1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C1241BF" w14:textId="77777777" w:rsidR="00A441A1" w:rsidRPr="009C79F5" w:rsidRDefault="00A441A1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371164C" w14:textId="0460DBEC" w:rsidR="00A441A1" w:rsidRPr="009C79F5" w:rsidRDefault="00631E6C" w:rsidP="00A435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266</w:t>
            </w:r>
            <w:r w:rsidR="00A441A1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637</w:t>
            </w:r>
          </w:p>
        </w:tc>
        <w:tc>
          <w:tcPr>
            <w:tcW w:w="238" w:type="dxa"/>
          </w:tcPr>
          <w:p w14:paraId="5471609D" w14:textId="77777777" w:rsidR="00A441A1" w:rsidRPr="009C79F5" w:rsidRDefault="00A441A1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C943C62" w14:textId="7A6474C3" w:rsidR="00A441A1" w:rsidRPr="009C79F5" w:rsidRDefault="00A441A1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DDD2ACE" w14:textId="77777777" w:rsidR="00A441A1" w:rsidRPr="009C79F5" w:rsidRDefault="00A441A1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28C00B50" w14:textId="7AE04849" w:rsidR="00A441A1" w:rsidRPr="009C79F5" w:rsidRDefault="00A441A1" w:rsidP="00A44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F18D7" w:rsidRPr="009C79F5" w14:paraId="142D320C" w14:textId="77777777" w:rsidTr="00D107E4">
        <w:tc>
          <w:tcPr>
            <w:tcW w:w="2982" w:type="dxa"/>
          </w:tcPr>
          <w:p w14:paraId="00A80070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5884D" w14:textId="7EA778F5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</w:t>
            </w:r>
            <w:r w:rsidR="003A088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156</w:t>
            </w:r>
            <w:r w:rsidR="003A088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338</w:t>
            </w:r>
          </w:p>
        </w:tc>
        <w:tc>
          <w:tcPr>
            <w:tcW w:w="270" w:type="dxa"/>
          </w:tcPr>
          <w:p w14:paraId="62EAD3FA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3199A" w14:textId="77777777" w:rsidR="000F18D7" w:rsidRPr="009C79F5" w:rsidRDefault="003A088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E8A057B" w14:textId="77777777" w:rsidR="000F18D7" w:rsidRPr="009C79F5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012609" w14:textId="7B8B88C0" w:rsidR="000F18D7" w:rsidRPr="009C79F5" w:rsidRDefault="00631E6C" w:rsidP="00A435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769</w:t>
            </w:r>
            <w:r w:rsidR="00D06B3B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746</w:t>
            </w:r>
          </w:p>
        </w:tc>
        <w:tc>
          <w:tcPr>
            <w:tcW w:w="238" w:type="dxa"/>
          </w:tcPr>
          <w:p w14:paraId="071D05E8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785890" w14:textId="535B3785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="003A088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384</w:t>
            </w:r>
            <w:r w:rsidR="00D06B3B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852</w:t>
            </w:r>
          </w:p>
        </w:tc>
        <w:tc>
          <w:tcPr>
            <w:tcW w:w="236" w:type="dxa"/>
          </w:tcPr>
          <w:p w14:paraId="46EA90DC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C42E33" w14:textId="46701D67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="00156C2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001</w:t>
            </w:r>
            <w:r w:rsidR="00D06B3B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740</w:t>
            </w:r>
          </w:p>
        </w:tc>
      </w:tr>
      <w:tr w:rsidR="000F18D7" w:rsidRPr="009C79F5" w14:paraId="1D6994D7" w14:textId="77777777" w:rsidTr="00D107E4">
        <w:tc>
          <w:tcPr>
            <w:tcW w:w="2982" w:type="dxa"/>
          </w:tcPr>
          <w:p w14:paraId="24E5AFD5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973E12" w14:textId="270CE565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20</w:t>
            </w:r>
            <w:r w:rsidR="00156C2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266</w:t>
            </w:r>
            <w:r w:rsidR="00156C2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856</w:t>
            </w:r>
          </w:p>
        </w:tc>
        <w:tc>
          <w:tcPr>
            <w:tcW w:w="270" w:type="dxa"/>
          </w:tcPr>
          <w:p w14:paraId="3734FB27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3CD01" w14:textId="77777777" w:rsidR="000F18D7" w:rsidRPr="009C79F5" w:rsidRDefault="00156C26" w:rsidP="00CF72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F2C5DED" w14:textId="77777777" w:rsidR="000F18D7" w:rsidRPr="009C79F5" w:rsidRDefault="000F18D7" w:rsidP="004738C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C40A4" w14:textId="0002BBF6" w:rsidR="000F18D7" w:rsidRPr="009C79F5" w:rsidRDefault="00631E6C" w:rsidP="00A4356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774</w:t>
            </w:r>
            <w:r w:rsidR="00D06B3B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444</w:t>
            </w:r>
          </w:p>
        </w:tc>
        <w:tc>
          <w:tcPr>
            <w:tcW w:w="238" w:type="dxa"/>
          </w:tcPr>
          <w:p w14:paraId="1AE88AA7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BEF8C" w14:textId="0A12A9BB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</w:t>
            </w:r>
            <w:r w:rsidR="00156C2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384</w:t>
            </w:r>
            <w:r w:rsidR="00D06B3B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852</w:t>
            </w:r>
          </w:p>
        </w:tc>
        <w:tc>
          <w:tcPr>
            <w:tcW w:w="236" w:type="dxa"/>
          </w:tcPr>
          <w:p w14:paraId="58C1C79E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13D89C" w14:textId="64B39CC4" w:rsidR="000F18D7" w:rsidRPr="009C79F5" w:rsidRDefault="00631E6C" w:rsidP="00E058B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15</w:t>
            </w:r>
            <w:r w:rsidR="00EF1A20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107</w:t>
            </w:r>
            <w:r w:rsidR="00EF1A20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560</w:t>
            </w:r>
          </w:p>
        </w:tc>
      </w:tr>
      <w:tr w:rsidR="000F18D7" w:rsidRPr="009C79F5" w14:paraId="7667F1A4" w14:textId="77777777" w:rsidTr="00D107E4">
        <w:tc>
          <w:tcPr>
            <w:tcW w:w="2982" w:type="dxa"/>
          </w:tcPr>
          <w:p w14:paraId="206DA007" w14:textId="77777777" w:rsidR="002F60B9" w:rsidRPr="009C79F5" w:rsidRDefault="002F60B9" w:rsidP="00A441A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double" w:sz="4" w:space="0" w:color="auto"/>
            </w:tcBorders>
            <w:vAlign w:val="bottom"/>
          </w:tcPr>
          <w:p w14:paraId="28A0FFF1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3877A65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F6F5739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7" w:type="dxa"/>
          </w:tcPr>
          <w:p w14:paraId="2D71FA14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089398FA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21605BC8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double" w:sz="4" w:space="0" w:color="auto"/>
            </w:tcBorders>
            <w:vAlign w:val="bottom"/>
          </w:tcPr>
          <w:p w14:paraId="08ADBA89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0BD9DA10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3F8F4572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156C26" w:rsidRPr="009C79F5" w14:paraId="55645BC2" w14:textId="77777777" w:rsidTr="00D107E4">
        <w:tc>
          <w:tcPr>
            <w:tcW w:w="2982" w:type="dxa"/>
          </w:tcPr>
          <w:p w14:paraId="0CAE0882" w14:textId="77777777" w:rsidR="00156C26" w:rsidRPr="009C79F5" w:rsidRDefault="00156C26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81" w:type="dxa"/>
            <w:vAlign w:val="bottom"/>
          </w:tcPr>
          <w:p w14:paraId="0B89144F" w14:textId="4A05FC9C" w:rsidR="00156C26" w:rsidRPr="009C79F5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603</w:t>
            </w:r>
            <w:r w:rsidR="002F60B9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080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4DCCD34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B907B3" w14:textId="77777777" w:rsidR="00156C26" w:rsidRPr="009C79F5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66946A0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FC757D7" w14:textId="77777777" w:rsidR="00156C26" w:rsidRPr="009C79F5" w:rsidRDefault="00156C2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D81CCA3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7947B09" w14:textId="77777777" w:rsidR="00156C26" w:rsidRPr="009C79F5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640B85F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5BEE05E0" w14:textId="67538DDC" w:rsidR="00156C26" w:rsidRPr="009C79F5" w:rsidRDefault="00167EC2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603</w:t>
            </w:r>
            <w:r w:rsidR="002F60B9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080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156C26" w:rsidRPr="009C79F5" w14:paraId="14D825D0" w14:textId="77777777" w:rsidTr="00D107E4">
        <w:tc>
          <w:tcPr>
            <w:tcW w:w="2982" w:type="dxa"/>
          </w:tcPr>
          <w:p w14:paraId="06210536" w14:textId="2BCC2FC8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181" w:type="dxa"/>
            <w:vAlign w:val="bottom"/>
          </w:tcPr>
          <w:p w14:paraId="3BD19307" w14:textId="2A3B2840" w:rsidR="00156C26" w:rsidRPr="009C79F5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906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334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2024609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C45C6F2" w14:textId="77777777" w:rsidR="00156C26" w:rsidRPr="009C79F5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BEE1F88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93C9AA4" w14:textId="77777777" w:rsidR="00156C26" w:rsidRPr="009C79F5" w:rsidRDefault="00156C2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50577B2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5DCDB3B7" w14:textId="77777777" w:rsidR="00156C26" w:rsidRPr="009C79F5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7745B55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5E09C48" w14:textId="6FC78943" w:rsidR="00156C26" w:rsidRPr="009C79F5" w:rsidRDefault="00167EC2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906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334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167EC2" w:rsidRPr="009C79F5" w14:paraId="1B825BE3" w14:textId="77777777" w:rsidTr="00D107E4">
        <w:tc>
          <w:tcPr>
            <w:tcW w:w="2982" w:type="dxa"/>
          </w:tcPr>
          <w:p w14:paraId="4D4FEFAA" w14:textId="2BF68800" w:rsidR="00167EC2" w:rsidRPr="009C79F5" w:rsidRDefault="00167EC2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181" w:type="dxa"/>
            <w:vAlign w:val="bottom"/>
          </w:tcPr>
          <w:p w14:paraId="0EAA2973" w14:textId="4F8F7293" w:rsidR="00167EC2" w:rsidRPr="009C79F5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481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006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3104C857" w14:textId="77777777" w:rsidR="00167EC2" w:rsidRPr="009C79F5" w:rsidRDefault="00167EC2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8687DA" w14:textId="274A9C39" w:rsidR="00167EC2" w:rsidRPr="009C79F5" w:rsidRDefault="00167EC2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7166C4C" w14:textId="77777777" w:rsidR="00167EC2" w:rsidRPr="009C79F5" w:rsidRDefault="00167EC2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24558A2" w14:textId="7457F3C5" w:rsidR="00167EC2" w:rsidRPr="009C79F5" w:rsidRDefault="00167EC2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965FB18" w14:textId="77777777" w:rsidR="00167EC2" w:rsidRPr="009C79F5" w:rsidRDefault="00167EC2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85EA310" w14:textId="6D2FCE31" w:rsidR="00167EC2" w:rsidRPr="009C79F5" w:rsidRDefault="00167EC2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1A2510B" w14:textId="77777777" w:rsidR="00167EC2" w:rsidRPr="009C79F5" w:rsidRDefault="00167EC2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4B0BB743" w14:textId="10292440" w:rsidR="00167EC2" w:rsidRPr="009C79F5" w:rsidRDefault="00167EC2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481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006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156C26" w:rsidRPr="009C79F5" w14:paraId="41B05492" w14:textId="77777777" w:rsidTr="00D107E4">
        <w:tc>
          <w:tcPr>
            <w:tcW w:w="2982" w:type="dxa"/>
          </w:tcPr>
          <w:p w14:paraId="6347A082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81" w:type="dxa"/>
            <w:vAlign w:val="bottom"/>
          </w:tcPr>
          <w:p w14:paraId="4DE58433" w14:textId="3CCB5405" w:rsidR="00156C26" w:rsidRPr="009C79F5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="00156C2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364</w:t>
            </w:r>
            <w:r w:rsidR="00156C2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445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0D84B8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A99223" w14:textId="77777777" w:rsidR="00156C26" w:rsidRPr="009C79F5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25815F8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84F88FD" w14:textId="77777777" w:rsidR="00156C26" w:rsidRPr="009C79F5" w:rsidRDefault="00156C2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E4706BC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5DA4D4E" w14:textId="77777777" w:rsidR="00156C26" w:rsidRPr="009C79F5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D46D00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7A664D4C" w14:textId="65C35E7F" w:rsidR="00156C26" w:rsidRPr="009C79F5" w:rsidRDefault="00167EC2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16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364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445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156C26" w:rsidRPr="009C79F5" w14:paraId="2C31C3C5" w14:textId="77777777" w:rsidTr="00D107E4">
        <w:tc>
          <w:tcPr>
            <w:tcW w:w="2982" w:type="dxa"/>
          </w:tcPr>
          <w:p w14:paraId="24A93789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81" w:type="dxa"/>
            <w:vAlign w:val="bottom"/>
          </w:tcPr>
          <w:p w14:paraId="0AC45C16" w14:textId="291F356B" w:rsidR="00156C26" w:rsidRPr="009C79F5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="00156C2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167</w:t>
            </w:r>
            <w:r w:rsidR="00156C2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590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A0D7F40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D78A1F" w14:textId="77777777" w:rsidR="00156C26" w:rsidRPr="009C79F5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1DAB93B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3F00CA7A" w14:textId="77777777" w:rsidR="00156C26" w:rsidRPr="009C79F5" w:rsidRDefault="00156C2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C646D16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53B9A967" w14:textId="77777777" w:rsidR="00156C26" w:rsidRPr="009C79F5" w:rsidRDefault="00156C2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A4A80A" w14:textId="77777777" w:rsidR="00156C26" w:rsidRPr="009C79F5" w:rsidRDefault="00156C2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vAlign w:val="bottom"/>
          </w:tcPr>
          <w:p w14:paraId="0BCF5663" w14:textId="1C18F733" w:rsidR="00156C26" w:rsidRPr="009C79F5" w:rsidRDefault="00167EC2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15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167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590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</w:tr>
      <w:tr w:rsidR="002F60B9" w:rsidRPr="009C79F5" w14:paraId="642C2922" w14:textId="77777777" w:rsidTr="00D107E4">
        <w:tc>
          <w:tcPr>
            <w:tcW w:w="2982" w:type="dxa"/>
          </w:tcPr>
          <w:p w14:paraId="0C303210" w14:textId="77777777" w:rsidR="002F60B9" w:rsidRPr="009C79F5" w:rsidRDefault="002F60B9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หนี้สินทางการเงินอื่น - หนี้สินอนุพันธ์</w:t>
            </w:r>
          </w:p>
        </w:tc>
        <w:tc>
          <w:tcPr>
            <w:tcW w:w="1181" w:type="dxa"/>
            <w:tcBorders>
              <w:bottom w:val="single" w:sz="4" w:space="0" w:color="auto"/>
            </w:tcBorders>
            <w:vAlign w:val="bottom"/>
          </w:tcPr>
          <w:p w14:paraId="2FFD4CF5" w14:textId="116C32E1" w:rsidR="002F60B9" w:rsidRPr="009C79F5" w:rsidRDefault="00167EC2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888</w:t>
            </w:r>
            <w:r w:rsidR="002F60B9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606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37E0EE0" w14:textId="77777777" w:rsidR="002F60B9" w:rsidRPr="009C79F5" w:rsidRDefault="002F60B9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60D5FDF" w14:textId="3AFEF8AC" w:rsidR="002F60B9" w:rsidRPr="009C79F5" w:rsidRDefault="00167EC2" w:rsidP="001B6B11">
            <w:pPr>
              <w:pStyle w:val="NoSpacing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760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238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3A23C634" w14:textId="77777777" w:rsidR="002F60B9" w:rsidRPr="009C79F5" w:rsidRDefault="002F60B9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9778AB7" w14:textId="01E048BA" w:rsidR="002F60B9" w:rsidRPr="009C79F5" w:rsidRDefault="001B6B11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128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color w:val="000000"/>
                <w:sz w:val="26"/>
                <w:szCs w:val="26"/>
              </w:rPr>
              <w:t>368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4A114F71" w14:textId="77777777" w:rsidR="002F60B9" w:rsidRPr="009C79F5" w:rsidRDefault="002F60B9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15218E66" w14:textId="77777777" w:rsidR="002F60B9" w:rsidRPr="009C79F5" w:rsidRDefault="002F60B9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360AB8E" w14:textId="77777777" w:rsidR="002F60B9" w:rsidRPr="009C79F5" w:rsidRDefault="002F60B9" w:rsidP="002F60B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EA251E1" w14:textId="54A55099" w:rsidR="002F60B9" w:rsidRPr="009C79F5" w:rsidRDefault="001B6B11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F18D7" w:rsidRPr="009C79F5" w14:paraId="7697CCF3" w14:textId="77777777" w:rsidTr="00D107E4">
        <w:tc>
          <w:tcPr>
            <w:tcW w:w="2982" w:type="dxa"/>
          </w:tcPr>
          <w:p w14:paraId="0D32FC0F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C84D7" w14:textId="45C482B0" w:rsidR="000F18D7" w:rsidRPr="009C79F5" w:rsidRDefault="001B6B11" w:rsidP="006D134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0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38</w:t>
            </w: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411</w:t>
            </w: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061</w:t>
            </w: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2D81318E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6DB64" w14:textId="241BCB5B" w:rsidR="000F18D7" w:rsidRPr="009C79F5" w:rsidRDefault="001B6B11" w:rsidP="001B6B11">
            <w:pPr>
              <w:pStyle w:val="NoSpacing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760</w:t>
            </w: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238</w:t>
            </w: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7" w:type="dxa"/>
          </w:tcPr>
          <w:p w14:paraId="2F2B7E1F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92293B" w14:textId="45FA7F84" w:rsidR="000F18D7" w:rsidRPr="009C79F5" w:rsidRDefault="001B6B11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128</w:t>
            </w: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368</w:t>
            </w: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238" w:type="dxa"/>
          </w:tcPr>
          <w:p w14:paraId="2C44783A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C520F6" w14:textId="77777777" w:rsidR="000F18D7" w:rsidRPr="009C79F5" w:rsidRDefault="000F18D7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7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8E59AD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1339A8" w14:textId="0525C402" w:rsidR="000F18D7" w:rsidRPr="009C79F5" w:rsidRDefault="001B6B11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37</w:t>
            </w: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522</w:t>
            </w: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455</w:t>
            </w: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)</w:t>
            </w:r>
          </w:p>
        </w:tc>
      </w:tr>
    </w:tbl>
    <w:p w14:paraId="389E8E33" w14:textId="77777777" w:rsidR="006F64F0" w:rsidRPr="009C79F5" w:rsidRDefault="006F64F0" w:rsidP="008D1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401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96"/>
        <w:gridCol w:w="1224"/>
        <w:gridCol w:w="267"/>
        <w:gridCol w:w="876"/>
        <w:gridCol w:w="249"/>
        <w:gridCol w:w="1144"/>
        <w:gridCol w:w="239"/>
        <w:gridCol w:w="1146"/>
        <w:gridCol w:w="236"/>
        <w:gridCol w:w="1124"/>
      </w:tblGrid>
      <w:tr w:rsidR="002F0718" w:rsidRPr="009C79F5" w14:paraId="6EB44CED" w14:textId="77777777" w:rsidTr="00D107E4">
        <w:trPr>
          <w:tblHeader/>
        </w:trPr>
        <w:tc>
          <w:tcPr>
            <w:tcW w:w="9401" w:type="dxa"/>
            <w:gridSpan w:val="10"/>
            <w:vAlign w:val="bottom"/>
          </w:tcPr>
          <w:p w14:paraId="35C20130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F0718" w:rsidRPr="009C79F5" w14:paraId="66E559DE" w14:textId="77777777" w:rsidTr="00D107E4">
        <w:trPr>
          <w:tblHeader/>
        </w:trPr>
        <w:tc>
          <w:tcPr>
            <w:tcW w:w="4120" w:type="dxa"/>
            <w:gridSpan w:val="2"/>
            <w:tcBorders>
              <w:bottom w:val="single" w:sz="4" w:space="0" w:color="auto"/>
            </w:tcBorders>
            <w:vAlign w:val="bottom"/>
          </w:tcPr>
          <w:p w14:paraId="15F80CAC" w14:textId="15C1D169" w:rsidR="000F18D7" w:rsidRPr="009C79F5" w:rsidRDefault="00D107E4" w:rsidP="00B667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F18D7" w:rsidRPr="009C79F5">
              <w:rPr>
                <w:rFonts w:ascii="Angsana New" w:hAnsi="Angsana New"/>
                <w:sz w:val="26"/>
                <w:szCs w:val="26"/>
                <w:cs/>
              </w:rPr>
              <w:t>การจัดประเภทตามมาตรฐานเดิม</w:t>
            </w:r>
            <w:r w:rsidR="000F18D7" w:rsidRPr="009C79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F18D7" w:rsidRPr="009C79F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0F18D7" w:rsidRPr="009C79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F18D7" w:rsidRPr="009C79F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7" w:type="dxa"/>
          </w:tcPr>
          <w:p w14:paraId="680ADD9A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014" w:type="dxa"/>
            <w:gridSpan w:val="7"/>
            <w:tcBorders>
              <w:bottom w:val="single" w:sz="4" w:space="0" w:color="auto"/>
            </w:tcBorders>
            <w:vAlign w:val="bottom"/>
          </w:tcPr>
          <w:p w14:paraId="03E442DA" w14:textId="3D4AC0FA" w:rsidR="000F18D7" w:rsidRPr="009C79F5" w:rsidRDefault="00921A44" w:rsidP="00B667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 xml:space="preserve">การจัดประเภทตาม </w:t>
            </w:r>
            <w:r w:rsidRPr="009C79F5">
              <w:rPr>
                <w:rFonts w:ascii="Angsana New" w:hAnsi="Angsana New"/>
                <w:sz w:val="26"/>
                <w:szCs w:val="26"/>
              </w:rPr>
              <w:t>TFRS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9</w:t>
            </w:r>
            <w:r w:rsidRPr="009C79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C79F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9C79F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C79F5">
              <w:rPr>
                <w:rFonts w:ascii="Angsana New" w:hAnsi="Angsana New"/>
                <w:sz w:val="26"/>
                <w:szCs w:val="26"/>
                <w:cs/>
              </w:rPr>
              <w:t xml:space="preserve">มกราคม 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4A4313" w:rsidRPr="009C79F5" w14:paraId="478F0147" w14:textId="77777777" w:rsidTr="00D107E4">
        <w:trPr>
          <w:tblHeader/>
        </w:trPr>
        <w:tc>
          <w:tcPr>
            <w:tcW w:w="2896" w:type="dxa"/>
            <w:tcBorders>
              <w:top w:val="single" w:sz="4" w:space="0" w:color="auto"/>
            </w:tcBorders>
            <w:vAlign w:val="bottom"/>
          </w:tcPr>
          <w:p w14:paraId="07B58E17" w14:textId="77777777" w:rsidR="004A4313" w:rsidRPr="00AD340F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B18C62C" w14:textId="77777777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67" w:type="dxa"/>
          </w:tcPr>
          <w:p w14:paraId="60775A34" w14:textId="77777777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681E9829" w14:textId="09E4F9ED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  <w:r w:rsidR="00554DCC"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-</w:t>
            </w:r>
            <w:r w:rsidR="00554DCC"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ใช้การบัญชีป้องกัน</w:t>
            </w:r>
          </w:p>
          <w:p w14:paraId="04198ABF" w14:textId="78C057D9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ความเสี่ยง</w:t>
            </w:r>
          </w:p>
        </w:tc>
        <w:tc>
          <w:tcPr>
            <w:tcW w:w="249" w:type="dxa"/>
            <w:vAlign w:val="bottom"/>
          </w:tcPr>
          <w:p w14:paraId="62EC7383" w14:textId="77777777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4FF2627" w14:textId="77777777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54B3055C" w14:textId="7B67A6E4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14:paraId="72E18844" w14:textId="77777777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3FDDF584" w14:textId="77777777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41209887" w14:textId="77777777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ผ่าน</w:t>
            </w:r>
          </w:p>
          <w:p w14:paraId="1F3C5EEC" w14:textId="1A884923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1237CF" w14:textId="77777777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087915CA" w14:textId="77777777" w:rsidR="004A4313" w:rsidRPr="009C79F5" w:rsidRDefault="004A4313" w:rsidP="004A431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ราคาทุน</w:t>
            </w:r>
          </w:p>
          <w:p w14:paraId="3378B220" w14:textId="77777777" w:rsidR="0082412F" w:rsidRPr="009C79F5" w:rsidRDefault="004A4313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ตัดจำหน่าย</w:t>
            </w:r>
            <w:r w:rsidR="00554DCC"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</w:p>
          <w:p w14:paraId="42621366" w14:textId="730C21C7" w:rsidR="004A4313" w:rsidRPr="009C79F5" w:rsidRDefault="004A4313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  <w:r w:rsidR="00554DCC" w:rsidRPr="009C79F5">
              <w:rPr>
                <w:rFonts w:ascii="Angsana New" w:hAnsi="Angsana New"/>
                <w:color w:val="000000"/>
                <w:sz w:val="26"/>
                <w:szCs w:val="26"/>
              </w:rPr>
              <w:t xml:space="preserve"> </w:t>
            </w:r>
            <w:r w:rsidRPr="009C79F5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สุทธิ</w:t>
            </w:r>
          </w:p>
        </w:tc>
      </w:tr>
      <w:tr w:rsidR="002F0718" w:rsidRPr="009C79F5" w14:paraId="642A4DC1" w14:textId="77777777" w:rsidTr="00D107E4">
        <w:trPr>
          <w:tblHeader/>
        </w:trPr>
        <w:tc>
          <w:tcPr>
            <w:tcW w:w="2896" w:type="dxa"/>
          </w:tcPr>
          <w:p w14:paraId="5430D6BC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505" w:type="dxa"/>
            <w:gridSpan w:val="9"/>
          </w:tcPr>
          <w:p w14:paraId="70AAD13F" w14:textId="77777777" w:rsidR="000F18D7" w:rsidRPr="009C79F5" w:rsidRDefault="000F18D7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0576E6" w:rsidRPr="009C79F5" w14:paraId="125CA4AF" w14:textId="77777777" w:rsidTr="00D107E4">
        <w:tc>
          <w:tcPr>
            <w:tcW w:w="2896" w:type="dxa"/>
          </w:tcPr>
          <w:p w14:paraId="45F5C64C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24" w:type="dxa"/>
            <w:vAlign w:val="bottom"/>
          </w:tcPr>
          <w:p w14:paraId="00C51BA5" w14:textId="70930EF5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780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267" w:type="dxa"/>
          </w:tcPr>
          <w:p w14:paraId="24C227BD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477B4A3D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5FDBDD90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0CFC5EA" w14:textId="70FD8041" w:rsidR="000576E6" w:rsidRPr="009C79F5" w:rsidRDefault="00631E6C" w:rsidP="001B6B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239" w:type="dxa"/>
          </w:tcPr>
          <w:p w14:paraId="0DE86B5E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286BA1F5" w14:textId="77777777" w:rsidR="000576E6" w:rsidRPr="009C79F5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430FF4F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26BF423B" w14:textId="43CC9F6B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780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074</w:t>
            </w:r>
          </w:p>
        </w:tc>
      </w:tr>
      <w:tr w:rsidR="000576E6" w:rsidRPr="009C79F5" w14:paraId="4D773A9F" w14:textId="77777777" w:rsidTr="00D107E4">
        <w:tc>
          <w:tcPr>
            <w:tcW w:w="2896" w:type="dxa"/>
          </w:tcPr>
          <w:p w14:paraId="0726797C" w14:textId="2778E848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24" w:type="dxa"/>
            <w:vAlign w:val="bottom"/>
          </w:tcPr>
          <w:p w14:paraId="6A0F4E74" w14:textId="66AF0ACC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116</w:t>
            </w:r>
            <w:r w:rsidR="001B6B11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254</w:t>
            </w:r>
          </w:p>
        </w:tc>
        <w:tc>
          <w:tcPr>
            <w:tcW w:w="267" w:type="dxa"/>
          </w:tcPr>
          <w:p w14:paraId="6841B21F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3B5B4460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375AED0B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644947D" w14:textId="77777777" w:rsidR="000576E6" w:rsidRPr="009C79F5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000162EB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503C8D3D" w14:textId="77777777" w:rsidR="000576E6" w:rsidRPr="009C79F5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E033C05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1D2271DF" w14:textId="3CE346DA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116</w:t>
            </w:r>
            <w:r w:rsidR="001B6B11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254</w:t>
            </w:r>
          </w:p>
        </w:tc>
      </w:tr>
      <w:tr w:rsidR="000576E6" w:rsidRPr="009C79F5" w14:paraId="50593D94" w14:textId="77777777" w:rsidTr="00D107E4">
        <w:tc>
          <w:tcPr>
            <w:tcW w:w="2896" w:type="dxa"/>
          </w:tcPr>
          <w:p w14:paraId="7210D1F5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24" w:type="dxa"/>
            <w:vAlign w:val="bottom"/>
          </w:tcPr>
          <w:p w14:paraId="0A5388F0" w14:textId="0170AF95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941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710</w:t>
            </w:r>
          </w:p>
        </w:tc>
        <w:tc>
          <w:tcPr>
            <w:tcW w:w="267" w:type="dxa"/>
          </w:tcPr>
          <w:p w14:paraId="41B90613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722AEB27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738C38B7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568C6EE" w14:textId="77777777" w:rsidR="000576E6" w:rsidRPr="009C79F5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FA47B70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42075DD" w14:textId="77777777" w:rsidR="000576E6" w:rsidRPr="009C79F5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569AFE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3184D7D8" w14:textId="0DA53D36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1B6B11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941</w:t>
            </w:r>
            <w:r w:rsidR="001B6B11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710</w:t>
            </w:r>
          </w:p>
        </w:tc>
      </w:tr>
      <w:tr w:rsidR="000576E6" w:rsidRPr="009C79F5" w14:paraId="5C4D2CD6" w14:textId="77777777" w:rsidTr="00D107E4">
        <w:tc>
          <w:tcPr>
            <w:tcW w:w="2896" w:type="dxa"/>
          </w:tcPr>
          <w:p w14:paraId="0A9C34E1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24" w:type="dxa"/>
            <w:vAlign w:val="bottom"/>
          </w:tcPr>
          <w:p w14:paraId="25A5549C" w14:textId="77777777" w:rsidR="000576E6" w:rsidRPr="009C79F5" w:rsidRDefault="000576E6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67" w:type="dxa"/>
          </w:tcPr>
          <w:p w14:paraId="52ABB957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20F22230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49" w:type="dxa"/>
          </w:tcPr>
          <w:p w14:paraId="04164E47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66C5AE2A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9" w:type="dxa"/>
          </w:tcPr>
          <w:p w14:paraId="48B78030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42BD7FBD" w14:textId="77777777" w:rsidR="000576E6" w:rsidRPr="009C79F5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ADA4861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23179F76" w14:textId="77777777" w:rsidR="000576E6" w:rsidRPr="009C79F5" w:rsidRDefault="000576E6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0576E6" w:rsidRPr="009C79F5" w14:paraId="07E34F11" w14:textId="77777777" w:rsidTr="00D107E4">
        <w:tc>
          <w:tcPr>
            <w:tcW w:w="2896" w:type="dxa"/>
          </w:tcPr>
          <w:p w14:paraId="48A1F43B" w14:textId="366CF4CD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9C79F5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ตราสารหนี้ถือไว้เพื่อค้า</w:t>
            </w:r>
          </w:p>
        </w:tc>
        <w:tc>
          <w:tcPr>
            <w:tcW w:w="1224" w:type="dxa"/>
            <w:vAlign w:val="bottom"/>
          </w:tcPr>
          <w:p w14:paraId="08234C5C" w14:textId="2B9A302A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482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065</w:t>
            </w:r>
          </w:p>
        </w:tc>
        <w:tc>
          <w:tcPr>
            <w:tcW w:w="267" w:type="dxa"/>
          </w:tcPr>
          <w:p w14:paraId="4D351F7E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0A05F5D9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21B54DD7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4377F9F0" w14:textId="24E6CC99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482</w:t>
            </w:r>
            <w:r w:rsidR="000576E6" w:rsidRPr="009C79F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065</w:t>
            </w:r>
          </w:p>
        </w:tc>
        <w:tc>
          <w:tcPr>
            <w:tcW w:w="239" w:type="dxa"/>
          </w:tcPr>
          <w:p w14:paraId="6CBC34F1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B47E9B4" w14:textId="77777777" w:rsidR="000576E6" w:rsidRPr="009C79F5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DD6472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28636340" w14:textId="77777777" w:rsidR="000576E6" w:rsidRPr="009C79F5" w:rsidRDefault="000576E6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76E6" w:rsidRPr="009C79F5" w14:paraId="1CC4D58C" w14:textId="77777777" w:rsidTr="00D107E4">
        <w:tc>
          <w:tcPr>
            <w:tcW w:w="2896" w:type="dxa"/>
          </w:tcPr>
          <w:p w14:paraId="365CF739" w14:textId="0243B086" w:rsidR="000576E6" w:rsidRPr="009C79F5" w:rsidRDefault="000576E6" w:rsidP="001B6B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9C79F5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1B6B11" w:rsidRPr="009C79F5">
              <w:rPr>
                <w:rFonts w:ascii="Angsana New" w:hAnsi="Angsana New"/>
                <w:sz w:val="26"/>
                <w:szCs w:val="26"/>
                <w:cs/>
              </w:rPr>
              <w:t>เงินลงทุนในกิจการอื่น</w:t>
            </w:r>
          </w:p>
        </w:tc>
        <w:tc>
          <w:tcPr>
            <w:tcW w:w="1224" w:type="dxa"/>
            <w:vAlign w:val="bottom"/>
          </w:tcPr>
          <w:p w14:paraId="27851A74" w14:textId="6A7AAF21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442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67" w:type="dxa"/>
          </w:tcPr>
          <w:p w14:paraId="38549853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20648D3C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4C8AEB8C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87B2EE8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8C333F9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73ADD269" w14:textId="1F7118A8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442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6E6E0931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0E63912B" w14:textId="77777777" w:rsidR="000576E6" w:rsidRPr="009C79F5" w:rsidRDefault="000576E6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0576E6" w:rsidRPr="009C79F5" w14:paraId="1FDC0274" w14:textId="77777777" w:rsidTr="00D107E4">
        <w:tc>
          <w:tcPr>
            <w:tcW w:w="2896" w:type="dxa"/>
          </w:tcPr>
          <w:p w14:paraId="04AFF885" w14:textId="77777777" w:rsidR="00554DCC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sz w:val="26"/>
                <w:szCs w:val="26"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9C79F5">
              <w:rPr>
                <w:rFonts w:ascii="Angsana New" w:hAnsi="Angsana New"/>
                <w:sz w:val="26"/>
                <w:szCs w:val="26"/>
                <w:cs/>
              </w:rPr>
              <w:tab/>
              <w:t>ตราสารหนี้อื่นที่จะถือจนครบ</w:t>
            </w:r>
          </w:p>
          <w:p w14:paraId="464114CE" w14:textId="51C4C46A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firstLine="249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กำหนด</w:t>
            </w:r>
          </w:p>
        </w:tc>
        <w:tc>
          <w:tcPr>
            <w:tcW w:w="1224" w:type="dxa"/>
            <w:vAlign w:val="bottom"/>
          </w:tcPr>
          <w:p w14:paraId="49C7FE79" w14:textId="17A1057F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113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67" w:type="dxa"/>
          </w:tcPr>
          <w:p w14:paraId="187A476B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26129715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323AD7D9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67763CB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7D3C32EA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097A48DA" w14:textId="77777777" w:rsidR="000576E6" w:rsidRPr="009C79F5" w:rsidRDefault="000576E6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34980D4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25E0103F" w14:textId="561DA29A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113</w:t>
            </w:r>
            <w:r w:rsidR="000576E6" w:rsidRPr="009C79F5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color w:val="000000"/>
                <w:sz w:val="26"/>
                <w:szCs w:val="26"/>
              </w:rPr>
              <w:t>000</w:t>
            </w:r>
          </w:p>
        </w:tc>
      </w:tr>
      <w:tr w:rsidR="000576E6" w:rsidRPr="009C79F5" w14:paraId="0FDD00CD" w14:textId="77777777" w:rsidTr="00D107E4">
        <w:tc>
          <w:tcPr>
            <w:tcW w:w="2896" w:type="dxa"/>
          </w:tcPr>
          <w:p w14:paraId="5656CD25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รวมสินทรัพย์ทางการเงินอื่น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8D656" w14:textId="2B075EB3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0576E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037</w:t>
            </w:r>
            <w:r w:rsidR="000576E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365</w:t>
            </w:r>
          </w:p>
        </w:tc>
        <w:tc>
          <w:tcPr>
            <w:tcW w:w="267" w:type="dxa"/>
          </w:tcPr>
          <w:p w14:paraId="7D138F89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662FE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42C09D97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6A724F" w14:textId="57B220D4" w:rsidR="000576E6" w:rsidRPr="009C79F5" w:rsidRDefault="00631E6C" w:rsidP="00B6673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482</w:t>
            </w:r>
            <w:r w:rsidR="000576E6" w:rsidRPr="009C79F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065</w:t>
            </w:r>
          </w:p>
        </w:tc>
        <w:tc>
          <w:tcPr>
            <w:tcW w:w="239" w:type="dxa"/>
          </w:tcPr>
          <w:p w14:paraId="78B03356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E6726" w14:textId="0DB51715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0576E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442</w:t>
            </w:r>
            <w:r w:rsidR="000576E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2FB7EEDA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52F710" w14:textId="187A2CB4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113</w:t>
            </w:r>
            <w:r w:rsidR="00163F9A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000</w:t>
            </w:r>
          </w:p>
        </w:tc>
      </w:tr>
      <w:tr w:rsidR="000576E6" w:rsidRPr="009C79F5" w14:paraId="675098CC" w14:textId="77777777" w:rsidTr="00D107E4">
        <w:tc>
          <w:tcPr>
            <w:tcW w:w="2896" w:type="dxa"/>
          </w:tcPr>
          <w:p w14:paraId="2C745FBD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899008" w14:textId="589F6EB8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6</w:t>
            </w:r>
            <w:r w:rsidR="000576E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875</w:t>
            </w:r>
            <w:r w:rsidR="000576E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433</w:t>
            </w:r>
          </w:p>
        </w:tc>
        <w:tc>
          <w:tcPr>
            <w:tcW w:w="267" w:type="dxa"/>
          </w:tcPr>
          <w:p w14:paraId="4367497D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7B1E4B" w14:textId="77777777" w:rsidR="000576E6" w:rsidRPr="009C79F5" w:rsidRDefault="000576E6" w:rsidP="00554DC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3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4A4613F0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77BF37" w14:textId="3D78060F" w:rsidR="000576E6" w:rsidRPr="009C79F5" w:rsidRDefault="00631E6C" w:rsidP="006141C0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ind w:left="-9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482</w:t>
            </w:r>
            <w:r w:rsidR="000576E6" w:rsidRPr="009C79F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095</w:t>
            </w:r>
          </w:p>
        </w:tc>
        <w:tc>
          <w:tcPr>
            <w:tcW w:w="239" w:type="dxa"/>
          </w:tcPr>
          <w:p w14:paraId="75EFA9CC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51EB07" w14:textId="16466E3F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2</w:t>
            </w:r>
            <w:r w:rsidR="000576E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442</w:t>
            </w:r>
            <w:r w:rsidR="000576E6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300</w:t>
            </w:r>
          </w:p>
        </w:tc>
        <w:tc>
          <w:tcPr>
            <w:tcW w:w="236" w:type="dxa"/>
          </w:tcPr>
          <w:p w14:paraId="0FB21F06" w14:textId="77777777" w:rsidR="000576E6" w:rsidRPr="009C79F5" w:rsidRDefault="000576E6" w:rsidP="00FD72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CD47D" w14:textId="04EC6AF7" w:rsidR="000576E6" w:rsidRPr="009C79F5" w:rsidRDefault="00631E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3</w:t>
            </w:r>
            <w:r w:rsidR="00163F9A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951</w:t>
            </w:r>
            <w:r w:rsidR="00163F9A"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038</w:t>
            </w:r>
          </w:p>
        </w:tc>
      </w:tr>
      <w:tr w:rsidR="00A4356C" w:rsidRPr="009C79F5" w14:paraId="43B5CAC7" w14:textId="77777777" w:rsidTr="00D107E4">
        <w:tc>
          <w:tcPr>
            <w:tcW w:w="2896" w:type="dxa"/>
          </w:tcPr>
          <w:p w14:paraId="7D7B5E34" w14:textId="77777777" w:rsidR="00A4356C" w:rsidRPr="009C79F5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0D9DFCA" w14:textId="77777777" w:rsidR="00A4356C" w:rsidRPr="009C79F5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0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" w:type="dxa"/>
          </w:tcPr>
          <w:p w14:paraId="416AF544" w14:textId="77777777" w:rsidR="00A4356C" w:rsidRPr="009C79F5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3F5003FA" w14:textId="77777777" w:rsidR="00A4356C" w:rsidRPr="009C79F5" w:rsidRDefault="00A4356C" w:rsidP="00E276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9" w:type="dxa"/>
          </w:tcPr>
          <w:p w14:paraId="7BB55DB1" w14:textId="77777777" w:rsidR="00A4356C" w:rsidRPr="009C79F5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77D84143" w14:textId="77777777" w:rsidR="00A4356C" w:rsidRPr="009C79F5" w:rsidRDefault="00A4356C" w:rsidP="00E276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</w:tcPr>
          <w:p w14:paraId="3E4CB22F" w14:textId="77777777" w:rsidR="00A4356C" w:rsidRPr="009C79F5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1F5C7EE2" w14:textId="77777777" w:rsidR="00A4356C" w:rsidRPr="009C79F5" w:rsidRDefault="00A4356C" w:rsidP="00163F9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7C545B" w14:textId="77777777" w:rsidR="00A4356C" w:rsidRPr="009C79F5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4EBCFFFF" w14:textId="77777777" w:rsidR="00A4356C" w:rsidRPr="009C79F5" w:rsidRDefault="00A4356C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64" w:right="-115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65468" w:rsidRPr="009C79F5" w14:paraId="57606B5C" w14:textId="77777777" w:rsidTr="00D107E4">
        <w:tc>
          <w:tcPr>
            <w:tcW w:w="2896" w:type="dxa"/>
          </w:tcPr>
          <w:p w14:paraId="1A02BEB3" w14:textId="4E070430" w:rsidR="00465468" w:rsidRPr="009C79F5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24" w:type="dxa"/>
            <w:vAlign w:val="bottom"/>
          </w:tcPr>
          <w:p w14:paraId="765AA4C7" w14:textId="2D5685B7" w:rsidR="00465468" w:rsidRPr="009C79F5" w:rsidRDefault="00163F9A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0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111</w:t>
            </w:r>
            <w:r w:rsidR="00465468" w:rsidRPr="009C79F5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436</w:t>
            </w:r>
            <w:r w:rsidRPr="009C79F5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0E7058A3" w14:textId="77777777" w:rsidR="00465468" w:rsidRPr="009C79F5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6" w:type="dxa"/>
            <w:vAlign w:val="bottom"/>
          </w:tcPr>
          <w:p w14:paraId="07051FE3" w14:textId="77777777" w:rsidR="00465468" w:rsidRPr="009C79F5" w:rsidRDefault="00465468" w:rsidP="00E276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6AA5038E" w14:textId="77777777" w:rsidR="00465468" w:rsidRPr="009C79F5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57865259" w14:textId="77777777" w:rsidR="00465468" w:rsidRPr="009C79F5" w:rsidRDefault="0046546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57121286" w14:textId="77777777" w:rsidR="00465468" w:rsidRPr="009C79F5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6" w:type="dxa"/>
            <w:vAlign w:val="bottom"/>
          </w:tcPr>
          <w:p w14:paraId="6B5D719F" w14:textId="77777777" w:rsidR="00465468" w:rsidRPr="009C79F5" w:rsidRDefault="0046546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DCE3E2" w14:textId="77777777" w:rsidR="00465468" w:rsidRPr="009C79F5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4" w:type="dxa"/>
            <w:vAlign w:val="bottom"/>
          </w:tcPr>
          <w:p w14:paraId="071F5083" w14:textId="2494B51D" w:rsidR="00465468" w:rsidRPr="009C79F5" w:rsidRDefault="00163F9A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64" w:right="-115"/>
              <w:rPr>
                <w:rFonts w:ascii="Angsana New" w:hAnsi="Angsana New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111</w:t>
            </w:r>
            <w:r w:rsidR="00465468" w:rsidRPr="009C79F5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436</w:t>
            </w:r>
            <w:r w:rsidRPr="009C79F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465468" w:rsidRPr="009C79F5" w14:paraId="3D1C59EA" w14:textId="77777777" w:rsidTr="00D107E4">
        <w:tc>
          <w:tcPr>
            <w:tcW w:w="2896" w:type="dxa"/>
          </w:tcPr>
          <w:p w14:paraId="14017E56" w14:textId="77777777" w:rsidR="00465468" w:rsidRPr="009C79F5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856F4" w14:textId="07FEE005" w:rsidR="00465468" w:rsidRPr="009C79F5" w:rsidRDefault="00163F9A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left="-110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111</w:t>
            </w:r>
            <w:r w:rsidRPr="009C79F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436</w:t>
            </w:r>
            <w:r w:rsidRPr="009C79F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67" w:type="dxa"/>
          </w:tcPr>
          <w:p w14:paraId="100C7A7A" w14:textId="77777777" w:rsidR="00465468" w:rsidRPr="009C79F5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357C3" w14:textId="77777777" w:rsidR="00465468" w:rsidRPr="009C79F5" w:rsidRDefault="00465468" w:rsidP="00E276E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660AAB94" w14:textId="77777777" w:rsidR="00465468" w:rsidRPr="009C79F5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54181" w14:textId="77777777" w:rsidR="00465468" w:rsidRPr="009C79F5" w:rsidRDefault="0046546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9" w:type="dxa"/>
          </w:tcPr>
          <w:p w14:paraId="418ECB8D" w14:textId="77777777" w:rsidR="00465468" w:rsidRPr="009C79F5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23CA53" w14:textId="77777777" w:rsidR="00465468" w:rsidRPr="009C79F5" w:rsidRDefault="00465468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E158D6B" w14:textId="77777777" w:rsidR="00465468" w:rsidRPr="009C79F5" w:rsidRDefault="00465468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DF35B5" w14:textId="0228A34D" w:rsidR="00465468" w:rsidRPr="009C79F5" w:rsidRDefault="00163F9A" w:rsidP="0046546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left="-64" w:right="-11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C79F5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111</w:t>
            </w:r>
            <w:r w:rsidRPr="009C79F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436</w:t>
            </w:r>
            <w:r w:rsidRPr="009C79F5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</w:tbl>
    <w:p w14:paraId="66A48C62" w14:textId="452FC213" w:rsidR="000F18D7" w:rsidRPr="009C79F5" w:rsidRDefault="002F0718" w:rsidP="002F07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pacing w:val="-10"/>
          <w:sz w:val="30"/>
          <w:szCs w:val="30"/>
          <w:cs/>
        </w:rPr>
        <w:t xml:space="preserve">กลุ่มบริษัทตั้งใจจะถือตราสารทุนที่ไม่อยู่ในความต้องการของตลาดจำนวน </w:t>
      </w:r>
      <w:r w:rsidR="00631E6C" w:rsidRPr="00631E6C">
        <w:rPr>
          <w:rFonts w:ascii="Angsana New" w:hAnsi="Angsana New"/>
          <w:spacing w:val="-10"/>
          <w:sz w:val="30"/>
          <w:szCs w:val="30"/>
        </w:rPr>
        <w:t>2</w:t>
      </w:r>
      <w:r w:rsidR="009230DF" w:rsidRPr="009C79F5">
        <w:rPr>
          <w:rFonts w:ascii="Angsana New" w:hAnsi="Angsana New"/>
          <w:spacing w:val="-10"/>
          <w:sz w:val="30"/>
          <w:szCs w:val="30"/>
        </w:rPr>
        <w:t>,</w:t>
      </w:r>
      <w:r w:rsidR="00631E6C" w:rsidRPr="00631E6C">
        <w:rPr>
          <w:rFonts w:ascii="Angsana New" w:hAnsi="Angsana New"/>
          <w:spacing w:val="-10"/>
          <w:sz w:val="30"/>
          <w:szCs w:val="30"/>
        </w:rPr>
        <w:t>442</w:t>
      </w:r>
      <w:r w:rsidR="009230DF" w:rsidRPr="009C79F5">
        <w:rPr>
          <w:rFonts w:ascii="Angsana New" w:hAnsi="Angsana New"/>
          <w:spacing w:val="-10"/>
          <w:sz w:val="30"/>
          <w:szCs w:val="30"/>
        </w:rPr>
        <w:t>.</w:t>
      </w:r>
      <w:r w:rsidR="00631E6C" w:rsidRPr="00631E6C">
        <w:rPr>
          <w:rFonts w:ascii="Angsana New" w:hAnsi="Angsana New"/>
          <w:spacing w:val="-10"/>
          <w:sz w:val="30"/>
          <w:szCs w:val="30"/>
        </w:rPr>
        <w:t>30</w:t>
      </w:r>
      <w:r w:rsidRPr="009C79F5">
        <w:rPr>
          <w:rFonts w:ascii="Angsana New" w:hAnsi="Angsana New"/>
          <w:spacing w:val="-10"/>
          <w:sz w:val="30"/>
          <w:szCs w:val="30"/>
        </w:rPr>
        <w:t xml:space="preserve"> </w:t>
      </w:r>
      <w:r w:rsidRPr="009C79F5">
        <w:rPr>
          <w:rFonts w:ascii="Angsana New" w:hAnsi="Angsana New"/>
          <w:spacing w:val="-10"/>
          <w:sz w:val="30"/>
          <w:szCs w:val="30"/>
          <w:cs/>
        </w:rPr>
        <w:t>ล้านบาท</w:t>
      </w:r>
      <w:r w:rsidR="00173ED1" w:rsidRPr="009C79F5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9C79F5">
        <w:rPr>
          <w:rFonts w:ascii="Angsana New" w:hAnsi="Angsana New"/>
          <w:spacing w:val="-10"/>
          <w:sz w:val="30"/>
          <w:szCs w:val="30"/>
          <w:cs/>
        </w:rPr>
        <w:t>เพื่อ</w:t>
      </w:r>
      <w:r w:rsidRPr="009C79F5">
        <w:rPr>
          <w:rFonts w:ascii="Angsana New" w:hAnsi="Angsana New"/>
          <w:sz w:val="30"/>
          <w:szCs w:val="30"/>
          <w:cs/>
        </w:rPr>
        <w:t>วัตถุประสงค์</w:t>
      </w:r>
      <w:r w:rsidR="00662FCE">
        <w:rPr>
          <w:rFonts w:ascii="Angsana New" w:hAnsi="Angsana New"/>
          <w:sz w:val="30"/>
          <w:szCs w:val="30"/>
          <w:cs/>
        </w:rPr>
        <w:br/>
      </w:r>
      <w:r w:rsidRPr="009C79F5">
        <w:rPr>
          <w:rFonts w:ascii="Angsana New" w:hAnsi="Angsana New"/>
          <w:sz w:val="30"/>
          <w:szCs w:val="30"/>
          <w:cs/>
        </w:rPr>
        <w:t>ทางกลยุทธ์ในระยะยาว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51AA7F37" w14:textId="77777777" w:rsidR="002F0718" w:rsidRPr="009C79F5" w:rsidRDefault="002F0718" w:rsidP="00ED24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14DF453D" w14:textId="77777777" w:rsidR="002F0718" w:rsidRPr="009C79F5" w:rsidRDefault="002F0718" w:rsidP="002F0718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546FE9FC" w14:textId="77777777" w:rsidR="000F18D7" w:rsidRPr="009C79F5" w:rsidRDefault="000F18D7" w:rsidP="00ED24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6470448F" w14:textId="6E82DE51" w:rsidR="002F0718" w:rsidRPr="009C79F5" w:rsidRDefault="002F0718" w:rsidP="002F071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</w:rPr>
        <w:t xml:space="preserve">TFRS </w:t>
      </w:r>
      <w:r w:rsidR="00631E6C" w:rsidRPr="00631E6C">
        <w:rPr>
          <w:rFonts w:ascii="Angsana New" w:hAnsi="Angsana New"/>
          <w:sz w:val="30"/>
          <w:szCs w:val="30"/>
        </w:rPr>
        <w:t>9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9C79F5">
        <w:rPr>
          <w:rFonts w:ascii="Angsana New" w:hAnsi="Angsana New"/>
          <w:sz w:val="30"/>
          <w:szCs w:val="30"/>
        </w:rPr>
        <w:t xml:space="preserve">TFRS </w:t>
      </w:r>
      <w:r w:rsidR="00631E6C" w:rsidRPr="00631E6C">
        <w:rPr>
          <w:rFonts w:ascii="Angsana New" w:hAnsi="Angsana New"/>
          <w:sz w:val="30"/>
          <w:szCs w:val="30"/>
        </w:rPr>
        <w:t>9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>ทั้งนี้ 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>สินทรัพย์ที่เกิดจากสัญญาและเงินลงทุนในตราสารหนี้ที่วัดมูลค่าด้วยมูลค่ายุติธรรมผ่านกำไรขาดทุนเบ็ดเสร็จอื่น ลูกหนี้ตามสัญญาเช่า ซึ่งไม่รวมเงินลงทุนใน</w:t>
      </w:r>
      <w:r w:rsidR="0082412F" w:rsidRPr="009C79F5">
        <w:rPr>
          <w:rFonts w:ascii="Angsana New" w:hAnsi="Angsana New"/>
          <w:sz w:val="30"/>
          <w:szCs w:val="30"/>
          <w:cs/>
        </w:rPr>
        <w:br/>
      </w:r>
      <w:r w:rsidRPr="009C79F5">
        <w:rPr>
          <w:rFonts w:ascii="Angsana New" w:hAnsi="Angsana New"/>
          <w:sz w:val="30"/>
          <w:szCs w:val="30"/>
          <w:cs/>
        </w:rPr>
        <w:t>ตราสารทุน</w:t>
      </w:r>
    </w:p>
    <w:p w14:paraId="4202FDE3" w14:textId="77777777" w:rsidR="002F0718" w:rsidRPr="009C79F5" w:rsidRDefault="002F0718" w:rsidP="002F07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3B79F56A" w14:textId="2EC3A96A" w:rsidR="00C72403" w:rsidRPr="009C79F5" w:rsidRDefault="002F0718" w:rsidP="00ED27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  <w:cs/>
        </w:rPr>
      </w:pPr>
      <w:r w:rsidRPr="009C79F5">
        <w:rPr>
          <w:rFonts w:ascii="Angsana New" w:hAnsi="Angsana New"/>
          <w:sz w:val="30"/>
          <w:szCs w:val="30"/>
          <w:cs/>
        </w:rPr>
        <w:t xml:space="preserve">กลุ่มบริษัทได้ประเมินการด้อยค่าตาม </w:t>
      </w:r>
      <w:r w:rsidRPr="009C79F5">
        <w:rPr>
          <w:rFonts w:ascii="Angsana New" w:hAnsi="Angsana New"/>
          <w:sz w:val="30"/>
          <w:szCs w:val="30"/>
        </w:rPr>
        <w:t xml:space="preserve">TFRS </w:t>
      </w:r>
      <w:r w:rsidR="00631E6C" w:rsidRPr="00631E6C">
        <w:rPr>
          <w:rFonts w:ascii="Angsana New" w:hAnsi="Angsana New"/>
          <w:sz w:val="30"/>
          <w:szCs w:val="30"/>
        </w:rPr>
        <w:t>9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มกราคม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>ส่งผลให้มีค่าเผื่อผลขาดทุนจากการด้อยค่าเพิ่มขึ้น ดังนี้</w:t>
      </w:r>
    </w:p>
    <w:p w14:paraId="50C8BC39" w14:textId="77777777" w:rsidR="00640C79" w:rsidRPr="009C79F5" w:rsidRDefault="00640C79" w:rsidP="00640C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tbl>
      <w:tblPr>
        <w:tblW w:w="8550" w:type="dxa"/>
        <w:tblInd w:w="12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50"/>
        <w:gridCol w:w="1260"/>
        <w:gridCol w:w="180"/>
        <w:gridCol w:w="1260"/>
      </w:tblGrid>
      <w:tr w:rsidR="00640C79" w:rsidRPr="009C79F5" w14:paraId="746B0ADB" w14:textId="77777777" w:rsidTr="00E27447">
        <w:trPr>
          <w:cantSplit/>
          <w:tblHeader/>
        </w:trPr>
        <w:tc>
          <w:tcPr>
            <w:tcW w:w="5850" w:type="dxa"/>
            <w:shd w:val="clear" w:color="auto" w:fill="auto"/>
            <w:vAlign w:val="bottom"/>
          </w:tcPr>
          <w:p w14:paraId="3FE9B2F2" w14:textId="77777777" w:rsidR="00640C79" w:rsidRPr="009C79F5" w:rsidRDefault="00640C79" w:rsidP="00FD728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0382B866" w14:textId="77777777" w:rsidR="00640C79" w:rsidRPr="009C79F5" w:rsidRDefault="00640C79" w:rsidP="00FD7288">
            <w:pPr>
              <w:pStyle w:val="acctmergecolhdg"/>
              <w:spacing w:line="240" w:lineRule="auto"/>
              <w:ind w:left="-77" w:right="-81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  <w:p w14:paraId="48E8C34C" w14:textId="77777777" w:rsidR="00640C79" w:rsidRPr="009C79F5" w:rsidRDefault="00640C79" w:rsidP="00FD7288">
            <w:pPr>
              <w:pStyle w:val="acctmergecolhdg"/>
              <w:spacing w:line="240" w:lineRule="auto"/>
              <w:ind w:left="-77" w:right="-81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49914D3" w14:textId="77777777" w:rsidR="00640C79" w:rsidRPr="009C79F5" w:rsidRDefault="00640C79" w:rsidP="00FD728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C0B0CE" w14:textId="77777777" w:rsidR="00640C79" w:rsidRPr="009C79F5" w:rsidRDefault="00640C79" w:rsidP="00FD7288">
            <w:pPr>
              <w:pStyle w:val="acctmergecolhdg"/>
              <w:spacing w:line="240" w:lineRule="auto"/>
              <w:ind w:left="-85" w:right="-82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9C79F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E4B939F" w14:textId="77777777" w:rsidR="00640C79" w:rsidRPr="009C79F5" w:rsidRDefault="00640C79" w:rsidP="00FD7288">
            <w:pPr>
              <w:pStyle w:val="acctmergecolhdg"/>
              <w:spacing w:line="240" w:lineRule="auto"/>
              <w:ind w:left="-85" w:right="-82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  <w:r w:rsidRPr="009C79F5">
              <w:rPr>
                <w:rFonts w:ascii="Angsana New" w:hAnsi="Angsana New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640C79" w:rsidRPr="009C79F5" w14:paraId="4A8A383F" w14:textId="77777777" w:rsidTr="00E27447">
        <w:trPr>
          <w:cantSplit/>
          <w:tblHeader/>
        </w:trPr>
        <w:tc>
          <w:tcPr>
            <w:tcW w:w="5850" w:type="dxa"/>
          </w:tcPr>
          <w:p w14:paraId="498C7A6E" w14:textId="77777777" w:rsidR="00640C79" w:rsidRPr="009C79F5" w:rsidRDefault="00640C79" w:rsidP="00FD728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D41A601" w14:textId="77777777" w:rsidR="00640C79" w:rsidRPr="009C79F5" w:rsidRDefault="00640C79" w:rsidP="00FD72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9C79F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74301" w:rsidRPr="009C79F5" w14:paraId="6F21F7B5" w14:textId="67F91AEF" w:rsidTr="00E27447">
        <w:trPr>
          <w:cantSplit/>
          <w:trHeight w:val="191"/>
        </w:trPr>
        <w:tc>
          <w:tcPr>
            <w:tcW w:w="5850" w:type="dxa"/>
          </w:tcPr>
          <w:p w14:paraId="339CB875" w14:textId="2C53A023" w:rsidR="00074301" w:rsidRPr="009C79F5" w:rsidRDefault="00074301" w:rsidP="00E27447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9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9C79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79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60" w:type="dxa"/>
            <w:vAlign w:val="bottom"/>
          </w:tcPr>
          <w:p w14:paraId="1E5D25BD" w14:textId="35E292A0" w:rsidR="00074301" w:rsidRPr="009C79F5" w:rsidRDefault="00074301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67D9734" w14:textId="77777777" w:rsidR="00074301" w:rsidRPr="009C79F5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1E9409" w14:textId="2AA17C8F" w:rsidR="00074301" w:rsidRPr="009C79F5" w:rsidRDefault="00074301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9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  <w:tr w:rsidR="00074301" w:rsidRPr="009C79F5" w14:paraId="5615CCF7" w14:textId="77777777" w:rsidTr="00E27447">
        <w:trPr>
          <w:cantSplit/>
          <w:trHeight w:val="191"/>
        </w:trPr>
        <w:tc>
          <w:tcPr>
            <w:tcW w:w="5850" w:type="dxa"/>
          </w:tcPr>
          <w:p w14:paraId="365E99F4" w14:textId="623E20F2" w:rsidR="00074301" w:rsidRPr="009C79F5" w:rsidRDefault="00074301" w:rsidP="00074301">
            <w:pPr>
              <w:spacing w:line="240" w:lineRule="auto"/>
              <w:ind w:left="175" w:right="-79" w:hanging="17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4503E6" w14:textId="77777777" w:rsidR="00074301" w:rsidRPr="009C79F5" w:rsidRDefault="00074301" w:rsidP="000743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0B37BBB" w14:textId="77777777" w:rsidR="00074301" w:rsidRPr="009C79F5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9E5B00" w14:textId="77777777" w:rsidR="00074301" w:rsidRPr="009C79F5" w:rsidRDefault="00074301" w:rsidP="0007430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74301" w:rsidRPr="009C79F5" w14:paraId="11BE4BD9" w14:textId="77777777" w:rsidTr="00E27447">
        <w:trPr>
          <w:cantSplit/>
          <w:trHeight w:val="191"/>
        </w:trPr>
        <w:tc>
          <w:tcPr>
            <w:tcW w:w="5850" w:type="dxa"/>
          </w:tcPr>
          <w:p w14:paraId="1D650D63" w14:textId="060B6AF1" w:rsidR="00074301" w:rsidRPr="009C79F5" w:rsidRDefault="00074301" w:rsidP="00995B7D">
            <w:pPr>
              <w:spacing w:line="240" w:lineRule="auto"/>
              <w:ind w:left="175" w:right="-79" w:hanging="17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79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ผลขาดทุนจากการด้อยค่าที่รับรู้เพิ่มเติม ณ วันที่ </w:t>
            </w:r>
            <w:r w:rsidR="00631E6C" w:rsidRPr="00631E6C">
              <w:rPr>
                <w:rFonts w:ascii="Angsana New" w:hAnsi="Angsana New"/>
                <w:i/>
                <w:iCs/>
                <w:sz w:val="30"/>
                <w:szCs w:val="30"/>
              </w:rPr>
              <w:t>1</w:t>
            </w:r>
            <w:r w:rsidRPr="009C79F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C79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31E6C" w:rsidRPr="00631E6C">
              <w:rPr>
                <w:rFonts w:ascii="Angsana New" w:hAnsi="Angsana New"/>
                <w:i/>
                <w:iCs/>
                <w:sz w:val="30"/>
                <w:szCs w:val="30"/>
              </w:rPr>
              <w:t>2563</w:t>
            </w:r>
            <w:r w:rsidRPr="009C79F5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9C79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260" w:type="dxa"/>
          </w:tcPr>
          <w:p w14:paraId="48BF5E8A" w14:textId="77777777" w:rsidR="00074301" w:rsidRPr="009C79F5" w:rsidRDefault="00074301" w:rsidP="0007430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09AAA39" w14:textId="77777777" w:rsidR="00074301" w:rsidRPr="009C79F5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814198" w14:textId="77777777" w:rsidR="00074301" w:rsidRPr="009C79F5" w:rsidRDefault="00074301" w:rsidP="00074301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301" w:rsidRPr="009C79F5" w14:paraId="0D615B0D" w14:textId="77777777" w:rsidTr="00E27447">
        <w:trPr>
          <w:cantSplit/>
        </w:trPr>
        <w:tc>
          <w:tcPr>
            <w:tcW w:w="5850" w:type="dxa"/>
          </w:tcPr>
          <w:p w14:paraId="4C707F66" w14:textId="77777777" w:rsidR="00074301" w:rsidRPr="009C79F5" w:rsidRDefault="00074301" w:rsidP="0007430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12D45568" w14:textId="29FBA0F1" w:rsidR="00074301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1E6C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180" w:type="dxa"/>
            <w:vAlign w:val="bottom"/>
          </w:tcPr>
          <w:p w14:paraId="76DD3917" w14:textId="77777777" w:rsidR="00074301" w:rsidRPr="009C79F5" w:rsidRDefault="00074301" w:rsidP="0007430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E41E0B" w14:textId="6ADA13C7" w:rsidR="00074301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1E6C">
              <w:rPr>
                <w:rFonts w:ascii="Angsana New" w:hAnsi="Angsana New"/>
                <w:color w:val="000000"/>
                <w:sz w:val="30"/>
                <w:szCs w:val="30"/>
              </w:rPr>
              <w:t>77</w:t>
            </w:r>
          </w:p>
        </w:tc>
      </w:tr>
      <w:tr w:rsidR="00074301" w:rsidRPr="009C79F5" w14:paraId="09852B7D" w14:textId="77777777" w:rsidTr="00E27447">
        <w:trPr>
          <w:cantSplit/>
        </w:trPr>
        <w:tc>
          <w:tcPr>
            <w:tcW w:w="5850" w:type="dxa"/>
          </w:tcPr>
          <w:p w14:paraId="6AEEA709" w14:textId="77777777" w:rsidR="00074301" w:rsidRPr="009C79F5" w:rsidRDefault="00074301" w:rsidP="0007430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60" w:type="dxa"/>
          </w:tcPr>
          <w:p w14:paraId="608AEFA4" w14:textId="1B22287B" w:rsidR="00074301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1E6C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  <w:r w:rsidR="00074301" w:rsidRPr="009C79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180" w:type="dxa"/>
          </w:tcPr>
          <w:p w14:paraId="4D184BA8" w14:textId="77777777" w:rsidR="00074301" w:rsidRPr="009C79F5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1B4725" w14:textId="63BEA104" w:rsidR="00074301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1E6C">
              <w:rPr>
                <w:rFonts w:ascii="Angsana New" w:hAnsi="Angsana New"/>
                <w:color w:val="000000"/>
                <w:sz w:val="30"/>
                <w:szCs w:val="30"/>
              </w:rPr>
              <w:t>15</w:t>
            </w:r>
            <w:r w:rsidR="00074301" w:rsidRPr="009C79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color w:val="000000"/>
                <w:sz w:val="30"/>
                <w:szCs w:val="30"/>
              </w:rPr>
              <w:t>607</w:t>
            </w:r>
          </w:p>
        </w:tc>
      </w:tr>
      <w:tr w:rsidR="00074301" w:rsidRPr="009C79F5" w14:paraId="7C7DDC1B" w14:textId="77777777" w:rsidTr="00E27447">
        <w:trPr>
          <w:cantSplit/>
        </w:trPr>
        <w:tc>
          <w:tcPr>
            <w:tcW w:w="5850" w:type="dxa"/>
          </w:tcPr>
          <w:p w14:paraId="54E2141B" w14:textId="77777777" w:rsidR="00074301" w:rsidRPr="009C79F5" w:rsidRDefault="00074301" w:rsidP="00074301">
            <w:pPr>
              <w:pStyle w:val="ListParagraph"/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0" w:right="-80" w:hanging="180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260" w:type="dxa"/>
          </w:tcPr>
          <w:p w14:paraId="002A2468" w14:textId="7684C1FD" w:rsidR="00074301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31E6C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074301" w:rsidRPr="009C79F5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color w:val="000000"/>
                <w:sz w:val="30"/>
                <w:szCs w:val="30"/>
              </w:rPr>
              <w:t>301</w:t>
            </w:r>
          </w:p>
        </w:tc>
        <w:tc>
          <w:tcPr>
            <w:tcW w:w="180" w:type="dxa"/>
          </w:tcPr>
          <w:p w14:paraId="6BC36007" w14:textId="77777777" w:rsidR="00074301" w:rsidRPr="009C79F5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147D9DD" w14:textId="615037D1" w:rsidR="00074301" w:rsidRPr="009C79F5" w:rsidRDefault="00074301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tLeast"/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C79F5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074301" w:rsidRPr="009C79F5" w14:paraId="22B34153" w14:textId="77777777" w:rsidTr="00E27447">
        <w:trPr>
          <w:cantSplit/>
        </w:trPr>
        <w:tc>
          <w:tcPr>
            <w:tcW w:w="5850" w:type="dxa"/>
            <w:vAlign w:val="bottom"/>
          </w:tcPr>
          <w:p w14:paraId="0371FC70" w14:textId="39B0C803" w:rsidR="00074301" w:rsidRPr="009C79F5" w:rsidRDefault="00074301" w:rsidP="00074301">
            <w:pPr>
              <w:spacing w:line="240" w:lineRule="auto"/>
              <w:ind w:left="190" w:hanging="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9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C79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79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EDF548" w14:textId="79F9CEF5" w:rsidR="00074301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</w:t>
            </w:r>
            <w:r w:rsidR="00074301" w:rsidRPr="009C79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498</w:t>
            </w:r>
          </w:p>
        </w:tc>
        <w:tc>
          <w:tcPr>
            <w:tcW w:w="180" w:type="dxa"/>
          </w:tcPr>
          <w:p w14:paraId="31E7A585" w14:textId="77777777" w:rsidR="00074301" w:rsidRPr="009C79F5" w:rsidRDefault="00074301" w:rsidP="0007430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5BB68" w14:textId="37BB0DFA" w:rsidR="00074301" w:rsidRPr="009C79F5" w:rsidRDefault="00631E6C" w:rsidP="0082412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240" w:lineRule="atLeast"/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</w:t>
            </w:r>
            <w:r w:rsidR="00074301" w:rsidRPr="009C79F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684</w:t>
            </w:r>
          </w:p>
        </w:tc>
      </w:tr>
    </w:tbl>
    <w:p w14:paraId="51DDDE00" w14:textId="77777777" w:rsidR="00BF21CD" w:rsidRPr="009C79F5" w:rsidRDefault="00BF21CD" w:rsidP="008D1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479A7F77" w14:textId="68CE6329" w:rsidR="00640C79" w:rsidRPr="009C79F5" w:rsidRDefault="00BF21CD" w:rsidP="008D1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 xml:space="preserve">กลุ่มบริษัทเลือกที่จะรับรู้การเพิ่มขึ้นของผลขาดทุนจากการด้อยค่าโดยปรับปรุงกับกำไรสะสม ณ วันที่ </w:t>
      </w:r>
      <w:r w:rsidR="00586B7F" w:rsidRPr="009C79F5">
        <w:rPr>
          <w:rFonts w:ascii="Angsana New" w:hAnsi="Angsana New"/>
          <w:sz w:val="30"/>
          <w:szCs w:val="30"/>
        </w:rPr>
        <w:br/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9C79F5">
        <w:rPr>
          <w:rFonts w:ascii="Angsana New" w:hAnsi="Angsana New"/>
          <w:sz w:val="30"/>
          <w:szCs w:val="30"/>
          <w:cs/>
        </w:rPr>
        <w:t xml:space="preserve"> มกราคม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</w:p>
    <w:p w14:paraId="0B8D963C" w14:textId="4978985F" w:rsidR="00640C79" w:rsidRPr="009C79F5" w:rsidRDefault="00640C79" w:rsidP="00640C79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9C79F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631E6C" w:rsidRPr="00631E6C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9C79F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9C79F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51C921C9" w14:textId="77777777" w:rsidR="00640C79" w:rsidRPr="009C79F5" w:rsidRDefault="00640C79" w:rsidP="004A1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2C21F962" w14:textId="32F55D61" w:rsidR="00640C79" w:rsidRPr="009C79F5" w:rsidRDefault="00640C79" w:rsidP="00640C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C79F5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มกราคม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 </w:t>
      </w:r>
      <w:r w:rsidRPr="009C79F5">
        <w:rPr>
          <w:rFonts w:ascii="Angsana New" w:hAnsi="Angsana New"/>
          <w:sz w:val="30"/>
          <w:szCs w:val="30"/>
        </w:rPr>
        <w:t xml:space="preserve">TFRS </w:t>
      </w:r>
      <w:r w:rsidR="00631E6C" w:rsidRPr="00631E6C">
        <w:rPr>
          <w:rFonts w:ascii="Angsana New" w:hAnsi="Angsana New"/>
          <w:sz w:val="30"/>
          <w:szCs w:val="30"/>
        </w:rPr>
        <w:t>16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="00631E6C" w:rsidRPr="00631E6C">
        <w:rPr>
          <w:rFonts w:ascii="Angsana New" w:hAnsi="Angsana New"/>
          <w:sz w:val="30"/>
          <w:szCs w:val="30"/>
        </w:rPr>
        <w:t>17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เรื่อง </w:t>
      </w:r>
      <w:r w:rsidRPr="009C79F5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9C79F5">
        <w:rPr>
          <w:rFonts w:ascii="Angsana New" w:hAnsi="Angsana New"/>
          <w:sz w:val="30"/>
          <w:szCs w:val="30"/>
          <w:cs/>
        </w:rPr>
        <w:t xml:space="preserve"> </w:t>
      </w:r>
      <w:r w:rsidRPr="009C79F5">
        <w:rPr>
          <w:rFonts w:ascii="Angsana New" w:hAnsi="Angsana New"/>
          <w:sz w:val="30"/>
          <w:szCs w:val="30"/>
        </w:rPr>
        <w:t xml:space="preserve">(TAS </w:t>
      </w:r>
      <w:r w:rsidR="00631E6C" w:rsidRPr="00631E6C">
        <w:rPr>
          <w:rFonts w:ascii="Angsana New" w:hAnsi="Angsana New"/>
          <w:sz w:val="30"/>
          <w:szCs w:val="30"/>
        </w:rPr>
        <w:t>17</w:t>
      </w:r>
      <w:r w:rsidRPr="009C79F5">
        <w:rPr>
          <w:rFonts w:ascii="Angsana New" w:hAnsi="Angsana New"/>
          <w:sz w:val="30"/>
          <w:szCs w:val="30"/>
        </w:rPr>
        <w:t xml:space="preserve">) </w:t>
      </w:r>
      <w:r w:rsidRPr="009C79F5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631E6C" w:rsidRPr="00631E6C">
        <w:rPr>
          <w:rFonts w:ascii="Angsana New" w:hAnsi="Angsana New"/>
          <w:sz w:val="30"/>
          <w:szCs w:val="30"/>
        </w:rPr>
        <w:t>4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เรื่อง </w:t>
      </w:r>
      <w:r w:rsidRPr="009C79F5">
        <w:rPr>
          <w:rFonts w:ascii="Angsana New" w:hAnsi="Angsana New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9C79F5">
        <w:rPr>
          <w:rFonts w:ascii="Angsana New" w:hAnsi="Angsana New"/>
          <w:sz w:val="30"/>
          <w:szCs w:val="30"/>
          <w:cs/>
        </w:rPr>
        <w:t xml:space="preserve"> </w:t>
      </w:r>
      <w:r w:rsidRPr="009C79F5">
        <w:rPr>
          <w:rFonts w:ascii="Angsana New" w:hAnsi="Angsana New"/>
          <w:sz w:val="30"/>
          <w:szCs w:val="30"/>
        </w:rPr>
        <w:t xml:space="preserve">(TFRIC </w:t>
      </w:r>
      <w:r w:rsidR="00631E6C" w:rsidRPr="00631E6C">
        <w:rPr>
          <w:rFonts w:ascii="Angsana New" w:hAnsi="Angsana New"/>
          <w:sz w:val="30"/>
          <w:szCs w:val="30"/>
        </w:rPr>
        <w:t>4</w:t>
      </w:r>
      <w:r w:rsidRPr="009C79F5">
        <w:rPr>
          <w:rFonts w:ascii="Angsana New" w:hAnsi="Angsana New"/>
          <w:sz w:val="30"/>
          <w:szCs w:val="30"/>
        </w:rPr>
        <w:t xml:space="preserve">) </w:t>
      </w:r>
      <w:r w:rsidRPr="009C79F5">
        <w:rPr>
          <w:rFonts w:ascii="Angsana New" w:hAnsi="Angsana New"/>
          <w:sz w:val="30"/>
          <w:szCs w:val="30"/>
          <w:cs/>
        </w:rPr>
        <w:t xml:space="preserve">ด้วยวิธีปรับปรุงย้อนหลังโดยรับรู้ผลกระทบสะสม </w:t>
      </w:r>
      <w:r w:rsidRPr="009C79F5">
        <w:rPr>
          <w:rFonts w:ascii="Angsana New" w:hAnsi="Angsana New"/>
          <w:sz w:val="30"/>
          <w:szCs w:val="30"/>
        </w:rPr>
        <w:t>(Modified retrospective approach)</w:t>
      </w:r>
    </w:p>
    <w:p w14:paraId="2E68E484" w14:textId="77777777" w:rsidR="00640C79" w:rsidRPr="009C79F5" w:rsidRDefault="00640C79" w:rsidP="00640C7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9137379" w14:textId="5A21ADB8" w:rsidR="00640C79" w:rsidRPr="009C79F5" w:rsidRDefault="00640C79" w:rsidP="00640C7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9C79F5">
        <w:rPr>
          <w:rFonts w:ascii="Angsana New" w:eastAsia="Calibri" w:hAnsi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ตาม</w:t>
      </w:r>
      <w:r w:rsidRPr="009C79F5">
        <w:rPr>
          <w:rFonts w:ascii="Angsana New" w:eastAsia="Calibri" w:hAnsi="Angsana New"/>
          <w:sz w:val="30"/>
          <w:szCs w:val="30"/>
        </w:rPr>
        <w:t xml:space="preserve"> TFRS</w:t>
      </w:r>
      <w:r w:rsidRPr="009C79F5">
        <w:rPr>
          <w:rFonts w:ascii="Angsana New" w:eastAsia="Calibri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eastAsia="Calibri" w:hAnsi="Angsana New"/>
          <w:sz w:val="30"/>
          <w:szCs w:val="30"/>
        </w:rPr>
        <w:t>16</w:t>
      </w:r>
      <w:r w:rsidRPr="009C79F5">
        <w:rPr>
          <w:rFonts w:ascii="Angsana New" w:eastAsia="Calibri" w:hAnsi="Angsana New"/>
          <w:sz w:val="30"/>
          <w:szCs w:val="30"/>
        </w:rPr>
        <w:t xml:space="preserve"> </w:t>
      </w:r>
      <w:r w:rsidR="00FD7288" w:rsidRPr="009C79F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9C79F5">
        <w:rPr>
          <w:rFonts w:ascii="Angsana New" w:eastAsia="Calibri" w:hAnsi="Angsana New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</w:t>
      </w:r>
      <w:r w:rsidR="00FD7288" w:rsidRPr="009C79F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9C79F5">
        <w:rPr>
          <w:rFonts w:ascii="Angsana New" w:eastAsia="Calibri" w:hAnsi="Angsana New"/>
          <w:sz w:val="30"/>
          <w:szCs w:val="30"/>
          <w:cs/>
        </w:rPr>
        <w:t xml:space="preserve">จะปันส่วนสิ่งตอบแทนที่ต้องจ่ายตามราคาขายที่เป็นเอกเทศ </w:t>
      </w:r>
      <w:r w:rsidRPr="009C79F5">
        <w:rPr>
          <w:rFonts w:ascii="Angsana New" w:eastAsia="Calibri" w:hAnsi="Angsana New"/>
          <w:sz w:val="30"/>
          <w:szCs w:val="30"/>
        </w:rPr>
        <w:t xml:space="preserve">(Transaction price) </w:t>
      </w:r>
      <w:r w:rsidR="00B165D6" w:rsidRPr="009C79F5">
        <w:rPr>
          <w:rFonts w:ascii="Angsana New" w:eastAsia="Calibri" w:hAnsi="Angsana New"/>
          <w:sz w:val="30"/>
          <w:szCs w:val="30"/>
        </w:rPr>
        <w:br/>
      </w:r>
      <w:r w:rsidRPr="009C79F5">
        <w:rPr>
          <w:rFonts w:ascii="Angsana New" w:eastAsia="Calibri" w:hAnsi="Angsana New"/>
          <w:sz w:val="30"/>
          <w:szCs w:val="30"/>
          <w:cs/>
        </w:rPr>
        <w:t xml:space="preserve">ณ </w:t>
      </w:r>
      <w:r w:rsidRPr="009C79F5">
        <w:rPr>
          <w:rFonts w:ascii="Angsana New" w:hAnsi="Angsana New"/>
          <w:sz w:val="30"/>
          <w:szCs w:val="30"/>
          <w:cs/>
        </w:rPr>
        <w:t>วันที่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 xml:space="preserve">มกราคม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9C79F5">
        <w:rPr>
          <w:rFonts w:ascii="Angsana New" w:eastAsia="Calibri" w:hAnsi="Angsana New"/>
          <w:sz w:val="30"/>
          <w:szCs w:val="30"/>
        </w:rPr>
        <w:t xml:space="preserve"> </w:t>
      </w:r>
      <w:r w:rsidRPr="009C79F5">
        <w:rPr>
          <w:rFonts w:ascii="Angsana New" w:eastAsia="Calibri" w:hAnsi="Angsana New"/>
          <w:sz w:val="30"/>
          <w:szCs w:val="30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9C79F5">
        <w:rPr>
          <w:rFonts w:ascii="Angsana New" w:eastAsia="Calibri" w:hAnsi="Angsana New"/>
          <w:sz w:val="30"/>
          <w:szCs w:val="30"/>
        </w:rPr>
        <w:t xml:space="preserve"> </w:t>
      </w:r>
      <w:r w:rsidRPr="009C79F5">
        <w:rPr>
          <w:rFonts w:ascii="Angsana New" w:eastAsia="Calibri" w:hAnsi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</w:t>
      </w:r>
      <w:r w:rsidR="00FD7288" w:rsidRPr="009C79F5">
        <w:rPr>
          <w:rFonts w:ascii="Angsana New" w:eastAsia="Calibri" w:hAnsi="Angsana New"/>
          <w:sz w:val="30"/>
          <w:szCs w:val="30"/>
          <w:cs/>
        </w:rPr>
        <w:t>กลุ่มบริษัท</w:t>
      </w:r>
      <w:r w:rsidRPr="009C79F5">
        <w:rPr>
          <w:rFonts w:ascii="Angsana New" w:eastAsia="Calibri" w:hAnsi="Angsana New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4A41A26D" w14:textId="77777777" w:rsidR="00640C79" w:rsidRPr="009C79F5" w:rsidRDefault="00640C79" w:rsidP="00640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530115A6" w14:textId="0479344E" w:rsidR="00640C79" w:rsidRPr="009C79F5" w:rsidRDefault="00640C79" w:rsidP="00640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 xml:space="preserve">ในการปฏิบัติในช่วงเปลี่ยนแปลง </w:t>
      </w:r>
      <w:r w:rsidR="00FD7288" w:rsidRPr="009C79F5">
        <w:rPr>
          <w:rFonts w:ascii="Angsana New" w:hAnsi="Angsana New"/>
          <w:sz w:val="30"/>
          <w:szCs w:val="30"/>
          <w:cs/>
        </w:rPr>
        <w:t>กลุ่มบริษัท</w:t>
      </w:r>
      <w:r w:rsidRPr="009C79F5">
        <w:rPr>
          <w:rFonts w:ascii="Angsana New" w:hAnsi="Angsana New"/>
          <w:sz w:val="30"/>
          <w:szCs w:val="30"/>
          <w:cs/>
        </w:rPr>
        <w:t>ได้เลือกใช้ข้อยกเว้นต่อไปนี้</w:t>
      </w:r>
    </w:p>
    <w:p w14:paraId="38D8366E" w14:textId="77777777" w:rsidR="00321F64" w:rsidRPr="009C79F5" w:rsidRDefault="00321F64" w:rsidP="00640C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BA86A47" w14:textId="4285E328" w:rsidR="00640C79" w:rsidRPr="009C79F5" w:rsidRDefault="00640C79" w:rsidP="00321F6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="00321F64" w:rsidRPr="009C79F5">
        <w:rPr>
          <w:rFonts w:ascii="Angsana New" w:hAnsi="Angsana New"/>
          <w:sz w:val="30"/>
          <w:szCs w:val="30"/>
        </w:rPr>
        <w:br/>
        <w:t xml:space="preserve">   </w:t>
      </w:r>
      <w:r w:rsidR="00631E6C" w:rsidRPr="00631E6C">
        <w:rPr>
          <w:rFonts w:ascii="Angsana New" w:hAnsi="Angsana New"/>
          <w:sz w:val="30"/>
          <w:szCs w:val="30"/>
        </w:rPr>
        <w:t>12</w:t>
      </w:r>
      <w:r w:rsidRPr="009C79F5">
        <w:rPr>
          <w:rFonts w:ascii="Angsana New" w:hAnsi="Angsana New"/>
          <w:sz w:val="30"/>
          <w:szCs w:val="30"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>เดือน</w:t>
      </w:r>
    </w:p>
    <w:p w14:paraId="1EB38D24" w14:textId="27F02329" w:rsidR="008047F1" w:rsidRPr="009C79F5" w:rsidRDefault="008047F1" w:rsidP="00321F6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ซึ่งสินทรัพย์อ้างอิงมีมูลค่าต่ำ</w:t>
      </w:r>
    </w:p>
    <w:p w14:paraId="370211FE" w14:textId="77777777" w:rsidR="00640C79" w:rsidRPr="009C79F5" w:rsidRDefault="00640C79" w:rsidP="00640C7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>ใช้ข้อเท็จจริงที่ทราบภายหลังในการกำหนดอายุสัญญาเช่า</w:t>
      </w:r>
    </w:p>
    <w:p w14:paraId="6578FBD6" w14:textId="77777777" w:rsidR="00640C79" w:rsidRPr="009C79F5" w:rsidRDefault="00640C79" w:rsidP="00640C7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6D623447" w14:textId="3E4207C1" w:rsidR="00640C79" w:rsidRPr="009C79F5" w:rsidRDefault="00640C79" w:rsidP="00321F64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</w:t>
      </w:r>
      <w:r w:rsidR="00321F64" w:rsidRPr="009C79F5">
        <w:rPr>
          <w:rFonts w:ascii="Angsana New" w:hAnsi="Angsana New"/>
          <w:sz w:val="30"/>
          <w:szCs w:val="30"/>
          <w:cs/>
        </w:rPr>
        <w:t>วน</w:t>
      </w:r>
      <w:r w:rsidR="00321F64" w:rsidRPr="009C79F5">
        <w:rPr>
          <w:rFonts w:ascii="Angsana New" w:hAnsi="Angsana New"/>
          <w:sz w:val="30"/>
          <w:szCs w:val="30"/>
          <w:cs/>
        </w:rPr>
        <w:br/>
        <w:t xml:space="preserve">   </w:t>
      </w:r>
      <w:r w:rsidRPr="009C79F5">
        <w:rPr>
          <w:rFonts w:ascii="Angsana New" w:hAnsi="Angsana New"/>
          <w:sz w:val="30"/>
          <w:szCs w:val="30"/>
          <w:cs/>
        </w:rPr>
        <w:t>การด้อยค่า</w:t>
      </w:r>
      <w:r w:rsidR="00662FCE">
        <w:rPr>
          <w:rFonts w:ascii="Angsana New" w:hAnsi="Angsana New" w:hint="cs"/>
          <w:sz w:val="30"/>
          <w:szCs w:val="30"/>
          <w:cs/>
        </w:rPr>
        <w:t xml:space="preserve"> </w:t>
      </w:r>
      <w:r w:rsidRPr="009C79F5">
        <w:rPr>
          <w:rFonts w:ascii="Angsana New" w:hAnsi="Angsana New"/>
          <w:sz w:val="30"/>
          <w:szCs w:val="30"/>
          <w:cs/>
        </w:rPr>
        <w:t>และ</w:t>
      </w:r>
    </w:p>
    <w:p w14:paraId="6B7C8B71" w14:textId="76FB779C" w:rsidR="00640C79" w:rsidRPr="009C79F5" w:rsidRDefault="00640C79" w:rsidP="00640C79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  <w:cs/>
        </w:rPr>
        <w:t>ไม่รวมต้นทุนทางตรงเริ่มแรกในการวัดมูลค่าสินทรัพย์สิทธิการใช้</w:t>
      </w:r>
    </w:p>
    <w:p w14:paraId="2828834D" w14:textId="27A0515E" w:rsidR="00EF7B60" w:rsidRPr="009C79F5" w:rsidRDefault="00EF7B60" w:rsidP="00ED2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C5E484F" w14:textId="36DACB66" w:rsidR="002314BE" w:rsidRPr="009C79F5" w:rsidRDefault="002314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9C79F5">
        <w:rPr>
          <w:rFonts w:ascii="Angsana New" w:hAnsi="Angsana New"/>
          <w:sz w:val="30"/>
          <w:szCs w:val="30"/>
        </w:rPr>
        <w:br w:type="page"/>
      </w:r>
    </w:p>
    <w:tbl>
      <w:tblPr>
        <w:tblW w:w="855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640C79" w:rsidRPr="009C79F5" w14:paraId="2FEB1BD9" w14:textId="77777777" w:rsidTr="00E27447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6DED7E01" w14:textId="2CD17EB4" w:rsidR="00640C79" w:rsidRPr="009C79F5" w:rsidRDefault="00640C79" w:rsidP="00FD7288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9C79F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9C79F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 xml:space="preserve">TFRS </w:t>
            </w:r>
            <w:r w:rsidR="00631E6C" w:rsidRPr="00631E6C">
              <w:rPr>
                <w:rFonts w:ascii="Angsana New" w:hAnsi="Angsana New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350" w:type="dxa"/>
            <w:vAlign w:val="bottom"/>
          </w:tcPr>
          <w:p w14:paraId="4B07CEAB" w14:textId="77777777" w:rsidR="00640C79" w:rsidRPr="009C79F5" w:rsidRDefault="00640C79" w:rsidP="00FD7288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5905BF4" w14:textId="77777777" w:rsidR="00640C79" w:rsidRPr="009C79F5" w:rsidRDefault="00640C79" w:rsidP="00FD7288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E244D5A" w14:textId="77777777" w:rsidR="00640C79" w:rsidRPr="009C79F5" w:rsidRDefault="00640C79" w:rsidP="00FD7288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9C79F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21B82188" w14:textId="77777777" w:rsidR="00640C79" w:rsidRPr="009C79F5" w:rsidRDefault="00640C79" w:rsidP="00FD7288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640C79" w:rsidRPr="009C79F5" w14:paraId="77A8CFFB" w14:textId="77777777" w:rsidTr="00E27447">
        <w:trPr>
          <w:cantSplit/>
          <w:trHeight w:val="20"/>
          <w:tblHeader/>
        </w:trPr>
        <w:tc>
          <w:tcPr>
            <w:tcW w:w="5670" w:type="dxa"/>
            <w:vAlign w:val="bottom"/>
          </w:tcPr>
          <w:p w14:paraId="69982B92" w14:textId="77777777" w:rsidR="00640C79" w:rsidRPr="009C79F5" w:rsidRDefault="00640C79" w:rsidP="00F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0DCC74C8" w14:textId="77777777" w:rsidR="00640C79" w:rsidRPr="009C79F5" w:rsidRDefault="00640C79" w:rsidP="00FD72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79F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79F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79F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40C79" w:rsidRPr="009C79F5" w14:paraId="2C813BDC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223FBA49" w14:textId="3E8C5C2A" w:rsidR="00640C79" w:rsidRPr="009C79F5" w:rsidRDefault="00640C79" w:rsidP="00FD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9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9C79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C79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  <w:vAlign w:val="bottom"/>
          </w:tcPr>
          <w:p w14:paraId="01DA3DCB" w14:textId="77777777" w:rsidR="00640C79" w:rsidRPr="009C79F5" w:rsidRDefault="00640C79" w:rsidP="00FD7288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640C79" w:rsidRPr="009C79F5" w14:paraId="4AB5265A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74E239B8" w14:textId="77777777" w:rsidR="00640C79" w:rsidRPr="009C79F5" w:rsidRDefault="008A6ECB" w:rsidP="00FD728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  <w:r w:rsidR="00640C79" w:rsidRPr="009C79F5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5CD2DAC" w14:textId="0F43359B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A86672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003</w:t>
            </w:r>
            <w:r w:rsidR="00A86672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180" w:type="dxa"/>
            <w:vAlign w:val="bottom"/>
          </w:tcPr>
          <w:p w14:paraId="4B5DF3A1" w14:textId="77777777" w:rsidR="00640C79" w:rsidRPr="009C79F5" w:rsidRDefault="00640C79" w:rsidP="00FD728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5840A7" w14:textId="43054ABA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50</w:t>
            </w:r>
            <w:r w:rsidR="00A41B82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321F64" w:rsidRPr="009C79F5" w14:paraId="7C8D249B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0192652D" w14:textId="5956C952" w:rsidR="00321F64" w:rsidRPr="009C79F5" w:rsidRDefault="00321F64" w:rsidP="00321F6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>ค่าเช่าจ่ายล่วงหน้าลดลง</w:t>
            </w:r>
          </w:p>
        </w:tc>
        <w:tc>
          <w:tcPr>
            <w:tcW w:w="1350" w:type="dxa"/>
            <w:vAlign w:val="bottom"/>
          </w:tcPr>
          <w:p w14:paraId="68401F60" w14:textId="486749CD" w:rsidR="00321F64" w:rsidRPr="009C79F5" w:rsidRDefault="003A4C7B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564</w:t>
            </w:r>
            <w:r w:rsidR="00A86672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188</w:t>
            </w:r>
            <w:r w:rsidRPr="009C79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7F009045" w14:textId="77777777" w:rsidR="00321F64" w:rsidRPr="009C79F5" w:rsidRDefault="00321F64" w:rsidP="00321F64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ABB009" w14:textId="22460C99" w:rsidR="00321F64" w:rsidRPr="009C79F5" w:rsidRDefault="00321F64" w:rsidP="00321F6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36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79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0C79" w:rsidRPr="009C79F5" w14:paraId="3B0FBF6E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228D22E3" w14:textId="77777777" w:rsidR="00640C79" w:rsidRPr="009C79F5" w:rsidRDefault="00640C79" w:rsidP="00FD728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สินทรัพย์ภาษีเงินได้รอตัดบัญชีเพิ่มขึ้น</w:t>
            </w:r>
          </w:p>
        </w:tc>
        <w:tc>
          <w:tcPr>
            <w:tcW w:w="1350" w:type="dxa"/>
            <w:vAlign w:val="bottom"/>
          </w:tcPr>
          <w:p w14:paraId="1B80304A" w14:textId="5A415070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</w:t>
            </w:r>
            <w:r w:rsidR="00A86672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005</w:t>
            </w:r>
          </w:p>
        </w:tc>
        <w:tc>
          <w:tcPr>
            <w:tcW w:w="180" w:type="dxa"/>
            <w:vAlign w:val="bottom"/>
          </w:tcPr>
          <w:p w14:paraId="1FC947D9" w14:textId="77777777" w:rsidR="00640C79" w:rsidRPr="009C79F5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7D615D2" w14:textId="77777777" w:rsidR="00640C79" w:rsidRPr="009C79F5" w:rsidRDefault="003820DB" w:rsidP="003820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0C79" w:rsidRPr="009C79F5" w14:paraId="3F79F130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662FA3E5" w14:textId="77777777" w:rsidR="00640C79" w:rsidRPr="009C79F5" w:rsidRDefault="00640C79" w:rsidP="00FD728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sz w:val="30"/>
                <w:szCs w:val="30"/>
                <w:shd w:val="clear" w:color="auto" w:fill="D9D9D9"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4CAF663A" w14:textId="2A3BD68A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454</w:t>
            </w:r>
            <w:r w:rsidR="00A86672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80" w:type="dxa"/>
            <w:vAlign w:val="bottom"/>
          </w:tcPr>
          <w:p w14:paraId="7FF19755" w14:textId="77777777" w:rsidR="00640C79" w:rsidRPr="009C79F5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2479708" w14:textId="3F71F079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50</w:t>
            </w:r>
            <w:r w:rsidR="00A41B82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0271C5" w:rsidRPr="009C79F5" w14:paraId="532F8A69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44268BD7" w14:textId="77777777" w:rsidR="00640C79" w:rsidRPr="009C79F5" w:rsidRDefault="00640C79" w:rsidP="00FD7288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>กำไรสะสมลดลง</w:t>
            </w:r>
          </w:p>
        </w:tc>
        <w:tc>
          <w:tcPr>
            <w:tcW w:w="1350" w:type="dxa"/>
            <w:vAlign w:val="bottom"/>
          </w:tcPr>
          <w:p w14:paraId="15CF82F0" w14:textId="0F25ADD5" w:rsidR="00640C79" w:rsidRPr="009C79F5" w:rsidRDefault="003820DB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10</w:t>
            </w:r>
            <w:r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892</w:t>
            </w:r>
            <w:r w:rsidRPr="009C79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54DEDDC5" w14:textId="77777777" w:rsidR="00640C79" w:rsidRPr="009C79F5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EEAB55" w14:textId="77777777" w:rsidR="00640C79" w:rsidRPr="009C79F5" w:rsidRDefault="003820DB" w:rsidP="003820D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tLeast"/>
              <w:ind w:left="-100" w:right="-115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61DDB044" w14:textId="77777777" w:rsidR="00640C79" w:rsidRPr="009C79F5" w:rsidRDefault="00640C79" w:rsidP="00586B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tbl>
      <w:tblPr>
        <w:tblW w:w="8550" w:type="dxa"/>
        <w:tblInd w:w="88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586B7F" w:rsidRPr="009C79F5" w14:paraId="40896FF2" w14:textId="77777777" w:rsidTr="00E27447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10BFFD8B" w14:textId="77777777" w:rsidR="000271C5" w:rsidRPr="009C79F5" w:rsidRDefault="000271C5" w:rsidP="000271C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C79F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06E72FF" w14:textId="77777777" w:rsidR="000271C5" w:rsidRPr="009C79F5" w:rsidRDefault="000271C5" w:rsidP="000271C5">
            <w:pPr>
              <w:pStyle w:val="acctmergecolhdg"/>
              <w:spacing w:line="240" w:lineRule="auto"/>
              <w:ind w:left="-75" w:right="-79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83E6EA4" w14:textId="77777777" w:rsidR="000271C5" w:rsidRPr="009C79F5" w:rsidRDefault="000271C5" w:rsidP="000271C5">
            <w:pPr>
              <w:pStyle w:val="acctmergecolhdg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27406D" w14:textId="77777777" w:rsidR="000271C5" w:rsidRPr="009C79F5" w:rsidRDefault="000271C5" w:rsidP="000271C5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9C79F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32DF6DF0" w14:textId="77777777" w:rsidR="000271C5" w:rsidRPr="009C79F5" w:rsidRDefault="000271C5" w:rsidP="000271C5">
            <w:pPr>
              <w:pStyle w:val="acctmergecolhdg"/>
              <w:spacing w:line="240" w:lineRule="auto"/>
              <w:ind w:left="-85" w:right="-79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86B7F" w:rsidRPr="009C79F5" w14:paraId="300385C2" w14:textId="77777777" w:rsidTr="00E27447">
        <w:trPr>
          <w:cantSplit/>
          <w:trHeight w:val="20"/>
          <w:tblHeader/>
        </w:trPr>
        <w:tc>
          <w:tcPr>
            <w:tcW w:w="5670" w:type="dxa"/>
            <w:vAlign w:val="bottom"/>
          </w:tcPr>
          <w:p w14:paraId="739875FF" w14:textId="77777777" w:rsidR="000271C5" w:rsidRPr="009C79F5" w:rsidRDefault="000271C5" w:rsidP="000271C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AF3A4BC" w14:textId="77777777" w:rsidR="000271C5" w:rsidRPr="009C79F5" w:rsidRDefault="000271C5" w:rsidP="000271C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C79F5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9C79F5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9C79F5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86B7F" w:rsidRPr="009C79F5" w14:paraId="300644DB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04E19568" w14:textId="77777777" w:rsidR="00321F64" w:rsidRPr="009C79F5" w:rsidRDefault="00640C79" w:rsidP="00FD728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</w:p>
          <w:p w14:paraId="122F2591" w14:textId="6A253696" w:rsidR="00640C79" w:rsidRPr="009C79F5" w:rsidRDefault="00631E6C" w:rsidP="00321F64">
            <w:pPr>
              <w:tabs>
                <w:tab w:val="clear" w:pos="227"/>
              </w:tabs>
              <w:spacing w:line="240" w:lineRule="auto"/>
              <w:ind w:left="175" w:firstLine="25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640C79" w:rsidRPr="009C79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40C79" w:rsidRPr="009C79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35C0E718" w14:textId="7073A7B4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C75B97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079</w:t>
            </w:r>
            <w:r w:rsidR="00922746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094</w:t>
            </w:r>
          </w:p>
        </w:tc>
        <w:tc>
          <w:tcPr>
            <w:tcW w:w="180" w:type="dxa"/>
            <w:vAlign w:val="bottom"/>
          </w:tcPr>
          <w:p w14:paraId="446E5F22" w14:textId="77777777" w:rsidR="00640C79" w:rsidRPr="009C79F5" w:rsidRDefault="00640C79" w:rsidP="00FD728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4465E7" w14:textId="2E4226C2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55</w:t>
            </w:r>
            <w:r w:rsidR="00A41B82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915</w:t>
            </w:r>
          </w:p>
        </w:tc>
      </w:tr>
      <w:tr w:rsidR="00A4356C" w:rsidRPr="009C79F5" w14:paraId="6E351852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7F2AA2BB" w14:textId="77777777" w:rsidR="00A4356C" w:rsidRPr="009C79F5" w:rsidRDefault="00A4356C" w:rsidP="00A4356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ข้อยกเว้นในการรับรู้รายการสำหรับสัญญาเช่าระยะสั้นและสินทรัพย์</w:t>
            </w:r>
          </w:p>
          <w:p w14:paraId="3E70325E" w14:textId="21B1CA42" w:rsidR="00A4356C" w:rsidRPr="009C79F5" w:rsidRDefault="00A4356C" w:rsidP="00A4356C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C79F5">
              <w:rPr>
                <w:rFonts w:ascii="Angsana New" w:hAnsi="Angsana New"/>
                <w:sz w:val="30"/>
                <w:szCs w:val="30"/>
                <w:cs/>
              </w:rPr>
              <w:t>อ้างอิงมีมูลค่าต่ำ</w:t>
            </w:r>
          </w:p>
        </w:tc>
        <w:tc>
          <w:tcPr>
            <w:tcW w:w="1350" w:type="dxa"/>
            <w:vAlign w:val="bottom"/>
          </w:tcPr>
          <w:p w14:paraId="71491018" w14:textId="346DA632" w:rsidR="00A4356C" w:rsidRPr="009C79F5" w:rsidRDefault="00A435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11</w:t>
            </w:r>
            <w:r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439</w:t>
            </w:r>
            <w:r w:rsidRPr="009C79F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AFB61A8" w14:textId="77777777" w:rsidR="00A4356C" w:rsidRPr="009C79F5" w:rsidRDefault="00A4356C" w:rsidP="00A4356C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D1BCA85" w14:textId="6FF476A2" w:rsidR="00A4356C" w:rsidRPr="009C79F5" w:rsidRDefault="00A435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847</w:t>
            </w:r>
            <w:r w:rsidRPr="009C79F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A4C7B" w:rsidRPr="009C79F5" w14:paraId="017713C9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4361C4DA" w14:textId="77777777" w:rsidR="003A4C7B" w:rsidRPr="009C79F5" w:rsidRDefault="003A4C7B" w:rsidP="00FD7288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C9AE53" w14:textId="076FB534" w:rsidR="003A4C7B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A4C7B" w:rsidRPr="009C79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067</w:t>
            </w:r>
            <w:r w:rsidR="00922746" w:rsidRPr="009C79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  <w:tc>
          <w:tcPr>
            <w:tcW w:w="180" w:type="dxa"/>
            <w:vAlign w:val="bottom"/>
          </w:tcPr>
          <w:p w14:paraId="0C315270" w14:textId="77777777" w:rsidR="003A4C7B" w:rsidRPr="009C79F5" w:rsidRDefault="003A4C7B" w:rsidP="00FD728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345393" w14:textId="699779D6" w:rsidR="003A4C7B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922746" w:rsidRPr="009C79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068</w:t>
            </w:r>
          </w:p>
        </w:tc>
      </w:tr>
      <w:tr w:rsidR="00586B7F" w:rsidRPr="009C79F5" w14:paraId="5CA62A85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68A50E3D" w14:textId="77777777" w:rsidR="003A4C7B" w:rsidRPr="009C79F5" w:rsidRDefault="003A4C7B" w:rsidP="003A4C7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7B8C5BA6" w14:textId="5D0FEDC9" w:rsidR="00640C79" w:rsidRPr="009C79F5" w:rsidRDefault="003A4C7B" w:rsidP="003A4C7B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9C79F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Pr="009C79F5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52A4E431" w14:textId="01C34EB5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454</w:t>
            </w:r>
            <w:r w:rsidR="00530093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80" w:type="dxa"/>
            <w:vAlign w:val="bottom"/>
          </w:tcPr>
          <w:p w14:paraId="1AD3136E" w14:textId="77777777" w:rsidR="00640C79" w:rsidRPr="009C79F5" w:rsidRDefault="00640C79" w:rsidP="00FD7288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9D1E75" w14:textId="69C25899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50</w:t>
            </w:r>
            <w:r w:rsidR="00A41B82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586B7F" w:rsidRPr="009C79F5" w14:paraId="2387F39A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6DBA1D1C" w14:textId="005C7745" w:rsidR="00640C79" w:rsidRPr="009C79F5" w:rsidRDefault="00640C79" w:rsidP="00FD7288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Pr="009C79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79F5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14:paraId="17FBB17D" w14:textId="347EEB04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3A4C7B" w:rsidRPr="009C79F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80" w:type="dxa"/>
            <w:vAlign w:val="bottom"/>
          </w:tcPr>
          <w:p w14:paraId="2DD4B4B2" w14:textId="77777777" w:rsidR="00640C79" w:rsidRPr="009C79F5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424D18D" w14:textId="77777777" w:rsidR="00640C79" w:rsidRPr="009C79F5" w:rsidRDefault="0099354B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C79F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86B7F" w:rsidRPr="009C79F5" w14:paraId="0C5D4E40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573B635E" w14:textId="29F9898C" w:rsidR="00640C79" w:rsidRPr="009C79F5" w:rsidRDefault="00640C79" w:rsidP="00FD7288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79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9C79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9C79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5FE9D6" w14:textId="5E6922D3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  <w:r w:rsidR="00530093" w:rsidRPr="009C79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621</w:t>
            </w:r>
          </w:p>
        </w:tc>
        <w:tc>
          <w:tcPr>
            <w:tcW w:w="180" w:type="dxa"/>
            <w:vAlign w:val="bottom"/>
          </w:tcPr>
          <w:p w14:paraId="269A84AB" w14:textId="77777777" w:rsidR="00640C79" w:rsidRPr="009C79F5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06A5E" w14:textId="78E9A235" w:rsidR="00640C79" w:rsidRPr="009C79F5" w:rsidRDefault="00631E6C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A41B82" w:rsidRPr="009C79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096</w:t>
            </w:r>
          </w:p>
        </w:tc>
      </w:tr>
      <w:tr w:rsidR="00586B7F" w:rsidRPr="00B165D6" w14:paraId="3FFF9DDB" w14:textId="77777777" w:rsidTr="00E27447">
        <w:trPr>
          <w:cantSplit/>
          <w:trHeight w:val="20"/>
        </w:trPr>
        <w:tc>
          <w:tcPr>
            <w:tcW w:w="5670" w:type="dxa"/>
            <w:vAlign w:val="bottom"/>
          </w:tcPr>
          <w:p w14:paraId="728FA645" w14:textId="5C68B019" w:rsidR="00640C79" w:rsidRPr="009C79F5" w:rsidRDefault="00640C79" w:rsidP="00FD7288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C79F5">
              <w:rPr>
                <w:rFonts w:ascii="Angsana New" w:hAnsi="Angsana New"/>
                <w:sz w:val="30"/>
                <w:szCs w:val="30"/>
                <w:cs/>
              </w:rPr>
              <w:t>อัตราดอกเบี้ยเงินกู้ยืมส่วนเพิ่มถัวเฉลี่ย</w:t>
            </w:r>
            <w:r w:rsidRPr="009C79F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C79F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9C79F5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EA87AD" w14:textId="29209FB9" w:rsidR="00640C79" w:rsidRPr="009C79F5" w:rsidRDefault="00631E6C" w:rsidP="008241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99354B" w:rsidRPr="009C79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80" w:type="dxa"/>
            <w:vAlign w:val="bottom"/>
          </w:tcPr>
          <w:p w14:paraId="3F63ACD3" w14:textId="77777777" w:rsidR="00640C79" w:rsidRPr="009C79F5" w:rsidRDefault="00640C79" w:rsidP="00FD7288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E9DE3C" w14:textId="6F32AE79" w:rsidR="00640C79" w:rsidRPr="0082412F" w:rsidRDefault="00631E6C" w:rsidP="0082412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99354B" w:rsidRPr="009C79F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</w:tr>
    </w:tbl>
    <w:p w14:paraId="5622AE44" w14:textId="77777777" w:rsidR="00546540" w:rsidRPr="0082412F" w:rsidRDefault="00546540" w:rsidP="008D1D7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</w:p>
    <w:p w14:paraId="4C57B05A" w14:textId="0F58A0EF" w:rsidR="00586B7F" w:rsidRPr="0082412F" w:rsidRDefault="00586B7F" w:rsidP="004A1C3C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</w:rPr>
        <w:br w:type="page"/>
      </w:r>
    </w:p>
    <w:p w14:paraId="5B1545B5" w14:textId="77777777" w:rsidR="008B61AD" w:rsidRPr="0082412F" w:rsidRDefault="008B61AD" w:rsidP="00FB455E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A2028DD" w14:textId="77777777" w:rsidR="00E13D18" w:rsidRPr="00B2306A" w:rsidRDefault="00E13D18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CC86A5" w14:textId="1C593521" w:rsidR="00853DB6" w:rsidRPr="0082412F" w:rsidRDefault="000F5F15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 บริษัทร่วมและการ</w:t>
      </w:r>
      <w:r w:rsidRPr="004D7F29">
        <w:rPr>
          <w:rFonts w:ascii="Angsana New" w:hAnsi="Angsana New"/>
          <w:sz w:val="30"/>
          <w:szCs w:val="30"/>
          <w:cs/>
        </w:rPr>
        <w:t>ร่วมค้าได้เปิดเผยในหมายเหตุข้อ</w:t>
      </w:r>
      <w:r w:rsidRPr="004D7F29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5</w:t>
      </w:r>
      <w:r w:rsidRPr="004D7F29">
        <w:rPr>
          <w:rFonts w:ascii="Angsana New" w:hAnsi="Angsana New"/>
          <w:sz w:val="30"/>
          <w:szCs w:val="30"/>
          <w:cs/>
        </w:rPr>
        <w:t xml:space="preserve"> และ</w:t>
      </w:r>
      <w:r w:rsidRPr="004D7F29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6</w:t>
      </w:r>
      <w:r w:rsidR="00173342" w:rsidRPr="004D7F29">
        <w:rPr>
          <w:rFonts w:ascii="Angsana New" w:hAnsi="Angsana New"/>
          <w:sz w:val="30"/>
          <w:szCs w:val="30"/>
          <w:cs/>
        </w:rPr>
        <w:t xml:space="preserve"> </w:t>
      </w:r>
      <w:r w:rsidR="00AF5A01" w:rsidRPr="004D7F29">
        <w:rPr>
          <w:rFonts w:ascii="Angsana New" w:hAnsi="Angsana New"/>
          <w:sz w:val="30"/>
          <w:szCs w:val="30"/>
          <w:cs/>
        </w:rPr>
        <w:t>สำหรับ</w:t>
      </w:r>
      <w:r w:rsidR="007D2653" w:rsidRPr="004D7F29">
        <w:rPr>
          <w:rFonts w:ascii="Angsana New" w:hAnsi="Angsana New"/>
          <w:sz w:val="30"/>
          <w:szCs w:val="30"/>
          <w:cs/>
        </w:rPr>
        <w:t>บุคคลหรือกิจการ</w:t>
      </w:r>
      <w:r w:rsidR="00301E03" w:rsidRPr="004D7F29">
        <w:rPr>
          <w:rFonts w:ascii="Angsana New" w:hAnsi="Angsana New"/>
          <w:sz w:val="30"/>
          <w:szCs w:val="30"/>
          <w:cs/>
        </w:rPr>
        <w:t>อื่น</w:t>
      </w:r>
      <w:r w:rsidR="007D2653" w:rsidRPr="004D7F29">
        <w:rPr>
          <w:rFonts w:ascii="Angsana New" w:hAnsi="Angsana New"/>
          <w:sz w:val="30"/>
          <w:szCs w:val="30"/>
          <w:cs/>
        </w:rPr>
        <w:t>ที่เกี่ยวข้องกัน</w:t>
      </w:r>
      <w:r w:rsidR="000271C5" w:rsidRPr="004D7F29">
        <w:rPr>
          <w:rFonts w:ascii="Angsana New" w:hAnsi="Angsana New"/>
          <w:sz w:val="30"/>
          <w:szCs w:val="30"/>
          <w:cs/>
        </w:rPr>
        <w:t>ไม่มีการเปลี่ยนแปลงอย่างมีสาระสำคัญในระหว่าง</w:t>
      </w:r>
      <w:r w:rsidR="00301E03" w:rsidRPr="004D7F29">
        <w:rPr>
          <w:rFonts w:ascii="Angsana New" w:hAnsi="Angsana New"/>
          <w:sz w:val="30"/>
          <w:szCs w:val="30"/>
          <w:cs/>
        </w:rPr>
        <w:t>งวด</w:t>
      </w:r>
    </w:p>
    <w:p w14:paraId="2756320C" w14:textId="77777777" w:rsidR="005A70CB" w:rsidRPr="00B2306A" w:rsidRDefault="005A70CB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CAC27D" w14:textId="39A9C3F6" w:rsidR="008B61AD" w:rsidRPr="0082412F" w:rsidRDefault="00301E03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>น</w:t>
      </w:r>
      <w:r w:rsidR="00AF5A01" w:rsidRPr="0082412F">
        <w:rPr>
          <w:rFonts w:ascii="Angsana New" w:hAnsi="Angsana New"/>
          <w:sz w:val="30"/>
          <w:szCs w:val="30"/>
          <w:cs/>
        </w:rPr>
        <w:t>โยบายการกำหนดราคา</w:t>
      </w:r>
      <w:r w:rsidR="00AB371E" w:rsidRPr="0082412F">
        <w:rPr>
          <w:rFonts w:ascii="Angsana New" w:hAnsi="Angsana New"/>
          <w:sz w:val="30"/>
          <w:szCs w:val="30"/>
          <w:cs/>
        </w:rPr>
        <w:t>ไม่มีการเปลี่ยนแปลง</w:t>
      </w:r>
      <w:r w:rsidR="00553C0C" w:rsidRPr="0082412F">
        <w:rPr>
          <w:rFonts w:ascii="Angsana New" w:hAnsi="Angsana New"/>
          <w:sz w:val="30"/>
          <w:szCs w:val="30"/>
          <w:cs/>
        </w:rPr>
        <w:t>อย่างมีสาระสำคัญ</w:t>
      </w:r>
      <w:r w:rsidR="00AB371E" w:rsidRPr="0082412F">
        <w:rPr>
          <w:rFonts w:ascii="Angsana New" w:hAnsi="Angsana New"/>
          <w:sz w:val="30"/>
          <w:szCs w:val="30"/>
          <w:cs/>
        </w:rPr>
        <w:t>ในระหว่าง</w:t>
      </w:r>
      <w:r w:rsidR="000271C5" w:rsidRPr="0082412F">
        <w:rPr>
          <w:rFonts w:ascii="Angsana New" w:hAnsi="Angsana New"/>
          <w:sz w:val="30"/>
          <w:szCs w:val="30"/>
          <w:cs/>
        </w:rPr>
        <w:t>งวด</w:t>
      </w:r>
      <w:r w:rsidR="00C4496F">
        <w:rPr>
          <w:rFonts w:ascii="Angsana New" w:hAnsi="Angsana New"/>
          <w:sz w:val="30"/>
          <w:szCs w:val="30"/>
          <w:cs/>
        </w:rPr>
        <w:t>สามเดือนและ</w:t>
      </w:r>
      <w:r w:rsidR="007E45C9">
        <w:rPr>
          <w:rFonts w:ascii="Angsana New" w:hAnsi="Angsana New"/>
          <w:sz w:val="30"/>
          <w:szCs w:val="30"/>
          <w:cs/>
        </w:rPr>
        <w:t>หก</w:t>
      </w:r>
      <w:r w:rsidR="000271C5" w:rsidRPr="0082412F">
        <w:rPr>
          <w:rFonts w:ascii="Angsana New" w:hAnsi="Angsana New"/>
          <w:sz w:val="30"/>
          <w:szCs w:val="30"/>
          <w:cs/>
        </w:rPr>
        <w:t>เดือน</w:t>
      </w:r>
      <w:r w:rsidR="00AB371E" w:rsidRPr="0082412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126C68" w:rsidRPr="0082412F">
        <w:rPr>
          <w:rFonts w:ascii="Angsana New" w:hAnsi="Angsana New"/>
          <w:sz w:val="30"/>
          <w:szCs w:val="30"/>
        </w:rPr>
        <w:t xml:space="preserve"> </w:t>
      </w:r>
      <w:r w:rsidR="00126C68" w:rsidRPr="0082412F">
        <w:rPr>
          <w:rFonts w:ascii="Angsana New" w:hAnsi="Angsana New"/>
          <w:sz w:val="30"/>
          <w:szCs w:val="30"/>
          <w:cs/>
        </w:rPr>
        <w:t>ม</w:t>
      </w:r>
      <w:r w:rsidR="007E45C9">
        <w:rPr>
          <w:rFonts w:ascii="Angsana New" w:hAnsi="Angsana New"/>
          <w:sz w:val="30"/>
          <w:szCs w:val="30"/>
          <w:cs/>
        </w:rPr>
        <w:t>ิถุนายน</w:t>
      </w:r>
      <w:r w:rsidR="00126C68" w:rsidRPr="0082412F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</w:p>
    <w:p w14:paraId="6D93FDDD" w14:textId="77777777" w:rsidR="00007766" w:rsidRPr="00B2306A" w:rsidRDefault="00007766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7EF9EC" w14:textId="17B792B3" w:rsidR="003820DB" w:rsidRPr="0082412F" w:rsidRDefault="00647E5B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0271C5" w:rsidRPr="0082412F">
        <w:rPr>
          <w:rFonts w:ascii="Angsana New" w:hAnsi="Angsana New"/>
          <w:sz w:val="30"/>
          <w:szCs w:val="30"/>
          <w:cs/>
        </w:rPr>
        <w:t>สามเดือน</w:t>
      </w:r>
      <w:r w:rsidR="00604BE9">
        <w:rPr>
          <w:rFonts w:ascii="Angsana New" w:hAnsi="Angsana New"/>
          <w:sz w:val="30"/>
          <w:szCs w:val="30"/>
          <w:cs/>
        </w:rPr>
        <w:t>และหกเดือน</w:t>
      </w:r>
      <w:r w:rsidRPr="0082412F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>
        <w:rPr>
          <w:rFonts w:ascii="Angsana New" w:hAnsi="Angsana New"/>
          <w:sz w:val="30"/>
          <w:szCs w:val="30"/>
        </w:rPr>
        <w:t xml:space="preserve"> </w:t>
      </w:r>
      <w:r w:rsidR="007E45C9">
        <w:rPr>
          <w:rFonts w:ascii="Angsana New" w:hAnsi="Angsana New"/>
          <w:sz w:val="30"/>
          <w:szCs w:val="30"/>
          <w:cs/>
        </w:rPr>
        <w:t>มิถุนายน</w:t>
      </w:r>
      <w:r w:rsidRPr="0082412F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5F46CFA3" w14:textId="77777777" w:rsidR="00BF3991" w:rsidRPr="00DB3FAC" w:rsidRDefault="00BF3991" w:rsidP="008E0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1"/>
        <w:gridCol w:w="1241"/>
        <w:gridCol w:w="241"/>
        <w:gridCol w:w="1200"/>
        <w:gridCol w:w="245"/>
        <w:gridCol w:w="1192"/>
        <w:gridCol w:w="241"/>
        <w:gridCol w:w="6"/>
        <w:gridCol w:w="9"/>
        <w:gridCol w:w="1185"/>
      </w:tblGrid>
      <w:tr w:rsidR="000271C5" w:rsidRPr="00B165D6" w14:paraId="7261FD4E" w14:textId="77777777" w:rsidTr="00074836">
        <w:trPr>
          <w:tblHeader/>
        </w:trPr>
        <w:tc>
          <w:tcPr>
            <w:tcW w:w="2052" w:type="pct"/>
            <w:vAlign w:val="bottom"/>
          </w:tcPr>
          <w:p w14:paraId="3A98988D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422" w:type="pct"/>
            <w:gridSpan w:val="3"/>
            <w:vAlign w:val="bottom"/>
          </w:tcPr>
          <w:p w14:paraId="0B212820" w14:textId="77777777" w:rsidR="000271C5" w:rsidRPr="0082412F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120D115E" w14:textId="77777777" w:rsidR="000271C5" w:rsidRPr="0082412F" w:rsidRDefault="000271C5" w:rsidP="000271C5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5"/>
            <w:vAlign w:val="bottom"/>
          </w:tcPr>
          <w:p w14:paraId="1A601067" w14:textId="77777777" w:rsidR="000271C5" w:rsidRPr="0082412F" w:rsidRDefault="000271C5" w:rsidP="000271C5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165D6" w14:paraId="0C289980" w14:textId="77777777" w:rsidTr="00074836">
        <w:trPr>
          <w:tblHeader/>
        </w:trPr>
        <w:tc>
          <w:tcPr>
            <w:tcW w:w="2052" w:type="pct"/>
            <w:vAlign w:val="bottom"/>
          </w:tcPr>
          <w:p w14:paraId="343F9AE3" w14:textId="6E816609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725D28E" w14:textId="7513BE7C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vAlign w:val="bottom"/>
          </w:tcPr>
          <w:p w14:paraId="510B4E21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9C118D6" w14:textId="6531F210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  <w:vAlign w:val="bottom"/>
          </w:tcPr>
          <w:p w14:paraId="3FE2A335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49BFD72" w14:textId="1A571EE1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  <w:gridSpan w:val="3"/>
            <w:vAlign w:val="bottom"/>
          </w:tcPr>
          <w:p w14:paraId="1F56EC69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64B8447F" w14:textId="40F8D5CC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271C5" w:rsidRPr="00B165D6" w14:paraId="38343304" w14:textId="77777777" w:rsidTr="00074836">
        <w:trPr>
          <w:trHeight w:val="255"/>
          <w:tblHeader/>
        </w:trPr>
        <w:tc>
          <w:tcPr>
            <w:tcW w:w="2052" w:type="pct"/>
            <w:vAlign w:val="bottom"/>
          </w:tcPr>
          <w:p w14:paraId="0C95836B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pct"/>
            <w:gridSpan w:val="9"/>
            <w:vAlign w:val="bottom"/>
          </w:tcPr>
          <w:p w14:paraId="5EDF510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1C5" w:rsidRPr="00B165D6" w14:paraId="1EFA2E27" w14:textId="77777777" w:rsidTr="00074836">
        <w:tc>
          <w:tcPr>
            <w:tcW w:w="2052" w:type="pct"/>
            <w:vAlign w:val="bottom"/>
          </w:tcPr>
          <w:p w14:paraId="4595E024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8" w:type="pct"/>
            <w:vAlign w:val="bottom"/>
          </w:tcPr>
          <w:p w14:paraId="21C4AE0E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115614E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E6D604D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3514372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3948A1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548273AA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B9C1C6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B46" w:rsidRPr="00B165D6" w14:paraId="4394A69C" w14:textId="77777777" w:rsidTr="00074836">
        <w:tc>
          <w:tcPr>
            <w:tcW w:w="2052" w:type="pct"/>
            <w:vAlign w:val="bottom"/>
          </w:tcPr>
          <w:p w14:paraId="7EC95160" w14:textId="77777777" w:rsidR="00DC1B46" w:rsidRPr="0082412F" w:rsidRDefault="00DC1B46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C43CD75" w14:textId="54317FCA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7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229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02DC577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6FD3668" w14:textId="4804AA5A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</w:t>
            </w:r>
            <w:r w:rsidR="00DC1B46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208</w:t>
            </w:r>
            <w:r w:rsidR="00DC1B46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30" w:type="pct"/>
            <w:vAlign w:val="bottom"/>
          </w:tcPr>
          <w:p w14:paraId="0B1CF4E6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0EBC91C" w14:textId="2C246F39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08F21CC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E1054DE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1B46" w:rsidRPr="00B165D6" w14:paraId="672B7699" w14:textId="77777777" w:rsidTr="00074836">
        <w:tc>
          <w:tcPr>
            <w:tcW w:w="2052" w:type="pct"/>
            <w:vAlign w:val="bottom"/>
          </w:tcPr>
          <w:p w14:paraId="7EE22A00" w14:textId="6FA7B20A" w:rsidR="00DC1B46" w:rsidRPr="0082412F" w:rsidRDefault="00DC1B46" w:rsidP="003B79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45724B32" w14:textId="0466E3D5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14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846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BB871E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13B6E74" w14:textId="2F9F3192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13</w:t>
            </w:r>
            <w:r w:rsidR="00DC1B46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190</w:t>
            </w:r>
          </w:p>
        </w:tc>
        <w:tc>
          <w:tcPr>
            <w:tcW w:w="130" w:type="pct"/>
            <w:vAlign w:val="bottom"/>
          </w:tcPr>
          <w:p w14:paraId="700928D6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A708BA3" w14:textId="0CCBB35B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AA9A34A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18EA14C5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1B46" w:rsidRPr="00B165D6" w14:paraId="6F80F9E6" w14:textId="77777777" w:rsidTr="00074836">
        <w:tc>
          <w:tcPr>
            <w:tcW w:w="2052" w:type="pct"/>
            <w:vAlign w:val="bottom"/>
          </w:tcPr>
          <w:p w14:paraId="0971ABCB" w14:textId="393D7E76" w:rsidR="00DC1B46" w:rsidRPr="0082412F" w:rsidRDefault="00DC1B46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68D846E9" w14:textId="226125D1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688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C255360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EFC77F2" w14:textId="19224DF2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738</w:t>
            </w:r>
            <w:r w:rsidR="00DC1B46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693</w:t>
            </w:r>
          </w:p>
        </w:tc>
        <w:tc>
          <w:tcPr>
            <w:tcW w:w="130" w:type="pct"/>
            <w:vAlign w:val="bottom"/>
          </w:tcPr>
          <w:p w14:paraId="4692523C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669A109" w14:textId="7DAC4EC5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D53BCEC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0837DE2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1B46" w:rsidRPr="00B165D6" w14:paraId="64920BA9" w14:textId="77777777" w:rsidTr="00074836">
        <w:tc>
          <w:tcPr>
            <w:tcW w:w="2052" w:type="pct"/>
            <w:vAlign w:val="bottom"/>
          </w:tcPr>
          <w:p w14:paraId="41FFF29A" w14:textId="77777777" w:rsidR="00DC1B46" w:rsidRPr="0082412F" w:rsidRDefault="00DC1B46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8" w:type="pct"/>
            <w:shd w:val="clear" w:color="auto" w:fill="FFFFFF"/>
            <w:vAlign w:val="bottom"/>
          </w:tcPr>
          <w:p w14:paraId="130AD624" w14:textId="2EA2897B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33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128" w:type="pct"/>
            <w:vAlign w:val="bottom"/>
          </w:tcPr>
          <w:p w14:paraId="21C5CE8A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14:paraId="3C914519" w14:textId="376B813C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34</w:t>
            </w:r>
            <w:r w:rsidR="00DC1B46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130" w:type="pct"/>
            <w:vAlign w:val="bottom"/>
          </w:tcPr>
          <w:p w14:paraId="2C149611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CCDD6AE" w14:textId="5656DBEB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FB19624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0AD9E77B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1B46" w:rsidRPr="00B165D6" w14:paraId="32DC8A14" w14:textId="77777777" w:rsidTr="00074836">
        <w:tc>
          <w:tcPr>
            <w:tcW w:w="2052" w:type="pct"/>
            <w:vAlign w:val="bottom"/>
          </w:tcPr>
          <w:p w14:paraId="51D63227" w14:textId="77777777" w:rsidR="00DC1B46" w:rsidRPr="0082412F" w:rsidRDefault="00DC1B46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8" w:type="pct"/>
            <w:shd w:val="clear" w:color="auto" w:fill="FFFFFF"/>
            <w:vAlign w:val="bottom"/>
          </w:tcPr>
          <w:p w14:paraId="214EE141" w14:textId="3B030DA1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297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970</w:t>
            </w:r>
          </w:p>
        </w:tc>
        <w:tc>
          <w:tcPr>
            <w:tcW w:w="128" w:type="pct"/>
            <w:vAlign w:val="bottom"/>
          </w:tcPr>
          <w:p w14:paraId="6A244158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14:paraId="0BEBB8CB" w14:textId="65FF4B1E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310</w:t>
            </w:r>
            <w:r w:rsidR="00DC1B46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362</w:t>
            </w:r>
          </w:p>
        </w:tc>
        <w:tc>
          <w:tcPr>
            <w:tcW w:w="130" w:type="pct"/>
            <w:vAlign w:val="bottom"/>
          </w:tcPr>
          <w:p w14:paraId="6D1D05D5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D759E2A" w14:textId="5D3FA60E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4416661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0C018F21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1B46" w:rsidRPr="00B165D6" w14:paraId="024179B3" w14:textId="77777777" w:rsidTr="00074836">
        <w:tc>
          <w:tcPr>
            <w:tcW w:w="2052" w:type="pct"/>
            <w:vAlign w:val="bottom"/>
          </w:tcPr>
          <w:p w14:paraId="51A9F7BB" w14:textId="77777777" w:rsidR="00DC1B46" w:rsidRPr="0082412F" w:rsidRDefault="00DC1B46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8" w:type="pct"/>
            <w:vAlign w:val="bottom"/>
          </w:tcPr>
          <w:p w14:paraId="0091B24E" w14:textId="69FCCCDF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28" w:type="pct"/>
            <w:vAlign w:val="bottom"/>
          </w:tcPr>
          <w:p w14:paraId="707206FE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1832201" w14:textId="08BE7AAE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536</w:t>
            </w:r>
          </w:p>
        </w:tc>
        <w:tc>
          <w:tcPr>
            <w:tcW w:w="130" w:type="pct"/>
            <w:vAlign w:val="bottom"/>
          </w:tcPr>
          <w:p w14:paraId="7EBC5CBF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B3F0A2B" w14:textId="29E28B26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C75D3FC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F524583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C1B46" w:rsidRPr="00B165D6" w14:paraId="28B66371" w14:textId="77777777" w:rsidTr="00074836">
        <w:tc>
          <w:tcPr>
            <w:tcW w:w="2052" w:type="pct"/>
            <w:vAlign w:val="bottom"/>
          </w:tcPr>
          <w:p w14:paraId="24E689F7" w14:textId="77777777" w:rsidR="00DC1B46" w:rsidRPr="0082412F" w:rsidRDefault="00DC1B46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8" w:type="pct"/>
            <w:vAlign w:val="bottom"/>
          </w:tcPr>
          <w:p w14:paraId="3B479C94" w14:textId="35D6B722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28" w:type="pct"/>
            <w:vAlign w:val="bottom"/>
          </w:tcPr>
          <w:p w14:paraId="454EAE0F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6785C8C" w14:textId="0C9BEF33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130" w:type="pct"/>
            <w:vAlign w:val="bottom"/>
          </w:tcPr>
          <w:p w14:paraId="028364AB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5B9A6B4" w14:textId="4AB94188" w:rsidR="00DC1B46" w:rsidRPr="0082412F" w:rsidRDefault="00DC1B46" w:rsidP="00034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E3CEBCF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422F394F" w14:textId="72CCA020" w:rsidR="00DC1B46" w:rsidRPr="0082412F" w:rsidRDefault="00DC1B46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1C5" w:rsidRPr="00B2306A" w14:paraId="7257EE64" w14:textId="77777777" w:rsidTr="006D178F">
        <w:trPr>
          <w:trHeight w:val="254"/>
        </w:trPr>
        <w:tc>
          <w:tcPr>
            <w:tcW w:w="2052" w:type="pct"/>
            <w:vAlign w:val="bottom"/>
          </w:tcPr>
          <w:p w14:paraId="6CC30BE6" w14:textId="77777777" w:rsidR="00301E03" w:rsidRPr="00B2306A" w:rsidRDefault="00301E03" w:rsidP="00786C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11AC6647" w14:textId="77777777" w:rsidR="000271C5" w:rsidRPr="00B2306A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1DDC5EAD" w14:textId="77777777" w:rsidR="000271C5" w:rsidRPr="00B2306A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A28E51F" w14:textId="77777777" w:rsidR="000271C5" w:rsidRPr="00B2306A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7DEA9AAB" w14:textId="77777777" w:rsidR="000271C5" w:rsidRPr="00B2306A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C3C8C1B" w14:textId="77777777" w:rsidR="000271C5" w:rsidRPr="00B2306A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29D7B68F" w14:textId="77777777" w:rsidR="000271C5" w:rsidRPr="00B2306A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383621E" w14:textId="77777777" w:rsidR="000271C5" w:rsidRPr="00B2306A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71C5" w:rsidRPr="00B165D6" w14:paraId="32E396E8" w14:textId="77777777" w:rsidTr="00074836">
        <w:tc>
          <w:tcPr>
            <w:tcW w:w="2052" w:type="pct"/>
            <w:vAlign w:val="bottom"/>
          </w:tcPr>
          <w:p w14:paraId="326155D6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8" w:type="pct"/>
            <w:vAlign w:val="bottom"/>
          </w:tcPr>
          <w:p w14:paraId="5B26AE9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7605758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A7ABA99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6155517A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123A39E" w14:textId="77777777" w:rsidR="000271C5" w:rsidRPr="00DB3FAC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8" w:type="pct"/>
            <w:vAlign w:val="bottom"/>
          </w:tcPr>
          <w:p w14:paraId="6F48A642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11F253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1B46" w:rsidRPr="00B165D6" w14:paraId="3664FC98" w14:textId="77777777" w:rsidTr="00074836">
        <w:tc>
          <w:tcPr>
            <w:tcW w:w="2052" w:type="pct"/>
            <w:vAlign w:val="bottom"/>
          </w:tcPr>
          <w:p w14:paraId="602119A5" w14:textId="77777777" w:rsidR="00DC1B46" w:rsidRPr="0082412F" w:rsidRDefault="00DC1B46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70E1C733" w14:textId="35F3D2AB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20A3DDD3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981A984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E50F9D5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38D21CA" w14:textId="3B7A8805" w:rsidR="00DC1B46" w:rsidRPr="00DB3FAC" w:rsidRDefault="009447A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533ED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9</w:t>
            </w:r>
            <w:r w:rsidRPr="007533ED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252</w:t>
            </w:r>
            <w:r w:rsidRPr="007533E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8" w:type="pct"/>
            <w:vAlign w:val="bottom"/>
          </w:tcPr>
          <w:p w14:paraId="6856322C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4DCFC27C" w14:textId="7525709B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41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DC1B46" w:rsidRPr="00B165D6" w14:paraId="357AE48D" w14:textId="77777777" w:rsidTr="00074836">
        <w:tc>
          <w:tcPr>
            <w:tcW w:w="2052" w:type="pct"/>
            <w:vAlign w:val="bottom"/>
          </w:tcPr>
          <w:p w14:paraId="5B3B1C1F" w14:textId="77777777" w:rsidR="00DC1B46" w:rsidRPr="0082412F" w:rsidRDefault="00DC1B46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8" w:type="pct"/>
            <w:vAlign w:val="bottom"/>
          </w:tcPr>
          <w:p w14:paraId="05B2C75A" w14:textId="65E5A982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696855D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7870711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226FF8E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D269F09" w14:textId="1335F50E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12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128" w:type="pct"/>
            <w:vAlign w:val="bottom"/>
          </w:tcPr>
          <w:p w14:paraId="5DAFFBCD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435BD804" w14:textId="1526A3E0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948</w:t>
            </w:r>
          </w:p>
        </w:tc>
      </w:tr>
      <w:tr w:rsidR="00DC1B46" w:rsidRPr="00B165D6" w14:paraId="1243673B" w14:textId="77777777" w:rsidTr="00074836">
        <w:tc>
          <w:tcPr>
            <w:tcW w:w="2052" w:type="pct"/>
            <w:vAlign w:val="bottom"/>
          </w:tcPr>
          <w:p w14:paraId="469EB98F" w14:textId="77777777" w:rsidR="00DC1B46" w:rsidRPr="0082412F" w:rsidRDefault="00DC1B46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52416F9A" w14:textId="36A4D3B1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36339D1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0ADDCB9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8F957DC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0AC64AD" w14:textId="1B47C343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516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391</w:t>
            </w:r>
          </w:p>
        </w:tc>
        <w:tc>
          <w:tcPr>
            <w:tcW w:w="128" w:type="pct"/>
            <w:vAlign w:val="bottom"/>
          </w:tcPr>
          <w:p w14:paraId="709EDFFA" w14:textId="77777777" w:rsidR="00DC1B46" w:rsidRPr="0082412F" w:rsidRDefault="00DC1B46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1A0378F1" w14:textId="37475687" w:rsidR="00DC1B46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144</w:t>
            </w:r>
            <w:r w:rsidR="00DC1B46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329</w:t>
            </w:r>
          </w:p>
        </w:tc>
      </w:tr>
      <w:tr w:rsidR="000271C5" w:rsidRPr="00B2306A" w14:paraId="20F7710E" w14:textId="77777777" w:rsidTr="006D178F">
        <w:trPr>
          <w:trHeight w:val="191"/>
        </w:trPr>
        <w:tc>
          <w:tcPr>
            <w:tcW w:w="2052" w:type="pct"/>
            <w:vAlign w:val="bottom"/>
          </w:tcPr>
          <w:p w14:paraId="3EDC0652" w14:textId="77777777" w:rsidR="000271C5" w:rsidRPr="00B2306A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19EB40FF" w14:textId="77777777" w:rsidR="000271C5" w:rsidRPr="00B2306A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1293BDE" w14:textId="77777777" w:rsidR="000271C5" w:rsidRPr="00B2306A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5EAAD8E" w14:textId="77777777" w:rsidR="000271C5" w:rsidRPr="00B2306A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7110ECF" w14:textId="77777777" w:rsidR="000271C5" w:rsidRPr="00B2306A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471D618" w14:textId="77777777" w:rsidR="000271C5" w:rsidRPr="00B2306A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E2F27B8" w14:textId="77777777" w:rsidR="000271C5" w:rsidRPr="00B2306A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62137EE1" w14:textId="77777777" w:rsidR="000271C5" w:rsidRPr="00B2306A" w:rsidRDefault="000271C5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1C5" w:rsidRPr="00B165D6" w14:paraId="2FC429FD" w14:textId="77777777" w:rsidTr="00074836">
        <w:trPr>
          <w:trHeight w:val="173"/>
        </w:trPr>
        <w:tc>
          <w:tcPr>
            <w:tcW w:w="2052" w:type="pct"/>
            <w:vAlign w:val="bottom"/>
          </w:tcPr>
          <w:p w14:paraId="4FB8EE77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8" w:type="pct"/>
            <w:vAlign w:val="bottom"/>
          </w:tcPr>
          <w:p w14:paraId="04A136E8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37C4166F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89D63FB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911953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2960A5D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11187225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71DFBF8B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1C5" w:rsidRPr="00B165D6" w14:paraId="2A202636" w14:textId="77777777" w:rsidTr="00074836">
        <w:trPr>
          <w:trHeight w:val="191"/>
        </w:trPr>
        <w:tc>
          <w:tcPr>
            <w:tcW w:w="2052" w:type="pct"/>
            <w:vAlign w:val="bottom"/>
          </w:tcPr>
          <w:p w14:paraId="138B975E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6D3ABD6C" w14:textId="1991C673" w:rsidR="000271C5" w:rsidRPr="0082412F" w:rsidRDefault="00631E6C" w:rsidP="000271C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569</w:t>
            </w:r>
          </w:p>
        </w:tc>
        <w:tc>
          <w:tcPr>
            <w:tcW w:w="128" w:type="pct"/>
            <w:vAlign w:val="bottom"/>
          </w:tcPr>
          <w:p w14:paraId="0181D4FE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CD4D861" w14:textId="48CEA88E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30" w:type="pct"/>
            <w:vAlign w:val="bottom"/>
          </w:tcPr>
          <w:p w14:paraId="3C7E05B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9AE01E4" w14:textId="5609B624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569</w:t>
            </w:r>
          </w:p>
        </w:tc>
        <w:tc>
          <w:tcPr>
            <w:tcW w:w="131" w:type="pct"/>
            <w:gridSpan w:val="2"/>
            <w:vAlign w:val="bottom"/>
          </w:tcPr>
          <w:p w14:paraId="338B5B73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4401988" w14:textId="19A7E3CF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558</w:t>
            </w:r>
          </w:p>
        </w:tc>
      </w:tr>
      <w:tr w:rsidR="00D760D8" w:rsidRPr="00B165D6" w14:paraId="38EDE3D6" w14:textId="77777777" w:rsidTr="00074836">
        <w:trPr>
          <w:trHeight w:val="191"/>
        </w:trPr>
        <w:tc>
          <w:tcPr>
            <w:tcW w:w="2052" w:type="pct"/>
            <w:vAlign w:val="bottom"/>
          </w:tcPr>
          <w:p w14:paraId="45FE4C46" w14:textId="74867B5C" w:rsidR="00D760D8" w:rsidRPr="0082412F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47C0F18C" w14:textId="623A3D2F" w:rsidR="00D760D8" w:rsidRPr="0082412F" w:rsidRDefault="00B7412F" w:rsidP="00B7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FFF52B6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114FB91" w14:textId="3912455F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D03AF48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168538B" w14:textId="503BCEF7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16</w:t>
            </w:r>
            <w:r w:rsidR="00B7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31" w:type="pct"/>
            <w:gridSpan w:val="2"/>
            <w:vAlign w:val="bottom"/>
          </w:tcPr>
          <w:p w14:paraId="5A59D509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434E966E" w14:textId="0A85857C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15</w:t>
            </w:r>
            <w:r w:rsidR="00D760D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  <w:tr w:rsidR="0053672C" w:rsidRPr="00B2306A" w14:paraId="1322D0CE" w14:textId="77777777" w:rsidTr="00074836">
        <w:tc>
          <w:tcPr>
            <w:tcW w:w="2052" w:type="pct"/>
            <w:vAlign w:val="bottom"/>
          </w:tcPr>
          <w:p w14:paraId="4887654B" w14:textId="77777777" w:rsidR="0053672C" w:rsidRPr="00B2306A" w:rsidRDefault="0053672C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0D45D74D" w14:textId="77777777" w:rsidR="0053672C" w:rsidRPr="00B2306A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4B614B69" w14:textId="77777777" w:rsidR="0053672C" w:rsidRPr="00B2306A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E96DBF3" w14:textId="77777777" w:rsidR="0053672C" w:rsidRPr="00B2306A" w:rsidRDefault="0053672C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2C80ED31" w14:textId="77777777" w:rsidR="0053672C" w:rsidRPr="00B2306A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9184AA3" w14:textId="77777777" w:rsidR="0053672C" w:rsidRPr="00B2306A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63F44740" w14:textId="77777777" w:rsidR="0053672C" w:rsidRPr="00B2306A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D5E3BA4" w14:textId="77777777" w:rsidR="0053672C" w:rsidRPr="00B2306A" w:rsidRDefault="0053672C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D1D74" w:rsidRPr="00B165D6" w14:paraId="5E1D08A8" w14:textId="77777777" w:rsidTr="00074836">
        <w:tc>
          <w:tcPr>
            <w:tcW w:w="2052" w:type="pct"/>
            <w:vAlign w:val="bottom"/>
          </w:tcPr>
          <w:p w14:paraId="664FFDD2" w14:textId="77777777" w:rsidR="008D1D74" w:rsidRPr="0082412F" w:rsidRDefault="008D1D74" w:rsidP="008D1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8" w:type="pct"/>
            <w:vAlign w:val="bottom"/>
          </w:tcPr>
          <w:p w14:paraId="25C955F4" w14:textId="77777777" w:rsidR="008D1D74" w:rsidRPr="0082412F" w:rsidRDefault="008D1D74" w:rsidP="008D1D74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37F3445D" w14:textId="77777777" w:rsidR="008D1D74" w:rsidRPr="0082412F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A926BA5" w14:textId="77777777" w:rsidR="008D1D74" w:rsidRPr="0082412F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E3853D6" w14:textId="77777777" w:rsidR="008D1D74" w:rsidRPr="0082412F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1F509BD" w14:textId="77777777" w:rsidR="008D1D74" w:rsidRPr="0082412F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70837F0F" w14:textId="77777777" w:rsidR="008D1D74" w:rsidRPr="0082412F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7FAE55C3" w14:textId="77777777" w:rsidR="008D1D74" w:rsidRPr="0082412F" w:rsidRDefault="008D1D74" w:rsidP="008D1D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06A" w:rsidRPr="00B165D6" w14:paraId="21B598C8" w14:textId="77777777" w:rsidTr="00074836">
        <w:trPr>
          <w:trHeight w:val="137"/>
        </w:trPr>
        <w:tc>
          <w:tcPr>
            <w:tcW w:w="2052" w:type="pct"/>
            <w:vAlign w:val="bottom"/>
          </w:tcPr>
          <w:p w14:paraId="1F79D1F8" w14:textId="77777777" w:rsidR="00B2306A" w:rsidRPr="0082412F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8" w:type="pct"/>
            <w:vAlign w:val="bottom"/>
          </w:tcPr>
          <w:p w14:paraId="1F78ED43" w14:textId="05CD4410" w:rsidR="00B2306A" w:rsidRPr="0082412F" w:rsidRDefault="00631E6C" w:rsidP="00B230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507</w:t>
            </w:r>
          </w:p>
        </w:tc>
        <w:tc>
          <w:tcPr>
            <w:tcW w:w="128" w:type="pct"/>
            <w:vAlign w:val="bottom"/>
          </w:tcPr>
          <w:p w14:paraId="7D32F8D4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780E6E3" w14:textId="77777777" w:rsidR="00B2306A" w:rsidRPr="0082412F" w:rsidRDefault="00B2306A" w:rsidP="00951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7264E56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397F1BD" w14:textId="276668E2" w:rsidR="00B2306A" w:rsidRPr="0082412F" w:rsidRDefault="00AE16D9" w:rsidP="00902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6721B7D9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1396F805" w14:textId="77777777" w:rsidR="00B2306A" w:rsidRPr="0082412F" w:rsidRDefault="00B2306A" w:rsidP="00902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306A" w:rsidRPr="00B165D6" w14:paraId="5A32AE67" w14:textId="77777777" w:rsidTr="00074836">
        <w:tc>
          <w:tcPr>
            <w:tcW w:w="2052" w:type="pct"/>
            <w:vAlign w:val="bottom"/>
          </w:tcPr>
          <w:p w14:paraId="1352AFAF" w14:textId="77777777" w:rsidR="00B2306A" w:rsidRPr="0082412F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662A9973" w14:textId="2BA1B670" w:rsidR="00B2306A" w:rsidRPr="0082412F" w:rsidRDefault="00631E6C" w:rsidP="00B2306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  <w:r w:rsidR="00AE16D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0B4DB88E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FADE904" w14:textId="38CF669D" w:rsidR="00B2306A" w:rsidRPr="0082412F" w:rsidRDefault="00631E6C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64</w:t>
            </w:r>
            <w:r w:rsidR="00B2306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316</w:t>
            </w:r>
          </w:p>
        </w:tc>
        <w:tc>
          <w:tcPr>
            <w:tcW w:w="130" w:type="pct"/>
            <w:vAlign w:val="bottom"/>
          </w:tcPr>
          <w:p w14:paraId="0DD11898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9A94667" w14:textId="1EF62C3F" w:rsidR="00B2306A" w:rsidRPr="0082412F" w:rsidRDefault="00631E6C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92</w:t>
            </w:r>
            <w:r w:rsidR="009447A1" w:rsidRPr="00D107E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972</w:t>
            </w:r>
          </w:p>
        </w:tc>
        <w:tc>
          <w:tcPr>
            <w:tcW w:w="131" w:type="pct"/>
            <w:gridSpan w:val="2"/>
            <w:vAlign w:val="bottom"/>
          </w:tcPr>
          <w:p w14:paraId="5DFEA652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D3F8DE1" w14:textId="324215C6" w:rsidR="00B2306A" w:rsidRPr="0082412F" w:rsidRDefault="00631E6C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64</w:t>
            </w:r>
            <w:r w:rsidR="00B2306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316</w:t>
            </w:r>
          </w:p>
        </w:tc>
      </w:tr>
      <w:tr w:rsidR="000271C5" w:rsidRPr="00B165D6" w14:paraId="621AF308" w14:textId="77777777" w:rsidTr="00074836">
        <w:tc>
          <w:tcPr>
            <w:tcW w:w="2052" w:type="pct"/>
            <w:vAlign w:val="bottom"/>
          </w:tcPr>
          <w:p w14:paraId="33158A48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="00301E03" w:rsidRPr="0082412F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658" w:type="pct"/>
            <w:vAlign w:val="bottom"/>
          </w:tcPr>
          <w:p w14:paraId="5C66BE6D" w14:textId="6EDA2DD3" w:rsidR="000271C5" w:rsidRPr="005218E5" w:rsidRDefault="00631E6C" w:rsidP="000271C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E16D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281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6CA4465E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52C7E21" w14:textId="21304CAC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130" w:type="pct"/>
            <w:vAlign w:val="bottom"/>
          </w:tcPr>
          <w:p w14:paraId="46EFAD1A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3D094AF" w14:textId="4591CA04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</w:t>
            </w:r>
            <w:r w:rsidR="009447A1" w:rsidRPr="00D107E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131" w:type="pct"/>
            <w:gridSpan w:val="2"/>
            <w:vAlign w:val="bottom"/>
          </w:tcPr>
          <w:p w14:paraId="23E5006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34D2897" w14:textId="7889E80A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0271C5" w:rsidRPr="00B165D6" w14:paraId="1D9F461A" w14:textId="77777777" w:rsidTr="00074836">
        <w:tc>
          <w:tcPr>
            <w:tcW w:w="2052" w:type="pct"/>
            <w:vAlign w:val="bottom"/>
          </w:tcPr>
          <w:p w14:paraId="3EEA735E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301E03" w:rsidRPr="0082412F">
              <w:rPr>
                <w:rFonts w:ascii="Angsana New" w:hAnsi="Angsana New"/>
                <w:sz w:val="30"/>
                <w:szCs w:val="30"/>
                <w:cs/>
              </w:rPr>
              <w:t>รับ</w:t>
            </w:r>
          </w:p>
        </w:tc>
        <w:tc>
          <w:tcPr>
            <w:tcW w:w="658" w:type="pct"/>
            <w:vAlign w:val="bottom"/>
          </w:tcPr>
          <w:p w14:paraId="4358A17C" w14:textId="5A992036" w:rsidR="000271C5" w:rsidRPr="0082412F" w:rsidRDefault="00AE16D9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3A37DEB3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C674BE7" w14:textId="77777777" w:rsidR="000271C5" w:rsidRPr="0082412F" w:rsidRDefault="000271C5" w:rsidP="007A6A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1D78C58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5300B58" w14:textId="201CCE0C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110</w:t>
            </w:r>
            <w:r w:rsidR="00AE16D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31" w:type="pct"/>
            <w:gridSpan w:val="2"/>
            <w:vAlign w:val="bottom"/>
          </w:tcPr>
          <w:p w14:paraId="4F302714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5580AB4" w14:textId="47BE5B64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184</w:t>
            </w:r>
            <w:r w:rsidR="00D760D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989</w:t>
            </w:r>
          </w:p>
        </w:tc>
      </w:tr>
      <w:tr w:rsidR="000271C5" w:rsidRPr="00B165D6" w14:paraId="22F36FBB" w14:textId="77777777" w:rsidTr="00074836">
        <w:tc>
          <w:tcPr>
            <w:tcW w:w="2052" w:type="pct"/>
            <w:vAlign w:val="bottom"/>
          </w:tcPr>
          <w:p w14:paraId="02511B75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58" w:type="pct"/>
            <w:vAlign w:val="bottom"/>
          </w:tcPr>
          <w:p w14:paraId="7C96F9F8" w14:textId="16989A3C" w:rsidR="000271C5" w:rsidRPr="0082412F" w:rsidRDefault="00631E6C" w:rsidP="000271C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E16D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017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7008E3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B5CACC4" w14:textId="77098E60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="000271C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017</w:t>
            </w:r>
          </w:p>
        </w:tc>
        <w:tc>
          <w:tcPr>
            <w:tcW w:w="130" w:type="pct"/>
            <w:vAlign w:val="bottom"/>
          </w:tcPr>
          <w:p w14:paraId="2D5CE4C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FC14649" w14:textId="0C80325B" w:rsidR="000271C5" w:rsidRPr="0082412F" w:rsidRDefault="00AE16D9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14B24DDE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1761EDFB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1C5" w:rsidRPr="00B165D6" w14:paraId="5F96272F" w14:textId="77777777" w:rsidTr="00074836">
        <w:tc>
          <w:tcPr>
            <w:tcW w:w="2052" w:type="pct"/>
            <w:vAlign w:val="bottom"/>
          </w:tcPr>
          <w:p w14:paraId="70121F97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8" w:type="pct"/>
            <w:vAlign w:val="bottom"/>
          </w:tcPr>
          <w:p w14:paraId="0252C8B7" w14:textId="7A47CECE" w:rsidR="000271C5" w:rsidRPr="0082412F" w:rsidRDefault="00631E6C" w:rsidP="000271C5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AE16D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710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3CEAB47A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31A754E" w14:textId="2CAF8785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</w:t>
            </w:r>
            <w:r w:rsidR="00D760D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130" w:type="pct"/>
            <w:vAlign w:val="bottom"/>
          </w:tcPr>
          <w:p w14:paraId="7912F8AA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7DA8EF6" w14:textId="2D188435" w:rsidR="000271C5" w:rsidRPr="0082412F" w:rsidRDefault="00AE16D9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46AB6149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7C01944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760D8" w:rsidRPr="00B2306A" w14:paraId="062D4F44" w14:textId="77777777" w:rsidTr="00074836">
        <w:tc>
          <w:tcPr>
            <w:tcW w:w="2052" w:type="pct"/>
            <w:vAlign w:val="bottom"/>
          </w:tcPr>
          <w:p w14:paraId="4AF14849" w14:textId="77777777" w:rsidR="00D760D8" w:rsidRPr="00B2306A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256EF402" w14:textId="77777777" w:rsidR="00D760D8" w:rsidRPr="00B2306A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2C93C240" w14:textId="77777777" w:rsidR="00D760D8" w:rsidRPr="00B2306A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B8FDCB4" w14:textId="77777777" w:rsidR="00D760D8" w:rsidRPr="00B2306A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1912BBDC" w14:textId="77777777" w:rsidR="00D760D8" w:rsidRPr="00B2306A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EBDB1EC" w14:textId="77777777" w:rsidR="00D760D8" w:rsidRPr="00B2306A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4E5FA41E" w14:textId="77777777" w:rsidR="00D760D8" w:rsidRPr="00B2306A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4627F6A1" w14:textId="77777777" w:rsidR="00D760D8" w:rsidRPr="00B2306A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60D8" w:rsidRPr="00B165D6" w14:paraId="2F7FABDE" w14:textId="77777777" w:rsidTr="00074836">
        <w:tc>
          <w:tcPr>
            <w:tcW w:w="2052" w:type="pct"/>
            <w:vAlign w:val="bottom"/>
          </w:tcPr>
          <w:p w14:paraId="6B2E74A4" w14:textId="600C94D9" w:rsidR="00D760D8" w:rsidRPr="0082412F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บริษัทย่อยของการร่วมค้า</w:t>
            </w:r>
          </w:p>
        </w:tc>
        <w:tc>
          <w:tcPr>
            <w:tcW w:w="658" w:type="pct"/>
            <w:vAlign w:val="bottom"/>
          </w:tcPr>
          <w:p w14:paraId="703D9E74" w14:textId="77777777" w:rsidR="00D760D8" w:rsidRPr="0082412F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06F4B11E" w14:textId="77777777" w:rsidR="00D760D8" w:rsidRPr="0082412F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43B91CE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2C5577BC" w14:textId="77777777" w:rsidR="00D760D8" w:rsidRPr="0082412F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5DF305A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3E4ECA5B" w14:textId="77777777" w:rsidR="00D760D8" w:rsidRPr="0082412F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FB5E0D8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41441" w:rsidRPr="00F41441" w14:paraId="0A7AB83B" w14:textId="77777777" w:rsidTr="00074836">
        <w:tc>
          <w:tcPr>
            <w:tcW w:w="2052" w:type="pct"/>
            <w:vAlign w:val="bottom"/>
          </w:tcPr>
          <w:p w14:paraId="27278CCF" w14:textId="486AB99A" w:rsidR="00D760D8" w:rsidRPr="00F41441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1441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335195CD" w14:textId="3189D53F" w:rsidR="00D760D8" w:rsidRPr="00F41441" w:rsidRDefault="00631E6C" w:rsidP="00D760D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E16D9" w:rsidRPr="00F4144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128" w:type="pct"/>
            <w:vAlign w:val="bottom"/>
          </w:tcPr>
          <w:p w14:paraId="5BECA094" w14:textId="77777777" w:rsidR="00D760D8" w:rsidRPr="00F41441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FD93611" w14:textId="6BACDFA7" w:rsidR="00D760D8" w:rsidRPr="00F41441" w:rsidRDefault="00D760D8" w:rsidP="00951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414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6AFBFE05" w14:textId="77777777" w:rsidR="00D760D8" w:rsidRPr="00F41441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04CE978" w14:textId="4F642208" w:rsidR="00D760D8" w:rsidRPr="00F41441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highlight w:val="magenta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D107E4" w:rsidRPr="00F4144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723</w:t>
            </w:r>
          </w:p>
        </w:tc>
        <w:tc>
          <w:tcPr>
            <w:tcW w:w="131" w:type="pct"/>
            <w:gridSpan w:val="2"/>
            <w:vAlign w:val="bottom"/>
          </w:tcPr>
          <w:p w14:paraId="01A590EA" w14:textId="77777777" w:rsidR="00D760D8" w:rsidRPr="00F41441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47B51F33" w14:textId="24191D0C" w:rsidR="00D760D8" w:rsidRPr="00F41441" w:rsidRDefault="00D760D8" w:rsidP="00902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F4144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2306A" w:rsidRPr="00B2306A" w14:paraId="1A62111B" w14:textId="77777777" w:rsidTr="00074836">
        <w:tc>
          <w:tcPr>
            <w:tcW w:w="2052" w:type="pct"/>
            <w:vAlign w:val="bottom"/>
          </w:tcPr>
          <w:p w14:paraId="26AF3B7C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2B89D7F8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622F095A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186ADBE" w14:textId="77777777" w:rsidR="00B2306A" w:rsidRPr="00B2306A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66C42903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E6653E0" w14:textId="77777777" w:rsidR="00B2306A" w:rsidRPr="00B2306A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06AC6E8D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019D737" w14:textId="77777777" w:rsidR="00B2306A" w:rsidRPr="00B2306A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306A" w:rsidRPr="00B2306A" w14:paraId="610B6156" w14:textId="77777777" w:rsidTr="00074836">
        <w:tc>
          <w:tcPr>
            <w:tcW w:w="2052" w:type="pct"/>
            <w:vAlign w:val="bottom"/>
          </w:tcPr>
          <w:p w14:paraId="41FDA884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30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8" w:type="pct"/>
            <w:vAlign w:val="bottom"/>
          </w:tcPr>
          <w:p w14:paraId="3B36B422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3CA95092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684D12C" w14:textId="77777777" w:rsidR="00B2306A" w:rsidRPr="00B2306A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7059608B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FD9B35A" w14:textId="77777777" w:rsidR="00B2306A" w:rsidRPr="00B2306A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4DC24B1A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1C80242" w14:textId="77777777" w:rsidR="00B2306A" w:rsidRPr="00B2306A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2306A" w:rsidRPr="00B2306A" w14:paraId="66034F1A" w14:textId="77777777" w:rsidTr="00074836">
        <w:tc>
          <w:tcPr>
            <w:tcW w:w="2052" w:type="pct"/>
            <w:vAlign w:val="bottom"/>
          </w:tcPr>
          <w:p w14:paraId="0CA20566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306A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3EB5D5C6" w14:textId="2B39D480" w:rsidR="00B2306A" w:rsidRPr="00B2306A" w:rsidRDefault="00631E6C" w:rsidP="000D504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E16D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  <w:tc>
          <w:tcPr>
            <w:tcW w:w="128" w:type="pct"/>
            <w:vAlign w:val="bottom"/>
          </w:tcPr>
          <w:p w14:paraId="60D6DDDA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E09D4A1" w14:textId="56EF076F" w:rsidR="00B2306A" w:rsidRPr="00B2306A" w:rsidRDefault="00631E6C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30" w:type="pct"/>
            <w:vAlign w:val="bottom"/>
          </w:tcPr>
          <w:p w14:paraId="4A2EF58F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68F5D53" w14:textId="053FB2A0" w:rsidR="00B2306A" w:rsidRPr="00B2306A" w:rsidRDefault="00631E6C" w:rsidP="000D50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AE16D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31" w:type="pct"/>
            <w:gridSpan w:val="2"/>
            <w:vAlign w:val="bottom"/>
          </w:tcPr>
          <w:p w14:paraId="44FBDB9F" w14:textId="77777777" w:rsidR="00B2306A" w:rsidRPr="00B2306A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D252B85" w14:textId="4767AF2C" w:rsidR="00B2306A" w:rsidRPr="00B2306A" w:rsidRDefault="00631E6C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D760D8" w:rsidRPr="00B165D6" w14:paraId="0CFC5D8B" w14:textId="77777777" w:rsidTr="00074836">
        <w:tc>
          <w:tcPr>
            <w:tcW w:w="2052" w:type="pct"/>
            <w:vAlign w:val="bottom"/>
          </w:tcPr>
          <w:p w14:paraId="4A0BB496" w14:textId="77777777" w:rsidR="00D760D8" w:rsidRPr="008059A9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3E1BCD9C" w14:textId="77777777" w:rsidR="00D760D8" w:rsidRPr="008059A9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4BABC1D2" w14:textId="77777777" w:rsidR="00D760D8" w:rsidRPr="008059A9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7378190" w14:textId="77777777" w:rsidR="00D760D8" w:rsidRPr="008059A9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477236D9" w14:textId="77777777" w:rsidR="00D760D8" w:rsidRPr="008059A9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3AEEBE4" w14:textId="77777777" w:rsidR="00D760D8" w:rsidRPr="008059A9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689C4120" w14:textId="77777777" w:rsidR="00D760D8" w:rsidRPr="008059A9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4D7B4469" w14:textId="77777777" w:rsidR="00D760D8" w:rsidRPr="008059A9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60D8" w:rsidRPr="00B165D6" w14:paraId="09644A5D" w14:textId="77777777" w:rsidTr="00074836">
        <w:tc>
          <w:tcPr>
            <w:tcW w:w="2052" w:type="pct"/>
            <w:vAlign w:val="bottom"/>
          </w:tcPr>
          <w:p w14:paraId="47278258" w14:textId="77777777" w:rsidR="00D760D8" w:rsidRPr="0082412F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8" w:type="pct"/>
            <w:vAlign w:val="bottom"/>
          </w:tcPr>
          <w:p w14:paraId="51C053B1" w14:textId="77777777" w:rsidR="00D760D8" w:rsidRPr="0082412F" w:rsidRDefault="00D760D8" w:rsidP="00D760D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5A579274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6C9A4E38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76B7B1A0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0264DED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588827E1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7A6ED813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0D8" w:rsidRPr="00B165D6" w14:paraId="24C1F9DF" w14:textId="77777777" w:rsidTr="00074836">
        <w:tc>
          <w:tcPr>
            <w:tcW w:w="2052" w:type="pct"/>
            <w:vAlign w:val="bottom"/>
          </w:tcPr>
          <w:p w14:paraId="67859631" w14:textId="77777777" w:rsidR="00D760D8" w:rsidRPr="0082412F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8" w:type="pct"/>
            <w:vAlign w:val="bottom"/>
          </w:tcPr>
          <w:p w14:paraId="0ADFCFCA" w14:textId="2D2CA79B" w:rsidR="00D760D8" w:rsidRPr="0082412F" w:rsidRDefault="00631E6C" w:rsidP="00D760D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8C210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044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73320C5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F7CFBBD" w14:textId="48297ACB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33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816</w:t>
            </w:r>
          </w:p>
        </w:tc>
        <w:tc>
          <w:tcPr>
            <w:tcW w:w="130" w:type="pct"/>
            <w:vAlign w:val="bottom"/>
          </w:tcPr>
          <w:p w14:paraId="48D230CA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2A698E3" w14:textId="01A3A412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18</w:t>
            </w:r>
            <w:r w:rsidR="008C210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128" w:type="pct"/>
            <w:vAlign w:val="bottom"/>
          </w:tcPr>
          <w:p w14:paraId="0C441EB3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C5A7186" w14:textId="2F05665C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17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284</w:t>
            </w:r>
          </w:p>
        </w:tc>
      </w:tr>
      <w:tr w:rsidR="00D760D8" w:rsidRPr="00B165D6" w14:paraId="48C649E6" w14:textId="77777777" w:rsidTr="00074836">
        <w:tc>
          <w:tcPr>
            <w:tcW w:w="2052" w:type="pct"/>
            <w:vAlign w:val="bottom"/>
          </w:tcPr>
          <w:p w14:paraId="409BB1D5" w14:textId="77777777" w:rsidR="00D760D8" w:rsidRPr="0082412F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58" w:type="pct"/>
            <w:vAlign w:val="bottom"/>
          </w:tcPr>
          <w:p w14:paraId="30021FB5" w14:textId="691F6D68" w:rsidR="00D760D8" w:rsidRPr="0082412F" w:rsidRDefault="00631E6C" w:rsidP="00D760D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C210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687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5C8728BC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832A729" w14:textId="40C76304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D760D8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682</w:t>
            </w:r>
          </w:p>
        </w:tc>
        <w:tc>
          <w:tcPr>
            <w:tcW w:w="130" w:type="pct"/>
            <w:vAlign w:val="bottom"/>
          </w:tcPr>
          <w:p w14:paraId="5A43BB31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37124D5" w14:textId="5B34923D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699</w:t>
            </w:r>
          </w:p>
        </w:tc>
        <w:tc>
          <w:tcPr>
            <w:tcW w:w="128" w:type="pct"/>
            <w:vAlign w:val="bottom"/>
          </w:tcPr>
          <w:p w14:paraId="569EFE02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2C836BAB" w14:textId="38A79A45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607</w:t>
            </w:r>
          </w:p>
        </w:tc>
      </w:tr>
      <w:tr w:rsidR="00D760D8" w:rsidRPr="00B165D6" w14:paraId="7E96ABD7" w14:textId="77777777" w:rsidTr="00074836">
        <w:tc>
          <w:tcPr>
            <w:tcW w:w="2052" w:type="pct"/>
            <w:vAlign w:val="bottom"/>
          </w:tcPr>
          <w:p w14:paraId="7A0DE108" w14:textId="77777777" w:rsidR="00D760D8" w:rsidRPr="0082412F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017EE001" w14:textId="0108FB57" w:rsidR="00D760D8" w:rsidRPr="0082412F" w:rsidRDefault="00631E6C" w:rsidP="00D760D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671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7B642FA5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D84D05E" w14:textId="789D9849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722</w:t>
            </w:r>
          </w:p>
        </w:tc>
        <w:tc>
          <w:tcPr>
            <w:tcW w:w="130" w:type="pct"/>
            <w:vAlign w:val="bottom"/>
          </w:tcPr>
          <w:p w14:paraId="7B3A7C17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0DB7654F" w14:textId="5BB735DB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28" w:type="pct"/>
            <w:vAlign w:val="bottom"/>
          </w:tcPr>
          <w:p w14:paraId="4FB6515A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bottom w:val="single" w:sz="4" w:space="0" w:color="auto"/>
            </w:tcBorders>
            <w:vAlign w:val="bottom"/>
          </w:tcPr>
          <w:p w14:paraId="205BD8BE" w14:textId="5A4C20F4" w:rsidR="00D760D8" w:rsidRPr="0082412F" w:rsidRDefault="00631E6C" w:rsidP="00983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D760D8" w:rsidRPr="00B165D6" w14:paraId="195DFE20" w14:textId="77777777" w:rsidTr="00074836">
        <w:tc>
          <w:tcPr>
            <w:tcW w:w="2052" w:type="pct"/>
            <w:vAlign w:val="bottom"/>
          </w:tcPr>
          <w:p w14:paraId="754B477F" w14:textId="77777777" w:rsidR="00D760D8" w:rsidRPr="0082412F" w:rsidRDefault="00D760D8" w:rsidP="00D7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2BEA8" w14:textId="358164C9" w:rsidR="00D760D8" w:rsidRPr="0082412F" w:rsidRDefault="00631E6C" w:rsidP="00D760D8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8C21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402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5859260C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156D3A" w14:textId="140D48CA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39</w:t>
            </w:r>
            <w:r w:rsidR="009837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220</w:t>
            </w:r>
          </w:p>
        </w:tc>
        <w:tc>
          <w:tcPr>
            <w:tcW w:w="130" w:type="pct"/>
            <w:vAlign w:val="bottom"/>
          </w:tcPr>
          <w:p w14:paraId="240C463B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EEF82A" w14:textId="2162D03F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8C21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128" w:type="pct"/>
            <w:vAlign w:val="bottom"/>
          </w:tcPr>
          <w:p w14:paraId="3BB3159C" w14:textId="77777777" w:rsidR="00D760D8" w:rsidRPr="0082412F" w:rsidRDefault="00D760D8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50DDE8" w14:textId="177F2061" w:rsidR="00D760D8" w:rsidRPr="0082412F" w:rsidRDefault="00631E6C" w:rsidP="00D760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D760D8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702</w:t>
            </w:r>
          </w:p>
        </w:tc>
      </w:tr>
    </w:tbl>
    <w:p w14:paraId="02AA1D0C" w14:textId="1429D31F" w:rsidR="00F02D07" w:rsidRPr="00DB3FAC" w:rsidRDefault="00F02D07" w:rsidP="00567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1"/>
        <w:gridCol w:w="1241"/>
        <w:gridCol w:w="241"/>
        <w:gridCol w:w="1200"/>
        <w:gridCol w:w="245"/>
        <w:gridCol w:w="1192"/>
        <w:gridCol w:w="241"/>
        <w:gridCol w:w="6"/>
        <w:gridCol w:w="9"/>
        <w:gridCol w:w="1185"/>
      </w:tblGrid>
      <w:tr w:rsidR="0098378B" w:rsidRPr="00B165D6" w14:paraId="4F97C030" w14:textId="77777777" w:rsidTr="00074836">
        <w:trPr>
          <w:tblHeader/>
        </w:trPr>
        <w:tc>
          <w:tcPr>
            <w:tcW w:w="2052" w:type="pct"/>
            <w:vAlign w:val="bottom"/>
          </w:tcPr>
          <w:p w14:paraId="25A26D27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spacing w:val="-6"/>
                <w:sz w:val="30"/>
                <w:szCs w:val="30"/>
              </w:rPr>
              <w:br w:type="page"/>
            </w:r>
          </w:p>
        </w:tc>
        <w:tc>
          <w:tcPr>
            <w:tcW w:w="1422" w:type="pct"/>
            <w:gridSpan w:val="3"/>
            <w:vAlign w:val="bottom"/>
          </w:tcPr>
          <w:p w14:paraId="63424430" w14:textId="77777777" w:rsidR="0098378B" w:rsidRPr="0082412F" w:rsidRDefault="0098378B" w:rsidP="000C536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vAlign w:val="bottom"/>
          </w:tcPr>
          <w:p w14:paraId="003EC92C" w14:textId="77777777" w:rsidR="0098378B" w:rsidRPr="0082412F" w:rsidRDefault="0098378B" w:rsidP="000C5361">
            <w:pPr>
              <w:pStyle w:val="BodyText"/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6" w:type="pct"/>
            <w:gridSpan w:val="5"/>
            <w:vAlign w:val="bottom"/>
          </w:tcPr>
          <w:p w14:paraId="03B84766" w14:textId="77777777" w:rsidR="0098378B" w:rsidRPr="0082412F" w:rsidRDefault="0098378B" w:rsidP="000C5361">
            <w:pPr>
              <w:pStyle w:val="BodyText"/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378B" w:rsidRPr="00B165D6" w14:paraId="6A59053D" w14:textId="77777777" w:rsidTr="00074836">
        <w:trPr>
          <w:tblHeader/>
        </w:trPr>
        <w:tc>
          <w:tcPr>
            <w:tcW w:w="2052" w:type="pct"/>
            <w:vAlign w:val="bottom"/>
          </w:tcPr>
          <w:p w14:paraId="0BB4D921" w14:textId="7097D393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33FA7299" w14:textId="677DD08F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8" w:type="pct"/>
            <w:vAlign w:val="bottom"/>
          </w:tcPr>
          <w:p w14:paraId="2A0B267C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8D020CB" w14:textId="66A896B1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0" w:type="pct"/>
            <w:vAlign w:val="bottom"/>
          </w:tcPr>
          <w:p w14:paraId="3386B2A3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17FD51B" w14:textId="4FA70F9D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  <w:gridSpan w:val="3"/>
            <w:vAlign w:val="bottom"/>
          </w:tcPr>
          <w:p w14:paraId="301F47FF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3B19DDA6" w14:textId="71C2E8F0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8378B" w:rsidRPr="00B165D6" w14:paraId="2436F914" w14:textId="77777777" w:rsidTr="00074836">
        <w:trPr>
          <w:trHeight w:val="255"/>
          <w:tblHeader/>
        </w:trPr>
        <w:tc>
          <w:tcPr>
            <w:tcW w:w="2052" w:type="pct"/>
            <w:vAlign w:val="bottom"/>
          </w:tcPr>
          <w:p w14:paraId="742AF07D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8" w:type="pct"/>
            <w:gridSpan w:val="9"/>
            <w:vAlign w:val="bottom"/>
          </w:tcPr>
          <w:p w14:paraId="2E58EADD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8378B" w:rsidRPr="00B165D6" w14:paraId="0B2AB68B" w14:textId="77777777" w:rsidTr="00074836">
        <w:tc>
          <w:tcPr>
            <w:tcW w:w="2052" w:type="pct"/>
            <w:vAlign w:val="bottom"/>
          </w:tcPr>
          <w:p w14:paraId="6BFE311B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8" w:type="pct"/>
            <w:vAlign w:val="bottom"/>
          </w:tcPr>
          <w:p w14:paraId="11AEC588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78DCBB75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7107B87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5E5FC5FA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B3B0328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41F4C842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66B364B1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7E1A" w:rsidRPr="00B165D6" w14:paraId="62710E18" w14:textId="77777777" w:rsidTr="00074836">
        <w:tc>
          <w:tcPr>
            <w:tcW w:w="2052" w:type="pct"/>
            <w:vAlign w:val="bottom"/>
          </w:tcPr>
          <w:p w14:paraId="00A9969E" w14:textId="77777777" w:rsidR="00127E1A" w:rsidRPr="0082412F" w:rsidRDefault="00127E1A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รายได้จากการขายไฟฟ้า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503CDA5" w14:textId="2F7BA697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15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467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052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DF4E6CA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746D365" w14:textId="4CFA0DEC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17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711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130" w:type="pct"/>
            <w:vAlign w:val="bottom"/>
          </w:tcPr>
          <w:p w14:paraId="33289598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6FFC222" w14:textId="3C004C53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CC76AFF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960678A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E1A" w:rsidRPr="00B165D6" w14:paraId="20CAF45C" w14:textId="77777777" w:rsidTr="00074836">
        <w:tc>
          <w:tcPr>
            <w:tcW w:w="2052" w:type="pct"/>
            <w:vAlign w:val="bottom"/>
          </w:tcPr>
          <w:p w14:paraId="26369D51" w14:textId="77777777" w:rsidR="00127E1A" w:rsidRPr="0082412F" w:rsidRDefault="00127E1A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183DE3CD" w14:textId="62D5080A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28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958EBDE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954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035D6690" w14:textId="1B0127A4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26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319</w:t>
            </w:r>
          </w:p>
        </w:tc>
        <w:tc>
          <w:tcPr>
            <w:tcW w:w="130" w:type="pct"/>
            <w:vAlign w:val="bottom"/>
          </w:tcPr>
          <w:p w14:paraId="31345DA8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0F9CA7A" w14:textId="727CD3DB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9D978FF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37039DD6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E1A" w:rsidRPr="00B165D6" w14:paraId="4290A7EF" w14:textId="77777777" w:rsidTr="00074836">
        <w:tc>
          <w:tcPr>
            <w:tcW w:w="2052" w:type="pct"/>
            <w:vAlign w:val="bottom"/>
          </w:tcPr>
          <w:p w14:paraId="250D2A31" w14:textId="77777777" w:rsidR="00127E1A" w:rsidRPr="0082412F" w:rsidRDefault="00127E1A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รายได้ตามสัญญาเช่า</w:t>
            </w:r>
          </w:p>
        </w:tc>
        <w:tc>
          <w:tcPr>
            <w:tcW w:w="658" w:type="pct"/>
            <w:shd w:val="clear" w:color="auto" w:fill="auto"/>
            <w:vAlign w:val="bottom"/>
          </w:tcPr>
          <w:p w14:paraId="05185932" w14:textId="2A852A57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405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493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22279E8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FAB693C" w14:textId="525D2861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489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554</w:t>
            </w:r>
          </w:p>
        </w:tc>
        <w:tc>
          <w:tcPr>
            <w:tcW w:w="130" w:type="pct"/>
            <w:vAlign w:val="bottom"/>
          </w:tcPr>
          <w:p w14:paraId="7DF10639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288BA56" w14:textId="39D8723E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72613202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15C85C7B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E1A" w:rsidRPr="00B165D6" w14:paraId="7C404420" w14:textId="77777777" w:rsidTr="00074836">
        <w:tc>
          <w:tcPr>
            <w:tcW w:w="2052" w:type="pct"/>
            <w:vAlign w:val="bottom"/>
          </w:tcPr>
          <w:p w14:paraId="42876014" w14:textId="77777777" w:rsidR="00127E1A" w:rsidRPr="0082412F" w:rsidRDefault="00127E1A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ซื้อไฟฟ้า</w:t>
            </w:r>
          </w:p>
        </w:tc>
        <w:tc>
          <w:tcPr>
            <w:tcW w:w="658" w:type="pct"/>
            <w:shd w:val="clear" w:color="auto" w:fill="FFFFFF"/>
            <w:vAlign w:val="bottom"/>
          </w:tcPr>
          <w:p w14:paraId="5E7DBA74" w14:textId="0C42ADDA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68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28" w:type="pct"/>
            <w:vAlign w:val="bottom"/>
          </w:tcPr>
          <w:p w14:paraId="1866D028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14:paraId="3B4C441B" w14:textId="25FE7842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71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130" w:type="pct"/>
            <w:vAlign w:val="bottom"/>
          </w:tcPr>
          <w:p w14:paraId="77DD94C6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AA16F63" w14:textId="3FA38DC3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E3ADB64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62FF6E88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27447" w:rsidRPr="00B165D6" w14:paraId="56534A45" w14:textId="77777777" w:rsidTr="00074836">
        <w:tc>
          <w:tcPr>
            <w:tcW w:w="2052" w:type="pct"/>
            <w:vAlign w:val="bottom"/>
          </w:tcPr>
          <w:p w14:paraId="63023377" w14:textId="77777777" w:rsidR="00E27447" w:rsidRPr="0082412F" w:rsidRDefault="00E27447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shd w:val="clear" w:color="auto" w:fill="FFFFFF"/>
            <w:vAlign w:val="bottom"/>
          </w:tcPr>
          <w:p w14:paraId="667D4547" w14:textId="77777777" w:rsidR="00E27447" w:rsidRDefault="00E27447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ED7A7F5" w14:textId="77777777" w:rsidR="00E27447" w:rsidRPr="0082412F" w:rsidRDefault="00E27447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14:paraId="625342CF" w14:textId="77777777" w:rsidR="00E27447" w:rsidRDefault="00E27447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2F36F31D" w14:textId="77777777" w:rsidR="00E27447" w:rsidRPr="0082412F" w:rsidRDefault="00E27447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A19794C" w14:textId="77777777" w:rsidR="00E27447" w:rsidRPr="0082412F" w:rsidRDefault="00E27447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E4F49AC" w14:textId="77777777" w:rsidR="00E27447" w:rsidRPr="0082412F" w:rsidRDefault="00E27447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72CA4F5B" w14:textId="77777777" w:rsidR="00E27447" w:rsidRPr="0082412F" w:rsidRDefault="00E27447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2306A" w:rsidRPr="00B165D6" w14:paraId="130EE542" w14:textId="77777777" w:rsidTr="00074836">
        <w:tc>
          <w:tcPr>
            <w:tcW w:w="2052" w:type="pct"/>
            <w:vAlign w:val="bottom"/>
          </w:tcPr>
          <w:p w14:paraId="6EDDA4A3" w14:textId="28FE2500" w:rsidR="00B2306A" w:rsidRPr="0082412F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58" w:type="pct"/>
            <w:vAlign w:val="bottom"/>
          </w:tcPr>
          <w:p w14:paraId="4801EEFC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0D3A176F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8A1C7A8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417532B3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826DF7C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16586573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5838B89B" w14:textId="77777777" w:rsidR="00B2306A" w:rsidRPr="0082412F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27E1A" w:rsidRPr="00B165D6" w14:paraId="6D2B29D3" w14:textId="77777777" w:rsidTr="00074836">
        <w:tc>
          <w:tcPr>
            <w:tcW w:w="2052" w:type="pct"/>
            <w:vAlign w:val="bottom"/>
          </w:tcPr>
          <w:p w14:paraId="48826EF8" w14:textId="77777777" w:rsidR="00127E1A" w:rsidRPr="0082412F" w:rsidRDefault="00127E1A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ค่าปฏิบัติการและบำรุงรักษา</w:t>
            </w:r>
          </w:p>
        </w:tc>
        <w:tc>
          <w:tcPr>
            <w:tcW w:w="658" w:type="pct"/>
            <w:shd w:val="clear" w:color="auto" w:fill="FFFFFF"/>
            <w:vAlign w:val="bottom"/>
          </w:tcPr>
          <w:p w14:paraId="4EE7F6EF" w14:textId="51638D47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594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128" w:type="pct"/>
            <w:vAlign w:val="bottom"/>
          </w:tcPr>
          <w:p w14:paraId="33F91CAC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FFFFFF"/>
            <w:vAlign w:val="bottom"/>
          </w:tcPr>
          <w:p w14:paraId="76CDB0E6" w14:textId="53CDAB03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616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30" w:type="pct"/>
            <w:vAlign w:val="bottom"/>
          </w:tcPr>
          <w:p w14:paraId="4C084D28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584DD0E" w14:textId="05292577" w:rsidR="00127E1A" w:rsidRPr="0082412F" w:rsidRDefault="00127E1A" w:rsidP="00DC5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05216703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6D799A8E" w14:textId="77777777" w:rsidR="00127E1A" w:rsidRPr="0082412F" w:rsidRDefault="00127E1A" w:rsidP="00DC5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E1A" w:rsidRPr="00B165D6" w14:paraId="2040AAF0" w14:textId="77777777" w:rsidTr="00074836">
        <w:tc>
          <w:tcPr>
            <w:tcW w:w="2052" w:type="pct"/>
            <w:vAlign w:val="bottom"/>
          </w:tcPr>
          <w:p w14:paraId="2BF087C1" w14:textId="77777777" w:rsidR="00127E1A" w:rsidRPr="0082412F" w:rsidRDefault="00127E1A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ค่าบริการจัดการเชื้อเพลิง</w:t>
            </w:r>
          </w:p>
        </w:tc>
        <w:tc>
          <w:tcPr>
            <w:tcW w:w="658" w:type="pct"/>
            <w:vAlign w:val="bottom"/>
          </w:tcPr>
          <w:p w14:paraId="4594B395" w14:textId="768CCC2E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083</w:t>
            </w:r>
          </w:p>
        </w:tc>
        <w:tc>
          <w:tcPr>
            <w:tcW w:w="128" w:type="pct"/>
            <w:vAlign w:val="bottom"/>
          </w:tcPr>
          <w:p w14:paraId="74BA2501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42A9B50" w14:textId="02A215E0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127E1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072</w:t>
            </w:r>
          </w:p>
        </w:tc>
        <w:tc>
          <w:tcPr>
            <w:tcW w:w="130" w:type="pct"/>
            <w:vAlign w:val="bottom"/>
          </w:tcPr>
          <w:p w14:paraId="119520F6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11E2921" w14:textId="3D3D188A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D1C8D77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6B6BC3BA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7E1A" w:rsidRPr="00B165D6" w14:paraId="55F6B5E8" w14:textId="77777777" w:rsidTr="00074836">
        <w:tc>
          <w:tcPr>
            <w:tcW w:w="2052" w:type="pct"/>
            <w:vAlign w:val="bottom"/>
          </w:tcPr>
          <w:p w14:paraId="6BEA701C" w14:textId="77777777" w:rsidR="00127E1A" w:rsidRPr="0082412F" w:rsidRDefault="00127E1A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ค่าบริการอื่น</w:t>
            </w:r>
          </w:p>
        </w:tc>
        <w:tc>
          <w:tcPr>
            <w:tcW w:w="658" w:type="pct"/>
            <w:vAlign w:val="bottom"/>
          </w:tcPr>
          <w:p w14:paraId="1BDBC17C" w14:textId="3F16EB06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704</w:t>
            </w:r>
          </w:p>
        </w:tc>
        <w:tc>
          <w:tcPr>
            <w:tcW w:w="128" w:type="pct"/>
            <w:vAlign w:val="bottom"/>
          </w:tcPr>
          <w:p w14:paraId="589A6752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67A9440" w14:textId="0C58D6D9" w:rsidR="00127E1A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130" w:type="pct"/>
            <w:vAlign w:val="bottom"/>
          </w:tcPr>
          <w:p w14:paraId="17961E77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51B6C15" w14:textId="6BE33DA6" w:rsidR="00127E1A" w:rsidRPr="0082412F" w:rsidRDefault="00127E1A" w:rsidP="00DC5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380E4BF4" w14:textId="77777777" w:rsidR="00127E1A" w:rsidRPr="0082412F" w:rsidRDefault="00127E1A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17849FE4" w14:textId="09A36956" w:rsidR="00127E1A" w:rsidRPr="0082412F" w:rsidRDefault="00631E6C" w:rsidP="00983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B2306A" w:rsidRPr="00B165D6" w14:paraId="0C03A171" w14:textId="77777777" w:rsidTr="006D178F">
        <w:trPr>
          <w:trHeight w:val="317"/>
        </w:trPr>
        <w:tc>
          <w:tcPr>
            <w:tcW w:w="2052" w:type="pct"/>
            <w:vAlign w:val="bottom"/>
          </w:tcPr>
          <w:p w14:paraId="08237E13" w14:textId="2747274C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54A8505B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581F8867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CC0ACFC" w14:textId="77777777" w:rsidR="00B2306A" w:rsidRPr="008059A9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16B92A06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88DDFED" w14:textId="7B75C136" w:rsidR="00B2306A" w:rsidRPr="008059A9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55D46655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50669F8C" w14:textId="77777777" w:rsidR="00B2306A" w:rsidRPr="008059A9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378B" w:rsidRPr="00B165D6" w14:paraId="715DB8AC" w14:textId="77777777" w:rsidTr="00074836">
        <w:tc>
          <w:tcPr>
            <w:tcW w:w="2052" w:type="pct"/>
            <w:vAlign w:val="bottom"/>
          </w:tcPr>
          <w:p w14:paraId="5E611A84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8" w:type="pct"/>
            <w:vAlign w:val="bottom"/>
          </w:tcPr>
          <w:p w14:paraId="4E4327DF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015D81C3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B47D0F4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vAlign w:val="bottom"/>
          </w:tcPr>
          <w:p w14:paraId="0D282CE9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94FA6DB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vAlign w:val="bottom"/>
          </w:tcPr>
          <w:p w14:paraId="5FC112F2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0D00C3A1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1804" w:rsidRPr="00B165D6" w14:paraId="24696633" w14:textId="77777777" w:rsidTr="00074836">
        <w:tc>
          <w:tcPr>
            <w:tcW w:w="2052" w:type="pct"/>
            <w:vAlign w:val="bottom"/>
          </w:tcPr>
          <w:p w14:paraId="33829FBD" w14:textId="77777777" w:rsidR="00971804" w:rsidRPr="0082412F" w:rsidRDefault="00971804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3536D5E0" w14:textId="0DBDD7C8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13B7BF68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B36A1C5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9E8C3C1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1AA9E01" w14:textId="42961CD3" w:rsidR="00971804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="009447A1" w:rsidRPr="00D107E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868</w:t>
            </w:r>
          </w:p>
        </w:tc>
        <w:tc>
          <w:tcPr>
            <w:tcW w:w="128" w:type="pct"/>
            <w:vAlign w:val="bottom"/>
          </w:tcPr>
          <w:p w14:paraId="097C4C81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008FB6EE" w14:textId="3122A5E3" w:rsidR="00971804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77</w:t>
            </w:r>
            <w:r w:rsidR="0097180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413</w:t>
            </w:r>
          </w:p>
        </w:tc>
      </w:tr>
      <w:tr w:rsidR="00971804" w:rsidRPr="00B165D6" w14:paraId="7C4605BA" w14:textId="77777777" w:rsidTr="00074836">
        <w:tc>
          <w:tcPr>
            <w:tcW w:w="2052" w:type="pct"/>
            <w:vAlign w:val="bottom"/>
          </w:tcPr>
          <w:p w14:paraId="7A828161" w14:textId="77777777" w:rsidR="00971804" w:rsidRPr="0082412F" w:rsidRDefault="00971804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8" w:type="pct"/>
            <w:vAlign w:val="bottom"/>
          </w:tcPr>
          <w:p w14:paraId="7BAA564A" w14:textId="470BDD16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0BD5AA1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B4AB52C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C1514ED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FD0ADEC" w14:textId="32E9B714" w:rsidR="00971804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</w:t>
            </w:r>
            <w:r w:rsidR="0097180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128" w:type="pct"/>
            <w:vAlign w:val="bottom"/>
          </w:tcPr>
          <w:p w14:paraId="63AD312A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064410D2" w14:textId="2781A971" w:rsidR="00971804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20</w:t>
            </w:r>
            <w:r w:rsidR="0097180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995</w:t>
            </w:r>
          </w:p>
        </w:tc>
      </w:tr>
      <w:tr w:rsidR="00971804" w:rsidRPr="00B165D6" w14:paraId="1E738B89" w14:textId="77777777" w:rsidTr="00074836">
        <w:tc>
          <w:tcPr>
            <w:tcW w:w="2052" w:type="pct"/>
            <w:vAlign w:val="bottom"/>
          </w:tcPr>
          <w:p w14:paraId="2556AEAD" w14:textId="77777777" w:rsidR="00971804" w:rsidRPr="0082412F" w:rsidRDefault="00971804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0977F14D" w14:textId="2D2D6F22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5970D144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07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81903AE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2AF0C37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0748A4D" w14:textId="1D679DF2" w:rsidR="00971804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97180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044</w:t>
            </w:r>
            <w:r w:rsidR="0097180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128" w:type="pct"/>
            <w:vAlign w:val="bottom"/>
          </w:tcPr>
          <w:p w14:paraId="31EA6A2A" w14:textId="77777777" w:rsidR="00971804" w:rsidRPr="0082412F" w:rsidRDefault="00971804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08F79DF6" w14:textId="56F534E1" w:rsidR="00971804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97180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327</w:t>
            </w:r>
            <w:r w:rsidR="0097180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312</w:t>
            </w:r>
          </w:p>
        </w:tc>
      </w:tr>
      <w:tr w:rsidR="00B2306A" w:rsidRPr="00B165D6" w14:paraId="553EB6A7" w14:textId="77777777" w:rsidTr="006D178F">
        <w:trPr>
          <w:trHeight w:val="254"/>
        </w:trPr>
        <w:tc>
          <w:tcPr>
            <w:tcW w:w="2052" w:type="pct"/>
            <w:vAlign w:val="bottom"/>
          </w:tcPr>
          <w:p w14:paraId="07D6D135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5724800C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2E512321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9BD6980" w14:textId="77777777" w:rsidR="00B2306A" w:rsidRPr="008059A9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72853C66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C6AFA48" w14:textId="77777777" w:rsidR="00B2306A" w:rsidRPr="008059A9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2F108548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7D5EF01" w14:textId="77777777" w:rsidR="00B2306A" w:rsidRPr="008059A9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378B" w:rsidRPr="00B165D6" w14:paraId="0B52EB72" w14:textId="77777777" w:rsidTr="00074836">
        <w:trPr>
          <w:trHeight w:val="173"/>
        </w:trPr>
        <w:tc>
          <w:tcPr>
            <w:tcW w:w="2052" w:type="pct"/>
            <w:vAlign w:val="bottom"/>
          </w:tcPr>
          <w:p w14:paraId="1CA6DBA1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8" w:type="pct"/>
            <w:vAlign w:val="bottom"/>
          </w:tcPr>
          <w:p w14:paraId="48446EE1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045E7AD8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79B606C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5ECEF2AA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4403F05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6FBE85CB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7B1FBAEC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78B" w:rsidRPr="00B165D6" w14:paraId="583D01A3" w14:textId="77777777" w:rsidTr="00074836">
        <w:trPr>
          <w:trHeight w:val="191"/>
        </w:trPr>
        <w:tc>
          <w:tcPr>
            <w:tcW w:w="2052" w:type="pct"/>
            <w:vAlign w:val="bottom"/>
          </w:tcPr>
          <w:p w14:paraId="071F23B3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50A92EBE" w14:textId="1445D470" w:rsidR="0098378B" w:rsidRPr="0082412F" w:rsidRDefault="00631E6C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7180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128" w:type="pct"/>
            <w:vAlign w:val="bottom"/>
          </w:tcPr>
          <w:p w14:paraId="05730904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92D97B3" w14:textId="266D1F7F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116</w:t>
            </w:r>
          </w:p>
        </w:tc>
        <w:tc>
          <w:tcPr>
            <w:tcW w:w="130" w:type="pct"/>
            <w:vAlign w:val="bottom"/>
          </w:tcPr>
          <w:p w14:paraId="55217F2C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118B054" w14:textId="7AAAEFDD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97180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138</w:t>
            </w:r>
          </w:p>
        </w:tc>
        <w:tc>
          <w:tcPr>
            <w:tcW w:w="131" w:type="pct"/>
            <w:gridSpan w:val="2"/>
            <w:vAlign w:val="bottom"/>
          </w:tcPr>
          <w:p w14:paraId="2B3124DD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175FFB6B" w14:textId="09A14BD4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116</w:t>
            </w:r>
          </w:p>
        </w:tc>
      </w:tr>
      <w:tr w:rsidR="0098378B" w:rsidRPr="00B165D6" w14:paraId="66963FF9" w14:textId="77777777" w:rsidTr="00074836">
        <w:trPr>
          <w:trHeight w:val="191"/>
        </w:trPr>
        <w:tc>
          <w:tcPr>
            <w:tcW w:w="2052" w:type="pct"/>
            <w:vAlign w:val="bottom"/>
          </w:tcPr>
          <w:p w14:paraId="3774B088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12A51931" w14:textId="3C4BEBAA" w:rsidR="0098378B" w:rsidRPr="0082412F" w:rsidRDefault="00971804" w:rsidP="00971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62C420B9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92854B1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3B45CAF7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F883633" w14:textId="2EDA9A46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16</w:t>
            </w:r>
            <w:r w:rsidR="0097180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31" w:type="pct"/>
            <w:gridSpan w:val="2"/>
            <w:vAlign w:val="bottom"/>
          </w:tcPr>
          <w:p w14:paraId="279445E1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7E498C3F" w14:textId="6EE42A44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15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993</w:t>
            </w:r>
          </w:p>
        </w:tc>
      </w:tr>
      <w:tr w:rsidR="00B2306A" w:rsidRPr="00B165D6" w14:paraId="0AADF9F1" w14:textId="77777777" w:rsidTr="006D178F">
        <w:trPr>
          <w:trHeight w:val="254"/>
        </w:trPr>
        <w:tc>
          <w:tcPr>
            <w:tcW w:w="2052" w:type="pct"/>
            <w:vAlign w:val="bottom"/>
          </w:tcPr>
          <w:p w14:paraId="606FB442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38632650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4EC198D6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4113869" w14:textId="77777777" w:rsidR="00B2306A" w:rsidRPr="008059A9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53ADF8D9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4307B77" w14:textId="77777777" w:rsidR="00B2306A" w:rsidRPr="008059A9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62FD6DE1" w14:textId="77777777" w:rsidR="00B2306A" w:rsidRPr="008059A9" w:rsidRDefault="00B2306A" w:rsidP="00B23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F6D2EED" w14:textId="77777777" w:rsidR="00B2306A" w:rsidRPr="008059A9" w:rsidRDefault="00B2306A" w:rsidP="00B230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378B" w:rsidRPr="00B165D6" w14:paraId="715BBBE4" w14:textId="77777777" w:rsidTr="00074836">
        <w:trPr>
          <w:trHeight w:val="137"/>
        </w:trPr>
        <w:tc>
          <w:tcPr>
            <w:tcW w:w="2052" w:type="pct"/>
            <w:vAlign w:val="bottom"/>
          </w:tcPr>
          <w:p w14:paraId="72AB6071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58" w:type="pct"/>
            <w:vAlign w:val="bottom"/>
          </w:tcPr>
          <w:p w14:paraId="339FBAB9" w14:textId="77777777" w:rsidR="0098378B" w:rsidRPr="0082412F" w:rsidRDefault="0098378B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11CB25CC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975CDBD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7762A233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DF576DD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6CDDCB55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13CE6DEC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A7678" w:rsidRPr="00B165D6" w14:paraId="68B2852A" w14:textId="77777777" w:rsidTr="00074836">
        <w:tc>
          <w:tcPr>
            <w:tcW w:w="2052" w:type="pct"/>
            <w:vAlign w:val="bottom"/>
          </w:tcPr>
          <w:p w14:paraId="6E990BA8" w14:textId="0917129F" w:rsidR="00DA7678" w:rsidRPr="0082412F" w:rsidRDefault="00DA7678" w:rsidP="00DA76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รายได้ค่าบริการเดินเครื่องและบำรุงรักษา</w:t>
            </w:r>
          </w:p>
        </w:tc>
        <w:tc>
          <w:tcPr>
            <w:tcW w:w="658" w:type="pct"/>
            <w:vAlign w:val="bottom"/>
          </w:tcPr>
          <w:p w14:paraId="00611430" w14:textId="574FA956" w:rsidR="00DA7678" w:rsidRPr="0082412F" w:rsidRDefault="00631E6C" w:rsidP="001172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11728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022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27501522" w14:textId="77777777" w:rsidR="00DA7678" w:rsidRPr="0082412F" w:rsidRDefault="00DA7678" w:rsidP="00DA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46478CD3" w14:textId="3A833EC5" w:rsidR="00DA7678" w:rsidRDefault="00DA7678" w:rsidP="00DA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41F249DA" w14:textId="77777777" w:rsidR="00DA7678" w:rsidRPr="0082412F" w:rsidRDefault="00DA7678" w:rsidP="00DA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70809D0" w14:textId="70C78B44" w:rsidR="00DA7678" w:rsidRPr="0082412F" w:rsidRDefault="007132BE" w:rsidP="00713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5A6D2D54" w14:textId="77777777" w:rsidR="00DA7678" w:rsidRPr="0082412F" w:rsidRDefault="00DA7678" w:rsidP="00DA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970D545" w14:textId="187F1E6E" w:rsidR="00DA7678" w:rsidRDefault="00DA7678" w:rsidP="00DA76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378B" w:rsidRPr="00B165D6" w14:paraId="3583DF9F" w14:textId="77777777" w:rsidTr="00074836">
        <w:tc>
          <w:tcPr>
            <w:tcW w:w="2052" w:type="pct"/>
            <w:vAlign w:val="bottom"/>
          </w:tcPr>
          <w:p w14:paraId="5BF015E6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248508E0" w14:textId="7F12F9B6" w:rsidR="0098378B" w:rsidRPr="0082412F" w:rsidRDefault="00631E6C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145</w:t>
            </w:r>
            <w:r w:rsidR="007132BE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471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1EB23791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7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60A8660" w14:textId="3D700534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119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130" w:type="pct"/>
            <w:vAlign w:val="bottom"/>
          </w:tcPr>
          <w:p w14:paraId="4CD1DC67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A0138DB" w14:textId="2A949BEA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144</w:t>
            </w:r>
            <w:r w:rsidR="00D107E4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31" w:type="pct"/>
            <w:gridSpan w:val="2"/>
            <w:vAlign w:val="bottom"/>
          </w:tcPr>
          <w:p w14:paraId="0BEEF072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88AF272" w14:textId="5E7D18E5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119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743</w:t>
            </w:r>
          </w:p>
        </w:tc>
      </w:tr>
      <w:tr w:rsidR="0098378B" w:rsidRPr="00B165D6" w14:paraId="3AA3E671" w14:textId="77777777" w:rsidTr="00074836">
        <w:tc>
          <w:tcPr>
            <w:tcW w:w="2052" w:type="pct"/>
            <w:vAlign w:val="bottom"/>
          </w:tcPr>
          <w:p w14:paraId="7A81CE96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58" w:type="pct"/>
            <w:vAlign w:val="bottom"/>
          </w:tcPr>
          <w:p w14:paraId="60DF56FD" w14:textId="727EEDAA" w:rsidR="0098378B" w:rsidRPr="0082412F" w:rsidRDefault="00631E6C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  <w:r w:rsidR="007132BE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497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7319038B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21A9F152" w14:textId="7559AD37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810</w:t>
            </w:r>
          </w:p>
        </w:tc>
        <w:tc>
          <w:tcPr>
            <w:tcW w:w="130" w:type="pct"/>
            <w:vAlign w:val="bottom"/>
          </w:tcPr>
          <w:p w14:paraId="0F9B9A27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F7588F5" w14:textId="1AEB3121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15</w:t>
            </w:r>
            <w:r w:rsidR="007132BE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131" w:type="pct"/>
            <w:gridSpan w:val="2"/>
            <w:vAlign w:val="bottom"/>
          </w:tcPr>
          <w:p w14:paraId="3B140116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97A79EB" w14:textId="04EA6EC6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810</w:t>
            </w:r>
          </w:p>
        </w:tc>
      </w:tr>
      <w:tr w:rsidR="0098378B" w:rsidRPr="00B165D6" w14:paraId="494563E0" w14:textId="77777777" w:rsidTr="00074836">
        <w:tc>
          <w:tcPr>
            <w:tcW w:w="2052" w:type="pct"/>
            <w:vAlign w:val="bottom"/>
          </w:tcPr>
          <w:p w14:paraId="3CCC4E20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04DDE9A3" w14:textId="58294412" w:rsidR="0098378B" w:rsidRPr="0082412F" w:rsidRDefault="007132BE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5058B4AE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6186654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11A8CAB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293422F" w14:textId="7D12F53F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120</w:t>
            </w:r>
            <w:r w:rsidR="007132BE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131" w:type="pct"/>
            <w:gridSpan w:val="2"/>
            <w:vAlign w:val="bottom"/>
          </w:tcPr>
          <w:p w14:paraId="365EB22F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69E675E3" w14:textId="257E9A03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189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989</w:t>
            </w:r>
          </w:p>
        </w:tc>
      </w:tr>
      <w:tr w:rsidR="007132BE" w:rsidRPr="00B165D6" w14:paraId="70D50109" w14:textId="77777777" w:rsidTr="00074836">
        <w:tc>
          <w:tcPr>
            <w:tcW w:w="2052" w:type="pct"/>
            <w:vAlign w:val="bottom"/>
          </w:tcPr>
          <w:p w14:paraId="06155D1F" w14:textId="77777777" w:rsidR="007132BE" w:rsidRPr="0082412F" w:rsidRDefault="007132BE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รายได้ค่าเช่าพื้นที่</w:t>
            </w:r>
          </w:p>
        </w:tc>
        <w:tc>
          <w:tcPr>
            <w:tcW w:w="658" w:type="pct"/>
            <w:vAlign w:val="bottom"/>
          </w:tcPr>
          <w:p w14:paraId="7CA23271" w14:textId="786420B1" w:rsidR="007132BE" w:rsidRPr="0082412F" w:rsidRDefault="00631E6C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7132BE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034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7576247D" w14:textId="77777777" w:rsidR="007132BE" w:rsidRPr="0082412F" w:rsidRDefault="007132BE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062D0F6" w14:textId="24A92222" w:rsidR="007132BE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</w:t>
            </w:r>
            <w:r w:rsidR="007132BE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034</w:t>
            </w:r>
          </w:p>
        </w:tc>
        <w:tc>
          <w:tcPr>
            <w:tcW w:w="130" w:type="pct"/>
            <w:vAlign w:val="bottom"/>
          </w:tcPr>
          <w:p w14:paraId="79F74973" w14:textId="77777777" w:rsidR="007132BE" w:rsidRPr="0082412F" w:rsidRDefault="007132BE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1EC9CA0C" w14:textId="072B72BE" w:rsidR="007132BE" w:rsidRPr="0082412F" w:rsidRDefault="007132BE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3E58FF35" w14:textId="77777777" w:rsidR="007132BE" w:rsidRPr="0082412F" w:rsidRDefault="007132BE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77436DB7" w14:textId="77777777" w:rsidR="007132BE" w:rsidRPr="0082412F" w:rsidRDefault="007132BE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32BE" w:rsidRPr="00B165D6" w14:paraId="7518E7BD" w14:textId="77777777" w:rsidTr="00074836">
        <w:tc>
          <w:tcPr>
            <w:tcW w:w="2052" w:type="pct"/>
            <w:vAlign w:val="bottom"/>
          </w:tcPr>
          <w:p w14:paraId="3695A457" w14:textId="77777777" w:rsidR="007132BE" w:rsidRPr="0082412F" w:rsidRDefault="007132BE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58" w:type="pct"/>
            <w:vAlign w:val="bottom"/>
          </w:tcPr>
          <w:p w14:paraId="25CE7101" w14:textId="2D70ADE8" w:rsidR="007132BE" w:rsidRPr="0082412F" w:rsidRDefault="00631E6C" w:rsidP="000C5361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7132BE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800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7BD1ED34" w14:textId="77777777" w:rsidR="007132BE" w:rsidRPr="0082412F" w:rsidRDefault="007132BE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F85ECC9" w14:textId="381E214A" w:rsidR="007132BE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15</w:t>
            </w:r>
            <w:r w:rsidR="007132BE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994</w:t>
            </w:r>
          </w:p>
        </w:tc>
        <w:tc>
          <w:tcPr>
            <w:tcW w:w="130" w:type="pct"/>
            <w:vAlign w:val="bottom"/>
          </w:tcPr>
          <w:p w14:paraId="0FD9AF78" w14:textId="77777777" w:rsidR="007132BE" w:rsidRPr="0082412F" w:rsidRDefault="007132BE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D2D36E8" w14:textId="28DD9DC5" w:rsidR="007132BE" w:rsidRPr="0082412F" w:rsidRDefault="007132BE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  <w:vAlign w:val="bottom"/>
          </w:tcPr>
          <w:p w14:paraId="3AA0317B" w14:textId="77777777" w:rsidR="007132BE" w:rsidRPr="0082412F" w:rsidRDefault="007132BE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E97154D" w14:textId="77777777" w:rsidR="007132BE" w:rsidRPr="0082412F" w:rsidRDefault="007132BE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8378B" w:rsidRPr="00B165D6" w14:paraId="141E9FA1" w14:textId="77777777" w:rsidTr="00074836">
        <w:tc>
          <w:tcPr>
            <w:tcW w:w="2052" w:type="pct"/>
            <w:vAlign w:val="bottom"/>
          </w:tcPr>
          <w:p w14:paraId="577F2369" w14:textId="77777777" w:rsidR="0098378B" w:rsidRPr="008059A9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437E66C2" w14:textId="77777777" w:rsidR="0098378B" w:rsidRPr="008059A9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633904BB" w14:textId="77777777" w:rsidR="0098378B" w:rsidRPr="008059A9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1D775520" w14:textId="77777777" w:rsidR="0098378B" w:rsidRPr="008059A9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06096247" w14:textId="77777777" w:rsidR="0098378B" w:rsidRPr="008059A9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10BF35E" w14:textId="77777777" w:rsidR="0098378B" w:rsidRPr="008059A9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3284321E" w14:textId="77777777" w:rsidR="0098378B" w:rsidRPr="008059A9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148381FE" w14:textId="77777777" w:rsidR="0098378B" w:rsidRPr="008059A9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426B" w:rsidRPr="0082412F" w14:paraId="35805227" w14:textId="77777777" w:rsidTr="00FB2DDB">
        <w:tc>
          <w:tcPr>
            <w:tcW w:w="2052" w:type="pct"/>
            <w:vAlign w:val="bottom"/>
          </w:tcPr>
          <w:p w14:paraId="2F710FB3" w14:textId="77777777" w:rsidR="006E426B" w:rsidRPr="0082412F" w:rsidRDefault="006E426B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บริษัทย่อยของการร่วมค้า</w:t>
            </w:r>
          </w:p>
        </w:tc>
        <w:tc>
          <w:tcPr>
            <w:tcW w:w="658" w:type="pct"/>
            <w:vAlign w:val="bottom"/>
          </w:tcPr>
          <w:p w14:paraId="1F74178D" w14:textId="77777777" w:rsidR="006E426B" w:rsidRPr="0082412F" w:rsidRDefault="006E426B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43B847AD" w14:textId="77777777" w:rsidR="006E426B" w:rsidRPr="0082412F" w:rsidRDefault="006E426B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FA28E51" w14:textId="77777777" w:rsidR="006E426B" w:rsidRPr="0082412F" w:rsidRDefault="006E426B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6A3A846D" w14:textId="77777777" w:rsidR="006E426B" w:rsidRPr="0082412F" w:rsidRDefault="006E426B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1F742FB" w14:textId="77777777" w:rsidR="006E426B" w:rsidRPr="0082412F" w:rsidRDefault="006E426B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65D17AE9" w14:textId="77777777" w:rsidR="006E426B" w:rsidRPr="0082412F" w:rsidRDefault="006E426B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06533C8" w14:textId="77777777" w:rsidR="006E426B" w:rsidRPr="0082412F" w:rsidRDefault="006E426B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426B" w:rsidRPr="0082412F" w14:paraId="0AF0A166" w14:textId="77777777" w:rsidTr="00FB2DDB">
        <w:tc>
          <w:tcPr>
            <w:tcW w:w="2052" w:type="pct"/>
            <w:vAlign w:val="bottom"/>
          </w:tcPr>
          <w:p w14:paraId="16DC7B7C" w14:textId="77777777" w:rsidR="006E426B" w:rsidRPr="0082412F" w:rsidRDefault="006E426B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รายได้ค่าบริการการจัดการ</w:t>
            </w:r>
          </w:p>
        </w:tc>
        <w:tc>
          <w:tcPr>
            <w:tcW w:w="658" w:type="pct"/>
            <w:vAlign w:val="bottom"/>
          </w:tcPr>
          <w:p w14:paraId="237A0B4E" w14:textId="1454F80A" w:rsidR="006E426B" w:rsidRPr="0082412F" w:rsidRDefault="00631E6C" w:rsidP="00FB2DD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6E426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755</w:t>
            </w:r>
          </w:p>
        </w:tc>
        <w:tc>
          <w:tcPr>
            <w:tcW w:w="128" w:type="pct"/>
            <w:vAlign w:val="bottom"/>
          </w:tcPr>
          <w:p w14:paraId="1C107F36" w14:textId="77777777" w:rsidR="006E426B" w:rsidRPr="0082412F" w:rsidRDefault="006E426B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FED0638" w14:textId="77777777" w:rsidR="006E426B" w:rsidRPr="0082412F" w:rsidRDefault="006E426B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031476C0" w14:textId="77777777" w:rsidR="006E426B" w:rsidRPr="0082412F" w:rsidRDefault="006E426B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31C6683" w14:textId="47718220" w:rsidR="006E426B" w:rsidRPr="0082412F" w:rsidRDefault="00631E6C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</w:t>
            </w:r>
            <w:r w:rsidR="006E426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755</w:t>
            </w:r>
          </w:p>
        </w:tc>
        <w:tc>
          <w:tcPr>
            <w:tcW w:w="131" w:type="pct"/>
            <w:gridSpan w:val="2"/>
            <w:vAlign w:val="bottom"/>
          </w:tcPr>
          <w:p w14:paraId="3395835D" w14:textId="77777777" w:rsidR="006E426B" w:rsidRPr="0082412F" w:rsidRDefault="006E426B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9DD541D" w14:textId="77777777" w:rsidR="006E426B" w:rsidRPr="0082412F" w:rsidRDefault="006E426B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426B" w:rsidRPr="00B165D6" w14:paraId="3843C772" w14:textId="77777777" w:rsidTr="00074836">
        <w:tc>
          <w:tcPr>
            <w:tcW w:w="2052" w:type="pct"/>
            <w:vAlign w:val="bottom"/>
          </w:tcPr>
          <w:p w14:paraId="1EA6AADC" w14:textId="77777777" w:rsidR="006E426B" w:rsidRPr="008059A9" w:rsidRDefault="006E426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7AF582F9" w14:textId="77777777" w:rsidR="006E426B" w:rsidRPr="008059A9" w:rsidRDefault="006E426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37AE8E7B" w14:textId="77777777" w:rsidR="006E426B" w:rsidRPr="008059A9" w:rsidRDefault="006E426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E9CE09F" w14:textId="77777777" w:rsidR="006E426B" w:rsidRPr="008059A9" w:rsidRDefault="006E426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236208BC" w14:textId="77777777" w:rsidR="006E426B" w:rsidRPr="008059A9" w:rsidRDefault="006E426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02F5C707" w14:textId="77777777" w:rsidR="006E426B" w:rsidRPr="008059A9" w:rsidRDefault="006E426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29E109E5" w14:textId="77777777" w:rsidR="006E426B" w:rsidRPr="008059A9" w:rsidRDefault="006E426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3945726E" w14:textId="77777777" w:rsidR="006E426B" w:rsidRPr="008059A9" w:rsidRDefault="006E426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378B" w:rsidRPr="00DA7678" w14:paraId="1760C216" w14:textId="77777777" w:rsidTr="00074836">
        <w:tc>
          <w:tcPr>
            <w:tcW w:w="2052" w:type="pct"/>
            <w:vAlign w:val="bottom"/>
          </w:tcPr>
          <w:p w14:paraId="75DE995C" w14:textId="77777777" w:rsidR="0098378B" w:rsidRPr="00DA7678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A767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58" w:type="pct"/>
            <w:vAlign w:val="bottom"/>
          </w:tcPr>
          <w:p w14:paraId="77AE4F43" w14:textId="77777777" w:rsidR="0098378B" w:rsidRPr="00DA7678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7523AC75" w14:textId="77777777" w:rsidR="0098378B" w:rsidRPr="00DA7678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749BECBA" w14:textId="77777777" w:rsidR="0098378B" w:rsidRPr="00DA7678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1CD58EE3" w14:textId="77777777" w:rsidR="0098378B" w:rsidRPr="00DA7678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7D762EC" w14:textId="77777777" w:rsidR="0098378B" w:rsidRPr="00DA7678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2CFAC403" w14:textId="77777777" w:rsidR="0098378B" w:rsidRPr="00DA7678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B3E7D7C" w14:textId="77777777" w:rsidR="0098378B" w:rsidRPr="00DA7678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378B" w:rsidRPr="00DA7678" w14:paraId="07E7987C" w14:textId="77777777" w:rsidTr="00074836">
        <w:tc>
          <w:tcPr>
            <w:tcW w:w="2052" w:type="pct"/>
            <w:vAlign w:val="bottom"/>
          </w:tcPr>
          <w:p w14:paraId="760276C4" w14:textId="77777777" w:rsidR="0098378B" w:rsidRPr="00DA7678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767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58" w:type="pct"/>
            <w:vAlign w:val="bottom"/>
          </w:tcPr>
          <w:p w14:paraId="579346EC" w14:textId="2A383A22" w:rsidR="0098378B" w:rsidRPr="00DA7678" w:rsidRDefault="00631E6C" w:rsidP="007132BE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96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132BE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012</w:t>
            </w:r>
          </w:p>
        </w:tc>
        <w:tc>
          <w:tcPr>
            <w:tcW w:w="128" w:type="pct"/>
            <w:vAlign w:val="bottom"/>
          </w:tcPr>
          <w:p w14:paraId="4814A02E" w14:textId="77777777" w:rsidR="0098378B" w:rsidRPr="00DA7678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A51D362" w14:textId="6E0C7D8A" w:rsidR="0098378B" w:rsidRPr="00DA7678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130" w:type="pct"/>
            <w:vAlign w:val="bottom"/>
          </w:tcPr>
          <w:p w14:paraId="10274C2B" w14:textId="77777777" w:rsidR="0098378B" w:rsidRPr="00DA7678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EA1C0DF" w14:textId="057D4B84" w:rsidR="0098378B" w:rsidRPr="00DA7678" w:rsidRDefault="00631E6C" w:rsidP="00713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7132BE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012</w:t>
            </w:r>
          </w:p>
        </w:tc>
        <w:tc>
          <w:tcPr>
            <w:tcW w:w="131" w:type="pct"/>
            <w:gridSpan w:val="2"/>
            <w:vAlign w:val="bottom"/>
          </w:tcPr>
          <w:p w14:paraId="2E710E25" w14:textId="77777777" w:rsidR="0098378B" w:rsidRPr="00DA7678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423860D5" w14:textId="57AEA218" w:rsidR="0098378B" w:rsidRPr="00DA7678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894</w:t>
            </w:r>
          </w:p>
        </w:tc>
      </w:tr>
      <w:tr w:rsidR="0098378B" w:rsidRPr="00B165D6" w14:paraId="76150033" w14:textId="77777777" w:rsidTr="00074836">
        <w:tc>
          <w:tcPr>
            <w:tcW w:w="2052" w:type="pct"/>
            <w:vAlign w:val="bottom"/>
          </w:tcPr>
          <w:p w14:paraId="45E5969A" w14:textId="77777777" w:rsidR="0098378B" w:rsidRPr="008059A9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13CF6891" w14:textId="77777777" w:rsidR="0098378B" w:rsidRPr="008059A9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16EB3541" w14:textId="77777777" w:rsidR="0098378B" w:rsidRPr="008059A9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5866C964" w14:textId="77777777" w:rsidR="0098378B" w:rsidRPr="008059A9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7A48E5CE" w14:textId="77777777" w:rsidR="0098378B" w:rsidRPr="008059A9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9A4FFED" w14:textId="77777777" w:rsidR="0098378B" w:rsidRPr="008059A9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29FB1D1D" w14:textId="77777777" w:rsidR="0098378B" w:rsidRPr="008059A9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2198983C" w14:textId="77777777" w:rsidR="0098378B" w:rsidRPr="008059A9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1036" w:rsidRPr="00B165D6" w14:paraId="2A999EF3" w14:textId="77777777" w:rsidTr="00074836">
        <w:tc>
          <w:tcPr>
            <w:tcW w:w="2052" w:type="pct"/>
            <w:vAlign w:val="bottom"/>
          </w:tcPr>
          <w:p w14:paraId="0F76FE3E" w14:textId="77777777" w:rsidR="00171036" w:rsidRPr="008059A9" w:rsidRDefault="00171036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8" w:type="pct"/>
            <w:vAlign w:val="bottom"/>
          </w:tcPr>
          <w:p w14:paraId="63044E30" w14:textId="77777777" w:rsidR="00171036" w:rsidRPr="008059A9" w:rsidRDefault="00171036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vAlign w:val="bottom"/>
          </w:tcPr>
          <w:p w14:paraId="37387416" w14:textId="77777777" w:rsidR="00171036" w:rsidRPr="008059A9" w:rsidRDefault="00171036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0BCA3202" w14:textId="77777777" w:rsidR="00171036" w:rsidRPr="008059A9" w:rsidRDefault="00171036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66ED2B2D" w14:textId="77777777" w:rsidR="00171036" w:rsidRPr="008059A9" w:rsidRDefault="00171036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39E3CE2" w14:textId="77777777" w:rsidR="00171036" w:rsidRPr="008059A9" w:rsidRDefault="00171036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" w:type="pct"/>
            <w:gridSpan w:val="2"/>
            <w:vAlign w:val="bottom"/>
          </w:tcPr>
          <w:p w14:paraId="58927448" w14:textId="77777777" w:rsidR="00171036" w:rsidRPr="008059A9" w:rsidRDefault="00171036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gridSpan w:val="2"/>
            <w:vAlign w:val="bottom"/>
          </w:tcPr>
          <w:p w14:paraId="0583C141" w14:textId="77777777" w:rsidR="00171036" w:rsidRPr="008059A9" w:rsidRDefault="00171036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8378B" w:rsidRPr="00B165D6" w14:paraId="34B30CDA" w14:textId="77777777" w:rsidTr="00074836">
        <w:tc>
          <w:tcPr>
            <w:tcW w:w="2052" w:type="pct"/>
            <w:vAlign w:val="bottom"/>
          </w:tcPr>
          <w:p w14:paraId="1EB58C88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58" w:type="pct"/>
            <w:vAlign w:val="bottom"/>
          </w:tcPr>
          <w:p w14:paraId="35DCF561" w14:textId="77777777" w:rsidR="0098378B" w:rsidRPr="0082412F" w:rsidRDefault="0098378B" w:rsidP="000C536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78BE5803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vAlign w:val="bottom"/>
          </w:tcPr>
          <w:p w14:paraId="394359C2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30" w:type="pct"/>
            <w:vAlign w:val="bottom"/>
          </w:tcPr>
          <w:p w14:paraId="67D74C41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9953F37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7DA70681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0BB187CA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25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378B" w:rsidRPr="00B165D6" w14:paraId="0E4DB026" w14:textId="77777777" w:rsidTr="00074836">
        <w:tc>
          <w:tcPr>
            <w:tcW w:w="2052" w:type="pct"/>
            <w:vAlign w:val="bottom"/>
          </w:tcPr>
          <w:p w14:paraId="5400D113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58" w:type="pct"/>
            <w:vAlign w:val="bottom"/>
          </w:tcPr>
          <w:p w14:paraId="3E61A37D" w14:textId="1AEE2D42" w:rsidR="0098378B" w:rsidRPr="0082412F" w:rsidRDefault="00631E6C" w:rsidP="000C536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  <w:r w:rsidR="00380C1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427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42C9C73B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1ECED96" w14:textId="49B2F81D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81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884</w:t>
            </w:r>
          </w:p>
        </w:tc>
        <w:tc>
          <w:tcPr>
            <w:tcW w:w="130" w:type="pct"/>
            <w:vAlign w:val="bottom"/>
          </w:tcPr>
          <w:p w14:paraId="09637474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47773B44" w14:textId="1F50E6A4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36</w:t>
            </w:r>
            <w:r w:rsidR="00380C1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320</w:t>
            </w:r>
          </w:p>
        </w:tc>
        <w:tc>
          <w:tcPr>
            <w:tcW w:w="128" w:type="pct"/>
            <w:vAlign w:val="bottom"/>
          </w:tcPr>
          <w:p w14:paraId="4429713A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04E98987" w14:textId="05F54DA8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38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497</w:t>
            </w:r>
          </w:p>
        </w:tc>
      </w:tr>
      <w:tr w:rsidR="0098378B" w:rsidRPr="00B165D6" w14:paraId="03BBB1F7" w14:textId="77777777" w:rsidTr="00074836">
        <w:tc>
          <w:tcPr>
            <w:tcW w:w="2052" w:type="pct"/>
            <w:vAlign w:val="bottom"/>
          </w:tcPr>
          <w:p w14:paraId="556B6CCF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58" w:type="pct"/>
            <w:vAlign w:val="bottom"/>
          </w:tcPr>
          <w:p w14:paraId="153A1439" w14:textId="53CE484A" w:rsidR="0098378B" w:rsidRPr="0082412F" w:rsidRDefault="00631E6C" w:rsidP="000C536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380C1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496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70268C12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1D885AE" w14:textId="47B20015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465</w:t>
            </w:r>
          </w:p>
        </w:tc>
        <w:tc>
          <w:tcPr>
            <w:tcW w:w="130" w:type="pct"/>
            <w:vAlign w:val="bottom"/>
          </w:tcPr>
          <w:p w14:paraId="3A8D107F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0BE9906" w14:textId="54BB1349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380C1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28" w:type="pct"/>
            <w:vAlign w:val="bottom"/>
          </w:tcPr>
          <w:p w14:paraId="3B01608F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vAlign w:val="bottom"/>
          </w:tcPr>
          <w:p w14:paraId="3EE21E93" w14:textId="784D0BC9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98378B" w:rsidRPr="00B165D6" w14:paraId="036E96F0" w14:textId="77777777" w:rsidTr="00074836">
        <w:tc>
          <w:tcPr>
            <w:tcW w:w="2052" w:type="pct"/>
            <w:vAlign w:val="bottom"/>
          </w:tcPr>
          <w:p w14:paraId="52A70BEC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vAlign w:val="bottom"/>
          </w:tcPr>
          <w:p w14:paraId="6D81499A" w14:textId="43866C0A" w:rsidR="0098378B" w:rsidRPr="0082412F" w:rsidRDefault="00631E6C" w:rsidP="000C536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80C1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341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13F1963A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61CFD85" w14:textId="4414B5A0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752</w:t>
            </w:r>
          </w:p>
        </w:tc>
        <w:tc>
          <w:tcPr>
            <w:tcW w:w="130" w:type="pct"/>
            <w:vAlign w:val="bottom"/>
          </w:tcPr>
          <w:p w14:paraId="1136B7FA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8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7B3CB16E" w14:textId="3A039FAB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380C1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027</w:t>
            </w:r>
          </w:p>
        </w:tc>
        <w:tc>
          <w:tcPr>
            <w:tcW w:w="128" w:type="pct"/>
            <w:vAlign w:val="bottom"/>
          </w:tcPr>
          <w:p w14:paraId="626FD154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bottom w:val="single" w:sz="4" w:space="0" w:color="auto"/>
            </w:tcBorders>
            <w:vAlign w:val="bottom"/>
          </w:tcPr>
          <w:p w14:paraId="76BE73D5" w14:textId="4FEDBBEF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="0098378B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811</w:t>
            </w:r>
          </w:p>
        </w:tc>
      </w:tr>
      <w:tr w:rsidR="0098378B" w:rsidRPr="00B165D6" w14:paraId="27A95282" w14:textId="77777777" w:rsidTr="00074836">
        <w:tc>
          <w:tcPr>
            <w:tcW w:w="2052" w:type="pct"/>
            <w:vAlign w:val="bottom"/>
          </w:tcPr>
          <w:p w14:paraId="44A11FAC" w14:textId="77777777" w:rsidR="0098378B" w:rsidRPr="0082412F" w:rsidRDefault="0098378B" w:rsidP="000C5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8E2F2" w14:textId="021F79E5" w:rsidR="0098378B" w:rsidRPr="0082412F" w:rsidRDefault="00631E6C" w:rsidP="000C536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</w:t>
            </w:r>
            <w:r w:rsidR="00380C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</w:t>
            </w:r>
          </w:p>
        </w:tc>
        <w:tc>
          <w:tcPr>
            <w:tcW w:w="128" w:type="pct"/>
            <w:tcBorders>
              <w:left w:val="nil"/>
            </w:tcBorders>
            <w:vAlign w:val="bottom"/>
          </w:tcPr>
          <w:p w14:paraId="2B375979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703EAB" w14:textId="4E4489D5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89</w:t>
            </w:r>
            <w:r w:rsidR="009837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101</w:t>
            </w:r>
          </w:p>
        </w:tc>
        <w:tc>
          <w:tcPr>
            <w:tcW w:w="130" w:type="pct"/>
            <w:vAlign w:val="bottom"/>
          </w:tcPr>
          <w:p w14:paraId="3E20D314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/>
              <w:ind w:right="-19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E7F82" w14:textId="57EE0DD4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380C1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741</w:t>
            </w:r>
          </w:p>
        </w:tc>
        <w:tc>
          <w:tcPr>
            <w:tcW w:w="128" w:type="pct"/>
            <w:vAlign w:val="bottom"/>
          </w:tcPr>
          <w:p w14:paraId="3A7E5E84" w14:textId="77777777" w:rsidR="0098378B" w:rsidRPr="0082412F" w:rsidRDefault="0098378B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FCC1F3" w14:textId="4B8C873B" w:rsidR="0098378B" w:rsidRPr="0082412F" w:rsidRDefault="00631E6C" w:rsidP="000C53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/>
              <w:ind w:right="-19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98378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523</w:t>
            </w:r>
          </w:p>
        </w:tc>
      </w:tr>
    </w:tbl>
    <w:p w14:paraId="2394FC5E" w14:textId="77777777" w:rsidR="0098378B" w:rsidRPr="008059A9" w:rsidRDefault="0098378B" w:rsidP="00567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328F7AD" w14:textId="60AB9C99" w:rsidR="00F02D07" w:rsidRPr="0082412F" w:rsidRDefault="00246D7B" w:rsidP="00F02D0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631E6C" w:rsidRPr="00631E6C">
        <w:rPr>
          <w:rFonts w:ascii="Angsana New" w:hAnsi="Angsana New"/>
          <w:spacing w:val="-2"/>
          <w:sz w:val="30"/>
          <w:szCs w:val="30"/>
        </w:rPr>
        <w:t>30</w:t>
      </w:r>
      <w:r w:rsidR="007E45C9">
        <w:rPr>
          <w:rFonts w:ascii="Angsana New" w:hAnsi="Angsana New"/>
          <w:spacing w:val="-2"/>
          <w:sz w:val="30"/>
          <w:szCs w:val="30"/>
        </w:rPr>
        <w:t xml:space="preserve"> </w:t>
      </w:r>
      <w:r w:rsidR="007E45C9">
        <w:rPr>
          <w:rFonts w:ascii="Angsana New" w:hAnsi="Angsana New"/>
          <w:spacing w:val="-2"/>
          <w:sz w:val="30"/>
          <w:szCs w:val="30"/>
          <w:cs/>
        </w:rPr>
        <w:t>มิถุนายน</w:t>
      </w:r>
      <w:r w:rsidR="00126C68" w:rsidRPr="0082412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pacing w:val="-2"/>
          <w:sz w:val="30"/>
          <w:szCs w:val="30"/>
        </w:rPr>
        <w:t>2563</w:t>
      </w:r>
      <w:r w:rsidR="00DB28F4" w:rsidRPr="0082412F">
        <w:rPr>
          <w:rFonts w:ascii="Angsana New" w:hAnsi="Angsana New"/>
          <w:sz w:val="30"/>
          <w:szCs w:val="30"/>
          <w:cs/>
        </w:rPr>
        <w:t xml:space="preserve"> และ </w:t>
      </w:r>
      <w:r w:rsidR="00631E6C" w:rsidRPr="00631E6C">
        <w:rPr>
          <w:rFonts w:ascii="Angsana New" w:hAnsi="Angsana New"/>
          <w:sz w:val="30"/>
          <w:szCs w:val="30"/>
        </w:rPr>
        <w:t>31</w:t>
      </w:r>
      <w:r w:rsidR="00DB28F4" w:rsidRPr="008241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1E6C" w:rsidRPr="00631E6C">
        <w:rPr>
          <w:rFonts w:ascii="Angsana New" w:hAnsi="Angsana New"/>
          <w:sz w:val="30"/>
          <w:szCs w:val="30"/>
        </w:rPr>
        <w:t>2562</w:t>
      </w:r>
      <w:r w:rsidRPr="0082412F">
        <w:rPr>
          <w:rFonts w:ascii="Angsana New" w:hAnsi="Angsana New"/>
          <w:sz w:val="30"/>
          <w:szCs w:val="30"/>
          <w:cs/>
        </w:rPr>
        <w:t xml:space="preserve"> </w:t>
      </w:r>
      <w:r w:rsidR="00DB28F4" w:rsidRPr="0082412F">
        <w:rPr>
          <w:rFonts w:ascii="Angsana New" w:hAnsi="Angsana New"/>
          <w:sz w:val="30"/>
          <w:szCs w:val="30"/>
          <w:cs/>
        </w:rPr>
        <w:t>มีดังนี้</w:t>
      </w:r>
    </w:p>
    <w:p w14:paraId="65B28908" w14:textId="77777777" w:rsidR="00F02D07" w:rsidRPr="008059A9" w:rsidRDefault="00F02D07" w:rsidP="00567E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71"/>
        <w:gridCol w:w="1263"/>
        <w:gridCol w:w="272"/>
        <w:gridCol w:w="1166"/>
        <w:gridCol w:w="268"/>
        <w:gridCol w:w="1168"/>
        <w:gridCol w:w="270"/>
        <w:gridCol w:w="1172"/>
      </w:tblGrid>
      <w:tr w:rsidR="000271C5" w:rsidRPr="00AA1165" w14:paraId="1A83280F" w14:textId="77777777" w:rsidTr="00074836">
        <w:trPr>
          <w:trHeight w:val="405"/>
        </w:trPr>
        <w:tc>
          <w:tcPr>
            <w:tcW w:w="2048" w:type="pct"/>
            <w:vAlign w:val="bottom"/>
          </w:tcPr>
          <w:p w14:paraId="0D3FD8F1" w14:textId="77777777" w:rsidR="000271C5" w:rsidRPr="00AA1165" w:rsidRDefault="000271C5" w:rsidP="00BF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11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AA11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AA116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1429" w:type="pct"/>
            <w:gridSpan w:val="3"/>
            <w:shd w:val="clear" w:color="auto" w:fill="auto"/>
            <w:vAlign w:val="bottom"/>
          </w:tcPr>
          <w:p w14:paraId="657251A4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1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DB2F457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  <w:shd w:val="clear" w:color="auto" w:fill="auto"/>
            <w:vAlign w:val="bottom"/>
          </w:tcPr>
          <w:p w14:paraId="05549FCD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1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AA1165" w14:paraId="76C00DAA" w14:textId="77777777" w:rsidTr="00074836">
        <w:trPr>
          <w:trHeight w:val="405"/>
        </w:trPr>
        <w:tc>
          <w:tcPr>
            <w:tcW w:w="2048" w:type="pct"/>
            <w:vAlign w:val="bottom"/>
          </w:tcPr>
          <w:p w14:paraId="34A47DD9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257CC2BA" w14:textId="1F4FCAFE" w:rsidR="000271C5" w:rsidRPr="00AA1165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7E45C9" w:rsidRPr="00AA1165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7E45C9" w:rsidRPr="00AA1165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3E472BB1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B640223" w14:textId="3D6D3938" w:rsidR="000271C5" w:rsidRPr="00AA1165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0271C5" w:rsidRPr="00AA11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71C5" w:rsidRPr="00AA116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6B2D493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2591FFC5" w14:textId="7C91525B" w:rsidR="000271C5" w:rsidRPr="00AA1165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7E45C9" w:rsidRPr="00AA1165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7E45C9" w:rsidRPr="00AA1165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6D0DDF69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4840BDD9" w14:textId="2E544C9B" w:rsidR="000271C5" w:rsidRPr="00AA1165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0271C5" w:rsidRPr="00AA116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71C5" w:rsidRPr="00AA1165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271C5" w:rsidRPr="00AA1165" w14:paraId="5AA3738A" w14:textId="77777777" w:rsidTr="00074836">
        <w:trPr>
          <w:trHeight w:val="405"/>
        </w:trPr>
        <w:tc>
          <w:tcPr>
            <w:tcW w:w="2048" w:type="pct"/>
            <w:vAlign w:val="bottom"/>
          </w:tcPr>
          <w:p w14:paraId="40D918CF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8" w:type="pct"/>
            <w:shd w:val="clear" w:color="auto" w:fill="auto"/>
            <w:vAlign w:val="bottom"/>
          </w:tcPr>
          <w:p w14:paraId="6399A652" w14:textId="44841CEA" w:rsidR="000271C5" w:rsidRPr="00AA1165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88E91ED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3080E76C" w14:textId="4FE57DF2" w:rsidR="000271C5" w:rsidRPr="00AA1165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C3AE829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5AE94323" w14:textId="30CD570A" w:rsidR="000271C5" w:rsidRPr="00AA1165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4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41C1722D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  <w:vAlign w:val="bottom"/>
          </w:tcPr>
          <w:p w14:paraId="354607BB" w14:textId="602B63BA" w:rsidR="000271C5" w:rsidRPr="00AA1165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271C5" w:rsidRPr="00AA1165" w14:paraId="11DBA932" w14:textId="77777777" w:rsidTr="00074836">
        <w:trPr>
          <w:trHeight w:val="405"/>
        </w:trPr>
        <w:tc>
          <w:tcPr>
            <w:tcW w:w="2048" w:type="pct"/>
            <w:vAlign w:val="bottom"/>
          </w:tcPr>
          <w:p w14:paraId="4B945078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2" w:type="pct"/>
            <w:gridSpan w:val="7"/>
            <w:vAlign w:val="bottom"/>
          </w:tcPr>
          <w:p w14:paraId="13DFF58C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1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1C5" w:rsidRPr="00AA1165" w14:paraId="4DE327A7" w14:textId="77777777" w:rsidTr="00074836">
        <w:trPr>
          <w:trHeight w:val="405"/>
        </w:trPr>
        <w:tc>
          <w:tcPr>
            <w:tcW w:w="2048" w:type="pct"/>
            <w:vAlign w:val="bottom"/>
          </w:tcPr>
          <w:p w14:paraId="32F69285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1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2952" w:type="pct"/>
            <w:gridSpan w:val="7"/>
            <w:vAlign w:val="bottom"/>
          </w:tcPr>
          <w:p w14:paraId="385FCA5D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271C5" w:rsidRPr="00AA1165" w14:paraId="21C1490A" w14:textId="77777777" w:rsidTr="00074836">
        <w:trPr>
          <w:trHeight w:val="389"/>
        </w:trPr>
        <w:tc>
          <w:tcPr>
            <w:tcW w:w="2048" w:type="pct"/>
            <w:vAlign w:val="bottom"/>
          </w:tcPr>
          <w:p w14:paraId="1E7511A7" w14:textId="77777777" w:rsidR="000271C5" w:rsidRPr="00AA1165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68" w:type="pct"/>
            <w:vAlign w:val="bottom"/>
          </w:tcPr>
          <w:p w14:paraId="0C33014C" w14:textId="08A6B918" w:rsidR="000271C5" w:rsidRPr="00AA1165" w:rsidRDefault="00631E6C" w:rsidP="00080577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80C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417</w:t>
            </w:r>
            <w:r w:rsidR="00380C1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144" w:type="pct"/>
            <w:vAlign w:val="bottom"/>
          </w:tcPr>
          <w:p w14:paraId="1BC57AFB" w14:textId="77777777" w:rsidR="000271C5" w:rsidRPr="00AA1165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20BB5C5" w14:textId="4CFAABE3" w:rsidR="000271C5" w:rsidRPr="00AA1165" w:rsidRDefault="00631E6C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271C5" w:rsidRPr="00AA11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  <w:r w:rsidR="000271C5" w:rsidRPr="00AA11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450</w:t>
            </w:r>
          </w:p>
        </w:tc>
        <w:tc>
          <w:tcPr>
            <w:tcW w:w="142" w:type="pct"/>
            <w:vAlign w:val="bottom"/>
          </w:tcPr>
          <w:p w14:paraId="1648FE17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94882B1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DCA6B9C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198F1910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1C5" w:rsidRPr="00AA1165" w14:paraId="0D200489" w14:textId="77777777" w:rsidTr="00074836">
        <w:trPr>
          <w:trHeight w:val="335"/>
        </w:trPr>
        <w:tc>
          <w:tcPr>
            <w:tcW w:w="2048" w:type="pct"/>
            <w:vAlign w:val="bottom"/>
          </w:tcPr>
          <w:p w14:paraId="0F1BD063" w14:textId="77777777" w:rsidR="000271C5" w:rsidRPr="00AA1165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vAlign w:val="bottom"/>
          </w:tcPr>
          <w:p w14:paraId="391631F1" w14:textId="77777777" w:rsidR="000271C5" w:rsidRPr="00AA1165" w:rsidRDefault="000271C5" w:rsidP="000271C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386CB6F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53735D9" w14:textId="77777777" w:rsidR="000271C5" w:rsidRPr="00AA1165" w:rsidRDefault="000271C5" w:rsidP="008A0631">
            <w:pPr>
              <w:pStyle w:val="acctfourfigures"/>
              <w:tabs>
                <w:tab w:val="clear" w:pos="765"/>
                <w:tab w:val="decimal" w:pos="609"/>
                <w:tab w:val="decimal" w:pos="880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219751D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15AEA49E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67EDF506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2EDDC6CA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1C5" w:rsidRPr="00AA1165" w14:paraId="0C38FA5D" w14:textId="77777777" w:rsidTr="00074836">
        <w:trPr>
          <w:trHeight w:val="389"/>
        </w:trPr>
        <w:tc>
          <w:tcPr>
            <w:tcW w:w="2048" w:type="pct"/>
            <w:vAlign w:val="bottom"/>
          </w:tcPr>
          <w:p w14:paraId="205AA462" w14:textId="77777777" w:rsidR="000271C5" w:rsidRPr="00AA1165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68" w:type="pct"/>
            <w:vAlign w:val="bottom"/>
          </w:tcPr>
          <w:p w14:paraId="5061084F" w14:textId="77777777" w:rsidR="000271C5" w:rsidRPr="00AA1165" w:rsidRDefault="000271C5" w:rsidP="000271C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588AE32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78F726E" w14:textId="77777777" w:rsidR="000271C5" w:rsidRPr="00AA1165" w:rsidRDefault="000271C5" w:rsidP="008A0631">
            <w:pPr>
              <w:pStyle w:val="acctfourfigures"/>
              <w:tabs>
                <w:tab w:val="clear" w:pos="765"/>
                <w:tab w:val="decimal" w:pos="609"/>
                <w:tab w:val="decimal" w:pos="880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525BDA1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03E890E6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0C0B7F01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0140CBA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1C5" w:rsidRPr="00AA1165" w14:paraId="03475FC5" w14:textId="77777777" w:rsidTr="00074836">
        <w:trPr>
          <w:trHeight w:val="389"/>
        </w:trPr>
        <w:tc>
          <w:tcPr>
            <w:tcW w:w="2048" w:type="pct"/>
            <w:vAlign w:val="bottom"/>
          </w:tcPr>
          <w:p w14:paraId="00E97D82" w14:textId="77777777" w:rsidR="000271C5" w:rsidRPr="00AA1165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spacing w:val="-4"/>
                <w:sz w:val="30"/>
                <w:szCs w:val="30"/>
                <w:cs/>
              </w:rPr>
              <w:t>บริษัท เอเชีย น้ำประปา จำกัด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18808ECA" w14:textId="43821B50" w:rsidR="000271C5" w:rsidRPr="00AA1165" w:rsidRDefault="00631E6C" w:rsidP="000271C5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186</w:t>
            </w:r>
          </w:p>
        </w:tc>
        <w:tc>
          <w:tcPr>
            <w:tcW w:w="144" w:type="pct"/>
            <w:vAlign w:val="bottom"/>
          </w:tcPr>
          <w:p w14:paraId="16F29575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735C5FB6" w14:textId="62B0E1D8" w:rsidR="000271C5" w:rsidRPr="00AA1165" w:rsidRDefault="00631E6C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209</w:t>
            </w:r>
          </w:p>
        </w:tc>
        <w:tc>
          <w:tcPr>
            <w:tcW w:w="142" w:type="pct"/>
            <w:vAlign w:val="bottom"/>
          </w:tcPr>
          <w:p w14:paraId="39D0C623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94DF613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1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5EE5E3B5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345D886C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A1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1C5" w:rsidRPr="00AA1165" w14:paraId="45082A71" w14:textId="77777777" w:rsidTr="00074836">
        <w:trPr>
          <w:trHeight w:val="389"/>
        </w:trPr>
        <w:tc>
          <w:tcPr>
            <w:tcW w:w="2048" w:type="pct"/>
            <w:vAlign w:val="bottom"/>
          </w:tcPr>
          <w:p w14:paraId="6431B572" w14:textId="77777777" w:rsidR="000271C5" w:rsidRPr="00AA1165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620ACF0D" w14:textId="56296AEF" w:rsidR="000271C5" w:rsidRPr="00AA1165" w:rsidRDefault="00631E6C" w:rsidP="000271C5">
            <w:pPr>
              <w:pStyle w:val="acctfourfigures"/>
              <w:tabs>
                <w:tab w:val="clear" w:pos="765"/>
                <w:tab w:val="decimal" w:pos="94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380C1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418</w:t>
            </w:r>
            <w:r w:rsidR="00380C18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024</w:t>
            </w:r>
          </w:p>
        </w:tc>
        <w:tc>
          <w:tcPr>
            <w:tcW w:w="144" w:type="pct"/>
            <w:vAlign w:val="bottom"/>
          </w:tcPr>
          <w:p w14:paraId="53B60122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bottom"/>
          </w:tcPr>
          <w:p w14:paraId="08566646" w14:textId="23B3DF49" w:rsidR="000271C5" w:rsidRPr="00AA1165" w:rsidRDefault="00631E6C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0271C5" w:rsidRPr="00AA11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  <w:r w:rsidR="000271C5" w:rsidRPr="00AA116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659</w:t>
            </w:r>
          </w:p>
        </w:tc>
        <w:tc>
          <w:tcPr>
            <w:tcW w:w="142" w:type="pct"/>
            <w:vAlign w:val="bottom"/>
          </w:tcPr>
          <w:p w14:paraId="759E34A3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51564DAC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76EE8E15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vAlign w:val="bottom"/>
          </w:tcPr>
          <w:p w14:paraId="38CDAA39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1C5" w:rsidRPr="00AA1165" w14:paraId="3FA5CFD5" w14:textId="77777777" w:rsidTr="00074836">
        <w:trPr>
          <w:trHeight w:val="389"/>
        </w:trPr>
        <w:tc>
          <w:tcPr>
            <w:tcW w:w="2048" w:type="pct"/>
            <w:vAlign w:val="bottom"/>
          </w:tcPr>
          <w:p w14:paraId="655113CE" w14:textId="1F31F16C" w:rsidR="000271C5" w:rsidRPr="00AA1165" w:rsidRDefault="000271C5" w:rsidP="00AA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A116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A116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E0D9E" w:rsidRPr="00AA1165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7271AF1C" w14:textId="77777777" w:rsidR="000271C5" w:rsidRPr="00AA1165" w:rsidRDefault="000271C5" w:rsidP="000271C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1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E57A6E2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vAlign w:val="bottom"/>
          </w:tcPr>
          <w:p w14:paraId="53A9DA2E" w14:textId="77777777" w:rsidR="000271C5" w:rsidRPr="00AA1165" w:rsidRDefault="000271C5" w:rsidP="000271C5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A1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6240BC0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1FE393F4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78AFAAE3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vAlign w:val="bottom"/>
          </w:tcPr>
          <w:p w14:paraId="063BCFF6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1C5" w:rsidRPr="00B165D6" w14:paraId="7BFF0135" w14:textId="77777777" w:rsidTr="00074836">
        <w:trPr>
          <w:trHeight w:val="405"/>
        </w:trPr>
        <w:tc>
          <w:tcPr>
            <w:tcW w:w="2048" w:type="pct"/>
            <w:vAlign w:val="bottom"/>
          </w:tcPr>
          <w:p w14:paraId="5722F273" w14:textId="77777777" w:rsidR="000271C5" w:rsidRPr="00AA1165" w:rsidRDefault="000271C5" w:rsidP="00AA1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BF7F9" w14:textId="0834A0A3" w:rsidR="000271C5" w:rsidRPr="00AA1165" w:rsidRDefault="00631E6C" w:rsidP="000271C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380C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418</w:t>
            </w:r>
            <w:r w:rsidR="00380C1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024</w:t>
            </w:r>
          </w:p>
        </w:tc>
        <w:tc>
          <w:tcPr>
            <w:tcW w:w="144" w:type="pct"/>
            <w:vAlign w:val="bottom"/>
          </w:tcPr>
          <w:p w14:paraId="3024EF43" w14:textId="77777777" w:rsidR="000271C5" w:rsidRPr="00AA1165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FBB515" w14:textId="2D592DF6" w:rsidR="000271C5" w:rsidRPr="00AA1165" w:rsidRDefault="00631E6C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0271C5" w:rsidRPr="00AA11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277</w:t>
            </w:r>
            <w:r w:rsidR="000271C5" w:rsidRPr="00AA116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659</w:t>
            </w:r>
          </w:p>
        </w:tc>
        <w:tc>
          <w:tcPr>
            <w:tcW w:w="142" w:type="pct"/>
            <w:vAlign w:val="bottom"/>
          </w:tcPr>
          <w:p w14:paraId="3A5EB501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2C10D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7C4F9D3" w14:textId="77777777" w:rsidR="000271C5" w:rsidRPr="00AA1165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0CEE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16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66500C4" w14:textId="77777777" w:rsidR="00493689" w:rsidRPr="001028BA" w:rsidRDefault="00493689" w:rsidP="00AA11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869"/>
        <w:gridCol w:w="1261"/>
        <w:gridCol w:w="272"/>
        <w:gridCol w:w="1170"/>
        <w:gridCol w:w="270"/>
        <w:gridCol w:w="1170"/>
        <w:gridCol w:w="272"/>
        <w:gridCol w:w="1166"/>
      </w:tblGrid>
      <w:tr w:rsidR="009624C8" w:rsidRPr="007858FC" w14:paraId="57D026DE" w14:textId="77777777" w:rsidTr="009624C8">
        <w:trPr>
          <w:trHeight w:val="421"/>
        </w:trPr>
        <w:tc>
          <w:tcPr>
            <w:tcW w:w="2047" w:type="pct"/>
            <w:vAlign w:val="bottom"/>
          </w:tcPr>
          <w:p w14:paraId="6F746514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vAlign w:val="bottom"/>
          </w:tcPr>
          <w:p w14:paraId="5F56B0D7" w14:textId="559C4695" w:rsidR="00AE0D9E" w:rsidRPr="007858FC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vAlign w:val="bottom"/>
          </w:tcPr>
          <w:p w14:paraId="1BCB1C9F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5A15C48B" w14:textId="019DC40B" w:rsidR="00AE0D9E" w:rsidRPr="007858FC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  <w:vAlign w:val="bottom"/>
          </w:tcPr>
          <w:p w14:paraId="1021FEF6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33EDD84" w14:textId="0D6E51FE" w:rsidR="00AE0D9E" w:rsidRPr="007858FC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vAlign w:val="bottom"/>
          </w:tcPr>
          <w:p w14:paraId="1DC4C2A2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206B84BE" w14:textId="72E14CE1" w:rsidR="00AE0D9E" w:rsidRPr="007858FC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E0D9E" w:rsidRPr="007858FC" w14:paraId="08787F57" w14:textId="77777777" w:rsidTr="009624C8">
        <w:trPr>
          <w:trHeight w:val="421"/>
        </w:trPr>
        <w:tc>
          <w:tcPr>
            <w:tcW w:w="2047" w:type="pct"/>
            <w:vAlign w:val="bottom"/>
          </w:tcPr>
          <w:p w14:paraId="676FF52D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53" w:type="pct"/>
            <w:gridSpan w:val="7"/>
            <w:vAlign w:val="bottom"/>
          </w:tcPr>
          <w:p w14:paraId="4D1DBA14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58F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24C8" w:rsidRPr="007858FC" w14:paraId="13BD5139" w14:textId="77777777" w:rsidTr="009624C8">
        <w:trPr>
          <w:trHeight w:val="421"/>
        </w:trPr>
        <w:tc>
          <w:tcPr>
            <w:tcW w:w="2047" w:type="pct"/>
            <w:shd w:val="clear" w:color="auto" w:fill="auto"/>
            <w:vAlign w:val="bottom"/>
          </w:tcPr>
          <w:p w14:paraId="11B9D991" w14:textId="6BDC5933" w:rsidR="00AE0D9E" w:rsidRPr="007858FC" w:rsidRDefault="00AE0D9E" w:rsidP="00AE0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7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7858FC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ขาดทุนจากการด้อยค่าสำหรับ</w:t>
            </w:r>
          </w:p>
        </w:tc>
        <w:tc>
          <w:tcPr>
            <w:tcW w:w="667" w:type="pct"/>
            <w:vAlign w:val="bottom"/>
          </w:tcPr>
          <w:p w14:paraId="21DC428E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44" w:type="pct"/>
            <w:vAlign w:val="bottom"/>
          </w:tcPr>
          <w:p w14:paraId="19F201E1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43EC25E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6B381BE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4F851796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3FE6ACDC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0F8245D2" w14:textId="77777777" w:rsidR="00AE0D9E" w:rsidRPr="007858FC" w:rsidRDefault="00AE0D9E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24C8" w:rsidRPr="007858FC" w14:paraId="3E6A6E2B" w14:textId="77777777" w:rsidTr="009624C8">
        <w:trPr>
          <w:trHeight w:val="421"/>
        </w:trPr>
        <w:tc>
          <w:tcPr>
            <w:tcW w:w="2047" w:type="pct"/>
            <w:shd w:val="clear" w:color="auto" w:fill="auto"/>
            <w:vAlign w:val="bottom"/>
          </w:tcPr>
          <w:p w14:paraId="60E1B991" w14:textId="2376706F" w:rsidR="007858FC" w:rsidRPr="007858FC" w:rsidRDefault="007858FC" w:rsidP="00785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58F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858FC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Pr="007858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58F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98E2EA" w14:textId="7C9A40F3" w:rsidR="007858FC" w:rsidRPr="007858FC" w:rsidRDefault="007858FC" w:rsidP="007858F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858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A4612C8" w14:textId="77777777" w:rsidR="007858FC" w:rsidRPr="007858FC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4B7273" w14:textId="418707C0" w:rsidR="007858FC" w:rsidRPr="007858FC" w:rsidRDefault="007858FC" w:rsidP="007858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858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62727FEA" w14:textId="77777777" w:rsidR="007858FC" w:rsidRPr="007858FC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2218D" w14:textId="77C49A44" w:rsidR="007858FC" w:rsidRPr="007858FC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8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FEE0D7E" w14:textId="77777777" w:rsidR="007858FC" w:rsidRPr="007858FC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886A7F" w14:textId="797A539A" w:rsidR="007858FC" w:rsidRPr="007858FC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58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9624C8" w:rsidRPr="00B165D6" w14:paraId="52DEB571" w14:textId="77777777" w:rsidTr="009624C8">
        <w:trPr>
          <w:trHeight w:val="421"/>
        </w:trPr>
        <w:tc>
          <w:tcPr>
            <w:tcW w:w="2047" w:type="pct"/>
            <w:shd w:val="clear" w:color="auto" w:fill="auto"/>
            <w:vAlign w:val="bottom"/>
          </w:tcPr>
          <w:p w14:paraId="3C6F692F" w14:textId="2B2A5819" w:rsidR="007858FC" w:rsidRPr="007858FC" w:rsidRDefault="007858FC" w:rsidP="00785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58FC">
              <w:rPr>
                <w:rFonts w:ascii="Angsana New" w:hAnsi="Angsana New"/>
                <w:sz w:val="30"/>
                <w:szCs w:val="30"/>
                <w:cs/>
              </w:rPr>
              <w:t xml:space="preserve">   งวดหกเดือนสิ้นสุดวันที่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Pr="007858F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58F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67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2F78F" w14:textId="26AB61F5" w:rsidR="007858FC" w:rsidRPr="007858FC" w:rsidRDefault="00380C18" w:rsidP="007858FC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6D7FE75D" w14:textId="77777777" w:rsidR="007858FC" w:rsidRPr="007858FC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DBC063" w14:textId="7441391F" w:rsidR="007858FC" w:rsidRPr="007858FC" w:rsidRDefault="007858FC" w:rsidP="007858FC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8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F707B7E" w14:textId="77777777" w:rsidR="007858FC" w:rsidRPr="007858FC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3E6F56" w14:textId="1895819C" w:rsidR="007858FC" w:rsidRPr="007858FC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8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3B41F28F" w14:textId="77777777" w:rsidR="007858FC" w:rsidRPr="007858FC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033A41" w14:textId="3A99F8F1" w:rsidR="007858FC" w:rsidRPr="007858FC" w:rsidRDefault="007858FC" w:rsidP="007858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58F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4112DE8" w14:textId="6A814B23" w:rsidR="00DB3FAC" w:rsidRDefault="00DB3FAC" w:rsidP="008A06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7D2C66FC" w14:textId="77777777" w:rsidR="00DB3FAC" w:rsidRDefault="00DB3F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34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58"/>
        <w:gridCol w:w="1171"/>
        <w:gridCol w:w="269"/>
        <w:gridCol w:w="1181"/>
        <w:gridCol w:w="260"/>
        <w:gridCol w:w="1070"/>
        <w:gridCol w:w="271"/>
        <w:gridCol w:w="1160"/>
      </w:tblGrid>
      <w:tr w:rsidR="000271C5" w:rsidRPr="00B165D6" w14:paraId="415A00AB" w14:textId="77777777" w:rsidTr="00074836">
        <w:trPr>
          <w:tblHeader/>
        </w:trPr>
        <w:tc>
          <w:tcPr>
            <w:tcW w:w="2119" w:type="pct"/>
            <w:vAlign w:val="bottom"/>
          </w:tcPr>
          <w:p w14:paraId="721ADF4A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/>
                <w:spacing w:val="4"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1403" w:type="pct"/>
            <w:gridSpan w:val="3"/>
            <w:vAlign w:val="bottom"/>
          </w:tcPr>
          <w:p w14:paraId="0BF51B10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vAlign w:val="bottom"/>
          </w:tcPr>
          <w:p w14:paraId="551BEDFB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pct"/>
            <w:gridSpan w:val="3"/>
            <w:vAlign w:val="bottom"/>
          </w:tcPr>
          <w:p w14:paraId="2B85A6BA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165D6" w14:paraId="4243EDF9" w14:textId="77777777" w:rsidTr="00074836">
        <w:trPr>
          <w:tblHeader/>
        </w:trPr>
        <w:tc>
          <w:tcPr>
            <w:tcW w:w="2119" w:type="pct"/>
            <w:vAlign w:val="bottom"/>
          </w:tcPr>
          <w:p w14:paraId="34D86475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vAlign w:val="bottom"/>
          </w:tcPr>
          <w:p w14:paraId="6C92A927" w14:textId="3549678E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vAlign w:val="bottom"/>
          </w:tcPr>
          <w:p w14:paraId="5170366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8E3E35C" w14:textId="66AEB36F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9" w:type="pct"/>
            <w:vAlign w:val="bottom"/>
          </w:tcPr>
          <w:p w14:paraId="39962760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0715761" w14:textId="7DE6F861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vAlign w:val="bottom"/>
          </w:tcPr>
          <w:p w14:paraId="27320559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4503EA65" w14:textId="728356C2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271C5" w:rsidRPr="00B165D6" w14:paraId="59F11AEC" w14:textId="77777777" w:rsidTr="00074836">
        <w:trPr>
          <w:tblHeader/>
        </w:trPr>
        <w:tc>
          <w:tcPr>
            <w:tcW w:w="2119" w:type="pct"/>
            <w:vAlign w:val="bottom"/>
          </w:tcPr>
          <w:p w14:paraId="430D35A9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7" w:type="pct"/>
            <w:vAlign w:val="bottom"/>
          </w:tcPr>
          <w:p w14:paraId="6CD063D1" w14:textId="24CA4818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" w:type="pct"/>
            <w:vAlign w:val="bottom"/>
          </w:tcPr>
          <w:p w14:paraId="11923773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3165E742" w14:textId="4DA70F4F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9" w:type="pct"/>
            <w:vAlign w:val="bottom"/>
          </w:tcPr>
          <w:p w14:paraId="2D65967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D49EB49" w14:textId="1DCA678C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5" w:type="pct"/>
            <w:vAlign w:val="bottom"/>
          </w:tcPr>
          <w:p w14:paraId="07D40EC3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6D470E01" w14:textId="22EBB539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271C5" w:rsidRPr="00B165D6" w14:paraId="5A6BDB2C" w14:textId="77777777" w:rsidTr="00074836">
        <w:trPr>
          <w:tblHeader/>
        </w:trPr>
        <w:tc>
          <w:tcPr>
            <w:tcW w:w="2119" w:type="pct"/>
            <w:vAlign w:val="bottom"/>
          </w:tcPr>
          <w:p w14:paraId="11A2B291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1" w:type="pct"/>
            <w:gridSpan w:val="7"/>
            <w:vAlign w:val="bottom"/>
          </w:tcPr>
          <w:p w14:paraId="29A92E8F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1FC7" w:rsidRPr="00B165D6" w14:paraId="62B686C9" w14:textId="77777777" w:rsidTr="00466C6E">
        <w:tc>
          <w:tcPr>
            <w:tcW w:w="2119" w:type="pct"/>
            <w:vAlign w:val="bottom"/>
          </w:tcPr>
          <w:p w14:paraId="76C3FBCD" w14:textId="77777777" w:rsidR="00451FC7" w:rsidRPr="0082412F" w:rsidRDefault="00C834B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27" w:type="pct"/>
            <w:vAlign w:val="bottom"/>
          </w:tcPr>
          <w:p w14:paraId="579FD8FD" w14:textId="77777777" w:rsidR="00451FC7" w:rsidRPr="0082412F" w:rsidRDefault="00451FC7" w:rsidP="0043312A">
            <w:pPr>
              <w:pStyle w:val="acctfourfigures"/>
              <w:tabs>
                <w:tab w:val="clear" w:pos="765"/>
                <w:tab w:val="decimal" w:pos="9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A5442F2" w14:textId="77777777" w:rsidR="00451FC7" w:rsidRPr="0082412F" w:rsidRDefault="00451FC7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D98FA01" w14:textId="77777777" w:rsidR="00451FC7" w:rsidRPr="0082412F" w:rsidRDefault="00451FC7" w:rsidP="000271C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70BBEC20" w14:textId="77777777" w:rsidR="00451FC7" w:rsidRPr="0082412F" w:rsidRDefault="00451FC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45E79E3" w14:textId="77777777" w:rsidR="00451FC7" w:rsidRPr="0082412F" w:rsidRDefault="00451FC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6776F9D1" w14:textId="77777777" w:rsidR="00451FC7" w:rsidRPr="0082412F" w:rsidRDefault="00451FC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vAlign w:val="bottom"/>
          </w:tcPr>
          <w:p w14:paraId="5A5AA69C" w14:textId="77777777" w:rsidR="00451FC7" w:rsidRPr="0082412F" w:rsidRDefault="00451FC7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34BA" w:rsidRPr="00466C6E" w14:paraId="746E65B4" w14:textId="77777777" w:rsidTr="00466C6E">
        <w:tc>
          <w:tcPr>
            <w:tcW w:w="2119" w:type="pct"/>
            <w:vAlign w:val="bottom"/>
          </w:tcPr>
          <w:p w14:paraId="0F5DBE3D" w14:textId="77777777" w:rsidR="00C834BA" w:rsidRPr="0082412F" w:rsidRDefault="00C834B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เค</w:t>
            </w:r>
            <w:r w:rsidRPr="0082412F">
              <w:rPr>
                <w:rFonts w:ascii="Angsana New" w:hAnsi="Angsana New"/>
                <w:sz w:val="30"/>
                <w:szCs w:val="30"/>
              </w:rPr>
              <w:t>.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อาร์</w:t>
            </w:r>
            <w:r w:rsidRPr="0082412F">
              <w:rPr>
                <w:rFonts w:ascii="Angsana New" w:hAnsi="Angsana New"/>
                <w:sz w:val="30"/>
                <w:szCs w:val="30"/>
              </w:rPr>
              <w:t>.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ทู จำกัด</w:t>
            </w: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1A57EF3F" w14:textId="77777777" w:rsidR="00C834BA" w:rsidRPr="00466C6E" w:rsidRDefault="00A75DB4" w:rsidP="00662F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C6E"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3A82097F" w14:textId="77777777" w:rsidR="00C834BA" w:rsidRPr="00466C6E" w:rsidRDefault="00C834BA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29B31D29" w14:textId="1851CA77" w:rsidR="00C834BA" w:rsidRPr="00466C6E" w:rsidRDefault="00631E6C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0" w:right="-16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600</w:t>
            </w:r>
          </w:p>
        </w:tc>
        <w:tc>
          <w:tcPr>
            <w:tcW w:w="139" w:type="pct"/>
            <w:vAlign w:val="bottom"/>
          </w:tcPr>
          <w:p w14:paraId="5772876F" w14:textId="77777777" w:rsidR="00C834BA" w:rsidRPr="00466C6E" w:rsidRDefault="00C834B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double" w:sz="4" w:space="0" w:color="auto"/>
            </w:tcBorders>
            <w:vAlign w:val="bottom"/>
          </w:tcPr>
          <w:p w14:paraId="5FC2897C" w14:textId="77777777" w:rsidR="00C834BA" w:rsidRPr="00466C6E" w:rsidRDefault="00C834BA" w:rsidP="00536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C6E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45" w:type="pct"/>
            <w:vAlign w:val="bottom"/>
          </w:tcPr>
          <w:p w14:paraId="452143EC" w14:textId="77777777" w:rsidR="00C834BA" w:rsidRPr="00466C6E" w:rsidRDefault="00C834BA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vAlign w:val="bottom"/>
          </w:tcPr>
          <w:p w14:paraId="28378176" w14:textId="31FC030F" w:rsidR="00C834BA" w:rsidRPr="00466C6E" w:rsidRDefault="00631E6C" w:rsidP="00301E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9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600</w:t>
            </w:r>
          </w:p>
        </w:tc>
      </w:tr>
    </w:tbl>
    <w:p w14:paraId="5FC2958E" w14:textId="77777777" w:rsidR="003D2FB5" w:rsidRPr="00DB3FAC" w:rsidRDefault="003D2FB5" w:rsidP="008A06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3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0"/>
        <w:gridCol w:w="1169"/>
        <w:gridCol w:w="267"/>
        <w:gridCol w:w="1178"/>
        <w:gridCol w:w="275"/>
        <w:gridCol w:w="1072"/>
        <w:gridCol w:w="275"/>
        <w:gridCol w:w="1154"/>
      </w:tblGrid>
      <w:tr w:rsidR="000271C5" w:rsidRPr="00B165D6" w14:paraId="523B2D5E" w14:textId="77777777" w:rsidTr="00074836">
        <w:trPr>
          <w:tblHeader/>
        </w:trPr>
        <w:tc>
          <w:tcPr>
            <w:tcW w:w="2118" w:type="pct"/>
            <w:vAlign w:val="bottom"/>
          </w:tcPr>
          <w:p w14:paraId="0ED16BFE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เงินจ่ายล่วงหน้าและลูกหนี้หมุนเวียนอื่น</w:t>
            </w:r>
          </w:p>
        </w:tc>
        <w:tc>
          <w:tcPr>
            <w:tcW w:w="1398" w:type="pct"/>
            <w:gridSpan w:val="3"/>
            <w:vAlign w:val="bottom"/>
          </w:tcPr>
          <w:p w14:paraId="1328986A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176BC34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pct"/>
            <w:gridSpan w:val="3"/>
            <w:vAlign w:val="bottom"/>
          </w:tcPr>
          <w:p w14:paraId="1C2F00B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71C5" w:rsidRPr="00B165D6" w14:paraId="66ED6067" w14:textId="77777777" w:rsidTr="00074836">
        <w:trPr>
          <w:tblHeader/>
        </w:trPr>
        <w:tc>
          <w:tcPr>
            <w:tcW w:w="2118" w:type="pct"/>
            <w:vAlign w:val="bottom"/>
          </w:tcPr>
          <w:p w14:paraId="43485487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-</w:t>
            </w: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625" w:type="pct"/>
            <w:vAlign w:val="bottom"/>
          </w:tcPr>
          <w:p w14:paraId="48DF8FAA" w14:textId="4F67A07E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  <w:vAlign w:val="bottom"/>
          </w:tcPr>
          <w:p w14:paraId="439757AE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00B8FC5" w14:textId="66067AE7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  <w:vAlign w:val="bottom"/>
          </w:tcPr>
          <w:p w14:paraId="76973F12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35B92D2" w14:textId="724231BD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pacing w:val="-2"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spacing w:val="-2"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0B1C50BE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8524351" w14:textId="3BE4713E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0271C5"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71C5" w:rsidRPr="0082412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0271C5" w:rsidRPr="00B165D6" w14:paraId="07AD166B" w14:textId="77777777" w:rsidTr="00074836">
        <w:trPr>
          <w:tblHeader/>
        </w:trPr>
        <w:tc>
          <w:tcPr>
            <w:tcW w:w="2118" w:type="pct"/>
            <w:vAlign w:val="bottom"/>
          </w:tcPr>
          <w:p w14:paraId="3B98316D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58ACEC8D" w14:textId="364B64F9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  <w:vAlign w:val="bottom"/>
          </w:tcPr>
          <w:p w14:paraId="7CFBC1C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145BFFD" w14:textId="508DE994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7" w:type="pct"/>
            <w:vAlign w:val="bottom"/>
          </w:tcPr>
          <w:p w14:paraId="4BE33EE0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7EFFBC7" w14:textId="07E7EA7F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7" w:type="pct"/>
            <w:vAlign w:val="bottom"/>
          </w:tcPr>
          <w:p w14:paraId="7C9AEA6A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E1FDEA4" w14:textId="3125E09A" w:rsidR="000271C5" w:rsidRPr="0082412F" w:rsidRDefault="00631E6C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271C5" w:rsidRPr="00B165D6" w14:paraId="3CD7BCCD" w14:textId="77777777" w:rsidTr="00074836">
        <w:trPr>
          <w:tblHeader/>
        </w:trPr>
        <w:tc>
          <w:tcPr>
            <w:tcW w:w="2118" w:type="pct"/>
            <w:vAlign w:val="bottom"/>
          </w:tcPr>
          <w:p w14:paraId="1641BC5F" w14:textId="77777777" w:rsidR="000271C5" w:rsidRPr="0082412F" w:rsidRDefault="000271C5" w:rsidP="000271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2" w:type="pct"/>
            <w:gridSpan w:val="7"/>
            <w:vAlign w:val="bottom"/>
          </w:tcPr>
          <w:p w14:paraId="72E45682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71C5" w:rsidRPr="00B165D6" w14:paraId="52B6710F" w14:textId="77777777" w:rsidTr="00074836">
        <w:tc>
          <w:tcPr>
            <w:tcW w:w="2118" w:type="pct"/>
            <w:vAlign w:val="bottom"/>
          </w:tcPr>
          <w:p w14:paraId="3B72DCD0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5" w:type="pct"/>
            <w:vAlign w:val="bottom"/>
          </w:tcPr>
          <w:p w14:paraId="408DF752" w14:textId="77777777" w:rsidR="000271C5" w:rsidRPr="0082412F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2155E3E0" w14:textId="77777777" w:rsidR="000271C5" w:rsidRPr="0082412F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713CF1B" w14:textId="77777777" w:rsidR="000271C5" w:rsidRPr="0082412F" w:rsidRDefault="000271C5" w:rsidP="000271C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DFD2AA1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4594B04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09F9AD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604016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1C5" w:rsidRPr="00B165D6" w14:paraId="18C1995D" w14:textId="77777777" w:rsidTr="00074836">
        <w:tc>
          <w:tcPr>
            <w:tcW w:w="2118" w:type="pct"/>
            <w:vAlign w:val="bottom"/>
          </w:tcPr>
          <w:p w14:paraId="3C1C1F78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5" w:type="pct"/>
            <w:vAlign w:val="bottom"/>
          </w:tcPr>
          <w:p w14:paraId="1DF02253" w14:textId="6A4C8E51" w:rsidR="000271C5" w:rsidRPr="0082412F" w:rsidRDefault="00631E6C" w:rsidP="008A0631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830B3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143" w:type="pct"/>
            <w:vAlign w:val="bottom"/>
          </w:tcPr>
          <w:p w14:paraId="20619AED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B814898" w14:textId="638282B3" w:rsidR="000271C5" w:rsidRPr="0082412F" w:rsidRDefault="00631E6C" w:rsidP="008A0631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271C5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434</w:t>
            </w:r>
          </w:p>
        </w:tc>
        <w:tc>
          <w:tcPr>
            <w:tcW w:w="147" w:type="pct"/>
            <w:vAlign w:val="bottom"/>
          </w:tcPr>
          <w:p w14:paraId="09CAC889" w14:textId="77777777" w:rsidR="000271C5" w:rsidRPr="0082412F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437BF707" w14:textId="1578E4F8" w:rsidR="000271C5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5C0976C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87DAF79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271C5" w:rsidRPr="00DB3FAC" w14:paraId="61A41039" w14:textId="77777777" w:rsidTr="00074836">
        <w:tc>
          <w:tcPr>
            <w:tcW w:w="2118" w:type="pct"/>
            <w:vAlign w:val="bottom"/>
          </w:tcPr>
          <w:p w14:paraId="5625478C" w14:textId="77777777" w:rsidR="000271C5" w:rsidRPr="00DB3FAC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6F3699A0" w14:textId="77777777" w:rsidR="000271C5" w:rsidRPr="00DB3FAC" w:rsidRDefault="000271C5" w:rsidP="000271C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0" w:right="-16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1CB0922D" w14:textId="77777777" w:rsidR="000271C5" w:rsidRPr="00DB3FAC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CE49659" w14:textId="77777777" w:rsidR="000271C5" w:rsidRPr="00DB3FAC" w:rsidRDefault="000271C5" w:rsidP="000271C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868B18B" w14:textId="77777777" w:rsidR="000271C5" w:rsidRPr="00DB3FAC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536FF9D6" w14:textId="77777777" w:rsidR="000271C5" w:rsidRPr="00DB3FAC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9D06681" w14:textId="77777777" w:rsidR="000271C5" w:rsidRPr="00DB3FAC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AF91B96" w14:textId="77777777" w:rsidR="000271C5" w:rsidRPr="00DB3FAC" w:rsidRDefault="000271C5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71C5" w:rsidRPr="00B165D6" w14:paraId="7FDDE041" w14:textId="77777777" w:rsidTr="00074836">
        <w:tc>
          <w:tcPr>
            <w:tcW w:w="2118" w:type="pct"/>
            <w:vAlign w:val="bottom"/>
          </w:tcPr>
          <w:p w14:paraId="6E0F4687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625" w:type="pct"/>
          </w:tcPr>
          <w:p w14:paraId="5B11917E" w14:textId="77777777" w:rsidR="000271C5" w:rsidRPr="0082412F" w:rsidRDefault="000271C5" w:rsidP="000271C5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14:paraId="4C0770B4" w14:textId="77777777" w:rsidR="000271C5" w:rsidRPr="0082412F" w:rsidRDefault="000271C5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47B92BD" w14:textId="77777777" w:rsidR="000271C5" w:rsidRPr="0082412F" w:rsidRDefault="000271C5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3B94556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5A5C491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372BDBA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3E55440" w14:textId="77777777" w:rsidR="000271C5" w:rsidRPr="0082412F" w:rsidRDefault="000271C5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B31" w:rsidRPr="00B165D6" w14:paraId="5B3916FD" w14:textId="77777777" w:rsidTr="00074836">
        <w:tc>
          <w:tcPr>
            <w:tcW w:w="2118" w:type="pct"/>
            <w:vAlign w:val="bottom"/>
          </w:tcPr>
          <w:p w14:paraId="7DF128FA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ผลิตไฟฟ้าราชบุรี จำกัด</w:t>
            </w:r>
          </w:p>
        </w:tc>
        <w:tc>
          <w:tcPr>
            <w:tcW w:w="625" w:type="pct"/>
          </w:tcPr>
          <w:p w14:paraId="27BDF954" w14:textId="25202EF5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3E12E4C1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75DEA6C3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79B08132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3594CD6" w14:textId="5E8375D8" w:rsidR="00830B31" w:rsidRPr="0082412F" w:rsidRDefault="00631E6C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830B3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411</w:t>
            </w:r>
          </w:p>
        </w:tc>
        <w:tc>
          <w:tcPr>
            <w:tcW w:w="147" w:type="pct"/>
            <w:vAlign w:val="bottom"/>
          </w:tcPr>
          <w:p w14:paraId="13E54FFD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F3A50C2" w14:textId="3E625DE4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830B31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</w:p>
        </w:tc>
      </w:tr>
      <w:tr w:rsidR="00830B31" w:rsidRPr="00B165D6" w14:paraId="1045D0D8" w14:textId="77777777" w:rsidTr="00074836">
        <w:tc>
          <w:tcPr>
            <w:tcW w:w="2118" w:type="pct"/>
            <w:vAlign w:val="bottom"/>
          </w:tcPr>
          <w:p w14:paraId="3833D30F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ราชบุรีพลังงาน จำกัด</w:t>
            </w:r>
          </w:p>
        </w:tc>
        <w:tc>
          <w:tcPr>
            <w:tcW w:w="625" w:type="pct"/>
          </w:tcPr>
          <w:p w14:paraId="3734B68C" w14:textId="5EB64365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7C4BF95D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9AA6331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68AC12C2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C589304" w14:textId="6F641112" w:rsidR="00830B31" w:rsidRPr="0082412F" w:rsidRDefault="00631E6C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147" w:type="pct"/>
            <w:vAlign w:val="bottom"/>
          </w:tcPr>
          <w:p w14:paraId="5D0CC190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D6AAB98" w14:textId="0635EC4F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</w:tr>
      <w:tr w:rsidR="00830B31" w:rsidRPr="00B165D6" w14:paraId="08BF1CB9" w14:textId="77777777" w:rsidTr="00074836">
        <w:tc>
          <w:tcPr>
            <w:tcW w:w="2118" w:type="pct"/>
            <w:vAlign w:val="bottom"/>
          </w:tcPr>
          <w:p w14:paraId="36F7FD20" w14:textId="77777777" w:rsidR="00830B31" w:rsidRPr="0082412F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0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25" w:type="pct"/>
          </w:tcPr>
          <w:p w14:paraId="62B676EF" w14:textId="77777777" w:rsidR="00830B31" w:rsidRPr="0082412F" w:rsidRDefault="00830B31" w:rsidP="00B165D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CFDA584" w14:textId="77777777" w:rsidR="00830B31" w:rsidRPr="00E94EB7" w:rsidRDefault="00830B31" w:rsidP="00B165D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</w:tcPr>
          <w:p w14:paraId="79C361A3" w14:textId="77777777" w:rsidR="00830B31" w:rsidRPr="0082412F" w:rsidRDefault="00830B31" w:rsidP="00B165D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57859C41" w14:textId="77777777" w:rsidR="00830B31" w:rsidRPr="0082412F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BC85523" w14:textId="77777777" w:rsidR="00830B31" w:rsidRPr="0082412F" w:rsidRDefault="00830B31" w:rsidP="00B165D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0F76EC4B" w14:textId="77777777" w:rsidR="00830B31" w:rsidRPr="0082412F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6053C526" w14:textId="77777777" w:rsidR="00830B31" w:rsidRPr="0082412F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B31" w:rsidRPr="00B165D6" w14:paraId="60B0E97F" w14:textId="77777777" w:rsidTr="00074836">
        <w:tc>
          <w:tcPr>
            <w:tcW w:w="2118" w:type="pct"/>
            <w:vAlign w:val="bottom"/>
          </w:tcPr>
          <w:p w14:paraId="26BD977C" w14:textId="77777777" w:rsidR="00830B31" w:rsidRPr="0082412F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 xml:space="preserve">   คอร์ปอเรชั่น จำกัด</w:t>
            </w:r>
          </w:p>
        </w:tc>
        <w:tc>
          <w:tcPr>
            <w:tcW w:w="625" w:type="pct"/>
          </w:tcPr>
          <w:p w14:paraId="52694551" w14:textId="11446418" w:rsidR="00830B31" w:rsidRPr="0082412F" w:rsidRDefault="00830B31" w:rsidP="00B165D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2B950307" w14:textId="77777777" w:rsidR="00830B31" w:rsidRPr="0082412F" w:rsidRDefault="00830B31" w:rsidP="00B165D6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EA1EBC7" w14:textId="77777777" w:rsidR="00830B31" w:rsidRPr="0082412F" w:rsidRDefault="00830B31" w:rsidP="00B165D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74DEE8A9" w14:textId="77777777" w:rsidR="00830B31" w:rsidRPr="0082412F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690A484" w14:textId="1A72FDC0" w:rsidR="00830B31" w:rsidRPr="0082412F" w:rsidRDefault="00631E6C" w:rsidP="00B165D6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508</w:t>
            </w:r>
          </w:p>
        </w:tc>
        <w:tc>
          <w:tcPr>
            <w:tcW w:w="147" w:type="pct"/>
            <w:vAlign w:val="bottom"/>
          </w:tcPr>
          <w:p w14:paraId="16041F04" w14:textId="77777777" w:rsidR="00830B31" w:rsidRPr="0082412F" w:rsidRDefault="00830B31" w:rsidP="00B165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726A5BC" w14:textId="584BBDB4" w:rsidR="00830B31" w:rsidRPr="0082412F" w:rsidRDefault="00631E6C" w:rsidP="00B165D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30B31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017</w:t>
            </w:r>
          </w:p>
        </w:tc>
      </w:tr>
      <w:tr w:rsidR="00830B31" w:rsidRPr="00B165D6" w14:paraId="1337D6A9" w14:textId="77777777" w:rsidTr="00074836">
        <w:tc>
          <w:tcPr>
            <w:tcW w:w="2118" w:type="pct"/>
            <w:vAlign w:val="bottom"/>
          </w:tcPr>
          <w:p w14:paraId="1518FCF7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 โอแอนด์เอ็ม จำกัด</w:t>
            </w:r>
          </w:p>
        </w:tc>
        <w:tc>
          <w:tcPr>
            <w:tcW w:w="625" w:type="pct"/>
          </w:tcPr>
          <w:p w14:paraId="7AAD3C62" w14:textId="07C09D80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62F285B1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CFFCE84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CA2510E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A0C5B48" w14:textId="736A3258" w:rsidR="00830B31" w:rsidRPr="0082412F" w:rsidRDefault="00631E6C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7" w:type="pct"/>
            <w:vAlign w:val="bottom"/>
          </w:tcPr>
          <w:p w14:paraId="1716A0CA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A2331BC" w14:textId="7691CB92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830B31" w:rsidRPr="00B165D6" w14:paraId="02D8BF1D" w14:textId="77777777" w:rsidTr="00074836">
        <w:tc>
          <w:tcPr>
            <w:tcW w:w="2118" w:type="pct"/>
            <w:vAlign w:val="bottom"/>
          </w:tcPr>
          <w:p w14:paraId="6032D14F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ราชบุรี อัลลายแอนซ์ จำกัด</w:t>
            </w:r>
          </w:p>
        </w:tc>
        <w:tc>
          <w:tcPr>
            <w:tcW w:w="625" w:type="pct"/>
          </w:tcPr>
          <w:p w14:paraId="18949B38" w14:textId="0366F47F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18136CD1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C424D9E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6A86902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5D15DED" w14:textId="2CCB95A2" w:rsidR="00830B31" w:rsidRPr="0082412F" w:rsidRDefault="00631E6C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144</w:t>
            </w:r>
          </w:p>
        </w:tc>
        <w:tc>
          <w:tcPr>
            <w:tcW w:w="147" w:type="pct"/>
            <w:vAlign w:val="bottom"/>
          </w:tcPr>
          <w:p w14:paraId="1C0D0BAA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B8545EF" w14:textId="5542B37A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</w:p>
        </w:tc>
      </w:tr>
      <w:tr w:rsidR="00830B31" w:rsidRPr="00B165D6" w14:paraId="01A71200" w14:textId="77777777" w:rsidTr="00074836">
        <w:tc>
          <w:tcPr>
            <w:tcW w:w="2118" w:type="pct"/>
            <w:vAlign w:val="bottom"/>
          </w:tcPr>
          <w:p w14:paraId="1C1BEA7C" w14:textId="77777777" w:rsidR="00830B31" w:rsidRPr="00985AF7" w:rsidRDefault="00830B31" w:rsidP="00435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985AF7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625" w:type="pct"/>
          </w:tcPr>
          <w:p w14:paraId="75FF5C94" w14:textId="1FBE5A12" w:rsidR="00830B31" w:rsidRPr="00985AF7" w:rsidRDefault="00830B31" w:rsidP="00435D1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AF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608F892F" w14:textId="77777777" w:rsidR="00830B31" w:rsidRPr="00985AF7" w:rsidRDefault="00830B31" w:rsidP="00435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</w:tcPr>
          <w:p w14:paraId="7D8EADCE" w14:textId="77777777" w:rsidR="00830B31" w:rsidRPr="00985AF7" w:rsidRDefault="00830B31" w:rsidP="00435D13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5AF7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65AEC0F4" w14:textId="77777777" w:rsidR="00830B31" w:rsidRPr="00985AF7" w:rsidRDefault="00830B31" w:rsidP="00435D13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7C2D3A10" w14:textId="7AC449F1" w:rsidR="00830B31" w:rsidRPr="00985AF7" w:rsidRDefault="00830B31" w:rsidP="00454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E196774" w14:textId="77777777" w:rsidR="00830B31" w:rsidRPr="00985AF7" w:rsidRDefault="00830B31" w:rsidP="00435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FA2BFDB" w14:textId="1CD2C545" w:rsidR="00830B31" w:rsidRPr="0082412F" w:rsidRDefault="00631E6C" w:rsidP="00435D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104</w:t>
            </w:r>
          </w:p>
        </w:tc>
      </w:tr>
      <w:tr w:rsidR="00830B31" w:rsidRPr="00B165D6" w14:paraId="768E13F8" w14:textId="77777777" w:rsidTr="00074836">
        <w:tc>
          <w:tcPr>
            <w:tcW w:w="2118" w:type="pct"/>
            <w:vAlign w:val="bottom"/>
          </w:tcPr>
          <w:p w14:paraId="5028747B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</w:tc>
        <w:tc>
          <w:tcPr>
            <w:tcW w:w="625" w:type="pct"/>
          </w:tcPr>
          <w:p w14:paraId="3B096E53" w14:textId="64922546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73DA363F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156015C3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22F8B85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5083134" w14:textId="482B1BFF" w:rsidR="00830B31" w:rsidRPr="0082412F" w:rsidRDefault="00631E6C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830B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691</w:t>
            </w:r>
          </w:p>
        </w:tc>
        <w:tc>
          <w:tcPr>
            <w:tcW w:w="147" w:type="pct"/>
            <w:vAlign w:val="bottom"/>
          </w:tcPr>
          <w:p w14:paraId="76546118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E1DC151" w14:textId="26B2CB94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30B31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020</w:t>
            </w:r>
          </w:p>
        </w:tc>
      </w:tr>
      <w:tr w:rsidR="00830B31" w:rsidRPr="00B165D6" w14:paraId="41A6A129" w14:textId="77777777" w:rsidTr="00074836">
        <w:tc>
          <w:tcPr>
            <w:tcW w:w="2118" w:type="pct"/>
            <w:vAlign w:val="bottom"/>
          </w:tcPr>
          <w:p w14:paraId="43A0FF3D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บริษัท ราช</w:t>
            </w:r>
            <w:r w:rsidRPr="0082412F">
              <w:rPr>
                <w:rFonts w:ascii="Angsana New" w:eastAsia="Cordia New" w:hAnsi="Angsana New"/>
                <w:snapToGrid w:val="0"/>
                <w:sz w:val="30"/>
                <w:szCs w:val="30"/>
                <w:lang w:eastAsia="th-TH"/>
              </w:rPr>
              <w:t>-</w:t>
            </w:r>
            <w:r w:rsidRPr="0082412F">
              <w:rPr>
                <w:rFonts w:ascii="Angsana New" w:eastAsia="Cordia New" w:hAnsi="Angsana New"/>
                <w:snapToGrid w:val="0"/>
                <w:sz w:val="30"/>
                <w:szCs w:val="30"/>
                <w:cs/>
                <w:lang w:eastAsia="th-TH"/>
              </w:rPr>
              <w:t>ลาว เซอร์วิส จำกัด</w:t>
            </w:r>
          </w:p>
        </w:tc>
        <w:tc>
          <w:tcPr>
            <w:tcW w:w="625" w:type="pct"/>
          </w:tcPr>
          <w:p w14:paraId="126CA19A" w14:textId="55ACEC3C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6C804DA3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630" w:type="pct"/>
          </w:tcPr>
          <w:p w14:paraId="112F4501" w14:textId="77777777" w:rsidR="00830B31" w:rsidRPr="0082412F" w:rsidRDefault="00830B31" w:rsidP="00EE329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5D76E24C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34D45A85" w14:textId="7ECF3502" w:rsidR="00830B31" w:rsidRPr="0082412F" w:rsidRDefault="00631E6C" w:rsidP="00EE3298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30B3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010</w:t>
            </w:r>
          </w:p>
        </w:tc>
        <w:tc>
          <w:tcPr>
            <w:tcW w:w="147" w:type="pct"/>
            <w:vAlign w:val="bottom"/>
          </w:tcPr>
          <w:p w14:paraId="51A18325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C3112AF" w14:textId="77777777" w:rsidR="00830B31" w:rsidRPr="0082412F" w:rsidRDefault="00830B31" w:rsidP="00EE32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30B31" w:rsidRPr="00DB3FAC" w14:paraId="6A7F7B1E" w14:textId="77777777" w:rsidTr="006D178F">
        <w:trPr>
          <w:trHeight w:val="281"/>
        </w:trPr>
        <w:tc>
          <w:tcPr>
            <w:tcW w:w="2118" w:type="pct"/>
            <w:vAlign w:val="bottom"/>
          </w:tcPr>
          <w:p w14:paraId="08DC51F0" w14:textId="77777777" w:rsidR="00830B31" w:rsidRPr="00DB3FAC" w:rsidRDefault="00830B31" w:rsidP="006D1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074013FF" w14:textId="77777777" w:rsidR="00830B31" w:rsidRPr="00DB3FAC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404BCCC4" w14:textId="77777777" w:rsidR="00830B31" w:rsidRPr="00DB3FAC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6FB5EB5" w14:textId="77777777" w:rsidR="00830B31" w:rsidRPr="00DB3FAC" w:rsidRDefault="00830B31" w:rsidP="000271C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46D27FC" w14:textId="77777777" w:rsidR="00830B31" w:rsidRPr="00DB3FAC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4AA3CD68" w14:textId="77777777" w:rsidR="00830B31" w:rsidRPr="00DB3FAC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090BE6FA" w14:textId="77777777" w:rsidR="00830B31" w:rsidRPr="00DB3FAC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8A8B048" w14:textId="77777777" w:rsidR="00830B31" w:rsidRPr="00DB3FAC" w:rsidRDefault="00830B31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EE3298" w:rsidRPr="00B165D6" w14:paraId="7FAFA8CB" w14:textId="77777777" w:rsidTr="00074836">
        <w:tc>
          <w:tcPr>
            <w:tcW w:w="2118" w:type="pct"/>
            <w:vAlign w:val="bottom"/>
          </w:tcPr>
          <w:p w14:paraId="4C865BEE" w14:textId="77777777" w:rsidR="00EE3298" w:rsidRPr="0082412F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25" w:type="pct"/>
            <w:vAlign w:val="bottom"/>
          </w:tcPr>
          <w:p w14:paraId="59818D61" w14:textId="77777777" w:rsidR="00EE3298" w:rsidRPr="0082412F" w:rsidRDefault="00EE3298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5A19ACDC" w14:textId="77777777" w:rsidR="00EE3298" w:rsidRPr="0082412F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6095FF8" w14:textId="77777777" w:rsidR="00EE3298" w:rsidRPr="0082412F" w:rsidRDefault="00EE3298" w:rsidP="000271C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50B38416" w14:textId="77777777" w:rsidR="00EE3298" w:rsidRPr="0082412F" w:rsidRDefault="00EE329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11DF156A" w14:textId="77777777" w:rsidR="00EE3298" w:rsidRPr="0082412F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64539AF" w14:textId="77777777" w:rsidR="00EE3298" w:rsidRPr="0082412F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8C2AE91" w14:textId="77777777" w:rsidR="00EE3298" w:rsidRPr="0082412F" w:rsidRDefault="00EE329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EE3298" w:rsidRPr="00B165D6" w14:paraId="602200B6" w14:textId="77777777" w:rsidTr="00074836">
        <w:tc>
          <w:tcPr>
            <w:tcW w:w="2118" w:type="pct"/>
            <w:vAlign w:val="bottom"/>
          </w:tcPr>
          <w:p w14:paraId="10EB75D3" w14:textId="77777777" w:rsidR="00EE3298" w:rsidRPr="0082412F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25" w:type="pct"/>
          </w:tcPr>
          <w:p w14:paraId="3413DFB8" w14:textId="77777777" w:rsidR="00EE3298" w:rsidRPr="0082412F" w:rsidRDefault="00EE3298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797A54EE" w14:textId="77777777" w:rsidR="00EE3298" w:rsidRPr="0082412F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5192C6A" w14:textId="77777777" w:rsidR="00EE3298" w:rsidRPr="0082412F" w:rsidRDefault="00EE3298" w:rsidP="000271C5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1C9C563" w14:textId="77777777" w:rsidR="00EE3298" w:rsidRPr="0082412F" w:rsidRDefault="00EE329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04A62981" w14:textId="77777777" w:rsidR="00EE3298" w:rsidRPr="0082412F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7592F8BA" w14:textId="77777777" w:rsidR="00EE3298" w:rsidRPr="0082412F" w:rsidRDefault="00EE329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25CE09F" w14:textId="77777777" w:rsidR="00EE3298" w:rsidRPr="0082412F" w:rsidRDefault="00EE329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830B31" w:rsidRPr="00B165D6" w14:paraId="5243071A" w14:textId="77777777" w:rsidTr="00074836">
        <w:tc>
          <w:tcPr>
            <w:tcW w:w="2118" w:type="pct"/>
            <w:vAlign w:val="bottom"/>
          </w:tcPr>
          <w:p w14:paraId="138234DD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(มอริเชียส) คอร์ปอเรชั่น จำกัด</w:t>
            </w:r>
          </w:p>
        </w:tc>
        <w:tc>
          <w:tcPr>
            <w:tcW w:w="625" w:type="pct"/>
          </w:tcPr>
          <w:p w14:paraId="0532C799" w14:textId="6FE46984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081FECBC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BC9ABF5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12D6B0AC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514461B8" w14:textId="0D47FB95" w:rsidR="00830B31" w:rsidRPr="0082412F" w:rsidRDefault="00631E6C" w:rsidP="0063542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47" w:type="pct"/>
            <w:vAlign w:val="bottom"/>
          </w:tcPr>
          <w:p w14:paraId="4765A244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10EDD0D" w14:textId="7AE5BA3F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</w:tr>
      <w:tr w:rsidR="00830B31" w:rsidRPr="00B165D6" w14:paraId="22D30BFA" w14:textId="77777777" w:rsidTr="00074836">
        <w:tc>
          <w:tcPr>
            <w:tcW w:w="2118" w:type="pct"/>
            <w:vAlign w:val="bottom"/>
          </w:tcPr>
          <w:p w14:paraId="7768B8B6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</w:tc>
        <w:tc>
          <w:tcPr>
            <w:tcW w:w="625" w:type="pct"/>
          </w:tcPr>
          <w:p w14:paraId="078312EF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4A7A1531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488BE5BF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9F9AE46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3A9F7DC2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13A85C83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CF1C9AF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830B31" w:rsidRPr="00B165D6" w14:paraId="3B3D5942" w14:textId="77777777" w:rsidTr="00074836">
        <w:tc>
          <w:tcPr>
            <w:tcW w:w="2118" w:type="pct"/>
            <w:vAlign w:val="bottom"/>
          </w:tcPr>
          <w:p w14:paraId="157F41A7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 xml:space="preserve">   (สิงคโปร์) คอร์ปอเรชั่น จำกัด</w:t>
            </w:r>
          </w:p>
        </w:tc>
        <w:tc>
          <w:tcPr>
            <w:tcW w:w="625" w:type="pct"/>
          </w:tcPr>
          <w:p w14:paraId="4E065040" w14:textId="28B0D94D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63418402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3723BFB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307404AB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6DE3F0F4" w14:textId="24A300CE" w:rsidR="00830B31" w:rsidRPr="0082412F" w:rsidRDefault="00631E6C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830B3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147" w:type="pct"/>
            <w:vAlign w:val="bottom"/>
          </w:tcPr>
          <w:p w14:paraId="5C9FC2DD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8038CCC" w14:textId="00DA4890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830B31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</w:p>
        </w:tc>
      </w:tr>
      <w:tr w:rsidR="00830B31" w:rsidRPr="00B165D6" w14:paraId="32830BBF" w14:textId="77777777" w:rsidTr="00074836">
        <w:tc>
          <w:tcPr>
            <w:tcW w:w="2118" w:type="pct"/>
            <w:vAlign w:val="bottom"/>
          </w:tcPr>
          <w:p w14:paraId="3B96093A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ราช-ออสเตรเลีย คอร์ปอเรชั่น จำกัด</w:t>
            </w:r>
          </w:p>
        </w:tc>
        <w:tc>
          <w:tcPr>
            <w:tcW w:w="625" w:type="pct"/>
          </w:tcPr>
          <w:p w14:paraId="05ECBE28" w14:textId="238D2B7A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6647ADF7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66E9C7BA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31A01319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shd w:val="clear" w:color="auto" w:fill="auto"/>
          </w:tcPr>
          <w:p w14:paraId="65096877" w14:textId="40406D0D" w:rsidR="00830B31" w:rsidRPr="0082412F" w:rsidRDefault="00CF6F8F" w:rsidP="008A063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34F99AE3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66B7C164" w14:textId="1EDE07C5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830B31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950</w:t>
            </w:r>
          </w:p>
        </w:tc>
      </w:tr>
      <w:tr w:rsidR="009624C8" w:rsidRPr="00B165D6" w14:paraId="6212515F" w14:textId="77777777" w:rsidTr="00074836">
        <w:tc>
          <w:tcPr>
            <w:tcW w:w="2118" w:type="pct"/>
            <w:vAlign w:val="bottom"/>
          </w:tcPr>
          <w:p w14:paraId="6320070B" w14:textId="77777777" w:rsidR="009624C8" w:rsidRPr="0082412F" w:rsidRDefault="009624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5EBB2D27" w14:textId="77777777" w:rsidR="009624C8" w:rsidRPr="0082412F" w:rsidRDefault="009624C8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4DC015A5" w14:textId="77777777" w:rsidR="009624C8" w:rsidRPr="0082412F" w:rsidRDefault="009624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D0B4B08" w14:textId="77777777" w:rsidR="009624C8" w:rsidRPr="0082412F" w:rsidRDefault="009624C8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54A67EC" w14:textId="77777777" w:rsidR="009624C8" w:rsidRPr="0082412F" w:rsidRDefault="009624C8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shd w:val="clear" w:color="auto" w:fill="auto"/>
          </w:tcPr>
          <w:p w14:paraId="62817F6E" w14:textId="77777777" w:rsidR="009624C8" w:rsidRDefault="009624C8" w:rsidP="008A063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D028FBB" w14:textId="77777777" w:rsidR="009624C8" w:rsidRPr="0082412F" w:rsidRDefault="009624C8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0650BA93" w14:textId="77777777" w:rsidR="009624C8" w:rsidRPr="000E0389" w:rsidRDefault="009624C8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D178F" w:rsidRPr="0082412F" w14:paraId="3C4D5504" w14:textId="77777777" w:rsidTr="00FB2DDB">
        <w:tc>
          <w:tcPr>
            <w:tcW w:w="2118" w:type="pct"/>
            <w:vAlign w:val="bottom"/>
          </w:tcPr>
          <w:p w14:paraId="2328E507" w14:textId="77777777" w:rsidR="006D178F" w:rsidRPr="0082412F" w:rsidRDefault="006D178F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625" w:type="pct"/>
            <w:vAlign w:val="bottom"/>
          </w:tcPr>
          <w:p w14:paraId="72E70732" w14:textId="77777777" w:rsidR="006D178F" w:rsidRPr="0082412F" w:rsidRDefault="006D178F" w:rsidP="00FB2DDB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240BF836" w14:textId="77777777" w:rsidR="006D178F" w:rsidRPr="0082412F" w:rsidRDefault="006D178F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A3DEA95" w14:textId="77777777" w:rsidR="006D178F" w:rsidRPr="0082412F" w:rsidRDefault="006D178F" w:rsidP="00FB2DDB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345D5476" w14:textId="77777777" w:rsidR="006D178F" w:rsidRPr="0082412F" w:rsidRDefault="006D178F" w:rsidP="00FB2DDB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7B7DEFEE" w14:textId="77777777" w:rsidR="006D178F" w:rsidRPr="0082412F" w:rsidRDefault="006D178F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96A7F17" w14:textId="77777777" w:rsidR="006D178F" w:rsidRPr="0082412F" w:rsidRDefault="006D178F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59A521F" w14:textId="77777777" w:rsidR="006D178F" w:rsidRPr="0082412F" w:rsidRDefault="006D178F" w:rsidP="00FB2DDB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830B31" w:rsidRPr="00B165D6" w14:paraId="7027949B" w14:textId="77777777" w:rsidTr="00074836">
        <w:tc>
          <w:tcPr>
            <w:tcW w:w="2118" w:type="pct"/>
            <w:vAlign w:val="bottom"/>
          </w:tcPr>
          <w:p w14:paraId="68665FDF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 ไชน่า พาวเวอร์ จำกัด</w:t>
            </w:r>
          </w:p>
        </w:tc>
        <w:tc>
          <w:tcPr>
            <w:tcW w:w="625" w:type="pct"/>
          </w:tcPr>
          <w:p w14:paraId="3A78E4C6" w14:textId="79C9AC40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4AED55F2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0E0712D6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406A6120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4C1CEA1B" w14:textId="1696D6DD" w:rsidR="00830B31" w:rsidRPr="0082412F" w:rsidRDefault="00631E6C" w:rsidP="0063542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  <w:tc>
          <w:tcPr>
            <w:tcW w:w="147" w:type="pct"/>
            <w:vAlign w:val="bottom"/>
          </w:tcPr>
          <w:p w14:paraId="0C4DF3B7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58B6828" w14:textId="6C418146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112</w:t>
            </w:r>
          </w:p>
        </w:tc>
      </w:tr>
      <w:tr w:rsidR="00830B31" w:rsidRPr="00B165D6" w14:paraId="1848516D" w14:textId="77777777" w:rsidTr="00074836">
        <w:tc>
          <w:tcPr>
            <w:tcW w:w="2118" w:type="pct"/>
            <w:vAlign w:val="bottom"/>
          </w:tcPr>
          <w:p w14:paraId="397CE27D" w14:textId="02E6082C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อาร์อี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 xml:space="preserve">โซลาร์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5" w:type="pct"/>
          </w:tcPr>
          <w:p w14:paraId="0709A9B5" w14:textId="48E217A6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18C0457F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336CA38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07F878D9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6240E0A4" w14:textId="2ABFD332" w:rsidR="00830B31" w:rsidRPr="0082412F" w:rsidRDefault="00631E6C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32</w:t>
            </w:r>
          </w:p>
        </w:tc>
        <w:tc>
          <w:tcPr>
            <w:tcW w:w="147" w:type="pct"/>
            <w:vAlign w:val="bottom"/>
          </w:tcPr>
          <w:p w14:paraId="6DF6DC2D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2699A11" w14:textId="7AD2739E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830B31" w:rsidRPr="00B165D6" w14:paraId="3C81EFE4" w14:textId="77777777" w:rsidTr="00074836">
        <w:tc>
          <w:tcPr>
            <w:tcW w:w="2118" w:type="pct"/>
            <w:vAlign w:val="bottom"/>
          </w:tcPr>
          <w:p w14:paraId="29686E82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ซีเอ็นไบโอแมส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5" w:type="pct"/>
          </w:tcPr>
          <w:p w14:paraId="266435A3" w14:textId="24B213A6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6D6A81D5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A03BD7E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6C896103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6D5BB2EA" w14:textId="02AFDC0F" w:rsidR="00830B31" w:rsidRPr="0082412F" w:rsidRDefault="00631E6C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7" w:type="pct"/>
            <w:vAlign w:val="bottom"/>
          </w:tcPr>
          <w:p w14:paraId="71EB9A8A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69490BF" w14:textId="3F7C9F94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830B31" w:rsidRPr="00B165D6" w14:paraId="235B111C" w14:textId="77777777" w:rsidTr="00074836">
        <w:tc>
          <w:tcPr>
            <w:tcW w:w="2118" w:type="pct"/>
            <w:vAlign w:val="bottom"/>
          </w:tcPr>
          <w:p w14:paraId="5FDCC515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พีบีไบโอแมส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5" w:type="pct"/>
          </w:tcPr>
          <w:p w14:paraId="3381ACDE" w14:textId="5EA880B3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10D18C41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1FE57A7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5758ACB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295A6185" w14:textId="261D82BB" w:rsidR="00830B31" w:rsidRPr="0082412F" w:rsidRDefault="00631E6C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7" w:type="pct"/>
            <w:vAlign w:val="bottom"/>
          </w:tcPr>
          <w:p w14:paraId="0B5BE1A5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EEC1E81" w14:textId="3C348A45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830B31" w:rsidRPr="00B165D6" w14:paraId="467CB9E7" w14:textId="77777777" w:rsidTr="00074836">
        <w:tc>
          <w:tcPr>
            <w:tcW w:w="2118" w:type="pct"/>
            <w:vAlign w:val="bottom"/>
          </w:tcPr>
          <w:p w14:paraId="77AC1544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แอลพีไบโอแมส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5" w:type="pct"/>
          </w:tcPr>
          <w:p w14:paraId="1FB8D774" w14:textId="015E321E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112E3976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355F1FD0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1D542E07" w14:textId="77777777" w:rsidR="00830B31" w:rsidRPr="0082412F" w:rsidRDefault="00830B31" w:rsidP="000271C5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4176969D" w14:textId="66D6175C" w:rsidR="00830B31" w:rsidRPr="0082412F" w:rsidRDefault="00631E6C" w:rsidP="000271C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47" w:type="pct"/>
            <w:vAlign w:val="bottom"/>
          </w:tcPr>
          <w:p w14:paraId="7D7CD73A" w14:textId="77777777" w:rsidR="00830B31" w:rsidRPr="0082412F" w:rsidRDefault="00830B31" w:rsidP="000271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959D63D" w14:textId="6084656E" w:rsidR="00830B31" w:rsidRPr="0082412F" w:rsidRDefault="00631E6C" w:rsidP="000271C5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9B2C59" w:rsidRPr="00B165D6" w14:paraId="509BC35D" w14:textId="77777777" w:rsidTr="00074836">
        <w:tc>
          <w:tcPr>
            <w:tcW w:w="2118" w:type="pct"/>
            <w:vAlign w:val="bottom"/>
          </w:tcPr>
          <w:p w14:paraId="39F4A14B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 จำกัด</w:t>
            </w:r>
          </w:p>
        </w:tc>
        <w:tc>
          <w:tcPr>
            <w:tcW w:w="625" w:type="pct"/>
          </w:tcPr>
          <w:p w14:paraId="78DC93EF" w14:textId="0F70D26E" w:rsidR="009B2C59" w:rsidRPr="0082412F" w:rsidRDefault="00830B31" w:rsidP="009B2C59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3" w:type="pct"/>
            <w:vAlign w:val="bottom"/>
          </w:tcPr>
          <w:p w14:paraId="412421EC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22363C5E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15B6AFA1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1C7C5FEC" w14:textId="4952FAEB" w:rsidR="009B2C59" w:rsidRPr="0082412F" w:rsidRDefault="00830B31" w:rsidP="008A0631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6A78AF8F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2F3DE16" w14:textId="1F67DF83" w:rsidR="009B2C59" w:rsidRPr="0082412F" w:rsidRDefault="00631E6C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  <w:r w:rsidR="009B2C59"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369</w:t>
            </w:r>
          </w:p>
        </w:tc>
      </w:tr>
      <w:tr w:rsidR="009B2C59" w:rsidRPr="00DB3FAC" w14:paraId="18BB4E3D" w14:textId="77777777" w:rsidTr="00074836">
        <w:tc>
          <w:tcPr>
            <w:tcW w:w="2118" w:type="pct"/>
            <w:vAlign w:val="bottom"/>
          </w:tcPr>
          <w:p w14:paraId="02A2AAAB" w14:textId="77777777" w:rsidR="009B2C59" w:rsidRPr="00DB3FAC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357A1A78" w14:textId="77777777" w:rsidR="009B2C59" w:rsidRPr="00DB3FAC" w:rsidRDefault="009B2C59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285637DA" w14:textId="77777777" w:rsidR="009B2C59" w:rsidRPr="00DB3FAC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EA970E7" w14:textId="77777777" w:rsidR="009B2C59" w:rsidRPr="00DB3FAC" w:rsidRDefault="009B2C59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155D0511" w14:textId="77777777" w:rsidR="009B2C59" w:rsidRPr="00DB3FAC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2C982B07" w14:textId="77777777" w:rsidR="009B2C59" w:rsidRPr="00DB3FAC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64B77AD1" w14:textId="77777777" w:rsidR="009B2C59" w:rsidRPr="00DB3FAC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6DEF8482" w14:textId="77777777" w:rsidR="009B2C59" w:rsidRPr="00DB3FAC" w:rsidRDefault="009B2C59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59" w:rsidRPr="00B165D6" w14:paraId="58AF16A6" w14:textId="77777777" w:rsidTr="00074836">
        <w:tc>
          <w:tcPr>
            <w:tcW w:w="2118" w:type="pct"/>
            <w:vAlign w:val="bottom"/>
          </w:tcPr>
          <w:p w14:paraId="64B539EC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บริษัทร่วมทางตรง</w:t>
            </w:r>
          </w:p>
        </w:tc>
        <w:tc>
          <w:tcPr>
            <w:tcW w:w="625" w:type="pct"/>
            <w:vAlign w:val="bottom"/>
          </w:tcPr>
          <w:p w14:paraId="177C02AE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0B7F8EED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79AD90A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4A851E49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6FE7C590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2993067F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86D003F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59" w:rsidRPr="00B165D6" w14:paraId="61DA2316" w14:textId="77777777" w:rsidTr="00074836">
        <w:tc>
          <w:tcPr>
            <w:tcW w:w="2118" w:type="pct"/>
            <w:vAlign w:val="bottom"/>
          </w:tcPr>
          <w:p w14:paraId="5004CD1F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เฟิร์ส โคราช วินด์ จำกัด</w:t>
            </w:r>
          </w:p>
        </w:tc>
        <w:tc>
          <w:tcPr>
            <w:tcW w:w="625" w:type="pct"/>
            <w:vAlign w:val="bottom"/>
          </w:tcPr>
          <w:p w14:paraId="633E10E6" w14:textId="05584D21" w:rsidR="009B2C59" w:rsidRPr="0082412F" w:rsidRDefault="00631E6C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143" w:type="pct"/>
            <w:vAlign w:val="bottom"/>
          </w:tcPr>
          <w:p w14:paraId="5F1B444F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4187519" w14:textId="37C1D823" w:rsidR="009B2C59" w:rsidRPr="0082412F" w:rsidRDefault="00631E6C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47" w:type="pct"/>
            <w:vAlign w:val="bottom"/>
          </w:tcPr>
          <w:p w14:paraId="2951173A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26F4C910" w14:textId="3A7F0636" w:rsidR="009B2C59" w:rsidRPr="0082412F" w:rsidRDefault="00631E6C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147" w:type="pct"/>
            <w:vAlign w:val="bottom"/>
          </w:tcPr>
          <w:p w14:paraId="17D23F1C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7CBD5E8" w14:textId="78271F92" w:rsidR="009B2C59" w:rsidRPr="0082412F" w:rsidRDefault="00631E6C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9B2C59" w:rsidRPr="00B165D6" w14:paraId="6E1B98CE" w14:textId="77777777" w:rsidTr="00074836">
        <w:tc>
          <w:tcPr>
            <w:tcW w:w="2118" w:type="pct"/>
            <w:vAlign w:val="bottom"/>
          </w:tcPr>
          <w:p w14:paraId="0880DBF0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เค.อาร์.ทู จำกัด</w:t>
            </w:r>
          </w:p>
        </w:tc>
        <w:tc>
          <w:tcPr>
            <w:tcW w:w="625" w:type="pct"/>
            <w:vAlign w:val="bottom"/>
          </w:tcPr>
          <w:p w14:paraId="52822A9A" w14:textId="680F4278" w:rsidR="009B2C59" w:rsidRPr="0082412F" w:rsidRDefault="00631E6C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143" w:type="pct"/>
            <w:vAlign w:val="bottom"/>
          </w:tcPr>
          <w:p w14:paraId="66A93A6C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5333155" w14:textId="593D5F99" w:rsidR="009B2C59" w:rsidRPr="0082412F" w:rsidRDefault="00631E6C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  <w:tc>
          <w:tcPr>
            <w:tcW w:w="147" w:type="pct"/>
            <w:vAlign w:val="bottom"/>
          </w:tcPr>
          <w:p w14:paraId="17F8332B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27CFAF52" w14:textId="126E8A8B" w:rsidR="009B2C59" w:rsidRPr="0082412F" w:rsidRDefault="00631E6C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101</w:t>
            </w:r>
          </w:p>
        </w:tc>
        <w:tc>
          <w:tcPr>
            <w:tcW w:w="147" w:type="pct"/>
            <w:vAlign w:val="bottom"/>
          </w:tcPr>
          <w:p w14:paraId="6585A731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536BEACD" w14:textId="459B20C3" w:rsidR="009B2C59" w:rsidRPr="0082412F" w:rsidRDefault="00631E6C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99</w:t>
            </w:r>
          </w:p>
        </w:tc>
      </w:tr>
      <w:tr w:rsidR="005E0A8D" w:rsidRPr="00DB3FAC" w14:paraId="580725D4" w14:textId="77777777" w:rsidTr="00074836">
        <w:tc>
          <w:tcPr>
            <w:tcW w:w="2118" w:type="pct"/>
            <w:vAlign w:val="bottom"/>
          </w:tcPr>
          <w:p w14:paraId="02F86763" w14:textId="77777777" w:rsidR="005E0A8D" w:rsidRPr="00DB3FAC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0EA30215" w14:textId="77777777" w:rsidR="005E0A8D" w:rsidRPr="00DB3FAC" w:rsidRDefault="005E0A8D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1E938D31" w14:textId="77777777" w:rsidR="005E0A8D" w:rsidRPr="00DB3FAC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D9C45B4" w14:textId="77777777" w:rsidR="005E0A8D" w:rsidRPr="00DB3FAC" w:rsidRDefault="005E0A8D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0F2AC703" w14:textId="77777777" w:rsidR="005E0A8D" w:rsidRPr="00DB3FAC" w:rsidRDefault="005E0A8D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77216F8A" w14:textId="77777777" w:rsidR="005E0A8D" w:rsidRPr="00DB3FAC" w:rsidRDefault="005E0A8D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58C0FCD7" w14:textId="77777777" w:rsidR="005E0A8D" w:rsidRPr="00DB3FAC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EB099BF" w14:textId="77777777" w:rsidR="005E0A8D" w:rsidRPr="00DB3FAC" w:rsidRDefault="005E0A8D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77DFF" w:rsidRPr="00B165D6" w14:paraId="0D17ABFB" w14:textId="77777777" w:rsidTr="00074836">
        <w:tc>
          <w:tcPr>
            <w:tcW w:w="2118" w:type="pct"/>
            <w:vAlign w:val="bottom"/>
          </w:tcPr>
          <w:p w14:paraId="3BFFECA6" w14:textId="591DD851" w:rsidR="00777DFF" w:rsidRPr="0082412F" w:rsidRDefault="00777DF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ตรง</w:t>
            </w:r>
          </w:p>
        </w:tc>
        <w:tc>
          <w:tcPr>
            <w:tcW w:w="625" w:type="pct"/>
            <w:vAlign w:val="bottom"/>
          </w:tcPr>
          <w:p w14:paraId="642673BE" w14:textId="77777777" w:rsidR="00777DFF" w:rsidRPr="0082412F" w:rsidRDefault="00777DFF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32333F41" w14:textId="77777777" w:rsidR="00777DFF" w:rsidRPr="0082412F" w:rsidRDefault="00777DF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30E646C" w14:textId="77777777" w:rsidR="00777DFF" w:rsidRPr="0082412F" w:rsidRDefault="00777DFF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0A2F6BD6" w14:textId="77777777" w:rsidR="00777DFF" w:rsidRPr="0082412F" w:rsidRDefault="00777DFF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5848BA19" w14:textId="77777777" w:rsidR="00777DFF" w:rsidRPr="0082412F" w:rsidRDefault="00777DFF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79182440" w14:textId="77777777" w:rsidR="00777DFF" w:rsidRPr="0082412F" w:rsidRDefault="00777DF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E339CEB" w14:textId="77777777" w:rsidR="00777DFF" w:rsidRPr="0082412F" w:rsidRDefault="00777DFF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B2C59" w:rsidRPr="00B165D6" w14:paraId="00EE1D5A" w14:textId="77777777" w:rsidTr="00074836">
        <w:tc>
          <w:tcPr>
            <w:tcW w:w="2118" w:type="pct"/>
            <w:vAlign w:val="bottom"/>
          </w:tcPr>
          <w:p w14:paraId="0DF40156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ชูบุราชบุรี อีเลคทริคเซอร์วิส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5" w:type="pct"/>
            <w:vAlign w:val="bottom"/>
          </w:tcPr>
          <w:p w14:paraId="64E3FD9B" w14:textId="43A1C4BD" w:rsidR="009B2C59" w:rsidRPr="0082412F" w:rsidRDefault="00631E6C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  <w:tc>
          <w:tcPr>
            <w:tcW w:w="143" w:type="pct"/>
            <w:vAlign w:val="bottom"/>
          </w:tcPr>
          <w:p w14:paraId="19851A72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25459EA" w14:textId="5A28969A" w:rsidR="009B2C59" w:rsidRPr="0082412F" w:rsidRDefault="00631E6C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</w:p>
        </w:tc>
        <w:tc>
          <w:tcPr>
            <w:tcW w:w="147" w:type="pct"/>
            <w:vAlign w:val="bottom"/>
          </w:tcPr>
          <w:p w14:paraId="190A18F6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336C5CA0" w14:textId="773B4D1A" w:rsidR="009B2C59" w:rsidRPr="0082412F" w:rsidRDefault="00631E6C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938</w:t>
            </w:r>
          </w:p>
        </w:tc>
        <w:tc>
          <w:tcPr>
            <w:tcW w:w="147" w:type="pct"/>
            <w:vAlign w:val="bottom"/>
          </w:tcPr>
          <w:p w14:paraId="5F2A35FF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166699A" w14:textId="49C3A2A8" w:rsidR="009B2C59" w:rsidRPr="0082412F" w:rsidRDefault="00631E6C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928</w:t>
            </w:r>
          </w:p>
        </w:tc>
      </w:tr>
      <w:tr w:rsidR="000878A2" w:rsidRPr="00B165D6" w14:paraId="3B453BE2" w14:textId="77777777" w:rsidTr="00074836">
        <w:tc>
          <w:tcPr>
            <w:tcW w:w="2118" w:type="pct"/>
            <w:vAlign w:val="bottom"/>
          </w:tcPr>
          <w:p w14:paraId="3E258FAA" w14:textId="77777777" w:rsidR="000878A2" w:rsidRPr="0082412F" w:rsidRDefault="000878A2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625" w:type="pct"/>
          </w:tcPr>
          <w:p w14:paraId="4205525C" w14:textId="53F6FE1B" w:rsidR="000878A2" w:rsidRPr="0082412F" w:rsidRDefault="00631E6C" w:rsidP="0082412F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143" w:type="pct"/>
            <w:vAlign w:val="bottom"/>
          </w:tcPr>
          <w:p w14:paraId="613578F3" w14:textId="77777777" w:rsidR="000878A2" w:rsidRPr="0082412F" w:rsidRDefault="000878A2" w:rsidP="0082412F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14:paraId="5B6DE0D6" w14:textId="77777777" w:rsidR="000878A2" w:rsidRPr="0082412F" w:rsidRDefault="000878A2" w:rsidP="0082412F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9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2157546D" w14:textId="77777777" w:rsidR="000878A2" w:rsidRPr="0082412F" w:rsidRDefault="000878A2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2E4E958B" w14:textId="3BB74599" w:rsidR="000878A2" w:rsidRPr="0082412F" w:rsidRDefault="00631E6C" w:rsidP="0082412F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96</w:t>
            </w:r>
          </w:p>
        </w:tc>
        <w:tc>
          <w:tcPr>
            <w:tcW w:w="147" w:type="pct"/>
            <w:vAlign w:val="bottom"/>
          </w:tcPr>
          <w:p w14:paraId="17CBB4F7" w14:textId="77777777" w:rsidR="000878A2" w:rsidRPr="0082412F" w:rsidRDefault="000878A2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CEA156F" w14:textId="77777777" w:rsidR="000878A2" w:rsidRPr="0082412F" w:rsidRDefault="000878A2" w:rsidP="00824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2C59" w:rsidRPr="00B165D6" w14:paraId="664095C4" w14:textId="77777777" w:rsidTr="00074836">
        <w:tc>
          <w:tcPr>
            <w:tcW w:w="2118" w:type="pct"/>
            <w:vAlign w:val="bottom"/>
          </w:tcPr>
          <w:p w14:paraId="49E8C875" w14:textId="47BC3444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ไฟฟ้า เซเปียน-เซน้ำน้อย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5" w:type="pct"/>
            <w:vAlign w:val="bottom"/>
          </w:tcPr>
          <w:p w14:paraId="025F0447" w14:textId="6FD057AF" w:rsidR="009B2C59" w:rsidRPr="0082412F" w:rsidRDefault="00631E6C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94E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  <w:tc>
          <w:tcPr>
            <w:tcW w:w="143" w:type="pct"/>
            <w:vAlign w:val="bottom"/>
          </w:tcPr>
          <w:p w14:paraId="1233D995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A2EEF09" w14:textId="19BC8DE9" w:rsidR="009B2C59" w:rsidRPr="0082412F" w:rsidRDefault="00631E6C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9B2C59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  <w:tc>
          <w:tcPr>
            <w:tcW w:w="147" w:type="pct"/>
            <w:vAlign w:val="bottom"/>
          </w:tcPr>
          <w:p w14:paraId="25952F2C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673F6AF9" w14:textId="4C205111" w:rsidR="009B2C59" w:rsidRPr="0082412F" w:rsidRDefault="00631E6C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E94E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920</w:t>
            </w:r>
          </w:p>
        </w:tc>
        <w:tc>
          <w:tcPr>
            <w:tcW w:w="147" w:type="pct"/>
            <w:vAlign w:val="bottom"/>
          </w:tcPr>
          <w:p w14:paraId="06F7B0F2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674BE943" w14:textId="27399B60" w:rsidR="009B2C59" w:rsidRPr="0082412F" w:rsidRDefault="00631E6C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  <w:r w:rsidR="009B2C59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246</w:t>
            </w:r>
          </w:p>
        </w:tc>
      </w:tr>
      <w:tr w:rsidR="005E0A8D" w:rsidRPr="00DB3FAC" w14:paraId="2FCD21B6" w14:textId="77777777" w:rsidTr="00074836">
        <w:tc>
          <w:tcPr>
            <w:tcW w:w="2118" w:type="pct"/>
            <w:vAlign w:val="bottom"/>
          </w:tcPr>
          <w:p w14:paraId="0D2B0DCC" w14:textId="77777777" w:rsidR="005E0A8D" w:rsidRPr="00DB3FAC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47BCFF8F" w14:textId="77777777" w:rsidR="005E0A8D" w:rsidRPr="00DB3FAC" w:rsidRDefault="005E0A8D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38A4F07C" w14:textId="77777777" w:rsidR="005E0A8D" w:rsidRPr="00DB3FAC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AAA8F3A" w14:textId="77777777" w:rsidR="005E0A8D" w:rsidRPr="00DB3FAC" w:rsidRDefault="005E0A8D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6C45772A" w14:textId="77777777" w:rsidR="005E0A8D" w:rsidRPr="00DB3FAC" w:rsidRDefault="005E0A8D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3FF970F5" w14:textId="77777777" w:rsidR="005E0A8D" w:rsidRPr="00DB3FAC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5F6F33A7" w14:textId="77777777" w:rsidR="005E0A8D" w:rsidRPr="00DB3FAC" w:rsidRDefault="005E0A8D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81D86E7" w14:textId="77777777" w:rsidR="005E0A8D" w:rsidRPr="00DB3FAC" w:rsidRDefault="005E0A8D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59" w:rsidRPr="00B165D6" w14:paraId="7BC88488" w14:textId="77777777" w:rsidTr="00074836">
        <w:tc>
          <w:tcPr>
            <w:tcW w:w="2118" w:type="pct"/>
            <w:vAlign w:val="bottom"/>
          </w:tcPr>
          <w:p w14:paraId="6684830D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625" w:type="pct"/>
            <w:vAlign w:val="bottom"/>
          </w:tcPr>
          <w:p w14:paraId="04A4807D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35E1EB11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703B2BC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3EC9BAF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471D43B1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8BAC334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FDF7CEE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B2C59" w:rsidRPr="00B165D6" w14:paraId="773A73B4" w14:textId="77777777" w:rsidTr="00074836">
        <w:tc>
          <w:tcPr>
            <w:tcW w:w="2118" w:type="pct"/>
            <w:vAlign w:val="bottom"/>
          </w:tcPr>
          <w:p w14:paraId="56915FF3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625" w:type="pct"/>
            <w:vAlign w:val="bottom"/>
          </w:tcPr>
          <w:p w14:paraId="221AC193" w14:textId="4F525BF3" w:rsidR="009B2C59" w:rsidRPr="0082412F" w:rsidRDefault="00631E6C" w:rsidP="0063542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94E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468</w:t>
            </w:r>
          </w:p>
        </w:tc>
        <w:tc>
          <w:tcPr>
            <w:tcW w:w="143" w:type="pct"/>
            <w:vAlign w:val="bottom"/>
          </w:tcPr>
          <w:p w14:paraId="7780E523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26E36D85" w14:textId="46DC8A4F" w:rsidR="009B2C59" w:rsidRPr="0082412F" w:rsidRDefault="00631E6C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9B2C59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378</w:t>
            </w:r>
          </w:p>
        </w:tc>
        <w:tc>
          <w:tcPr>
            <w:tcW w:w="147" w:type="pct"/>
            <w:vAlign w:val="bottom"/>
          </w:tcPr>
          <w:p w14:paraId="7DED6041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16928EC2" w14:textId="2407EC93" w:rsidR="009B2C59" w:rsidRPr="0082412F" w:rsidRDefault="00E94EB7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  <w:vAlign w:val="bottom"/>
          </w:tcPr>
          <w:p w14:paraId="0F7B66BF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C215EB1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2C59" w:rsidRPr="00B165D6" w14:paraId="06A6E845" w14:textId="77777777" w:rsidTr="00074836">
        <w:tc>
          <w:tcPr>
            <w:tcW w:w="2118" w:type="pct"/>
            <w:vAlign w:val="bottom"/>
          </w:tcPr>
          <w:p w14:paraId="1875C491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ผลิตไฟฟ้า นวนคร จำกัด</w:t>
            </w:r>
          </w:p>
        </w:tc>
        <w:tc>
          <w:tcPr>
            <w:tcW w:w="625" w:type="pct"/>
            <w:vAlign w:val="bottom"/>
          </w:tcPr>
          <w:p w14:paraId="7902B208" w14:textId="5D0C902A" w:rsidR="009B2C59" w:rsidRPr="0082412F" w:rsidRDefault="00631E6C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94E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3" w:type="pct"/>
            <w:vAlign w:val="bottom"/>
          </w:tcPr>
          <w:p w14:paraId="7774E86B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B055977" w14:textId="08B3E4C4" w:rsidR="009B2C59" w:rsidRPr="0082412F" w:rsidRDefault="00631E6C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B2C59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094</w:t>
            </w:r>
          </w:p>
        </w:tc>
        <w:tc>
          <w:tcPr>
            <w:tcW w:w="147" w:type="pct"/>
            <w:vAlign w:val="bottom"/>
          </w:tcPr>
          <w:p w14:paraId="77460929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54DA6F6A" w14:textId="1008D6BA" w:rsidR="009B2C59" w:rsidRPr="0082412F" w:rsidRDefault="00631E6C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94E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147" w:type="pct"/>
            <w:vAlign w:val="bottom"/>
          </w:tcPr>
          <w:p w14:paraId="5AF129B8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0DA6D7A" w14:textId="77856033" w:rsidR="009B2C59" w:rsidRPr="0082412F" w:rsidRDefault="00631E6C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B2C59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094</w:t>
            </w:r>
          </w:p>
        </w:tc>
      </w:tr>
      <w:tr w:rsidR="009B2C59" w:rsidRPr="00B165D6" w14:paraId="6266CBD7" w14:textId="77777777" w:rsidTr="00074836">
        <w:tc>
          <w:tcPr>
            <w:tcW w:w="2118" w:type="pct"/>
            <w:vAlign w:val="bottom"/>
          </w:tcPr>
          <w:p w14:paraId="4C2957C9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เบิกไพร โคเจนเนอเรชั่น จำกัด</w:t>
            </w:r>
          </w:p>
        </w:tc>
        <w:tc>
          <w:tcPr>
            <w:tcW w:w="625" w:type="pct"/>
            <w:vAlign w:val="bottom"/>
          </w:tcPr>
          <w:p w14:paraId="6919A71D" w14:textId="5518190C" w:rsidR="009B2C59" w:rsidRPr="0082412F" w:rsidRDefault="00631E6C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94E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143" w:type="pct"/>
            <w:vAlign w:val="bottom"/>
          </w:tcPr>
          <w:p w14:paraId="182CEF5C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EE75E83" w14:textId="71E9480E" w:rsidR="009B2C59" w:rsidRPr="0082412F" w:rsidRDefault="00631E6C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B2C59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091</w:t>
            </w:r>
          </w:p>
        </w:tc>
        <w:tc>
          <w:tcPr>
            <w:tcW w:w="147" w:type="pct"/>
            <w:vAlign w:val="bottom"/>
          </w:tcPr>
          <w:p w14:paraId="5D218302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69ABBF23" w14:textId="5D82642A" w:rsidR="009B2C59" w:rsidRPr="0082412F" w:rsidRDefault="00631E6C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94E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</w:p>
        </w:tc>
        <w:tc>
          <w:tcPr>
            <w:tcW w:w="147" w:type="pct"/>
            <w:vAlign w:val="bottom"/>
          </w:tcPr>
          <w:p w14:paraId="7CD092A1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6896206C" w14:textId="108A1AF9" w:rsidR="009B2C59" w:rsidRPr="0082412F" w:rsidRDefault="00631E6C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B2C59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091</w:t>
            </w:r>
          </w:p>
        </w:tc>
      </w:tr>
      <w:tr w:rsidR="009B2C59" w:rsidRPr="00B165D6" w14:paraId="7A15C78A" w14:textId="77777777" w:rsidTr="00074836">
        <w:tc>
          <w:tcPr>
            <w:tcW w:w="2118" w:type="pct"/>
            <w:vAlign w:val="bottom"/>
          </w:tcPr>
          <w:p w14:paraId="1CA6D392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โซลาร์ต้า จำกัด</w:t>
            </w:r>
          </w:p>
        </w:tc>
        <w:tc>
          <w:tcPr>
            <w:tcW w:w="625" w:type="pct"/>
            <w:vAlign w:val="bottom"/>
          </w:tcPr>
          <w:p w14:paraId="470F410F" w14:textId="42EF26A8" w:rsidR="009B2C59" w:rsidRPr="0082412F" w:rsidRDefault="00631E6C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</w:p>
        </w:tc>
        <w:tc>
          <w:tcPr>
            <w:tcW w:w="143" w:type="pct"/>
            <w:vAlign w:val="bottom"/>
          </w:tcPr>
          <w:p w14:paraId="2F3FBF0E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B91576D" w14:textId="3EB06CB7" w:rsidR="009B2C59" w:rsidRPr="0082412F" w:rsidRDefault="00631E6C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B2C59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  <w:tc>
          <w:tcPr>
            <w:tcW w:w="147" w:type="pct"/>
            <w:vAlign w:val="bottom"/>
          </w:tcPr>
          <w:p w14:paraId="51D3B42F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41B442C5" w14:textId="13E61E7D" w:rsidR="009B2C59" w:rsidRPr="0082412F" w:rsidRDefault="00631E6C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937</w:t>
            </w:r>
          </w:p>
        </w:tc>
        <w:tc>
          <w:tcPr>
            <w:tcW w:w="147" w:type="pct"/>
            <w:vAlign w:val="bottom"/>
          </w:tcPr>
          <w:p w14:paraId="3B725549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C3EA391" w14:textId="0FAB31B7" w:rsidR="009B2C59" w:rsidRPr="0082412F" w:rsidRDefault="00631E6C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B2C59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773</w:t>
            </w:r>
          </w:p>
        </w:tc>
      </w:tr>
      <w:tr w:rsidR="009B2C59" w:rsidRPr="00B165D6" w14:paraId="66744339" w14:textId="77777777" w:rsidTr="00074836">
        <w:tc>
          <w:tcPr>
            <w:tcW w:w="2118" w:type="pct"/>
            <w:vAlign w:val="bottom"/>
          </w:tcPr>
          <w:p w14:paraId="3094FF7B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เอเชีย น้ำประปา จำกัด</w:t>
            </w:r>
          </w:p>
        </w:tc>
        <w:tc>
          <w:tcPr>
            <w:tcW w:w="625" w:type="pct"/>
            <w:vAlign w:val="bottom"/>
          </w:tcPr>
          <w:p w14:paraId="5F19DF62" w14:textId="06B2CF47" w:rsidR="009B2C59" w:rsidRPr="0082412F" w:rsidRDefault="00631E6C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  <w:tc>
          <w:tcPr>
            <w:tcW w:w="143" w:type="pct"/>
            <w:vAlign w:val="bottom"/>
          </w:tcPr>
          <w:p w14:paraId="7E9B9A4C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27B64CC" w14:textId="1F854CCF" w:rsidR="009B2C59" w:rsidRPr="0082412F" w:rsidRDefault="00631E6C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91</w:t>
            </w:r>
          </w:p>
        </w:tc>
        <w:tc>
          <w:tcPr>
            <w:tcW w:w="147" w:type="pct"/>
            <w:vAlign w:val="bottom"/>
          </w:tcPr>
          <w:p w14:paraId="42D6C472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443B1731" w14:textId="17149F94" w:rsidR="009B2C59" w:rsidRPr="0082412F" w:rsidRDefault="00E94EB7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29F57B1C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9809F83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B2C59" w:rsidRPr="00B165D6" w14:paraId="301F3ED0" w14:textId="77777777" w:rsidTr="00074836">
        <w:tc>
          <w:tcPr>
            <w:tcW w:w="2118" w:type="pct"/>
            <w:vAlign w:val="bottom"/>
          </w:tcPr>
          <w:p w14:paraId="1543CB5C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PT Medco Ratch Power Riau</w:t>
            </w:r>
          </w:p>
        </w:tc>
        <w:tc>
          <w:tcPr>
            <w:tcW w:w="625" w:type="pct"/>
            <w:vAlign w:val="bottom"/>
          </w:tcPr>
          <w:p w14:paraId="64DD403E" w14:textId="2D655FA2" w:rsidR="009B2C59" w:rsidRPr="004D7F29" w:rsidRDefault="00631E6C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E94EB7" w:rsidRPr="004D7F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  <w:tc>
          <w:tcPr>
            <w:tcW w:w="143" w:type="pct"/>
            <w:vAlign w:val="bottom"/>
          </w:tcPr>
          <w:p w14:paraId="16F670BA" w14:textId="77777777" w:rsidR="009B2C59" w:rsidRPr="004D7F29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074F601F" w14:textId="5A9FB9C6" w:rsidR="009B2C59" w:rsidRPr="004D7F29" w:rsidRDefault="00631E6C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9B2C59" w:rsidRPr="004D7F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147" w:type="pct"/>
            <w:vAlign w:val="bottom"/>
          </w:tcPr>
          <w:p w14:paraId="0B2742DB" w14:textId="77777777" w:rsidR="009B2C59" w:rsidRPr="004D7F29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7C3C8ADF" w14:textId="55F67C4B" w:rsidR="009B2C59" w:rsidRPr="004D7F29" w:rsidRDefault="00631E6C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="00E94EB7" w:rsidRPr="004D7F2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076</w:t>
            </w:r>
          </w:p>
        </w:tc>
        <w:tc>
          <w:tcPr>
            <w:tcW w:w="147" w:type="pct"/>
            <w:vAlign w:val="bottom"/>
          </w:tcPr>
          <w:p w14:paraId="39A87982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F4A4AAB" w14:textId="06C7757F" w:rsidR="009B2C59" w:rsidRPr="0082412F" w:rsidRDefault="00631E6C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B2C59" w:rsidRPr="0082412F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368</w:t>
            </w:r>
          </w:p>
        </w:tc>
      </w:tr>
      <w:tr w:rsidR="00E27447" w:rsidRPr="00DB3FAC" w14:paraId="298D47C1" w14:textId="77777777" w:rsidTr="00074836">
        <w:tc>
          <w:tcPr>
            <w:tcW w:w="2118" w:type="pct"/>
            <w:vAlign w:val="bottom"/>
          </w:tcPr>
          <w:p w14:paraId="43BEBF8A" w14:textId="77777777" w:rsidR="00E27447" w:rsidRPr="00DB3FAC" w:rsidRDefault="00E27447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5" w:type="pct"/>
            <w:vAlign w:val="bottom"/>
          </w:tcPr>
          <w:p w14:paraId="07C6E535" w14:textId="77777777" w:rsidR="00E27447" w:rsidRPr="00DB3FAC" w:rsidRDefault="00E27447" w:rsidP="00DB3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  <w:vAlign w:val="bottom"/>
          </w:tcPr>
          <w:p w14:paraId="7453CE16" w14:textId="77777777" w:rsidR="00E27447" w:rsidRPr="00DB3FAC" w:rsidRDefault="00E27447" w:rsidP="00DB3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E1605CC" w14:textId="77777777" w:rsidR="00E27447" w:rsidRPr="00DB3FAC" w:rsidRDefault="00E27447" w:rsidP="00DB3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3DE93ADA" w14:textId="77777777" w:rsidR="00E27447" w:rsidRPr="00DB3FAC" w:rsidRDefault="00E27447" w:rsidP="00DB3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7838B92" w14:textId="77777777" w:rsidR="00E27447" w:rsidRPr="00DB3FAC" w:rsidRDefault="00E27447" w:rsidP="00DB3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vAlign w:val="bottom"/>
          </w:tcPr>
          <w:p w14:paraId="4C8E39BA" w14:textId="77777777" w:rsidR="00E27447" w:rsidRPr="00DB3FAC" w:rsidRDefault="00E27447" w:rsidP="00DB3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07497EAC" w14:textId="77777777" w:rsidR="00E27447" w:rsidRPr="00DB3FAC" w:rsidRDefault="00E27447" w:rsidP="00DB3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7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49F" w:rsidRPr="00B165D6" w14:paraId="119B5113" w14:textId="77777777" w:rsidTr="00074836">
        <w:tc>
          <w:tcPr>
            <w:tcW w:w="2118" w:type="pct"/>
            <w:vAlign w:val="bottom"/>
          </w:tcPr>
          <w:p w14:paraId="1276801A" w14:textId="65E46B24" w:rsidR="00F3249F" w:rsidRPr="0082412F" w:rsidRDefault="00F3249F" w:rsidP="00DB3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บริษัทย่อยของการร่วมค้าทางตรง</w:t>
            </w:r>
          </w:p>
        </w:tc>
        <w:tc>
          <w:tcPr>
            <w:tcW w:w="625" w:type="pct"/>
            <w:vAlign w:val="bottom"/>
          </w:tcPr>
          <w:p w14:paraId="671D0FDA" w14:textId="77777777" w:rsidR="00F3249F" w:rsidRPr="0082412F" w:rsidRDefault="00F3249F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" w:type="pct"/>
            <w:vAlign w:val="bottom"/>
          </w:tcPr>
          <w:p w14:paraId="60F6170E" w14:textId="77777777" w:rsidR="00F3249F" w:rsidRPr="0082412F" w:rsidRDefault="00F3249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5BDF4D66" w14:textId="77777777" w:rsidR="00F3249F" w:rsidRPr="0082412F" w:rsidRDefault="00F3249F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20A92FAD" w14:textId="77777777" w:rsidR="00F3249F" w:rsidRPr="0082412F" w:rsidRDefault="00F3249F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1596CFB9" w14:textId="77777777" w:rsidR="00F3249F" w:rsidRPr="0082412F" w:rsidRDefault="00F3249F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vAlign w:val="bottom"/>
          </w:tcPr>
          <w:p w14:paraId="55ABB7CF" w14:textId="77777777" w:rsidR="00F3249F" w:rsidRPr="0082412F" w:rsidRDefault="00F3249F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7B7649B" w14:textId="77777777" w:rsidR="00F3249F" w:rsidRPr="0082412F" w:rsidRDefault="00F3249F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0631" w:rsidRPr="00B165D6" w14:paraId="7486BCCD" w14:textId="77777777" w:rsidTr="00074836">
        <w:tc>
          <w:tcPr>
            <w:tcW w:w="2118" w:type="pct"/>
            <w:vAlign w:val="bottom"/>
          </w:tcPr>
          <w:p w14:paraId="0E81F350" w14:textId="06EF39A5" w:rsidR="008A0631" w:rsidRPr="0082412F" w:rsidRDefault="008A0631" w:rsidP="00DB3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25" w:type="pct"/>
            <w:vAlign w:val="bottom"/>
          </w:tcPr>
          <w:p w14:paraId="2A5FFA63" w14:textId="582DD3B4" w:rsidR="008A0631" w:rsidRPr="0082412F" w:rsidRDefault="00631E6C" w:rsidP="00635423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94E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</w:p>
        </w:tc>
        <w:tc>
          <w:tcPr>
            <w:tcW w:w="143" w:type="pct"/>
            <w:vAlign w:val="bottom"/>
          </w:tcPr>
          <w:p w14:paraId="3F1575E4" w14:textId="77777777" w:rsidR="008A0631" w:rsidRPr="0082412F" w:rsidRDefault="008A0631" w:rsidP="008A0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35588212" w14:textId="77777777" w:rsidR="008A0631" w:rsidRPr="0082412F" w:rsidRDefault="008A0631" w:rsidP="00B055C3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vAlign w:val="bottom"/>
          </w:tcPr>
          <w:p w14:paraId="1F82C901" w14:textId="77777777" w:rsidR="008A0631" w:rsidRPr="0082412F" w:rsidRDefault="008A0631" w:rsidP="008A0631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vAlign w:val="bottom"/>
          </w:tcPr>
          <w:p w14:paraId="7765E461" w14:textId="60367461" w:rsidR="008A0631" w:rsidRPr="0082412F" w:rsidRDefault="00631E6C" w:rsidP="00635423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E94EB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/>
              </w:rPr>
              <w:t>955</w:t>
            </w:r>
          </w:p>
        </w:tc>
        <w:tc>
          <w:tcPr>
            <w:tcW w:w="147" w:type="pct"/>
            <w:vAlign w:val="bottom"/>
          </w:tcPr>
          <w:p w14:paraId="1AF76636" w14:textId="77777777" w:rsidR="008A0631" w:rsidRPr="0082412F" w:rsidRDefault="008A0631" w:rsidP="008A0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018DA98" w14:textId="1C7D777E" w:rsidR="008A0631" w:rsidRPr="0082412F" w:rsidRDefault="008A0631" w:rsidP="008A0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B2C59" w:rsidRPr="00B165D6" w14:paraId="46058F71" w14:textId="77777777" w:rsidTr="00074836">
        <w:tc>
          <w:tcPr>
            <w:tcW w:w="2118" w:type="pct"/>
            <w:vAlign w:val="bottom"/>
          </w:tcPr>
          <w:p w14:paraId="09E87330" w14:textId="22832232" w:rsidR="009B2C59" w:rsidRPr="0082412F" w:rsidRDefault="009B2C59" w:rsidP="00DB3F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75" w:right="-13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979B81" w14:textId="516FC109" w:rsidR="009B2C59" w:rsidRPr="0082412F" w:rsidRDefault="00631E6C" w:rsidP="009B2C59">
            <w:pPr>
              <w:pStyle w:val="acctfourfigures"/>
              <w:tabs>
                <w:tab w:val="clear" w:pos="765"/>
                <w:tab w:val="decimal" w:pos="937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</w:t>
            </w:r>
            <w:r w:rsidR="00E94E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143" w:type="pct"/>
            <w:vAlign w:val="bottom"/>
          </w:tcPr>
          <w:p w14:paraId="14357E01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2FB38B" w14:textId="38B90F23" w:rsidR="009B2C59" w:rsidRPr="0082412F" w:rsidRDefault="00631E6C" w:rsidP="009B2C5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</w:t>
            </w:r>
            <w:r w:rsidR="009B2C59" w:rsidRPr="008241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147" w:type="pct"/>
            <w:vAlign w:val="bottom"/>
          </w:tcPr>
          <w:p w14:paraId="3807CAC4" w14:textId="77777777" w:rsidR="009B2C59" w:rsidRPr="0082412F" w:rsidRDefault="009B2C59" w:rsidP="009B2C59">
            <w:pPr>
              <w:pStyle w:val="acctfourfigures"/>
              <w:tabs>
                <w:tab w:val="clear" w:pos="765"/>
                <w:tab w:val="decimal" w:pos="962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A90EE" w14:textId="77E457F1" w:rsidR="009B2C59" w:rsidRPr="0082412F" w:rsidRDefault="00631E6C" w:rsidP="009B2C59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</w:t>
            </w:r>
            <w:r w:rsidR="00E94EB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927</w:t>
            </w:r>
          </w:p>
        </w:tc>
        <w:tc>
          <w:tcPr>
            <w:tcW w:w="147" w:type="pct"/>
            <w:vAlign w:val="bottom"/>
          </w:tcPr>
          <w:p w14:paraId="3096B821" w14:textId="77777777" w:rsidR="009B2C59" w:rsidRPr="0082412F" w:rsidRDefault="009B2C59" w:rsidP="009B2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0"/>
              </w:tabs>
              <w:spacing w:after="0"/>
              <w:ind w:righ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29046" w14:textId="03B4F597" w:rsidR="009B2C59" w:rsidRPr="0082412F" w:rsidRDefault="00631E6C" w:rsidP="009B2C5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="009B2C59" w:rsidRPr="0082412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</w:t>
            </w:r>
          </w:p>
        </w:tc>
      </w:tr>
    </w:tbl>
    <w:tbl>
      <w:tblPr>
        <w:tblStyle w:val="TableGrid"/>
        <w:tblW w:w="9990" w:type="dxa"/>
        <w:tblInd w:w="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9"/>
        <w:gridCol w:w="900"/>
        <w:gridCol w:w="236"/>
        <w:gridCol w:w="923"/>
        <w:gridCol w:w="236"/>
        <w:gridCol w:w="946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3D2FB5" w:rsidRPr="00B165D6" w14:paraId="490C6385" w14:textId="77777777" w:rsidTr="006D178F">
        <w:tc>
          <w:tcPr>
            <w:tcW w:w="2249" w:type="dxa"/>
            <w:vAlign w:val="bottom"/>
          </w:tcPr>
          <w:p w14:paraId="200AC778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59" w:type="dxa"/>
            <w:gridSpan w:val="3"/>
            <w:vAlign w:val="bottom"/>
          </w:tcPr>
          <w:p w14:paraId="589319B0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E4D5FA3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46" w:type="dxa"/>
            <w:gridSpan w:val="9"/>
            <w:vAlign w:val="bottom"/>
          </w:tcPr>
          <w:p w14:paraId="195ABCDF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708E" w:rsidRPr="00B165D6" w14:paraId="3DFBC8BC" w14:textId="77777777" w:rsidTr="006D178F">
        <w:tc>
          <w:tcPr>
            <w:tcW w:w="2249" w:type="dxa"/>
            <w:shd w:val="clear" w:color="auto" w:fill="auto"/>
            <w:vAlign w:val="bottom"/>
          </w:tcPr>
          <w:p w14:paraId="7B52BB1B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530DC103" w14:textId="74E0F85C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64EAD52F" w14:textId="7EBC4796" w:rsidR="00F9708E" w:rsidRPr="0082412F" w:rsidRDefault="00631E6C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F9708E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9708E" w:rsidRPr="008241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0014C6F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6CDE086D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1CF63017" w14:textId="3600F3DD" w:rsidR="00F9708E" w:rsidRPr="0082412F" w:rsidRDefault="00631E6C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2B9FAAD0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768B9D7" w14:textId="75A4E4FE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77AE437F" w14:textId="3347B0FB" w:rsidR="00F9708E" w:rsidRPr="0082412F" w:rsidRDefault="00631E6C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F9708E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9708E" w:rsidRPr="008241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3604988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FF1E3E9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DC14514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83C52A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C2FBF3D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C85EFB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จัดประเภทรายการ</w:t>
            </w:r>
          </w:p>
        </w:tc>
        <w:tc>
          <w:tcPr>
            <w:tcW w:w="270" w:type="dxa"/>
            <w:vAlign w:val="bottom"/>
          </w:tcPr>
          <w:p w14:paraId="37F0722A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E588AD4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45D2AB20" w14:textId="79630D11" w:rsidR="00F9708E" w:rsidRPr="0082412F" w:rsidRDefault="00631E6C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F9708E" w:rsidRPr="00B165D6" w14:paraId="67DB8407" w14:textId="77777777" w:rsidTr="006D178F">
        <w:tc>
          <w:tcPr>
            <w:tcW w:w="2249" w:type="dxa"/>
            <w:vAlign w:val="bottom"/>
          </w:tcPr>
          <w:p w14:paraId="7F50B387" w14:textId="282D76EB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900" w:type="dxa"/>
            <w:vAlign w:val="bottom"/>
          </w:tcPr>
          <w:p w14:paraId="56043D13" w14:textId="3AA13C91" w:rsidR="00F9708E" w:rsidRPr="0082412F" w:rsidRDefault="00631E6C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14:paraId="7BA7E5A1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7321489F" w14:textId="6DAF2395" w:rsidR="00F9708E" w:rsidRPr="0082412F" w:rsidRDefault="00631E6C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5EEBF4C5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D1A10E5" w14:textId="397F1E91" w:rsidR="00F9708E" w:rsidRPr="0082412F" w:rsidRDefault="00631E6C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bottom"/>
          </w:tcPr>
          <w:p w14:paraId="0C06E72E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FDF75D9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AB8F121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075D05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9888773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C0F934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70" w:type="dxa"/>
            <w:vAlign w:val="bottom"/>
          </w:tcPr>
          <w:p w14:paraId="67252318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6C03C71" w14:textId="76E7FF48" w:rsidR="00F9708E" w:rsidRPr="0082412F" w:rsidRDefault="00631E6C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3D2FB5" w:rsidRPr="00B165D6" w14:paraId="3A136E49" w14:textId="77777777" w:rsidTr="006D178F">
        <w:tc>
          <w:tcPr>
            <w:tcW w:w="2249" w:type="dxa"/>
            <w:vAlign w:val="bottom"/>
          </w:tcPr>
          <w:p w14:paraId="6B64FD99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59" w:type="dxa"/>
            <w:gridSpan w:val="3"/>
            <w:vAlign w:val="bottom"/>
          </w:tcPr>
          <w:p w14:paraId="1C61B67E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6BA2C66E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6" w:type="dxa"/>
            <w:gridSpan w:val="9"/>
            <w:vAlign w:val="bottom"/>
          </w:tcPr>
          <w:p w14:paraId="5EA34ED0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73157" w:rsidRPr="00B165D6" w14:paraId="42479F2E" w14:textId="77777777" w:rsidTr="006D178F">
        <w:tc>
          <w:tcPr>
            <w:tcW w:w="3149" w:type="dxa"/>
            <w:gridSpan w:val="2"/>
            <w:vAlign w:val="bottom"/>
          </w:tcPr>
          <w:p w14:paraId="167AAF81" w14:textId="34792FD9" w:rsidR="003D2FB5" w:rsidRPr="0082412F" w:rsidRDefault="00D73157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บริษัทย่อยของการร่วมค้าทางตรง</w:t>
            </w:r>
          </w:p>
        </w:tc>
        <w:tc>
          <w:tcPr>
            <w:tcW w:w="236" w:type="dxa"/>
            <w:vAlign w:val="bottom"/>
          </w:tcPr>
          <w:p w14:paraId="7BAB9830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00FA6FB7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9C5FC7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41313C8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AEAD7BA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62EAAA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D14B69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46B1D8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2175DF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B3D404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9D9556C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1AF045F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3157" w:rsidRPr="00B165D6" w14:paraId="7773E659" w14:textId="77777777" w:rsidTr="006D178F">
        <w:tc>
          <w:tcPr>
            <w:tcW w:w="2249" w:type="dxa"/>
            <w:vAlign w:val="bottom"/>
          </w:tcPr>
          <w:p w14:paraId="6CC19D24" w14:textId="7270981A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บริษัท หินกองเพาเวอร</w:t>
            </w:r>
            <w:r w:rsidR="00080577" w:rsidRPr="0082412F">
              <w:rPr>
                <w:rFonts w:ascii="Angsana New" w:hAnsi="Angsana New"/>
                <w:sz w:val="26"/>
                <w:szCs w:val="26"/>
                <w:cs/>
              </w:rPr>
              <w:t xml:space="preserve">์ 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5AB657BA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5058E8" w14:textId="77777777" w:rsidR="003D2FB5" w:rsidRPr="0082412F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456F8A0F" w14:textId="1BAE7137" w:rsidR="003D2FB5" w:rsidRPr="00DC5216" w:rsidRDefault="005404E9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1029C1" w14:textId="77777777" w:rsidR="003D2FB5" w:rsidRPr="00DC5216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E1EB5D0" w14:textId="77777777" w:rsidR="003D2FB5" w:rsidRPr="00DC5216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2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B31F18F" w14:textId="77777777" w:rsidR="003D2FB5" w:rsidRPr="00DC5216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60CE4AC" w14:textId="120CA3A6" w:rsidR="003D2FB5" w:rsidRPr="00DC5216" w:rsidRDefault="00631E6C" w:rsidP="003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</w:t>
            </w:r>
            <w:r w:rsidR="003D2FB5" w:rsidRPr="00DC5216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77AD7FB6" w14:textId="77777777" w:rsidR="003D2FB5" w:rsidRPr="00DC5216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09522A" w14:textId="283F73D5" w:rsidR="003D2FB5" w:rsidRPr="00DC5216" w:rsidRDefault="00DC5216" w:rsidP="00DC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  <w:r w:rsidRPr="00DC5216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25</w:t>
            </w:r>
            <w:r w:rsidRPr="00DC5216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000</w:t>
            </w:r>
            <w:r w:rsidRPr="00DC521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EA20893" w14:textId="77777777" w:rsidR="003D2FB5" w:rsidRPr="00DC5216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17F408" w14:textId="301F4A33" w:rsidR="003D2FB5" w:rsidRPr="00DC5216" w:rsidRDefault="00631E6C" w:rsidP="00341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20</w:t>
            </w:r>
            <w:r w:rsidR="003D2FB5" w:rsidRPr="00DC5216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7EF99A90" w14:textId="77777777" w:rsidR="003D2FB5" w:rsidRPr="00DC5216" w:rsidRDefault="003D2FB5" w:rsidP="00F02D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8AB8757" w14:textId="150FD2D3" w:rsidR="003D2FB5" w:rsidRPr="00DC5216" w:rsidRDefault="00DC5216" w:rsidP="00DC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DC521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0878A2" w:rsidRPr="00B165D6" w14:paraId="78FEAC99" w14:textId="77777777" w:rsidTr="006D178F">
        <w:tc>
          <w:tcPr>
            <w:tcW w:w="3149" w:type="dxa"/>
            <w:gridSpan w:val="2"/>
            <w:vAlign w:val="bottom"/>
          </w:tcPr>
          <w:p w14:paraId="523E4257" w14:textId="6F9C0F24" w:rsidR="000878A2" w:rsidRPr="0082412F" w:rsidRDefault="000878A2" w:rsidP="0064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36" w:type="dxa"/>
            <w:vAlign w:val="bottom"/>
          </w:tcPr>
          <w:p w14:paraId="3983DDAC" w14:textId="77777777" w:rsidR="000878A2" w:rsidRPr="0082412F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12DBCFB3" w14:textId="77777777" w:rsidR="000878A2" w:rsidRPr="00DC5216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5BBD30E" w14:textId="77777777" w:rsidR="000878A2" w:rsidRPr="00DC5216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619C8F6F" w14:textId="3CF04FA8" w:rsidR="000878A2" w:rsidRPr="00DC5216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2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E377CE0" w14:textId="77777777" w:rsidR="000878A2" w:rsidRPr="00DC5216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BE7843" w14:textId="77777777" w:rsidR="000878A2" w:rsidRPr="00DC5216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31888D8" w14:textId="77777777" w:rsidR="000878A2" w:rsidRPr="00DC5216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468C87" w14:textId="77777777" w:rsidR="000878A2" w:rsidRPr="00DC5216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89EA83" w14:textId="77777777" w:rsidR="000878A2" w:rsidRPr="00DC5216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F68AC3" w14:textId="77777777" w:rsidR="000878A2" w:rsidRPr="00DC5216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365FB1" w14:textId="77777777" w:rsidR="000878A2" w:rsidRPr="00DC5216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701BEB9" w14:textId="40230B2C" w:rsidR="000878A2" w:rsidRPr="00DC5216" w:rsidRDefault="000878A2" w:rsidP="000878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DC521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24746" w:rsidRPr="00B165D6" w14:paraId="26F8B834" w14:textId="77777777" w:rsidTr="006D178F">
        <w:tc>
          <w:tcPr>
            <w:tcW w:w="2249" w:type="dxa"/>
            <w:vAlign w:val="bottom"/>
          </w:tcPr>
          <w:p w14:paraId="5D307147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267688D6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C6C3DA1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4F8512B1" w14:textId="77777777" w:rsidR="00A24746" w:rsidRPr="00DC5216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2AFBE6" w14:textId="77777777" w:rsidR="00A24746" w:rsidRPr="00DC5216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0E7A19" w14:textId="77777777" w:rsidR="00A24746" w:rsidRPr="00DC5216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521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6EFF3B" w14:textId="77777777" w:rsidR="00A24746" w:rsidRPr="00DC5216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422E82" w14:textId="77777777" w:rsidR="00A24746" w:rsidRPr="00DC5216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FF1448" w14:textId="77777777" w:rsidR="00A24746" w:rsidRPr="00DC5216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7B9ECF2" w14:textId="77777777" w:rsidR="00A24746" w:rsidRPr="00DC5216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C3AAC7" w14:textId="77777777" w:rsidR="00A24746" w:rsidRPr="00DC5216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77B43E0" w14:textId="77777777" w:rsidR="00A24746" w:rsidRPr="00DC5216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E7A8F7" w14:textId="77777777" w:rsidR="00A24746" w:rsidRPr="00DC5216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49EC3D" w14:textId="74320B21" w:rsidR="00A24746" w:rsidRPr="00DC5216" w:rsidRDefault="00DC5216" w:rsidP="00DC5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C5216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</w:tr>
    </w:tbl>
    <w:p w14:paraId="5D49EF8F" w14:textId="3A758CB1" w:rsidR="00AC01DA" w:rsidRPr="00DB3FAC" w:rsidRDefault="00AC01DA" w:rsidP="00DB3F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99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9"/>
        <w:gridCol w:w="900"/>
        <w:gridCol w:w="273"/>
        <w:gridCol w:w="886"/>
        <w:gridCol w:w="236"/>
        <w:gridCol w:w="946"/>
        <w:gridCol w:w="270"/>
        <w:gridCol w:w="810"/>
        <w:gridCol w:w="270"/>
        <w:gridCol w:w="810"/>
        <w:gridCol w:w="270"/>
        <w:gridCol w:w="900"/>
        <w:gridCol w:w="270"/>
        <w:gridCol w:w="900"/>
      </w:tblGrid>
      <w:tr w:rsidR="00080577" w:rsidRPr="00B165D6" w14:paraId="720CB96A" w14:textId="77777777" w:rsidTr="00E27447">
        <w:tc>
          <w:tcPr>
            <w:tcW w:w="2249" w:type="dxa"/>
            <w:shd w:val="clear" w:color="auto" w:fill="auto"/>
            <w:vAlign w:val="bottom"/>
          </w:tcPr>
          <w:p w14:paraId="44453940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2059" w:type="dxa"/>
            <w:gridSpan w:val="3"/>
            <w:vAlign w:val="bottom"/>
          </w:tcPr>
          <w:p w14:paraId="2EB23347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565FB45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6" w:type="dxa"/>
            <w:gridSpan w:val="9"/>
            <w:vAlign w:val="bottom"/>
          </w:tcPr>
          <w:p w14:paraId="2AD615BD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73157" w:rsidRPr="00B165D6" w14:paraId="0201EE2C" w14:textId="77777777" w:rsidTr="00E27447">
        <w:tc>
          <w:tcPr>
            <w:tcW w:w="2249" w:type="dxa"/>
            <w:vAlign w:val="bottom"/>
          </w:tcPr>
          <w:p w14:paraId="6D321BD4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6628BD4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7D9B0892" w14:textId="70CFCCB5" w:rsidR="00A24746" w:rsidRPr="0082412F" w:rsidRDefault="00631E6C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A24746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24746" w:rsidRPr="0082412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3" w:type="dxa"/>
            <w:vAlign w:val="bottom"/>
          </w:tcPr>
          <w:p w14:paraId="3FA4D0F6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0F13407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3065AF09" w14:textId="1DFC9982" w:rsidR="00A24746" w:rsidRPr="0082412F" w:rsidRDefault="00631E6C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47F8B27A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AE3D3BB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013E6582" w14:textId="70457066" w:rsidR="00A24746" w:rsidRPr="0082412F" w:rsidRDefault="00631E6C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A24746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24746" w:rsidRPr="0082412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  <w:vAlign w:val="bottom"/>
          </w:tcPr>
          <w:p w14:paraId="51C8E505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06E4E2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A877EE7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B1C44BA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685611F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5EBBC06" w14:textId="312C058E" w:rsidR="00A24746" w:rsidRPr="0082412F" w:rsidRDefault="003408D0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  <w:r w:rsidR="00A24746" w:rsidRPr="0082412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  <w:p w14:paraId="1F992340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270" w:type="dxa"/>
            <w:vAlign w:val="bottom"/>
          </w:tcPr>
          <w:p w14:paraId="50EA0566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CDDE7E8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28167E8F" w14:textId="1FECBBCC" w:rsidR="00A24746" w:rsidRPr="0082412F" w:rsidRDefault="00631E6C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73157" w:rsidRPr="00B165D6" w14:paraId="3F65E51C" w14:textId="77777777" w:rsidTr="00E27447">
        <w:tc>
          <w:tcPr>
            <w:tcW w:w="2249" w:type="dxa"/>
            <w:vAlign w:val="bottom"/>
          </w:tcPr>
          <w:p w14:paraId="1F1AC6A2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142F49E" w14:textId="5B37216E" w:rsidR="00A24746" w:rsidRPr="0082412F" w:rsidRDefault="00631E6C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3" w:type="dxa"/>
            <w:vAlign w:val="bottom"/>
          </w:tcPr>
          <w:p w14:paraId="60AF31FB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C1D4931" w14:textId="44810152" w:rsidR="00A24746" w:rsidRPr="0082412F" w:rsidRDefault="00631E6C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4A8DC2ED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B7BEE0B" w14:textId="73320129" w:rsidR="00A24746" w:rsidRPr="0082412F" w:rsidRDefault="00631E6C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bottom"/>
          </w:tcPr>
          <w:p w14:paraId="1C67DDB6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B14E0E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480C5F1B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A9577E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48E3799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EF78C3F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 แลกเปลี่ยน</w:t>
            </w:r>
          </w:p>
        </w:tc>
        <w:tc>
          <w:tcPr>
            <w:tcW w:w="270" w:type="dxa"/>
            <w:vAlign w:val="bottom"/>
          </w:tcPr>
          <w:p w14:paraId="59CC3868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A9CE0BA" w14:textId="61582F4C" w:rsidR="00A24746" w:rsidRPr="0082412F" w:rsidRDefault="00631E6C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080577" w:rsidRPr="00B165D6" w14:paraId="1A69E7B1" w14:textId="77777777" w:rsidTr="00E27447">
        <w:tc>
          <w:tcPr>
            <w:tcW w:w="2249" w:type="dxa"/>
            <w:vAlign w:val="bottom"/>
          </w:tcPr>
          <w:p w14:paraId="43133D16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59" w:type="dxa"/>
            <w:gridSpan w:val="3"/>
            <w:vAlign w:val="bottom"/>
          </w:tcPr>
          <w:p w14:paraId="541B4DA2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367E151F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6" w:type="dxa"/>
            <w:gridSpan w:val="9"/>
            <w:vAlign w:val="bottom"/>
          </w:tcPr>
          <w:p w14:paraId="11162A85" w14:textId="77777777" w:rsidR="00080577" w:rsidRPr="0082412F" w:rsidRDefault="00080577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73157" w:rsidRPr="00B165D6" w14:paraId="5A92AAD6" w14:textId="77777777" w:rsidTr="00E27447">
        <w:tc>
          <w:tcPr>
            <w:tcW w:w="2249" w:type="dxa"/>
            <w:vAlign w:val="bottom"/>
          </w:tcPr>
          <w:p w14:paraId="6BEA2DB1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การร่วมค้าทางตรง</w:t>
            </w:r>
          </w:p>
        </w:tc>
        <w:tc>
          <w:tcPr>
            <w:tcW w:w="900" w:type="dxa"/>
            <w:vAlign w:val="bottom"/>
          </w:tcPr>
          <w:p w14:paraId="11E7C894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04069130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0AFC937E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6B2ECF7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9398F4D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03B796D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AE3F7C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BC65FAD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512B57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F88AFC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F8D259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AA49EB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E28EF2" w14:textId="77777777" w:rsidR="00A24746" w:rsidRPr="0082412F" w:rsidRDefault="00A24746" w:rsidP="00A247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73157" w:rsidRPr="00B165D6" w14:paraId="06C2F1C2" w14:textId="77777777" w:rsidTr="002D368D">
        <w:trPr>
          <w:trHeight w:val="362"/>
        </w:trPr>
        <w:tc>
          <w:tcPr>
            <w:tcW w:w="2249" w:type="dxa"/>
          </w:tcPr>
          <w:p w14:paraId="60FCF36B" w14:textId="7A15979F" w:rsidR="00A24746" w:rsidRPr="0082412F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บริษัท ไฟฟ้า เซเปียน-</w:t>
            </w:r>
          </w:p>
        </w:tc>
        <w:tc>
          <w:tcPr>
            <w:tcW w:w="900" w:type="dxa"/>
          </w:tcPr>
          <w:p w14:paraId="63133E3D" w14:textId="55871BCD" w:rsidR="00A24746" w:rsidRPr="0082412F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</w:tcPr>
          <w:p w14:paraId="7447995A" w14:textId="77777777" w:rsidR="00A24746" w:rsidRPr="0082412F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79D300D0" w14:textId="38BA1367" w:rsidR="00A24746" w:rsidRPr="00DC5216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ED313CA" w14:textId="77777777" w:rsidR="00A24746" w:rsidRPr="00DC5216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</w:tcPr>
          <w:p w14:paraId="72AAF955" w14:textId="3CA396FE" w:rsidR="00A24746" w:rsidRPr="00DC5216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2C20A0" w14:textId="77777777" w:rsidR="00A24746" w:rsidRPr="00DC5216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BEC5F95" w14:textId="7C8CB25D" w:rsidR="00A24746" w:rsidRPr="00DC5216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1BBF94" w14:textId="77777777" w:rsidR="00A24746" w:rsidRPr="00DC5216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91728C" w14:textId="3B3BB49D" w:rsidR="00A24746" w:rsidRPr="00DC5216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E44046" w14:textId="77777777" w:rsidR="00A24746" w:rsidRPr="00DC5216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68287FB" w14:textId="451E6CAB" w:rsidR="00A24746" w:rsidRPr="00DC5216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A79E1E" w14:textId="77777777" w:rsidR="00A24746" w:rsidRPr="00DC5216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5F72E95" w14:textId="36CF2DD7" w:rsidR="00A24746" w:rsidRPr="00DC5216" w:rsidRDefault="00A24746" w:rsidP="002D36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A3B" w:rsidRPr="00B165D6" w14:paraId="04386341" w14:textId="77777777" w:rsidTr="00AB1266">
        <w:tc>
          <w:tcPr>
            <w:tcW w:w="2249" w:type="dxa"/>
            <w:vAlign w:val="bottom"/>
          </w:tcPr>
          <w:p w14:paraId="2F507F2B" w14:textId="5A40E1B8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>เซน้ำน้อย จำกัด</w:t>
            </w:r>
          </w:p>
        </w:tc>
        <w:tc>
          <w:tcPr>
            <w:tcW w:w="900" w:type="dxa"/>
            <w:vAlign w:val="bottom"/>
          </w:tcPr>
          <w:p w14:paraId="3E2B5CC7" w14:textId="61D623B2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</w:t>
            </w:r>
            <w:r w:rsidR="00C30A3B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73" w:type="dxa"/>
            <w:vAlign w:val="bottom"/>
          </w:tcPr>
          <w:p w14:paraId="20931510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</w:tcPr>
          <w:p w14:paraId="459BC753" w14:textId="28935ECD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="00C30A3B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36</w:t>
            </w:r>
            <w:r w:rsidR="00C30A3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30A3B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  <w:vAlign w:val="bottom"/>
          </w:tcPr>
          <w:p w14:paraId="043AA40E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8B46BF3" w14:textId="45F2100F" w:rsidR="00C30A3B" w:rsidRPr="000E0389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C9E3254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FD8D50" w14:textId="72FBEE4E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9233D3C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F0F458" w14:textId="6F538AAC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DAD419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078DC9" w14:textId="428B2692" w:rsidR="00C30A3B" w:rsidRPr="000E0389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3D73588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22D7041" w14:textId="2A420A20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A3B" w:rsidRPr="00B165D6" w14:paraId="614F2373" w14:textId="77777777" w:rsidTr="00E003DA">
        <w:tc>
          <w:tcPr>
            <w:tcW w:w="2249" w:type="dxa"/>
            <w:vAlign w:val="bottom"/>
          </w:tcPr>
          <w:p w14:paraId="33F7217A" w14:textId="77777777" w:rsidR="00C30A3B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CC07A2" w14:textId="77777777" w:rsidR="00C30A3B" w:rsidRPr="000E0389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704DA22C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6D536765" w14:textId="71FF7060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="00C30A3B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36" w:type="dxa"/>
            <w:vAlign w:val="bottom"/>
          </w:tcPr>
          <w:p w14:paraId="33B27FCF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1DDF440" w14:textId="5D0D6763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540</w:t>
            </w:r>
            <w:r w:rsidR="00C30A3B" w:rsidRPr="00DC5216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898</w:t>
            </w:r>
          </w:p>
        </w:tc>
        <w:tc>
          <w:tcPr>
            <w:tcW w:w="270" w:type="dxa"/>
            <w:vAlign w:val="bottom"/>
          </w:tcPr>
          <w:p w14:paraId="1AF0231A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97F6CD9" w14:textId="736AC6A6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DC5216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87F707C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0B32F7" w14:textId="6253BB53" w:rsidR="00C30A3B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4AF198D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741EAD" w14:textId="508FD44C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</w:t>
            </w:r>
            <w:r w:rsidR="00C30A3B" w:rsidRPr="00DC5216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270" w:type="dxa"/>
            <w:vAlign w:val="bottom"/>
          </w:tcPr>
          <w:p w14:paraId="7DC98E43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63A21E" w14:textId="27045A9E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554</w:t>
            </w:r>
            <w:r w:rsidR="00C30A3B" w:rsidRPr="00DC5216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260</w:t>
            </w:r>
          </w:p>
        </w:tc>
      </w:tr>
      <w:tr w:rsidR="00C30A3B" w:rsidRPr="00DC5216" w14:paraId="2C630C8B" w14:textId="77777777" w:rsidTr="00E27447">
        <w:tc>
          <w:tcPr>
            <w:tcW w:w="3149" w:type="dxa"/>
            <w:gridSpan w:val="2"/>
            <w:vAlign w:val="bottom"/>
          </w:tcPr>
          <w:p w14:paraId="39838AB0" w14:textId="3406236C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73" w:type="dxa"/>
            <w:vAlign w:val="bottom"/>
          </w:tcPr>
          <w:p w14:paraId="066C5E2E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0665AED5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noProof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5F0C3A0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08D84FB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DC521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03338F8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1D6D3E" w14:textId="065166A5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left="-95" w:right="-14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BF4BF15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53877B" w14:textId="14045C30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A816774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6AAB07" w14:textId="561C3AB0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2FF5DF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B08174" w14:textId="29EB6F7F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C5216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Pr="00DC5216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706</w:t>
            </w:r>
            <w:r w:rsidRPr="00DC521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30A3B" w:rsidRPr="00DC5216" w14:paraId="367A13AB" w14:textId="77777777" w:rsidTr="00E27447">
        <w:tc>
          <w:tcPr>
            <w:tcW w:w="2249" w:type="dxa"/>
            <w:vAlign w:val="bottom"/>
          </w:tcPr>
          <w:p w14:paraId="6EE4FC52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61B0CF19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3" w:type="dxa"/>
            <w:vAlign w:val="bottom"/>
          </w:tcPr>
          <w:p w14:paraId="5705CEEB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cyan"/>
              </w:rPr>
            </w:pPr>
          </w:p>
        </w:tc>
        <w:tc>
          <w:tcPr>
            <w:tcW w:w="886" w:type="dxa"/>
            <w:vAlign w:val="bottom"/>
          </w:tcPr>
          <w:p w14:paraId="14DFE93C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0370CB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0B1F52" w14:textId="5F0CD3C3" w:rsidR="00C30A3B" w:rsidRPr="00DC5216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540</w:t>
            </w:r>
            <w:r w:rsidR="00C30A3B" w:rsidRPr="00DC521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898</w:t>
            </w:r>
          </w:p>
        </w:tc>
        <w:tc>
          <w:tcPr>
            <w:tcW w:w="270" w:type="dxa"/>
            <w:vAlign w:val="bottom"/>
          </w:tcPr>
          <w:p w14:paraId="1DBD6522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5DD82C0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DEDB879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CAC0B0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4F0BC2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82F9EC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BADAE0" w14:textId="77777777" w:rsidR="00C30A3B" w:rsidRPr="00DC5216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6BC539" w14:textId="3BCF39F1" w:rsidR="00C30A3B" w:rsidRPr="00DC5216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537</w:t>
            </w:r>
            <w:r w:rsidR="00C30A3B" w:rsidRPr="00DC521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554</w:t>
            </w:r>
          </w:p>
        </w:tc>
      </w:tr>
    </w:tbl>
    <w:p w14:paraId="6D0138A7" w14:textId="77777777" w:rsidR="00AC01DA" w:rsidRPr="00DB3FAC" w:rsidRDefault="00AC01DA" w:rsidP="00DB3F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1004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6"/>
        <w:gridCol w:w="236"/>
        <w:gridCol w:w="946"/>
        <w:gridCol w:w="270"/>
        <w:gridCol w:w="810"/>
        <w:gridCol w:w="270"/>
        <w:gridCol w:w="810"/>
        <w:gridCol w:w="270"/>
        <w:gridCol w:w="900"/>
        <w:gridCol w:w="270"/>
        <w:gridCol w:w="903"/>
      </w:tblGrid>
      <w:tr w:rsidR="00F9708E" w:rsidRPr="00B165D6" w14:paraId="3F826BDC" w14:textId="77777777" w:rsidTr="00E27447">
        <w:trPr>
          <w:tblHeader/>
        </w:trPr>
        <w:tc>
          <w:tcPr>
            <w:tcW w:w="2340" w:type="dxa"/>
            <w:vAlign w:val="bottom"/>
          </w:tcPr>
          <w:p w14:paraId="29E69EB9" w14:textId="114558B0" w:rsidR="00F9708E" w:rsidRPr="0082412F" w:rsidRDefault="00B82092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br w:type="page"/>
            </w:r>
            <w:r w:rsidR="00541817" w:rsidRPr="0082412F">
              <w:rPr>
                <w:rFonts w:ascii="Angsana New" w:hAnsi="Angsana New"/>
                <w:b/>
                <w:bCs/>
                <w:i/>
                <w:iCs/>
                <w:color w:val="000000"/>
                <w:sz w:val="26"/>
                <w:szCs w:val="26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2022" w:type="dxa"/>
            <w:gridSpan w:val="3"/>
            <w:vAlign w:val="bottom"/>
          </w:tcPr>
          <w:p w14:paraId="0F63F441" w14:textId="51612CB3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89E1B50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49" w:type="dxa"/>
            <w:gridSpan w:val="9"/>
            <w:vAlign w:val="bottom"/>
          </w:tcPr>
          <w:p w14:paraId="348A7A4B" w14:textId="5362B8C2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9708E" w:rsidRPr="00B165D6" w14:paraId="11EA4AE7" w14:textId="77777777" w:rsidTr="00E2744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09709DE2" w14:textId="77777777" w:rsidR="00F9708E" w:rsidRPr="00536F8E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40659B1A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14FC1089" w14:textId="3FD7150A" w:rsidR="00F9708E" w:rsidRPr="0082412F" w:rsidRDefault="00631E6C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F9708E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9708E" w:rsidRPr="008241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5131450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67FF11E8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3F5EF11C" w14:textId="2328A572" w:rsidR="00F9708E" w:rsidRPr="0082412F" w:rsidRDefault="00631E6C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3854945E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FCCA1C8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08674203" w14:textId="1ACC9616" w:rsidR="00F9708E" w:rsidRPr="0082412F" w:rsidRDefault="00631E6C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F9708E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9708E" w:rsidRPr="008241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7C5C2415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E14644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E519CA8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BF3BFE8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5116102E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67799F0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จัดประเภทรายการ</w:t>
            </w:r>
          </w:p>
        </w:tc>
        <w:tc>
          <w:tcPr>
            <w:tcW w:w="270" w:type="dxa"/>
            <w:vAlign w:val="bottom"/>
          </w:tcPr>
          <w:p w14:paraId="4559753D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3" w:type="dxa"/>
            <w:vAlign w:val="bottom"/>
          </w:tcPr>
          <w:p w14:paraId="13F371F7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7D67CB2C" w14:textId="5064680A" w:rsidR="00F9708E" w:rsidRPr="0082412F" w:rsidRDefault="00631E6C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F9708E" w:rsidRPr="00B165D6" w14:paraId="56B75E1C" w14:textId="77777777" w:rsidTr="00E27447">
        <w:trPr>
          <w:tblHeader/>
        </w:trPr>
        <w:tc>
          <w:tcPr>
            <w:tcW w:w="2340" w:type="dxa"/>
            <w:vAlign w:val="bottom"/>
          </w:tcPr>
          <w:p w14:paraId="64483364" w14:textId="71E6D448" w:rsidR="00F9708E" w:rsidRPr="00536F8E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0E87B5D" w14:textId="485CE9A7" w:rsidR="00F9708E" w:rsidRPr="0082412F" w:rsidRDefault="00631E6C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14:paraId="31D1782D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BFC2493" w14:textId="59EEFD4F" w:rsidR="00F9708E" w:rsidRPr="0082412F" w:rsidRDefault="00631E6C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2313E728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D97B582" w14:textId="6D2E5A3C" w:rsidR="00F9708E" w:rsidRPr="0082412F" w:rsidRDefault="00631E6C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bottom"/>
          </w:tcPr>
          <w:p w14:paraId="501B1D1C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B388FB1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3ED4EF3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FA64FE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E013E43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0BE6FF3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</w:p>
        </w:tc>
        <w:tc>
          <w:tcPr>
            <w:tcW w:w="270" w:type="dxa"/>
            <w:vAlign w:val="bottom"/>
          </w:tcPr>
          <w:p w14:paraId="34D98E6D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3" w:type="dxa"/>
            <w:vAlign w:val="bottom"/>
          </w:tcPr>
          <w:p w14:paraId="1939BA93" w14:textId="4AB4E2DB" w:rsidR="00F9708E" w:rsidRPr="0082412F" w:rsidRDefault="00631E6C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9708E" w:rsidRPr="00B165D6" w14:paraId="2F5179CA" w14:textId="77777777" w:rsidTr="00E27447">
        <w:trPr>
          <w:tblHeader/>
        </w:trPr>
        <w:tc>
          <w:tcPr>
            <w:tcW w:w="2340" w:type="dxa"/>
            <w:vAlign w:val="bottom"/>
          </w:tcPr>
          <w:p w14:paraId="53A247AA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13A42964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1BD492A2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9" w:type="dxa"/>
            <w:gridSpan w:val="9"/>
            <w:vAlign w:val="bottom"/>
          </w:tcPr>
          <w:p w14:paraId="450A1842" w14:textId="49301D5E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9708E" w:rsidRPr="00B165D6" w14:paraId="73970F7C" w14:textId="77777777" w:rsidTr="00E27447">
        <w:tc>
          <w:tcPr>
            <w:tcW w:w="3240" w:type="dxa"/>
            <w:gridSpan w:val="2"/>
            <w:vAlign w:val="bottom"/>
          </w:tcPr>
          <w:p w14:paraId="63B9FDBE" w14:textId="13DC65A3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36" w:type="dxa"/>
            <w:vAlign w:val="bottom"/>
          </w:tcPr>
          <w:p w14:paraId="7148472D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CDF6B6D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292BF6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0883D7B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5AB6B9B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4BDD92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57FEFB9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1C6333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1670F2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F7D072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04B221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68327A9F" w14:textId="77777777" w:rsidR="00F9708E" w:rsidRPr="0082412F" w:rsidRDefault="00F9708E" w:rsidP="003A7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9708E" w:rsidRPr="00B165D6" w14:paraId="26961EF0" w14:textId="77777777" w:rsidTr="00E27447">
        <w:tc>
          <w:tcPr>
            <w:tcW w:w="2340" w:type="dxa"/>
            <w:vAlign w:val="bottom"/>
          </w:tcPr>
          <w:p w14:paraId="30BA8BBD" w14:textId="26EEE716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บริษัท ราชบุรีพลังงาน จำกัด</w:t>
            </w:r>
          </w:p>
        </w:tc>
        <w:tc>
          <w:tcPr>
            <w:tcW w:w="900" w:type="dxa"/>
            <w:vAlign w:val="bottom"/>
          </w:tcPr>
          <w:p w14:paraId="7F8FA534" w14:textId="18F089B4" w:rsidR="00F9708E" w:rsidRPr="0082412F" w:rsidRDefault="00631E6C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="00F9708E" w:rsidRPr="0082412F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44C1AA09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54A4F5B5" w14:textId="2E4DD21D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7303CF" w14:textId="77777777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265FAFB" w14:textId="75E493A7" w:rsidR="00F9708E" w:rsidRPr="00A3255C" w:rsidRDefault="00631E6C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14</w:t>
            </w:r>
            <w:r w:rsidR="00F9708E" w:rsidRPr="00A3255C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4D5A66C5" w14:textId="77777777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0256983" w14:textId="7AF00049" w:rsidR="00F9708E" w:rsidRPr="00A3255C" w:rsidRDefault="00F9708E" w:rsidP="00B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64D872D" w14:textId="77777777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747B936" w14:textId="1A8D7996" w:rsidR="00F9708E" w:rsidRPr="00A3255C" w:rsidRDefault="00F9708E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14</w:t>
            </w:r>
            <w:r w:rsidRPr="00A3255C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000</w:t>
            </w:r>
            <w:r w:rsidRPr="00A325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15995417" w14:textId="77777777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3BB96B" w14:textId="6E2B07AE" w:rsidR="00F9708E" w:rsidRPr="00A3255C" w:rsidRDefault="00F9708E" w:rsidP="00B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C450727" w14:textId="77777777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6F302F5E" w14:textId="03D28996" w:rsidR="00F9708E" w:rsidRPr="00A3255C" w:rsidRDefault="00F9708E" w:rsidP="00B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9708E" w:rsidRPr="00B165D6" w14:paraId="2A20A132" w14:textId="77777777" w:rsidTr="00E27447">
        <w:tc>
          <w:tcPr>
            <w:tcW w:w="2340" w:type="dxa"/>
            <w:vAlign w:val="bottom"/>
          </w:tcPr>
          <w:p w14:paraId="56CD4AD3" w14:textId="1AD193D9" w:rsidR="00F9708E" w:rsidRPr="00744F61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  <w:r w:rsidRPr="0082412F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ราช</w:t>
            </w:r>
            <w:r w:rsidRPr="0082412F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spacing w:val="-4"/>
                <w:sz w:val="26"/>
                <w:szCs w:val="26"/>
                <w:cs/>
              </w:rPr>
              <w:t>โคเจนเนอเรชั่น</w:t>
            </w:r>
          </w:p>
        </w:tc>
        <w:tc>
          <w:tcPr>
            <w:tcW w:w="900" w:type="dxa"/>
            <w:vAlign w:val="bottom"/>
          </w:tcPr>
          <w:p w14:paraId="1CBC5327" w14:textId="40A77AA9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FCEB21E" w14:textId="77777777" w:rsidR="00F9708E" w:rsidRPr="0082412F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7941685" w14:textId="5E88C982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730BC44" w14:textId="77777777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33B34F46" w14:textId="6B29AAD4" w:rsidR="00F9708E" w:rsidRPr="00A3255C" w:rsidRDefault="00F9708E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F510B7" w14:textId="77777777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8EFF9E" w14:textId="70E70EA4" w:rsidR="00F9708E" w:rsidRPr="00A3255C" w:rsidRDefault="00F9708E" w:rsidP="00A108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CF120A7" w14:textId="77777777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7E53DA" w14:textId="219F21F9" w:rsidR="00F9708E" w:rsidRPr="00A3255C" w:rsidRDefault="00F9708E" w:rsidP="00A32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E6399FB" w14:textId="77777777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16E61B" w14:textId="420A5657" w:rsidR="00F9708E" w:rsidRPr="00A3255C" w:rsidRDefault="00F9708E" w:rsidP="00B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869549" w14:textId="77777777" w:rsidR="00F9708E" w:rsidRPr="00A3255C" w:rsidRDefault="00F9708E" w:rsidP="00F97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691A1EE8" w14:textId="0093D2CB" w:rsidR="00F9708E" w:rsidRPr="00A3255C" w:rsidRDefault="00F9708E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A3B" w:rsidRPr="00B165D6" w14:paraId="4637140A" w14:textId="77777777" w:rsidTr="00E27447">
        <w:tc>
          <w:tcPr>
            <w:tcW w:w="2340" w:type="dxa"/>
            <w:vAlign w:val="bottom"/>
          </w:tcPr>
          <w:p w14:paraId="121FE734" w14:textId="6A08F591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900" w:type="dxa"/>
            <w:vAlign w:val="bottom"/>
          </w:tcPr>
          <w:p w14:paraId="6CF56B9D" w14:textId="3B43FF65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30A3B" w:rsidRPr="0082412F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75</w:t>
            </w:r>
          </w:p>
        </w:tc>
        <w:tc>
          <w:tcPr>
            <w:tcW w:w="236" w:type="dxa"/>
            <w:vAlign w:val="bottom"/>
          </w:tcPr>
          <w:p w14:paraId="1E2E48F1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0B11665" w14:textId="560CCDCA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30A3B" w:rsidRPr="001D177E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C30A3B" w:rsidRPr="001D177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30A3B" w:rsidRPr="001D177E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C30A3B" w:rsidRPr="001D177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54B52085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3AD63A9" w14:textId="32269212" w:rsidR="00C30A3B" w:rsidRPr="000E0389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D51FF6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380AD8" w14:textId="0CBE9508" w:rsidR="00C30A3B" w:rsidRPr="000E0389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04B84B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1ED515" w14:textId="06681B3E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E17D8A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399FB29" w14:textId="62E9CA00" w:rsidR="00C30A3B" w:rsidRPr="00A3255C" w:rsidRDefault="00C30A3B" w:rsidP="00B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45408A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5CC9D682" w14:textId="3DF74FD8" w:rsidR="00C30A3B" w:rsidRPr="000E0389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A3B" w:rsidRPr="00B165D6" w14:paraId="7C148FCF" w14:textId="77777777" w:rsidTr="00E27447">
        <w:tc>
          <w:tcPr>
            <w:tcW w:w="2340" w:type="dxa"/>
            <w:vAlign w:val="bottom"/>
          </w:tcPr>
          <w:p w14:paraId="1996AB92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440CA85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A618ED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316EFF2" w14:textId="7AAA2B7A" w:rsidR="00C30A3B" w:rsidRPr="00A3255C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30A3B" w:rsidRPr="001D177E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35</w:t>
            </w:r>
          </w:p>
        </w:tc>
        <w:tc>
          <w:tcPr>
            <w:tcW w:w="236" w:type="dxa"/>
            <w:vAlign w:val="bottom"/>
          </w:tcPr>
          <w:p w14:paraId="52000B6D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6C33FD1" w14:textId="07069A44" w:rsidR="00C30A3B" w:rsidRPr="00A3255C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100</w:t>
            </w:r>
            <w:r w:rsidR="00C30A3B" w:rsidRPr="00A3255C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6B74325A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BCA971" w14:textId="110EE196" w:rsidR="00C30A3B" w:rsidRPr="00A3255C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640</w:t>
            </w:r>
            <w:r w:rsidR="00C30A3B" w:rsidRPr="00A3255C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57BD52E7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22559E" w14:textId="7044D452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600</w:t>
            </w:r>
            <w:r w:rsidRPr="00A3255C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000</w:t>
            </w:r>
            <w:r w:rsidRPr="00A325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13B3EE0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8E80538" w14:textId="10FA0712" w:rsidR="00C30A3B" w:rsidRPr="00A3255C" w:rsidRDefault="00C30A3B" w:rsidP="00B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81D1A20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4F7FFCDD" w14:textId="2A9C8AE8" w:rsidR="00C30A3B" w:rsidRPr="00A3255C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140</w:t>
            </w:r>
            <w:r w:rsidR="00C30A3B" w:rsidRPr="00A3255C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</w:tr>
      <w:tr w:rsidR="00C30A3B" w:rsidRPr="00B165D6" w14:paraId="0491F747" w14:textId="77777777" w:rsidTr="00E27447">
        <w:tc>
          <w:tcPr>
            <w:tcW w:w="2340" w:type="dxa"/>
            <w:vAlign w:val="bottom"/>
          </w:tcPr>
          <w:p w14:paraId="18F0DBBB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6B2A5C57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325536A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59FDF33B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690395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DBB7393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4D9F67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E8F375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2D09C75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0EFCE3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20855C6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CF6772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3C04414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2006791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A3B" w:rsidRPr="00B165D6" w14:paraId="24D71C6A" w14:textId="77777777" w:rsidTr="00E27447">
        <w:tc>
          <w:tcPr>
            <w:tcW w:w="2340" w:type="dxa"/>
            <w:vAlign w:val="bottom"/>
          </w:tcPr>
          <w:p w14:paraId="519BA090" w14:textId="21FDFEC9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บริษัทย่อยทางอ้อม</w:t>
            </w:r>
          </w:p>
        </w:tc>
        <w:tc>
          <w:tcPr>
            <w:tcW w:w="900" w:type="dxa"/>
            <w:vAlign w:val="bottom"/>
          </w:tcPr>
          <w:p w14:paraId="5A6B86A8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A19CCC5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AD1976D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5AB2616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1E0ECA4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CE31077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FB8A9C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01534B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E54F2C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1B0641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CBB918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887A26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7AC2F8FE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A3B" w:rsidRPr="00B165D6" w14:paraId="4AFF6E95" w14:textId="77777777" w:rsidTr="00E27447">
        <w:tc>
          <w:tcPr>
            <w:tcW w:w="2340" w:type="dxa"/>
            <w:vAlign w:val="bottom"/>
          </w:tcPr>
          <w:p w14:paraId="20DA9A4E" w14:textId="4C066F41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บริษัท หินกองเพาเวอร์</w:t>
            </w:r>
            <w:r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7D5E73DB" w14:textId="2032954F" w:rsidR="00C30A3B" w:rsidRPr="0082412F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="00C30A3B" w:rsidRPr="0082412F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2B8F8A60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CBC5B6B" w14:textId="42D6E953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10BE9D8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116D25E" w14:textId="030FB8B5" w:rsidR="00C30A3B" w:rsidRPr="00A3255C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20</w:t>
            </w:r>
            <w:r w:rsidR="00C30A3B" w:rsidRPr="00A3255C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43914441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6F43EDD" w14:textId="31D7827A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31C888A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AEF153" w14:textId="33B56228" w:rsidR="00C30A3B" w:rsidRPr="00A3255C" w:rsidRDefault="00C30A3B" w:rsidP="00B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A6CB2CD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7143E68" w14:textId="2DEBF2A4" w:rsidR="00C30A3B" w:rsidRPr="00A3255C" w:rsidRDefault="00C30A3B" w:rsidP="00C30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20</w:t>
            </w:r>
            <w:r w:rsidRPr="00A3255C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000</w:t>
            </w:r>
            <w:r w:rsidRPr="00A325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EAB171D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64A28CC6" w14:textId="535C58B0" w:rsidR="00C30A3B" w:rsidRPr="00A3255C" w:rsidRDefault="00C30A3B" w:rsidP="00BB2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5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0A3B" w:rsidRPr="00B165D6" w14:paraId="3053EE03" w14:textId="77777777" w:rsidTr="00E27447">
        <w:tc>
          <w:tcPr>
            <w:tcW w:w="2340" w:type="dxa"/>
            <w:vAlign w:val="bottom"/>
          </w:tcPr>
          <w:p w14:paraId="64FB04A2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0CEDA58E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F4DEE1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4170A3F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F0E8AD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F1B343A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AF66D0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084048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96FAC6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1F5812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8271B9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7518F1C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EEC1B42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2DE9703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A3B" w:rsidRPr="00B165D6" w14:paraId="1DE05FCB" w14:textId="77777777" w:rsidTr="00E27447">
        <w:tc>
          <w:tcPr>
            <w:tcW w:w="3240" w:type="dxa"/>
            <w:gridSpan w:val="2"/>
            <w:vAlign w:val="bottom"/>
          </w:tcPr>
          <w:p w14:paraId="210B9C33" w14:textId="5D821EC6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บริษัทย่อยของการร่วมค้าทางตรง</w:t>
            </w:r>
          </w:p>
        </w:tc>
        <w:tc>
          <w:tcPr>
            <w:tcW w:w="236" w:type="dxa"/>
            <w:vAlign w:val="bottom"/>
          </w:tcPr>
          <w:p w14:paraId="5574183C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61D2891E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4E31D23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77E1AE5D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7EB2025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3CF6C0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D2C5EA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BFF9B9E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01E5AC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BD4D945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9FE11D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338C0674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A3B" w:rsidRPr="00B165D6" w14:paraId="53C5F854" w14:textId="77777777" w:rsidTr="00E27447">
        <w:tc>
          <w:tcPr>
            <w:tcW w:w="2340" w:type="dxa"/>
            <w:vAlign w:val="bottom"/>
          </w:tcPr>
          <w:p w14:paraId="291EFFC5" w14:textId="5B1EB1D8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บริษัท หินกอง เพาเวอร์</w:t>
            </w:r>
            <w:r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2546FE96" w14:textId="59F81650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A1880D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62ED201B" w14:textId="44B40CD6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DF58D4A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103A35CA" w14:textId="5B143BAA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42E3B0F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9C7C87" w14:textId="647654E5" w:rsidR="00C30A3B" w:rsidRPr="00A3255C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</w:t>
            </w:r>
            <w:r w:rsidR="00C30A3B" w:rsidRPr="00A3255C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3A6204DC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D614024" w14:textId="66280470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25</w:t>
            </w:r>
            <w:r w:rsidRPr="00A3255C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000</w:t>
            </w:r>
            <w:r w:rsidRPr="00A3255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76E68535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491442F" w14:textId="1BAE329F" w:rsidR="00C30A3B" w:rsidRPr="00A3255C" w:rsidRDefault="00631E6C" w:rsidP="00C30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20</w:t>
            </w:r>
            <w:r w:rsidR="00C30A3B" w:rsidRPr="00A3255C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53F1715A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70965EF6" w14:textId="6438BCDF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30A3B" w:rsidRPr="00B165D6" w14:paraId="5F3B3CEA" w14:textId="77777777" w:rsidTr="00E27447">
        <w:tc>
          <w:tcPr>
            <w:tcW w:w="2340" w:type="dxa"/>
            <w:vAlign w:val="bottom"/>
          </w:tcPr>
          <w:p w14:paraId="4EE7B5FC" w14:textId="53E70C31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2A3D56D2" w14:textId="6F8B4DAE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E387AB4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27C7F8A6" w14:textId="3308B16C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9AC70E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75D33A40" w14:textId="5C025493" w:rsidR="00C30A3B" w:rsidRPr="00A3255C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134</w:t>
            </w:r>
            <w:r w:rsidR="00C30A3B" w:rsidRPr="00A3255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436EA51B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C0E064" w14:textId="117FFE1C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06D1F2A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55168FE" w14:textId="2B19A29C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F35D733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F8DB431" w14:textId="2092642C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A468E9A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4FD95268" w14:textId="45BAD04D" w:rsidR="00C30A3B" w:rsidRPr="00A3255C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140</w:t>
            </w:r>
            <w:r w:rsidR="00C30A3B" w:rsidRPr="00A3255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</w:tr>
      <w:tr w:rsidR="00C30A3B" w:rsidRPr="00B165D6" w14:paraId="21EA1B9D" w14:textId="77777777" w:rsidTr="00E27447">
        <w:tc>
          <w:tcPr>
            <w:tcW w:w="3240" w:type="dxa"/>
            <w:gridSpan w:val="2"/>
            <w:vAlign w:val="bottom"/>
          </w:tcPr>
          <w:p w14:paraId="3AA56631" w14:textId="41F38691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36" w:type="dxa"/>
            <w:vAlign w:val="bottom"/>
          </w:tcPr>
          <w:p w14:paraId="764E2C28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000E9E0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E190D38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121CE4D4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983576D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EBDFC90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8F05D8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DFE7AB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EC74771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E0C75FF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17771B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60F13E26" w14:textId="1BFF6FC0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A3255C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22</w:t>
            </w:r>
            <w:r w:rsidRPr="00A3255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30A3B" w:rsidRPr="00B165D6" w14:paraId="4B5D86C1" w14:textId="77777777" w:rsidTr="00E27447">
        <w:tc>
          <w:tcPr>
            <w:tcW w:w="2340" w:type="dxa"/>
            <w:vAlign w:val="bottom"/>
          </w:tcPr>
          <w:p w14:paraId="2D32076A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73533BE1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2D26CA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6E35FD8E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84D1930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C0FCB" w14:textId="6A7920F1" w:rsidR="00C30A3B" w:rsidRPr="00A3255C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134</w:t>
            </w:r>
            <w:r w:rsidR="00C30A3B" w:rsidRPr="00A3255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1F86B1EB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644FAD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516860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A1E247C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6A7B52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09BD32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AC2125" w14:textId="77777777" w:rsidR="00C30A3B" w:rsidRPr="00A3255C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807D8E" w14:textId="51A5D90D" w:rsidR="00C30A3B" w:rsidRPr="00A3255C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139</w:t>
            </w:r>
            <w:r w:rsidR="00C30A3B" w:rsidRPr="00A3255C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978</w:t>
            </w:r>
          </w:p>
        </w:tc>
      </w:tr>
    </w:tbl>
    <w:p w14:paraId="30917769" w14:textId="2F976C1C" w:rsidR="008A36B8" w:rsidRDefault="008A36B8" w:rsidP="00DD758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1004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900"/>
        <w:gridCol w:w="236"/>
        <w:gridCol w:w="886"/>
        <w:gridCol w:w="236"/>
        <w:gridCol w:w="946"/>
        <w:gridCol w:w="270"/>
        <w:gridCol w:w="810"/>
        <w:gridCol w:w="270"/>
        <w:gridCol w:w="810"/>
        <w:gridCol w:w="270"/>
        <w:gridCol w:w="900"/>
        <w:gridCol w:w="270"/>
        <w:gridCol w:w="903"/>
      </w:tblGrid>
      <w:tr w:rsidR="00DD7581" w:rsidRPr="00B165D6" w14:paraId="0F22F5D1" w14:textId="77777777" w:rsidTr="00E27447">
        <w:trPr>
          <w:tblHeader/>
        </w:trPr>
        <w:tc>
          <w:tcPr>
            <w:tcW w:w="2340" w:type="dxa"/>
            <w:vAlign w:val="bottom"/>
          </w:tcPr>
          <w:p w14:paraId="23BE1C88" w14:textId="015BC92F" w:rsidR="00DD7581" w:rsidRPr="0082412F" w:rsidRDefault="00541817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2022" w:type="dxa"/>
            <w:gridSpan w:val="3"/>
            <w:vAlign w:val="bottom"/>
          </w:tcPr>
          <w:p w14:paraId="4F59502B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30656C65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449" w:type="dxa"/>
            <w:gridSpan w:val="9"/>
            <w:vAlign w:val="bottom"/>
          </w:tcPr>
          <w:p w14:paraId="3DFC3250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D7581" w:rsidRPr="00B165D6" w14:paraId="53BEA7BD" w14:textId="77777777" w:rsidTr="00E27447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4B3D02BB" w14:textId="77777777" w:rsidR="00DD7581" w:rsidRPr="008A36B8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6"/>
                <w:szCs w:val="26"/>
                <w:highlight w:val="cyan"/>
                <w:cs/>
                <w:lang w:eastAsia="ja-JP"/>
              </w:rPr>
            </w:pPr>
          </w:p>
        </w:tc>
        <w:tc>
          <w:tcPr>
            <w:tcW w:w="900" w:type="dxa"/>
            <w:vAlign w:val="bottom"/>
          </w:tcPr>
          <w:p w14:paraId="7E9E956C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24D75A1B" w14:textId="1EF6FD89" w:rsidR="00DD7581" w:rsidRPr="0082412F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DD7581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D7581" w:rsidRPr="008241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74A879AC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E50C0B4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7AFDB817" w14:textId="54468C87" w:rsidR="00DD7581" w:rsidRPr="0082412F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728C508D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BFB175A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  <w:p w14:paraId="3ABBA15A" w14:textId="145AFABC" w:rsidR="00DD7581" w:rsidRPr="0082412F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DD7581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D7581" w:rsidRPr="0082412F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4B29C260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12BE0F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6120F7B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E8A6D8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7155790B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7754E9A" w14:textId="2C3CEC6C" w:rsidR="00DD7581" w:rsidRPr="0082412F" w:rsidRDefault="003408D0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  <w:p w14:paraId="77118D42" w14:textId="3A552896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อัตรา</w:t>
            </w:r>
          </w:p>
        </w:tc>
        <w:tc>
          <w:tcPr>
            <w:tcW w:w="270" w:type="dxa"/>
            <w:vAlign w:val="bottom"/>
          </w:tcPr>
          <w:p w14:paraId="77651D53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3" w:type="dxa"/>
            <w:vAlign w:val="bottom"/>
          </w:tcPr>
          <w:p w14:paraId="7D22FF32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  <w:p w14:paraId="42A51FB8" w14:textId="34F5B7EC" w:rsidR="00DD7581" w:rsidRPr="0082412F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DD7581" w:rsidRPr="00B165D6" w14:paraId="2604DC96" w14:textId="77777777" w:rsidTr="00E27447">
        <w:trPr>
          <w:tblHeader/>
        </w:trPr>
        <w:tc>
          <w:tcPr>
            <w:tcW w:w="2340" w:type="dxa"/>
            <w:vAlign w:val="bottom"/>
          </w:tcPr>
          <w:p w14:paraId="5435EBF4" w14:textId="59D5FD1B" w:rsidR="00DD7581" w:rsidRPr="008A36B8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33A9D7DE" w14:textId="579E8853" w:rsidR="00DD7581" w:rsidRPr="0082412F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vAlign w:val="bottom"/>
          </w:tcPr>
          <w:p w14:paraId="15CB2C87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2E77F875" w14:textId="01641719" w:rsidR="00DD7581" w:rsidRPr="0082412F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vAlign w:val="bottom"/>
          </w:tcPr>
          <w:p w14:paraId="4B8369EF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0B83CFF7" w14:textId="053448AA" w:rsidR="00DD7581" w:rsidRPr="0082412F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vAlign w:val="bottom"/>
          </w:tcPr>
          <w:p w14:paraId="5ACDFDE9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92C2EA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384C5ABB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419BF6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44091903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117077" w14:textId="3441DD13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270" w:type="dxa"/>
            <w:vAlign w:val="bottom"/>
          </w:tcPr>
          <w:p w14:paraId="3414600B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3" w:type="dxa"/>
            <w:vAlign w:val="bottom"/>
          </w:tcPr>
          <w:p w14:paraId="0CB56588" w14:textId="0797CA56" w:rsidR="00DD7581" w:rsidRPr="0082412F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DD7581" w:rsidRPr="00B165D6" w14:paraId="23BE4FE3" w14:textId="77777777" w:rsidTr="00E27447">
        <w:trPr>
          <w:tblHeader/>
        </w:trPr>
        <w:tc>
          <w:tcPr>
            <w:tcW w:w="2340" w:type="dxa"/>
            <w:vAlign w:val="bottom"/>
          </w:tcPr>
          <w:p w14:paraId="238F3997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22" w:type="dxa"/>
            <w:gridSpan w:val="3"/>
            <w:vAlign w:val="bottom"/>
          </w:tcPr>
          <w:p w14:paraId="48A11A31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67769673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49" w:type="dxa"/>
            <w:gridSpan w:val="9"/>
            <w:vAlign w:val="bottom"/>
          </w:tcPr>
          <w:p w14:paraId="4B76B303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DD7581" w:rsidRPr="00B165D6" w14:paraId="249EBAF3" w14:textId="77777777" w:rsidTr="00E27447">
        <w:tc>
          <w:tcPr>
            <w:tcW w:w="3240" w:type="dxa"/>
            <w:gridSpan w:val="2"/>
            <w:vAlign w:val="bottom"/>
          </w:tcPr>
          <w:p w14:paraId="570B6A1E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36" w:type="dxa"/>
            <w:vAlign w:val="bottom"/>
          </w:tcPr>
          <w:p w14:paraId="6BF2D2A5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5D87E44C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14E283A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E6A1322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66CE5ED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ABDA890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8F872B4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554DCB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9961586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DC49909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2FC291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3547F56A" w14:textId="77777777" w:rsidR="00DD7581" w:rsidRPr="0082412F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D7581" w:rsidRPr="00B165D6" w14:paraId="34BEDBA2" w14:textId="77777777" w:rsidTr="00E27447">
        <w:tc>
          <w:tcPr>
            <w:tcW w:w="2340" w:type="dxa"/>
            <w:vAlign w:val="bottom"/>
          </w:tcPr>
          <w:p w14:paraId="7876D524" w14:textId="231CA011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  <w:r w:rsidRPr="0082412F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ราช</w:t>
            </w:r>
            <w:r w:rsidRPr="0082412F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spacing w:val="-4"/>
                <w:sz w:val="26"/>
                <w:szCs w:val="26"/>
                <w:cs/>
              </w:rPr>
              <w:t>โคเจนเนอเรชั่น</w:t>
            </w:r>
            <w:r w:rsidRPr="0082412F">
              <w:rPr>
                <w:rFonts w:ascii="Angsana New" w:hAnsi="Angsana New"/>
                <w:spacing w:val="-4"/>
                <w:sz w:val="26"/>
                <w:szCs w:val="26"/>
              </w:rPr>
              <w:br/>
              <w:t xml:space="preserve">   </w:t>
            </w:r>
            <w:r w:rsidRPr="0082412F">
              <w:rPr>
                <w:rFonts w:ascii="Angsana New" w:hAnsi="Angsana New"/>
                <w:spacing w:val="-4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01DBB041" w14:textId="27D83A8A" w:rsidR="00DD7581" w:rsidRPr="0082412F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="00DD7581" w:rsidRPr="0082412F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64056FEC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FA3A76C" w14:textId="1FD1305A" w:rsidR="00DD7581" w:rsidRPr="00664485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="00DD7581" w:rsidRPr="00F80BCD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045AC04A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288F997F" w14:textId="570170D7" w:rsidR="00DD7581" w:rsidRPr="00F80BCD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132</w:t>
            </w:r>
            <w:r w:rsidR="00DD7581"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348</w:t>
            </w:r>
          </w:p>
        </w:tc>
        <w:tc>
          <w:tcPr>
            <w:tcW w:w="270" w:type="dxa"/>
            <w:vAlign w:val="bottom"/>
          </w:tcPr>
          <w:p w14:paraId="280062F9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1E1A906" w14:textId="7EBF1D37" w:rsidR="00DD7581" w:rsidRPr="00F80BCD" w:rsidRDefault="00F80BCD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F80BC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136</w:t>
            </w:r>
            <w:r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270" w:type="dxa"/>
            <w:vAlign w:val="bottom"/>
          </w:tcPr>
          <w:p w14:paraId="391E185B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993858" w14:textId="1A23BB62" w:rsidR="00DD7581" w:rsidRPr="00F80BCD" w:rsidRDefault="00F80BCD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F80BC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132</w:t>
            </w:r>
            <w:r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348</w:t>
            </w:r>
            <w:r w:rsidRPr="00F80BC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5B136747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6DEA6F" w14:textId="4BECED03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F80B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DC75D6C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455D1556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457BB73" w14:textId="586AA856" w:rsidR="00DD7581" w:rsidRPr="00F80BCD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136</w:t>
            </w:r>
            <w:r w:rsidR="00F80BCD"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134</w:t>
            </w:r>
          </w:p>
        </w:tc>
      </w:tr>
      <w:tr w:rsidR="00DD7581" w:rsidRPr="00B165D6" w14:paraId="4A2A09B9" w14:textId="77777777" w:rsidTr="00454F3A">
        <w:tc>
          <w:tcPr>
            <w:tcW w:w="2340" w:type="dxa"/>
          </w:tcPr>
          <w:p w14:paraId="2DA590BD" w14:textId="740835B5" w:rsidR="00DD7581" w:rsidRPr="0034457C" w:rsidRDefault="00DD7581" w:rsidP="00454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ราช-ลาว</w:t>
            </w:r>
            <w:r w:rsidR="0034457C">
              <w:rPr>
                <w:rFonts w:ascii="Angsana New" w:hAnsi="Angsana New"/>
                <w:spacing w:val="-4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spacing w:val="-4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900" w:type="dxa"/>
            <w:vAlign w:val="bottom"/>
          </w:tcPr>
          <w:p w14:paraId="16E213E7" w14:textId="4AB00099" w:rsidR="00DD7581" w:rsidRPr="0082412F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</w:t>
            </w:r>
            <w:r w:rsidR="00DD7581" w:rsidRPr="0082412F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65</w:t>
            </w:r>
            <w:r w:rsidR="00DD7581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D7581" w:rsidRPr="0082412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DD7581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  <w:p w14:paraId="43AE63C6" w14:textId="4ED865C5" w:rsidR="00DD7581" w:rsidRPr="0082412F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="00DD7581" w:rsidRPr="0082412F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143676DA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087A4D75" w14:textId="5AE4AB42" w:rsidR="00DD7581" w:rsidRPr="00F80BCD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</w:t>
            </w:r>
            <w:r w:rsidR="00DD7581" w:rsidRPr="00F80BCD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65</w:t>
            </w:r>
            <w:r w:rsidR="00DD7581" w:rsidRPr="00F80B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DD7581" w:rsidRPr="00F80BCD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DD7581" w:rsidRPr="00F80BC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="00DD7581" w:rsidRPr="00F80BCD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vAlign w:val="bottom"/>
          </w:tcPr>
          <w:p w14:paraId="56FA4730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A89D36E" w14:textId="19DE11BA" w:rsidR="00DD7581" w:rsidRPr="00F80BCD" w:rsidRDefault="00631E6C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DD7581"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134</w:t>
            </w:r>
            <w:r w:rsidR="00DD7581"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464</w:t>
            </w:r>
          </w:p>
        </w:tc>
        <w:tc>
          <w:tcPr>
            <w:tcW w:w="270" w:type="dxa"/>
            <w:vAlign w:val="bottom"/>
          </w:tcPr>
          <w:p w14:paraId="7480F860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2C57DC7" w14:textId="133C825F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F80B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76FB5B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895B784" w14:textId="367071EA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F80B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2ADF42E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2BD686" w14:textId="13C6F38B" w:rsidR="00DD7581" w:rsidRPr="00F80BCD" w:rsidRDefault="00631E6C" w:rsidP="00F80BC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24</w:t>
            </w:r>
            <w:r w:rsidR="00F80BCD"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069</w:t>
            </w:r>
          </w:p>
        </w:tc>
        <w:tc>
          <w:tcPr>
            <w:tcW w:w="270" w:type="dxa"/>
            <w:vAlign w:val="bottom"/>
          </w:tcPr>
          <w:p w14:paraId="6DD195AA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47819AC4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C67836F" w14:textId="72868747" w:rsidR="00DD7581" w:rsidRPr="00F80BCD" w:rsidRDefault="00631E6C" w:rsidP="00F80B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F80BCD"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158</w:t>
            </w:r>
            <w:r w:rsidR="00F80BCD"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533</w:t>
            </w:r>
          </w:p>
        </w:tc>
      </w:tr>
      <w:tr w:rsidR="00DD7581" w:rsidRPr="00B82092" w14:paraId="7B828498" w14:textId="77777777" w:rsidTr="00E27447">
        <w:tc>
          <w:tcPr>
            <w:tcW w:w="2340" w:type="dxa"/>
            <w:vAlign w:val="bottom"/>
          </w:tcPr>
          <w:p w14:paraId="49C3D439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8B17CA0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C06F1DF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4179D9A5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A9F5C6A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EA947AB" w14:textId="13F9500B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2F3A05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D1B5EB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453CEBFC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4D3606CD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2CAFC1A9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DA54C67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9710DB7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3" w:type="dxa"/>
            <w:vAlign w:val="bottom"/>
          </w:tcPr>
          <w:p w14:paraId="012820E4" w14:textId="77777777" w:rsidR="00DD7581" w:rsidRPr="00B82092" w:rsidRDefault="00DD7581" w:rsidP="00824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DD7581" w:rsidRPr="00B165D6" w14:paraId="7E132EB2" w14:textId="77777777" w:rsidTr="00E27447">
        <w:tc>
          <w:tcPr>
            <w:tcW w:w="2340" w:type="dxa"/>
            <w:vAlign w:val="bottom"/>
          </w:tcPr>
          <w:p w14:paraId="5925BD25" w14:textId="62485C44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การร่วมค้าทางตรง</w:t>
            </w:r>
          </w:p>
        </w:tc>
        <w:tc>
          <w:tcPr>
            <w:tcW w:w="900" w:type="dxa"/>
            <w:vAlign w:val="bottom"/>
          </w:tcPr>
          <w:p w14:paraId="17D61879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75A03E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A912C89" w14:textId="77777777" w:rsidR="00DD7581" w:rsidRPr="00664485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6E665E95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684759A9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4479904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C5E228" w14:textId="77777777" w:rsidR="00DD7581" w:rsidRPr="00664485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781D8BE" w14:textId="77777777" w:rsidR="00DD7581" w:rsidRPr="00664485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2B64E46A" w14:textId="77777777" w:rsidR="00DD7581" w:rsidRPr="00664485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589B85DB" w14:textId="77777777" w:rsidR="00DD7581" w:rsidRPr="00664485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16B0A1C" w14:textId="77777777" w:rsidR="00DD7581" w:rsidRPr="00664485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26FAF0F" w14:textId="77777777" w:rsidR="00DD7581" w:rsidRPr="00664485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903" w:type="dxa"/>
            <w:vAlign w:val="bottom"/>
          </w:tcPr>
          <w:p w14:paraId="719BB8F3" w14:textId="77777777" w:rsidR="00DD7581" w:rsidRPr="00664485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</w:tr>
      <w:tr w:rsidR="00DD7581" w:rsidRPr="00B165D6" w14:paraId="3D586ED8" w14:textId="77777777" w:rsidTr="00E27447">
        <w:tc>
          <w:tcPr>
            <w:tcW w:w="2340" w:type="dxa"/>
            <w:vAlign w:val="bottom"/>
          </w:tcPr>
          <w:p w14:paraId="40F35C93" w14:textId="17B107E3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บริษัท ไฟฟ้า เซเปียน-</w:t>
            </w:r>
          </w:p>
        </w:tc>
        <w:tc>
          <w:tcPr>
            <w:tcW w:w="900" w:type="dxa"/>
            <w:vAlign w:val="bottom"/>
          </w:tcPr>
          <w:p w14:paraId="53333B42" w14:textId="0D559906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F75343B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7E61B2CA" w14:textId="20FC6258" w:rsidR="00DD7581" w:rsidRPr="00664485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514FD3A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114347B4" w14:textId="25FB3BA9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D228F9E" w14:textId="77777777" w:rsidR="00DD7581" w:rsidRPr="0082412F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EC8854" w14:textId="28BE421E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36AF85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F85336" w14:textId="7470DC3F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9D2CE9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3D0CEDE" w14:textId="6ECAC83E" w:rsidR="00DD7581" w:rsidRPr="00F80BCD" w:rsidRDefault="00DD7581" w:rsidP="00DD758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C9D0DF6" w14:textId="77777777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02D851D" w14:textId="7D883E4B" w:rsidR="00DD7581" w:rsidRPr="00F80BCD" w:rsidRDefault="00DD7581" w:rsidP="00DD7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A3B" w:rsidRPr="00B165D6" w14:paraId="75EC4FDE" w14:textId="77777777" w:rsidTr="00E27447">
        <w:tc>
          <w:tcPr>
            <w:tcW w:w="2340" w:type="dxa"/>
            <w:vAlign w:val="bottom"/>
          </w:tcPr>
          <w:p w14:paraId="471E1194" w14:textId="57934496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   เซน้ำน้อย จำกัด</w:t>
            </w:r>
          </w:p>
        </w:tc>
        <w:tc>
          <w:tcPr>
            <w:tcW w:w="900" w:type="dxa"/>
            <w:vAlign w:val="bottom"/>
          </w:tcPr>
          <w:p w14:paraId="67954097" w14:textId="2484C976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</w:t>
            </w:r>
            <w:r w:rsidR="00C30A3B" w:rsidRPr="0082412F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94</w:t>
            </w:r>
          </w:p>
        </w:tc>
        <w:tc>
          <w:tcPr>
            <w:tcW w:w="236" w:type="dxa"/>
            <w:vAlign w:val="bottom"/>
          </w:tcPr>
          <w:p w14:paraId="63DBDB49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04787815" w14:textId="106B1DD4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="00C30A3B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36</w:t>
            </w:r>
            <w:r w:rsidR="00C30A3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C30A3B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</w:p>
        </w:tc>
        <w:tc>
          <w:tcPr>
            <w:tcW w:w="236" w:type="dxa"/>
            <w:vAlign w:val="bottom"/>
          </w:tcPr>
          <w:p w14:paraId="1CA37B13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46B53948" w14:textId="190D185D" w:rsidR="00C30A3B" w:rsidRPr="000E0389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1634D88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9A23418" w14:textId="266C67C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EB566D1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36418F" w14:textId="27D5F56B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7DD87F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2E78045" w14:textId="5634BF38" w:rsidR="00C30A3B" w:rsidRPr="000E0389" w:rsidRDefault="00C30A3B" w:rsidP="00C30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307B8F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D00E20A" w14:textId="4098ADC5" w:rsidR="00C30A3B" w:rsidRPr="000E0389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30A3B" w:rsidRPr="00B165D6" w14:paraId="32F1055C" w14:textId="77777777" w:rsidTr="00E27447">
        <w:tc>
          <w:tcPr>
            <w:tcW w:w="2340" w:type="dxa"/>
            <w:vAlign w:val="bottom"/>
          </w:tcPr>
          <w:p w14:paraId="7EBA5C2B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E6ECB77" w14:textId="77777777" w:rsidR="00C30A3B" w:rsidRPr="000E0389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B80792A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5AB4E712" w14:textId="0CA46BEA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="00C30A3B">
              <w:rPr>
                <w:rFonts w:ascii="Angsana New" w:hAnsi="Angsana New"/>
                <w:sz w:val="26"/>
                <w:szCs w:val="26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236" w:type="dxa"/>
            <w:vAlign w:val="bottom"/>
          </w:tcPr>
          <w:p w14:paraId="69117AD3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6" w:type="dxa"/>
            <w:vAlign w:val="bottom"/>
          </w:tcPr>
          <w:p w14:paraId="5EA1CFF6" w14:textId="2589D34B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540</w:t>
            </w:r>
            <w:r w:rsidR="00C30A3B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898</w:t>
            </w:r>
          </w:p>
        </w:tc>
        <w:tc>
          <w:tcPr>
            <w:tcW w:w="270" w:type="dxa"/>
            <w:vAlign w:val="bottom"/>
          </w:tcPr>
          <w:p w14:paraId="00B3EC02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71C1D3" w14:textId="0EE6BB96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cs/>
              </w:rPr>
            </w:pPr>
            <w:r w:rsidRPr="00F80BC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257EDD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80C701" w14:textId="44B7250F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F80BC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05F43F0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1BE081C" w14:textId="7F22BAB0" w:rsidR="00C30A3B" w:rsidRPr="000E0389" w:rsidRDefault="00631E6C" w:rsidP="00C30A3B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</w:t>
            </w:r>
            <w:r w:rsidR="00C30A3B"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362</w:t>
            </w:r>
          </w:p>
        </w:tc>
        <w:tc>
          <w:tcPr>
            <w:tcW w:w="270" w:type="dxa"/>
            <w:vAlign w:val="bottom"/>
          </w:tcPr>
          <w:p w14:paraId="6249DD4E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46BBEFF3" w14:textId="0DD40E35" w:rsidR="00C30A3B" w:rsidRPr="000E0389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554</w:t>
            </w:r>
            <w:r w:rsidR="00C30A3B"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260</w:t>
            </w:r>
          </w:p>
        </w:tc>
      </w:tr>
      <w:tr w:rsidR="00C30A3B" w:rsidRPr="00B165D6" w14:paraId="286AC5C6" w14:textId="77777777" w:rsidTr="00E27447">
        <w:tc>
          <w:tcPr>
            <w:tcW w:w="2340" w:type="dxa"/>
            <w:vAlign w:val="bottom"/>
          </w:tcPr>
          <w:p w14:paraId="0D7EF5F2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5AADEB33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24FCC3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6F019AA1" w14:textId="77777777" w:rsidR="00C30A3B" w:rsidRPr="00664485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B9611DE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</w:tcBorders>
            <w:vAlign w:val="bottom"/>
          </w:tcPr>
          <w:p w14:paraId="37384365" w14:textId="75F298B9" w:rsidR="00C30A3B" w:rsidRPr="0082412F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30A3B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807</w:t>
            </w:r>
            <w:r w:rsidR="00C30A3B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710</w:t>
            </w:r>
          </w:p>
        </w:tc>
        <w:tc>
          <w:tcPr>
            <w:tcW w:w="270" w:type="dxa"/>
            <w:vAlign w:val="bottom"/>
          </w:tcPr>
          <w:p w14:paraId="047E5A0E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E516ED3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9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158725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EE5EE5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4BB69D5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4D7E6EC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9C2BDB4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vAlign w:val="bottom"/>
          </w:tcPr>
          <w:p w14:paraId="1EF497A8" w14:textId="2CD66810" w:rsidR="00C30A3B" w:rsidRPr="00F80BCD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30A3B" w:rsidRPr="00F80BC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848</w:t>
            </w:r>
            <w:r w:rsidR="00C30A3B" w:rsidRPr="00F80BC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927</w:t>
            </w:r>
          </w:p>
        </w:tc>
      </w:tr>
      <w:tr w:rsidR="00C30A3B" w:rsidRPr="00B165D6" w14:paraId="567994D5" w14:textId="77777777" w:rsidTr="00E27447">
        <w:tc>
          <w:tcPr>
            <w:tcW w:w="3240" w:type="dxa"/>
            <w:gridSpan w:val="2"/>
            <w:vAlign w:val="bottom"/>
          </w:tcPr>
          <w:p w14:paraId="23320A2F" w14:textId="50F70319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108" w:hanging="255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หัก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36" w:type="dxa"/>
            <w:vAlign w:val="bottom"/>
          </w:tcPr>
          <w:p w14:paraId="51BD6AF7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6ABD60EA" w14:textId="77777777" w:rsidR="00C30A3B" w:rsidRPr="00664485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7E3BF361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bottom w:val="single" w:sz="4" w:space="0" w:color="auto"/>
            </w:tcBorders>
            <w:vAlign w:val="bottom"/>
          </w:tcPr>
          <w:p w14:paraId="5CF4D28A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73DCD2D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F51768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D8FC560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F93D07D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B2125F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E777A83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A3CFAE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tcBorders>
              <w:bottom w:val="single" w:sz="4" w:space="0" w:color="auto"/>
            </w:tcBorders>
            <w:vAlign w:val="bottom"/>
          </w:tcPr>
          <w:p w14:paraId="646D76F6" w14:textId="1BA3BE43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sz w:val="26"/>
                <w:szCs w:val="26"/>
              </w:rPr>
            </w:pPr>
            <w:r w:rsidRPr="00F80BC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32</w:t>
            </w:r>
            <w:r w:rsidRPr="00F80BC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434</w:t>
            </w:r>
            <w:r w:rsidRPr="00F80BC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30A3B" w:rsidRPr="00B165D6" w14:paraId="6C233AA9" w14:textId="77777777" w:rsidTr="00E27447">
        <w:tc>
          <w:tcPr>
            <w:tcW w:w="2340" w:type="dxa"/>
            <w:vAlign w:val="bottom"/>
          </w:tcPr>
          <w:p w14:paraId="114F8493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900" w:type="dxa"/>
            <w:vAlign w:val="bottom"/>
          </w:tcPr>
          <w:p w14:paraId="329DC309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94FFC9F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86" w:type="dxa"/>
            <w:vAlign w:val="bottom"/>
          </w:tcPr>
          <w:p w14:paraId="3C9B3D1F" w14:textId="77777777" w:rsidR="00C30A3B" w:rsidRPr="00664485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A84B48A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0EE9A6" w14:textId="7AD5FF35" w:rsidR="00C30A3B" w:rsidRPr="0082412F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30A3B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807</w:t>
            </w:r>
            <w:r w:rsidR="00C30A3B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710</w:t>
            </w:r>
          </w:p>
        </w:tc>
        <w:tc>
          <w:tcPr>
            <w:tcW w:w="270" w:type="dxa"/>
            <w:vAlign w:val="bottom"/>
          </w:tcPr>
          <w:p w14:paraId="17266524" w14:textId="77777777" w:rsidR="00C30A3B" w:rsidRPr="0082412F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702D5C5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CFA92F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9A0F8B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8532C6C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DC35C7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007E797" w14:textId="77777777" w:rsidR="00C30A3B" w:rsidRPr="00F80BCD" w:rsidRDefault="00C30A3B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4C4C98" w14:textId="48187B23" w:rsidR="00C30A3B" w:rsidRPr="00F80BCD" w:rsidRDefault="00631E6C" w:rsidP="00C30A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30A3B" w:rsidRPr="00F80BC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816</w:t>
            </w:r>
            <w:r w:rsidR="00C30A3B" w:rsidRPr="00F80BC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493</w:t>
            </w:r>
          </w:p>
        </w:tc>
      </w:tr>
    </w:tbl>
    <w:p w14:paraId="0402395E" w14:textId="638F6C0E" w:rsidR="00E10684" w:rsidRDefault="00E10684" w:rsidP="00ED24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031428F" w14:textId="440F1032" w:rsidR="00BB2524" w:rsidRDefault="00BB2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62"/>
        <w:gridCol w:w="1169"/>
        <w:gridCol w:w="273"/>
        <w:gridCol w:w="1166"/>
        <w:gridCol w:w="243"/>
        <w:gridCol w:w="1106"/>
        <w:gridCol w:w="271"/>
        <w:gridCol w:w="1170"/>
      </w:tblGrid>
      <w:tr w:rsidR="00AC01DA" w:rsidRPr="00F0656E" w14:paraId="33E9609C" w14:textId="77777777" w:rsidTr="00FB2DDB">
        <w:trPr>
          <w:trHeight w:val="405"/>
        </w:trPr>
        <w:tc>
          <w:tcPr>
            <w:tcW w:w="2116" w:type="pct"/>
            <w:vAlign w:val="bottom"/>
          </w:tcPr>
          <w:p w14:paraId="61EF29EA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3" w:type="pct"/>
            <w:gridSpan w:val="3"/>
            <w:shd w:val="clear" w:color="auto" w:fill="auto"/>
            <w:vAlign w:val="bottom"/>
          </w:tcPr>
          <w:p w14:paraId="2F27CF06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6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53DEAEE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1" w:type="pct"/>
            <w:gridSpan w:val="3"/>
            <w:shd w:val="clear" w:color="auto" w:fill="auto"/>
            <w:vAlign w:val="bottom"/>
          </w:tcPr>
          <w:p w14:paraId="536A6674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01DA" w:rsidRPr="00F0656E" w14:paraId="654E738C" w14:textId="77777777" w:rsidTr="00FB2DDB">
        <w:trPr>
          <w:trHeight w:val="405"/>
        </w:trPr>
        <w:tc>
          <w:tcPr>
            <w:tcW w:w="2116" w:type="pct"/>
            <w:vAlign w:val="bottom"/>
          </w:tcPr>
          <w:p w14:paraId="1B2C0CCD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vAlign w:val="bottom"/>
          </w:tcPr>
          <w:p w14:paraId="03F3DCEF" w14:textId="6ED95A6E" w:rsidR="00AC01DA" w:rsidRPr="00F0656E" w:rsidRDefault="00631E6C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6" w:type="pct"/>
            <w:vAlign w:val="bottom"/>
          </w:tcPr>
          <w:p w14:paraId="3D6F62BD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52BC30D" w14:textId="78E96E6B" w:rsidR="00AC01DA" w:rsidRPr="00F0656E" w:rsidRDefault="00631E6C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0" w:type="pct"/>
            <w:vAlign w:val="bottom"/>
          </w:tcPr>
          <w:p w14:paraId="2AE6B41F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F98E067" w14:textId="1B1BF17A" w:rsidR="00AC01DA" w:rsidRPr="00F0656E" w:rsidRDefault="00631E6C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5" w:type="pct"/>
            <w:vAlign w:val="bottom"/>
          </w:tcPr>
          <w:p w14:paraId="56E5B2C6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45082A60" w14:textId="4A3ACCDF" w:rsidR="00AC01DA" w:rsidRPr="00F0656E" w:rsidRDefault="00631E6C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AC01DA" w:rsidRPr="00F0656E" w14:paraId="3D1EFEF6" w14:textId="77777777" w:rsidTr="00FB2DDB">
        <w:trPr>
          <w:trHeight w:val="405"/>
        </w:trPr>
        <w:tc>
          <w:tcPr>
            <w:tcW w:w="2116" w:type="pct"/>
            <w:vAlign w:val="bottom"/>
          </w:tcPr>
          <w:p w14:paraId="0DB3B76D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9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4" w:type="pct"/>
            <w:gridSpan w:val="7"/>
            <w:vAlign w:val="bottom"/>
          </w:tcPr>
          <w:p w14:paraId="429083D9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01DA" w:rsidRPr="00F0656E" w14:paraId="61F5749C" w14:textId="77777777" w:rsidTr="00FB2DDB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6928091E" w14:textId="77777777" w:rsidR="00AC01DA" w:rsidRPr="00F0656E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65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624" w:type="pct"/>
            <w:vAlign w:val="bottom"/>
          </w:tcPr>
          <w:p w14:paraId="3FF2B75D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6" w:type="pct"/>
            <w:vAlign w:val="bottom"/>
          </w:tcPr>
          <w:p w14:paraId="5D71411A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3" w:type="pct"/>
            <w:vAlign w:val="bottom"/>
          </w:tcPr>
          <w:p w14:paraId="5CDB65E0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vAlign w:val="bottom"/>
          </w:tcPr>
          <w:p w14:paraId="67E01DA3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vAlign w:val="bottom"/>
          </w:tcPr>
          <w:p w14:paraId="1BDDD933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  <w:vAlign w:val="bottom"/>
          </w:tcPr>
          <w:p w14:paraId="28E22AFB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0797B488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C01DA" w:rsidRPr="00F0656E" w14:paraId="740603ED" w14:textId="77777777" w:rsidTr="00FB2DDB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20876F26" w14:textId="77777777" w:rsidR="00AC01DA" w:rsidRPr="00F0656E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656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ขาดทุนจากการด้อยค่าสำหรับ</w:t>
            </w:r>
          </w:p>
        </w:tc>
        <w:tc>
          <w:tcPr>
            <w:tcW w:w="624" w:type="pct"/>
            <w:vAlign w:val="bottom"/>
          </w:tcPr>
          <w:p w14:paraId="06BFBC8E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  <w:rtl/>
                <w:cs/>
              </w:rPr>
            </w:pPr>
          </w:p>
        </w:tc>
        <w:tc>
          <w:tcPr>
            <w:tcW w:w="146" w:type="pct"/>
            <w:vAlign w:val="bottom"/>
          </w:tcPr>
          <w:p w14:paraId="04B14C76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3" w:type="pct"/>
            <w:vAlign w:val="bottom"/>
          </w:tcPr>
          <w:p w14:paraId="20CEF92D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  <w:vAlign w:val="bottom"/>
          </w:tcPr>
          <w:p w14:paraId="3F39F090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  <w:vAlign w:val="bottom"/>
          </w:tcPr>
          <w:p w14:paraId="2CCEAD83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5" w:type="pct"/>
            <w:vAlign w:val="bottom"/>
          </w:tcPr>
          <w:p w14:paraId="0FE35555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25" w:type="pct"/>
            <w:vAlign w:val="bottom"/>
          </w:tcPr>
          <w:p w14:paraId="1F4D5015" w14:textId="77777777" w:rsidR="00AC01DA" w:rsidRPr="00F0656E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C01DA" w:rsidRPr="00F0656E" w14:paraId="68FEA6DE" w14:textId="77777777" w:rsidTr="00FB2DDB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25D1942F" w14:textId="01E323E4" w:rsidR="00AC01DA" w:rsidRPr="00F0656E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06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14:paraId="742E96ED" w14:textId="77777777" w:rsidR="00AC01DA" w:rsidRPr="0016629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3A6109B8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37BEA8FE" w14:textId="77777777" w:rsidR="00AC01DA" w:rsidRPr="0016629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2865E740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686546F5" w14:textId="2CF99022" w:rsidR="00AC01DA" w:rsidRPr="00166290" w:rsidRDefault="00631E6C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5" w:type="pct"/>
            <w:vAlign w:val="bottom"/>
          </w:tcPr>
          <w:p w14:paraId="10601480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50FF30C4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C01DA" w:rsidRPr="00F0656E" w14:paraId="15AB1D22" w14:textId="77777777" w:rsidTr="00FB2DDB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0C54806C" w14:textId="3616077B" w:rsidR="00AC01DA" w:rsidRPr="00F0656E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06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vAlign w:val="bottom"/>
          </w:tcPr>
          <w:p w14:paraId="20CF66AF" w14:textId="77777777" w:rsidR="00AC01DA" w:rsidRPr="0016629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FA30AEF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3CE757FA" w14:textId="77777777" w:rsidR="00AC01DA" w:rsidRPr="0016629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1226F3E8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7B67B5D6" w14:textId="4AF5E4AD" w:rsidR="00AC01DA" w:rsidRPr="00166290" w:rsidRDefault="00631E6C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45" w:type="pct"/>
            <w:vAlign w:val="bottom"/>
          </w:tcPr>
          <w:p w14:paraId="54B7D98A" w14:textId="77777777" w:rsidR="00AC01DA" w:rsidRPr="00166290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vAlign w:val="bottom"/>
          </w:tcPr>
          <w:p w14:paraId="2C215448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C01DA" w:rsidRPr="004B0256" w14:paraId="11267342" w14:textId="77777777" w:rsidTr="00FB2DDB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6089660F" w14:textId="77777777" w:rsidR="00AC01DA" w:rsidRPr="004B0256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vAlign w:val="bottom"/>
          </w:tcPr>
          <w:p w14:paraId="121D3CF2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  <w:vAlign w:val="bottom"/>
          </w:tcPr>
          <w:p w14:paraId="06B7CE2F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546D9260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0A955AA6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EC349C1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4F13479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476EB1B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1DA" w:rsidRPr="00F0656E" w14:paraId="2D006224" w14:textId="77777777" w:rsidTr="00FB2DDB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0B20559D" w14:textId="77777777" w:rsidR="00AC01DA" w:rsidRPr="00F0656E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78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F065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624" w:type="pct"/>
            <w:vAlign w:val="bottom"/>
          </w:tcPr>
          <w:p w14:paraId="72812912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  <w:vAlign w:val="bottom"/>
          </w:tcPr>
          <w:p w14:paraId="60118ADA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1C08BC04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621B1BC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25AC2954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8BA3F8D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7C24DB5C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1DA" w:rsidRPr="00F0656E" w14:paraId="102F130E" w14:textId="77777777" w:rsidTr="00FB2DDB">
        <w:trPr>
          <w:trHeight w:val="405"/>
        </w:trPr>
        <w:tc>
          <w:tcPr>
            <w:tcW w:w="2116" w:type="pct"/>
            <w:shd w:val="clear" w:color="auto" w:fill="auto"/>
            <w:vAlign w:val="bottom"/>
          </w:tcPr>
          <w:p w14:paraId="02C1D387" w14:textId="77777777" w:rsidR="00AC01DA" w:rsidRPr="00F0656E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7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0656E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ขาดทุนจากการด้อยค่าสำหรับ</w:t>
            </w:r>
          </w:p>
        </w:tc>
        <w:tc>
          <w:tcPr>
            <w:tcW w:w="624" w:type="pct"/>
            <w:vAlign w:val="bottom"/>
          </w:tcPr>
          <w:p w14:paraId="60DC8A5A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46" w:type="pct"/>
            <w:vAlign w:val="bottom"/>
          </w:tcPr>
          <w:p w14:paraId="07B49444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5A89898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vAlign w:val="bottom"/>
          </w:tcPr>
          <w:p w14:paraId="1FF2D949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28685BC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DC54A53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54C12180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01DA" w:rsidRPr="00F0656E" w14:paraId="40A8136F" w14:textId="77777777" w:rsidTr="00FB2DDB">
        <w:trPr>
          <w:trHeight w:val="380"/>
        </w:trPr>
        <w:tc>
          <w:tcPr>
            <w:tcW w:w="2116" w:type="pct"/>
            <w:shd w:val="clear" w:color="auto" w:fill="auto"/>
            <w:vAlign w:val="bottom"/>
          </w:tcPr>
          <w:p w14:paraId="78FAB49C" w14:textId="0CF5073D" w:rsidR="00AC01DA" w:rsidRPr="00F0656E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06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EFAB2C" w14:textId="1A90B092" w:rsidR="00AC01DA" w:rsidRPr="00166290" w:rsidRDefault="00631E6C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AC01DA"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146" w:type="pct"/>
            <w:vAlign w:val="bottom"/>
          </w:tcPr>
          <w:p w14:paraId="3986A368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37A03F" w14:textId="77777777" w:rsidR="00AC01DA" w:rsidRPr="0016629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5A0B9E6D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C99A16" w14:textId="6F98043C" w:rsidR="00AC01DA" w:rsidRPr="00166290" w:rsidRDefault="00631E6C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AC01DA"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811</w:t>
            </w:r>
          </w:p>
        </w:tc>
        <w:tc>
          <w:tcPr>
            <w:tcW w:w="145" w:type="pct"/>
            <w:vAlign w:val="bottom"/>
          </w:tcPr>
          <w:p w14:paraId="7328F357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0C3709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C01DA" w:rsidRPr="00F0656E" w14:paraId="786F88FD" w14:textId="77777777" w:rsidTr="00FB2DDB">
        <w:trPr>
          <w:trHeight w:val="380"/>
        </w:trPr>
        <w:tc>
          <w:tcPr>
            <w:tcW w:w="2116" w:type="pct"/>
            <w:shd w:val="clear" w:color="auto" w:fill="auto"/>
            <w:vAlign w:val="bottom"/>
          </w:tcPr>
          <w:p w14:paraId="0AFE67E3" w14:textId="7B9FF7FA" w:rsidR="00AC01DA" w:rsidRPr="00F0656E" w:rsidRDefault="00AC01DA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F06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E42BC8" w14:textId="083E9C15" w:rsidR="00AC01DA" w:rsidRPr="00166290" w:rsidRDefault="00631E6C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C01DA"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146" w:type="pct"/>
            <w:vAlign w:val="bottom"/>
          </w:tcPr>
          <w:p w14:paraId="387079F7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03B832" w14:textId="77777777" w:rsidR="00AC01DA" w:rsidRPr="00166290" w:rsidRDefault="00AC01DA" w:rsidP="00FB2DDB">
            <w:pPr>
              <w:pStyle w:val="acctfourfigures"/>
              <w:tabs>
                <w:tab w:val="clear" w:pos="765"/>
                <w:tab w:val="decimal" w:pos="609"/>
              </w:tabs>
              <w:spacing w:line="240" w:lineRule="auto"/>
              <w:ind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vAlign w:val="bottom"/>
          </w:tcPr>
          <w:p w14:paraId="7FBE2A3B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711FE" w14:textId="60828CCC" w:rsidR="00AC01DA" w:rsidRPr="00166290" w:rsidRDefault="00631E6C" w:rsidP="00FB2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AC01DA"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827</w:t>
            </w:r>
          </w:p>
        </w:tc>
        <w:tc>
          <w:tcPr>
            <w:tcW w:w="145" w:type="pct"/>
            <w:vAlign w:val="bottom"/>
          </w:tcPr>
          <w:p w14:paraId="362A2127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46B3E2" w14:textId="77777777" w:rsidR="00AC01DA" w:rsidRPr="00166290" w:rsidRDefault="00AC01DA" w:rsidP="00FB2D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after="0" w:line="240" w:lineRule="auto"/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62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A92BC31" w14:textId="77777777" w:rsidR="00AC01DA" w:rsidRPr="004B0256" w:rsidRDefault="00AC01DA" w:rsidP="00ED248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55"/>
        <w:gridCol w:w="1170"/>
        <w:gridCol w:w="270"/>
        <w:gridCol w:w="1170"/>
        <w:gridCol w:w="270"/>
        <w:gridCol w:w="1078"/>
        <w:gridCol w:w="270"/>
        <w:gridCol w:w="1177"/>
      </w:tblGrid>
      <w:tr w:rsidR="00F949D5" w:rsidRPr="00F0656E" w14:paraId="76E2ED86" w14:textId="77777777" w:rsidTr="00AC01DA">
        <w:trPr>
          <w:trHeight w:val="434"/>
        </w:trPr>
        <w:tc>
          <w:tcPr>
            <w:tcW w:w="2113" w:type="pct"/>
            <w:vAlign w:val="bottom"/>
          </w:tcPr>
          <w:p w14:paraId="455859B2" w14:textId="158CC1AB" w:rsidR="00F949D5" w:rsidRPr="00F0656E" w:rsidRDefault="00773BC0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7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065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ลูกหนี้ตามสัญญาเช่า</w:t>
            </w:r>
            <w:r w:rsidRPr="00F065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F0656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94" w:type="pct"/>
            <w:gridSpan w:val="3"/>
            <w:vAlign w:val="bottom"/>
          </w:tcPr>
          <w:p w14:paraId="6975DBA7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69787546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pct"/>
            <w:gridSpan w:val="3"/>
            <w:vAlign w:val="bottom"/>
          </w:tcPr>
          <w:p w14:paraId="4D37F5F1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949D5" w:rsidRPr="00F0656E" w14:paraId="305E99A6" w14:textId="77777777" w:rsidTr="00AC01DA">
        <w:trPr>
          <w:trHeight w:val="434"/>
        </w:trPr>
        <w:tc>
          <w:tcPr>
            <w:tcW w:w="2113" w:type="pct"/>
            <w:vAlign w:val="bottom"/>
          </w:tcPr>
          <w:p w14:paraId="7ABF18C0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 w:firstLine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10256D52" w14:textId="6623CE66" w:rsidR="00F949D5" w:rsidRPr="00F0656E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E45C9" w:rsidRPr="00F06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45C9"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6DFA81A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D40A198" w14:textId="79C4FFE3" w:rsidR="00F949D5" w:rsidRPr="00F0656E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949D5" w:rsidRPr="00F06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49D5"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3842E3E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40EEDB30" w14:textId="42C7DC9C" w:rsidR="00F949D5" w:rsidRPr="00F0656E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7E45C9" w:rsidRPr="00F06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E45C9"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65B9209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21FE35B1" w14:textId="77FB243C" w:rsidR="00F949D5" w:rsidRPr="00F0656E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F949D5" w:rsidRPr="00F0656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949D5"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949D5" w:rsidRPr="00F0656E" w14:paraId="4C515B15" w14:textId="77777777" w:rsidTr="00AC01DA">
        <w:trPr>
          <w:trHeight w:val="434"/>
        </w:trPr>
        <w:tc>
          <w:tcPr>
            <w:tcW w:w="2113" w:type="pct"/>
            <w:vAlign w:val="bottom"/>
          </w:tcPr>
          <w:p w14:paraId="383940AF" w14:textId="53EE7458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9" w:firstLine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7734914" w14:textId="31BBCAC3" w:rsidR="00F949D5" w:rsidRPr="00F0656E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CC72D06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0173831" w14:textId="1EF125E9" w:rsidR="00F949D5" w:rsidRPr="00F0656E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5D370C4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1B99D530" w14:textId="7E72A7A9" w:rsidR="00F949D5" w:rsidRPr="00F0656E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7945EF0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120B087D" w14:textId="2BF1C517" w:rsidR="00F949D5" w:rsidRPr="00F0656E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949D5" w:rsidRPr="00F0656E" w14:paraId="596FD163" w14:textId="77777777" w:rsidTr="00AC01DA">
        <w:trPr>
          <w:trHeight w:val="421"/>
        </w:trPr>
        <w:tc>
          <w:tcPr>
            <w:tcW w:w="2113" w:type="pct"/>
            <w:vAlign w:val="bottom"/>
          </w:tcPr>
          <w:p w14:paraId="68200CE4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7" w:type="pct"/>
            <w:gridSpan w:val="7"/>
            <w:vAlign w:val="bottom"/>
          </w:tcPr>
          <w:p w14:paraId="309B85FC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9D5" w:rsidRPr="00F0656E" w14:paraId="30D7B73C" w14:textId="77777777" w:rsidTr="00AC01DA">
        <w:trPr>
          <w:trHeight w:val="421"/>
        </w:trPr>
        <w:tc>
          <w:tcPr>
            <w:tcW w:w="2113" w:type="pct"/>
            <w:vAlign w:val="bottom"/>
          </w:tcPr>
          <w:p w14:paraId="31C0AFB0" w14:textId="77777777" w:rsidR="00F949D5" w:rsidRPr="00F0656E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" w:firstLine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625" w:type="pct"/>
            <w:vAlign w:val="bottom"/>
          </w:tcPr>
          <w:p w14:paraId="4820BBEB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AD5FD11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6E5A2EB8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1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14BF35DE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06824438" w14:textId="77777777" w:rsidR="00F949D5" w:rsidRPr="00F0656E" w:rsidRDefault="00F949D5" w:rsidP="00F949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" w:type="pct"/>
            <w:vAlign w:val="bottom"/>
          </w:tcPr>
          <w:p w14:paraId="4E7FBF28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5D53ED2" w14:textId="77777777" w:rsidR="00F949D5" w:rsidRPr="00F0656E" w:rsidRDefault="00F949D5" w:rsidP="00F949D5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949D5" w:rsidRPr="00F0656E" w14:paraId="6D15D015" w14:textId="77777777" w:rsidTr="00AC01DA">
        <w:trPr>
          <w:trHeight w:val="443"/>
        </w:trPr>
        <w:tc>
          <w:tcPr>
            <w:tcW w:w="2113" w:type="pct"/>
            <w:vAlign w:val="bottom"/>
          </w:tcPr>
          <w:p w14:paraId="5E9D546F" w14:textId="77777777" w:rsidR="00F949D5" w:rsidRPr="00F0656E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7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625" w:type="pct"/>
            <w:vAlign w:val="bottom"/>
          </w:tcPr>
          <w:p w14:paraId="54BD05C8" w14:textId="5FE068C8" w:rsidR="00F949D5" w:rsidRPr="0070461A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0461A" w:rsidRPr="007046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sz w:val="30"/>
                <w:szCs w:val="30"/>
              </w:rPr>
              <w:t>788</w:t>
            </w:r>
            <w:r w:rsidR="0070461A" w:rsidRPr="007046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sz w:val="30"/>
                <w:szCs w:val="30"/>
              </w:rPr>
              <w:t>021</w:t>
            </w:r>
          </w:p>
        </w:tc>
        <w:tc>
          <w:tcPr>
            <w:tcW w:w="144" w:type="pct"/>
            <w:vAlign w:val="bottom"/>
          </w:tcPr>
          <w:p w14:paraId="7293B33A" w14:textId="77777777" w:rsidR="00F949D5" w:rsidRPr="0070461A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vAlign w:val="bottom"/>
          </w:tcPr>
          <w:p w14:paraId="274FB5A7" w14:textId="11E2348E" w:rsidR="00F949D5" w:rsidRPr="00F0656E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15" w:right="-427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F949D5" w:rsidRPr="00F065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sz w:val="30"/>
                <w:szCs w:val="30"/>
              </w:rPr>
              <w:t>407</w:t>
            </w:r>
            <w:r w:rsidR="00F949D5" w:rsidRPr="00F0656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sz w:val="30"/>
                <w:szCs w:val="30"/>
              </w:rPr>
              <w:t>697</w:t>
            </w:r>
          </w:p>
        </w:tc>
        <w:tc>
          <w:tcPr>
            <w:tcW w:w="144" w:type="pct"/>
            <w:vAlign w:val="bottom"/>
          </w:tcPr>
          <w:p w14:paraId="37F88BA1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970"/>
              </w:tabs>
              <w:spacing w:after="0"/>
              <w:ind w:left="-108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bottom"/>
          </w:tcPr>
          <w:p w14:paraId="55116FA9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8F58DE0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vAlign w:val="bottom"/>
          </w:tcPr>
          <w:p w14:paraId="1F5077EF" w14:textId="77777777" w:rsidR="00F949D5" w:rsidRPr="00F0656E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25ED" w:rsidRPr="00F0656E" w14:paraId="318A0138" w14:textId="77777777" w:rsidTr="00AC01DA">
        <w:trPr>
          <w:trHeight w:val="443"/>
        </w:trPr>
        <w:tc>
          <w:tcPr>
            <w:tcW w:w="2113" w:type="pct"/>
            <w:vAlign w:val="bottom"/>
          </w:tcPr>
          <w:p w14:paraId="3FA67FE5" w14:textId="450EF35C" w:rsidR="008225ED" w:rsidRPr="00F0656E" w:rsidRDefault="008225ED" w:rsidP="0023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656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0656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71853D9E" w14:textId="520E133C" w:rsidR="008225ED" w:rsidRPr="0070461A" w:rsidRDefault="0070461A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0461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70461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Pr="0070461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vAlign w:val="bottom"/>
          </w:tcPr>
          <w:p w14:paraId="1F99D6E7" w14:textId="77777777" w:rsidR="008225ED" w:rsidRPr="0070461A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6BD6232C" w14:textId="1282E475" w:rsidR="008225ED" w:rsidRPr="00F0656E" w:rsidRDefault="008225ED" w:rsidP="004F4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427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1104539" w14:textId="77777777" w:rsidR="008225ED" w:rsidRPr="00F0656E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970"/>
              </w:tabs>
              <w:spacing w:after="0"/>
              <w:ind w:left="-108" w:right="1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383C6776" w14:textId="42830B2F" w:rsidR="008225ED" w:rsidRPr="00F0656E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059E5D9" w14:textId="77777777" w:rsidR="008225ED" w:rsidRPr="00F0656E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  <w:vAlign w:val="bottom"/>
          </w:tcPr>
          <w:p w14:paraId="13D3705B" w14:textId="3850EA22" w:rsidR="008225ED" w:rsidRPr="00F0656E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225ED" w:rsidRPr="00F0656E" w14:paraId="175B7FD7" w14:textId="77777777" w:rsidTr="00AC01DA">
        <w:trPr>
          <w:trHeight w:val="443"/>
        </w:trPr>
        <w:tc>
          <w:tcPr>
            <w:tcW w:w="2113" w:type="pct"/>
            <w:vAlign w:val="bottom"/>
          </w:tcPr>
          <w:p w14:paraId="100BD2A0" w14:textId="146F7F56" w:rsidR="008225ED" w:rsidRPr="00F0656E" w:rsidRDefault="008225ED" w:rsidP="00822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9" w:firstLine="7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0656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9C0550" w14:textId="3B17BD0A" w:rsidR="008225ED" w:rsidRPr="0070461A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after="0"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70461A" w:rsidRPr="007046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  <w:r w:rsidR="0070461A" w:rsidRPr="007046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144" w:type="pct"/>
            <w:vAlign w:val="bottom"/>
          </w:tcPr>
          <w:p w14:paraId="6C84A8F3" w14:textId="77777777" w:rsidR="008225ED" w:rsidRPr="0070461A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5258C8" w14:textId="5BAA97D3" w:rsidR="008225ED" w:rsidRPr="00F0656E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after="0" w:line="240" w:lineRule="auto"/>
              <w:ind w:left="-115" w:right="-4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8225ED" w:rsidRPr="00F065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407</w:t>
            </w:r>
            <w:r w:rsidR="008225ED" w:rsidRPr="00F065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44" w:type="pct"/>
            <w:vAlign w:val="bottom"/>
          </w:tcPr>
          <w:p w14:paraId="4A24B6B7" w14:textId="77777777" w:rsidR="008225ED" w:rsidRPr="00F0656E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  <w:tab w:val="decimal" w:pos="970"/>
              </w:tabs>
              <w:spacing w:after="0"/>
              <w:ind w:left="-108" w:right="1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25DF2" w14:textId="1972434A" w:rsidR="008225ED" w:rsidRPr="00F0656E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D5B1A75" w14:textId="77777777" w:rsidR="008225ED" w:rsidRPr="00F0656E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360" w:lineRule="exac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12B29F" w14:textId="4F8C2C73" w:rsidR="008225ED" w:rsidRPr="00F0656E" w:rsidRDefault="008225E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0656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5846F0C9" w14:textId="750E251C" w:rsidR="004B0256" w:rsidRDefault="004B0256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3AB2919E" w14:textId="77777777" w:rsidR="004B0256" w:rsidRDefault="004B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pPr w:leftFromText="180" w:rightFromText="180" w:vertAnchor="text" w:horzAnchor="margin" w:tblpX="522" w:tblpY="31"/>
        <w:tblW w:w="10030" w:type="dxa"/>
        <w:tblLayout w:type="fixed"/>
        <w:tblLook w:val="0000" w:firstRow="0" w:lastRow="0" w:firstColumn="0" w:lastColumn="0" w:noHBand="0" w:noVBand="0"/>
      </w:tblPr>
      <w:tblGrid>
        <w:gridCol w:w="2575"/>
        <w:gridCol w:w="1058"/>
        <w:gridCol w:w="263"/>
        <w:gridCol w:w="972"/>
        <w:gridCol w:w="264"/>
        <w:gridCol w:w="1006"/>
        <w:gridCol w:w="270"/>
        <w:gridCol w:w="972"/>
        <w:gridCol w:w="264"/>
        <w:gridCol w:w="1059"/>
        <w:gridCol w:w="264"/>
        <w:gridCol w:w="1063"/>
      </w:tblGrid>
      <w:tr w:rsidR="00F0656E" w:rsidRPr="004B0256" w14:paraId="38CFF0D8" w14:textId="77777777" w:rsidTr="00AC01DA">
        <w:trPr>
          <w:trHeight w:val="384"/>
        </w:trPr>
        <w:tc>
          <w:tcPr>
            <w:tcW w:w="2575" w:type="dxa"/>
            <w:vAlign w:val="bottom"/>
          </w:tcPr>
          <w:p w14:paraId="5F1CE7F5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5" w:type="dxa"/>
            <w:gridSpan w:val="11"/>
            <w:vAlign w:val="bottom"/>
          </w:tcPr>
          <w:p w14:paraId="72FB96AA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0656E" w:rsidRPr="004B0256" w14:paraId="36B342E4" w14:textId="77777777" w:rsidTr="00AC01DA">
        <w:trPr>
          <w:trHeight w:val="373"/>
        </w:trPr>
        <w:tc>
          <w:tcPr>
            <w:tcW w:w="2575" w:type="dxa"/>
            <w:vAlign w:val="bottom"/>
          </w:tcPr>
          <w:p w14:paraId="1C575654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  <w:vAlign w:val="bottom"/>
          </w:tcPr>
          <w:p w14:paraId="5D978F68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264" w:type="dxa"/>
            <w:vAlign w:val="bottom"/>
          </w:tcPr>
          <w:p w14:paraId="1A658025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8" w:type="dxa"/>
            <w:gridSpan w:val="3"/>
            <w:vAlign w:val="bottom"/>
          </w:tcPr>
          <w:p w14:paraId="42F1CC7B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</w:t>
            </w:r>
          </w:p>
        </w:tc>
        <w:tc>
          <w:tcPr>
            <w:tcW w:w="264" w:type="dxa"/>
            <w:vAlign w:val="bottom"/>
          </w:tcPr>
          <w:p w14:paraId="513E57A2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FB4D098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0656E" w:rsidRPr="004B0256" w14:paraId="607238BD" w14:textId="77777777" w:rsidTr="00AC01DA">
        <w:trPr>
          <w:trHeight w:val="373"/>
        </w:trPr>
        <w:tc>
          <w:tcPr>
            <w:tcW w:w="2575" w:type="dxa"/>
            <w:vAlign w:val="bottom"/>
          </w:tcPr>
          <w:p w14:paraId="1619FF58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  <w:vAlign w:val="bottom"/>
          </w:tcPr>
          <w:p w14:paraId="7E6596A0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264" w:type="dxa"/>
            <w:vAlign w:val="bottom"/>
          </w:tcPr>
          <w:p w14:paraId="1A507927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48" w:type="dxa"/>
            <w:gridSpan w:val="3"/>
            <w:vAlign w:val="bottom"/>
          </w:tcPr>
          <w:p w14:paraId="1C449EEB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เกินกว่าหนึ่งปี</w:t>
            </w:r>
          </w:p>
        </w:tc>
        <w:tc>
          <w:tcPr>
            <w:tcW w:w="264" w:type="dxa"/>
            <w:vAlign w:val="bottom"/>
          </w:tcPr>
          <w:p w14:paraId="0F91575E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5D17B40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F0656E" w:rsidRPr="004B0256" w14:paraId="1A6C4758" w14:textId="77777777" w:rsidTr="00AC01DA">
        <w:trPr>
          <w:trHeight w:val="373"/>
        </w:trPr>
        <w:tc>
          <w:tcPr>
            <w:tcW w:w="2575" w:type="dxa"/>
            <w:vAlign w:val="bottom"/>
          </w:tcPr>
          <w:p w14:paraId="18F7997B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6DC7CFF5" w14:textId="6DEE38DC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F0656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656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3" w:type="dxa"/>
            <w:vAlign w:val="bottom"/>
          </w:tcPr>
          <w:p w14:paraId="2581E6C3" w14:textId="77777777" w:rsidR="00F0656E" w:rsidRPr="0082412F" w:rsidRDefault="00F0656E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037E8AF4" w14:textId="420B4EFF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F0656E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656E" w:rsidRPr="0082412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4" w:type="dxa"/>
            <w:vAlign w:val="bottom"/>
          </w:tcPr>
          <w:p w14:paraId="28A56A64" w14:textId="77777777" w:rsidR="00F0656E" w:rsidRPr="0082412F" w:rsidRDefault="00F0656E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6CEF3732" w14:textId="7714C165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F0656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656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0257433" w14:textId="77777777" w:rsidR="00F0656E" w:rsidRPr="0082412F" w:rsidRDefault="00F0656E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27E785E5" w14:textId="6F6A8652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F0656E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656E" w:rsidRPr="0082412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4" w:type="dxa"/>
            <w:vAlign w:val="bottom"/>
          </w:tcPr>
          <w:p w14:paraId="780872F6" w14:textId="77777777" w:rsidR="00F0656E" w:rsidRPr="0082412F" w:rsidRDefault="00F0656E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772F4039" w14:textId="4D84A020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F0656E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656E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64" w:type="dxa"/>
            <w:vAlign w:val="bottom"/>
          </w:tcPr>
          <w:p w14:paraId="6ABFCA75" w14:textId="77777777" w:rsidR="00F0656E" w:rsidRPr="0082412F" w:rsidRDefault="00F0656E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5AC6DF2A" w14:textId="34D46896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31</w:t>
            </w:r>
            <w:r w:rsidR="00F0656E"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F0656E" w:rsidRPr="0082412F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</w:tr>
      <w:tr w:rsidR="00F0656E" w:rsidRPr="004B0256" w14:paraId="3C248E86" w14:textId="77777777" w:rsidTr="00AC01DA">
        <w:trPr>
          <w:trHeight w:val="384"/>
        </w:trPr>
        <w:tc>
          <w:tcPr>
            <w:tcW w:w="2575" w:type="dxa"/>
            <w:vAlign w:val="bottom"/>
          </w:tcPr>
          <w:p w14:paraId="46F9C2D3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vAlign w:val="bottom"/>
          </w:tcPr>
          <w:p w14:paraId="76B3F9E8" w14:textId="64773F6F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3" w:type="dxa"/>
            <w:vAlign w:val="bottom"/>
          </w:tcPr>
          <w:p w14:paraId="718730A4" w14:textId="77777777" w:rsidR="00F0656E" w:rsidRPr="0082412F" w:rsidRDefault="00F0656E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6A61EB0D" w14:textId="425D1408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4" w:type="dxa"/>
            <w:vAlign w:val="bottom"/>
          </w:tcPr>
          <w:p w14:paraId="49834C15" w14:textId="77777777" w:rsidR="00F0656E" w:rsidRPr="0082412F" w:rsidRDefault="00F0656E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vAlign w:val="bottom"/>
          </w:tcPr>
          <w:p w14:paraId="4D0A8CDB" w14:textId="447FBA13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28CA957C" w14:textId="77777777" w:rsidR="00F0656E" w:rsidRPr="0082412F" w:rsidRDefault="00F0656E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vAlign w:val="bottom"/>
          </w:tcPr>
          <w:p w14:paraId="7ED58D69" w14:textId="1FF7F248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4" w:type="dxa"/>
            <w:vAlign w:val="bottom"/>
          </w:tcPr>
          <w:p w14:paraId="619EED67" w14:textId="77777777" w:rsidR="00F0656E" w:rsidRPr="0082412F" w:rsidRDefault="00F0656E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vAlign w:val="bottom"/>
          </w:tcPr>
          <w:p w14:paraId="290676CA" w14:textId="287AD685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4" w:type="dxa"/>
            <w:vAlign w:val="bottom"/>
          </w:tcPr>
          <w:p w14:paraId="7807EC36" w14:textId="77777777" w:rsidR="00F0656E" w:rsidRPr="0082412F" w:rsidRDefault="00F0656E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vAlign w:val="bottom"/>
          </w:tcPr>
          <w:p w14:paraId="62FDC2BC" w14:textId="73D6D853" w:rsidR="00F0656E" w:rsidRPr="0082412F" w:rsidRDefault="00631E6C" w:rsidP="00AC01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0656E" w:rsidRPr="004B0256" w14:paraId="41143B37" w14:textId="77777777" w:rsidTr="00AC01DA">
        <w:trPr>
          <w:trHeight w:val="373"/>
        </w:trPr>
        <w:tc>
          <w:tcPr>
            <w:tcW w:w="2575" w:type="dxa"/>
            <w:vAlign w:val="bottom"/>
          </w:tcPr>
          <w:p w14:paraId="617C778E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55" w:type="dxa"/>
            <w:gridSpan w:val="11"/>
            <w:vAlign w:val="bottom"/>
          </w:tcPr>
          <w:p w14:paraId="7F036A5C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0656E" w:rsidRPr="004B0256" w14:paraId="5B7792E3" w14:textId="77777777" w:rsidTr="00AC01DA">
        <w:trPr>
          <w:trHeight w:val="373"/>
        </w:trPr>
        <w:tc>
          <w:tcPr>
            <w:tcW w:w="2575" w:type="dxa"/>
            <w:vAlign w:val="bottom"/>
          </w:tcPr>
          <w:p w14:paraId="4030871F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ลูกหนี้ตามสัญญาเช่า</w:t>
            </w:r>
          </w:p>
        </w:tc>
        <w:tc>
          <w:tcPr>
            <w:tcW w:w="1058" w:type="dxa"/>
            <w:shd w:val="clear" w:color="auto" w:fill="auto"/>
            <w:vAlign w:val="bottom"/>
          </w:tcPr>
          <w:p w14:paraId="20BC7772" w14:textId="28A80D41" w:rsidR="00F0656E" w:rsidRPr="00805E01" w:rsidRDefault="00631E6C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DA4193"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075</w:t>
            </w:r>
            <w:r w:rsidR="00DA4193"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819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93F1951" w14:textId="77777777" w:rsidR="00F0656E" w:rsidRPr="00805E01" w:rsidRDefault="00F0656E" w:rsidP="00AC01D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4BB2E84" w14:textId="7E5726F9" w:rsidR="00F0656E" w:rsidRPr="00805E01" w:rsidRDefault="00631E6C" w:rsidP="00AC01DA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F0656E"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642</w:t>
            </w:r>
            <w:r w:rsidR="00F0656E"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526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1BF43B9F" w14:textId="77777777" w:rsidR="00F0656E" w:rsidRPr="00805E01" w:rsidRDefault="00F0656E" w:rsidP="00AC01DA">
            <w:pPr>
              <w:pStyle w:val="a2"/>
              <w:tabs>
                <w:tab w:val="decimal" w:pos="774"/>
              </w:tabs>
              <w:ind w:left="-254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06" w:type="dxa"/>
            <w:shd w:val="clear" w:color="auto" w:fill="auto"/>
            <w:vAlign w:val="bottom"/>
          </w:tcPr>
          <w:p w14:paraId="03A0090C" w14:textId="372889D6" w:rsidR="00F0656E" w:rsidRPr="00805E01" w:rsidRDefault="00631E6C" w:rsidP="00AC01DA">
            <w:pPr>
              <w:pStyle w:val="a2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DA4193"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200</w:t>
            </w:r>
            <w:r w:rsidR="00DA4193"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352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87D35F" w14:textId="77777777" w:rsidR="00F0656E" w:rsidRPr="00805E01" w:rsidRDefault="00F0656E" w:rsidP="00AC01D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EC4BE53" w14:textId="7D7641BD" w:rsidR="00F0656E" w:rsidRPr="00805E01" w:rsidRDefault="00631E6C" w:rsidP="00AC01DA">
            <w:pPr>
              <w:pStyle w:val="a2"/>
              <w:tabs>
                <w:tab w:val="decimal" w:pos="749"/>
              </w:tabs>
              <w:ind w:left="-108" w:right="-2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19</w:t>
            </w:r>
            <w:r w:rsidR="00F0656E"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503</w:t>
            </w:r>
            <w:r w:rsidR="00F0656E"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531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CC655AF" w14:textId="77777777" w:rsidR="00F0656E" w:rsidRPr="00805E01" w:rsidRDefault="00F0656E" w:rsidP="00AC01D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FD20B1F" w14:textId="024CDE88" w:rsidR="00F0656E" w:rsidRPr="00805E01" w:rsidRDefault="00631E6C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  <w:r w:rsidR="00DA4193"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276</w:t>
            </w:r>
            <w:r w:rsidR="00DA4193"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171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8015126" w14:textId="77777777" w:rsidR="00F0656E" w:rsidRPr="0082412F" w:rsidRDefault="00F0656E" w:rsidP="00AC01DA">
            <w:pPr>
              <w:pStyle w:val="a2"/>
              <w:tabs>
                <w:tab w:val="decimal" w:pos="774"/>
              </w:tabs>
              <w:ind w:left="-108" w:right="-108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063" w:type="dxa"/>
            <w:shd w:val="clear" w:color="auto" w:fill="auto"/>
            <w:vAlign w:val="bottom"/>
          </w:tcPr>
          <w:p w14:paraId="3592CAB7" w14:textId="10B0132A" w:rsidR="00F0656E" w:rsidRPr="0082412F" w:rsidRDefault="00631E6C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F0656E" w:rsidRPr="008241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146</w:t>
            </w:r>
            <w:r w:rsidR="00F0656E" w:rsidRPr="008241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057</w:t>
            </w:r>
          </w:p>
        </w:tc>
      </w:tr>
      <w:tr w:rsidR="00F0656E" w:rsidRPr="004B0256" w14:paraId="3DF803CA" w14:textId="77777777" w:rsidTr="00AC01DA">
        <w:trPr>
          <w:trHeight w:val="373"/>
        </w:trPr>
        <w:tc>
          <w:tcPr>
            <w:tcW w:w="2575" w:type="dxa"/>
            <w:vAlign w:val="bottom"/>
          </w:tcPr>
          <w:p w14:paraId="154B0873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pacing w:val="-6"/>
                <w:sz w:val="26"/>
                <w:szCs w:val="26"/>
                <w:cs/>
              </w:rPr>
              <w:t xml:space="preserve">หัก </w:t>
            </w:r>
            <w:r w:rsidRPr="0082412F">
              <w:rPr>
                <w:rFonts w:ascii="Angsana New" w:hAnsi="Angsana New"/>
                <w:spacing w:val="-6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8FF286" w14:textId="6BBF712F" w:rsidR="00F0656E" w:rsidRPr="00805E01" w:rsidRDefault="00DA4193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127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693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7F57FB35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D1C42" w14:textId="4777A6E8" w:rsidR="00F0656E" w:rsidRPr="00805E01" w:rsidRDefault="00F0656E" w:rsidP="00AC01DA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374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152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242017E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401FCD" w14:textId="5C539046" w:rsidR="00F0656E" w:rsidRPr="00805E01" w:rsidRDefault="00DA4193" w:rsidP="00AC01DA">
            <w:pPr>
              <w:pStyle w:val="a2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360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457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11044B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E7ECD" w14:textId="0872119C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05E01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</w:t>
            </w:r>
            <w:r w:rsidRPr="00805E01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364</w:t>
            </w:r>
            <w:r w:rsidRPr="00805E01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208</w:t>
            </w:r>
            <w:r w:rsidRPr="00805E01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9B331E0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8D2914" w14:textId="7E8F6BA9" w:rsidR="00F0656E" w:rsidRPr="00805E01" w:rsidRDefault="00DA4193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488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150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46DC1C6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AFBD25" w14:textId="0EC1BF92" w:rsidR="00F0656E" w:rsidRPr="0082412F" w:rsidRDefault="00F0656E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412F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  <w:r w:rsidRPr="008241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738</w:t>
            </w:r>
            <w:r w:rsidRPr="0082412F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360</w:t>
            </w:r>
            <w:r w:rsidRPr="0082412F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F0656E" w:rsidRPr="004B0256" w14:paraId="186F2E27" w14:textId="77777777" w:rsidTr="00AC01DA">
        <w:trPr>
          <w:trHeight w:val="384"/>
        </w:trPr>
        <w:tc>
          <w:tcPr>
            <w:tcW w:w="2575" w:type="dxa"/>
            <w:vAlign w:val="bottom"/>
          </w:tcPr>
          <w:p w14:paraId="6EB643EE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902B6" w14:textId="25FB38CA" w:rsidR="00F0656E" w:rsidRPr="00805E01" w:rsidRDefault="00631E6C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948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2EC9E6B2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407B2" w14:textId="7C4E8B1C" w:rsidR="00F0656E" w:rsidRPr="00805E01" w:rsidRDefault="00631E6C" w:rsidP="00AC01DA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F0656E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268</w:t>
            </w:r>
            <w:r w:rsidR="00F0656E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374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9C7E0A7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0227DB" w14:textId="61250513" w:rsidR="00F0656E" w:rsidRPr="00805E01" w:rsidRDefault="00631E6C" w:rsidP="00AC01DA">
            <w:pPr>
              <w:pStyle w:val="a2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839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FD773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916EA" w14:textId="1ECDAADD" w:rsidR="00F0656E" w:rsidRPr="00805E01" w:rsidRDefault="00631E6C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23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13</w:t>
            </w:r>
            <w:r w:rsidR="00F0656E" w:rsidRPr="00805E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139</w:t>
            </w:r>
            <w:r w:rsidR="00F0656E" w:rsidRPr="00805E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2B0FB6D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A7E6F" w14:textId="3A3238E2" w:rsidR="00F0656E" w:rsidRPr="00805E01" w:rsidRDefault="00631E6C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788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021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9C12949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9C1DE" w14:textId="265B1449" w:rsidR="00F0656E" w:rsidRPr="0082412F" w:rsidRDefault="00631E6C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</w:t>
            </w:r>
            <w:r w:rsidR="00F0656E" w:rsidRPr="0082412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407</w:t>
            </w:r>
            <w:r w:rsidR="00F0656E" w:rsidRPr="0082412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697</w:t>
            </w:r>
          </w:p>
        </w:tc>
      </w:tr>
      <w:tr w:rsidR="00F0656E" w:rsidRPr="004B0256" w14:paraId="14E619AD" w14:textId="77777777" w:rsidTr="00AC01DA">
        <w:trPr>
          <w:trHeight w:val="373"/>
        </w:trPr>
        <w:tc>
          <w:tcPr>
            <w:tcW w:w="2575" w:type="dxa"/>
            <w:vAlign w:val="bottom"/>
          </w:tcPr>
          <w:p w14:paraId="7C4A5319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459" w:right="-171" w:hanging="450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หัก</w:t>
            </w:r>
            <w:r w:rsidRPr="0082412F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>ค่าเผื่อผลขาดทุนจากการด้อยค</w:t>
            </w:r>
            <w:r>
              <w:rPr>
                <w:rFonts w:ascii="Angsana New" w:hAnsi="Angsana New"/>
                <w:sz w:val="26"/>
                <w:szCs w:val="26"/>
                <w:cs/>
              </w:rPr>
              <w:t>่า</w:t>
            </w:r>
          </w:p>
        </w:tc>
        <w:tc>
          <w:tcPr>
            <w:tcW w:w="10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2EA7B" w14:textId="634124C3" w:rsidR="00F0656E" w:rsidRPr="00805E01" w:rsidRDefault="00DA4193" w:rsidP="00AC01DA">
            <w:pPr>
              <w:pStyle w:val="a2"/>
              <w:tabs>
                <w:tab w:val="decimal" w:pos="56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4FCA4906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04AF1" w14:textId="77777777" w:rsidR="00F0656E" w:rsidRPr="00805E01" w:rsidRDefault="00F0656E" w:rsidP="00AC01DA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5E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6F27B845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51C29" w14:textId="581A9104" w:rsidR="00F0656E" w:rsidRPr="00805E01" w:rsidRDefault="00DA4193" w:rsidP="00AC01DA">
            <w:pPr>
              <w:pStyle w:val="a2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176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63CB7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420EE" w14:textId="77777777" w:rsidR="00F0656E" w:rsidRPr="00805E01" w:rsidRDefault="00F0656E" w:rsidP="00AC01DA">
            <w:pPr>
              <w:pStyle w:val="a2"/>
              <w:tabs>
                <w:tab w:val="decimal" w:pos="50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05E01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202C3E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E21F0" w14:textId="6A3FE906" w:rsidR="00F0656E" w:rsidRPr="00805E01" w:rsidRDefault="00DA4193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176</w:t>
            </w:r>
            <w:r w:rsidRPr="00805E01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678BEBF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A4E98" w14:textId="77777777" w:rsidR="00F0656E" w:rsidRPr="0082412F" w:rsidRDefault="00F0656E" w:rsidP="00AC01DA">
            <w:pPr>
              <w:pStyle w:val="a2"/>
              <w:tabs>
                <w:tab w:val="decimal" w:pos="560"/>
              </w:tabs>
              <w:ind w:left="-108" w:right="-10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2412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</w:tr>
      <w:tr w:rsidR="00F0656E" w:rsidRPr="004B0256" w14:paraId="0257392B" w14:textId="77777777" w:rsidTr="00AC01DA">
        <w:trPr>
          <w:trHeight w:val="384"/>
        </w:trPr>
        <w:tc>
          <w:tcPr>
            <w:tcW w:w="2575" w:type="dxa"/>
            <w:vAlign w:val="bottom"/>
          </w:tcPr>
          <w:p w14:paraId="5A73D05F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7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ลูกหนี้ตามสัญญาเช่า</w:t>
            </w:r>
            <w:r w:rsidRPr="0082412F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-</w:t>
            </w: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0DB424" w14:textId="4058443C" w:rsidR="00F0656E" w:rsidRPr="00805E01" w:rsidRDefault="00631E6C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948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126</w:t>
            </w:r>
          </w:p>
        </w:tc>
        <w:tc>
          <w:tcPr>
            <w:tcW w:w="263" w:type="dxa"/>
            <w:shd w:val="clear" w:color="auto" w:fill="auto"/>
            <w:vAlign w:val="bottom"/>
          </w:tcPr>
          <w:p w14:paraId="30C48493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EB76B" w14:textId="17838DAC" w:rsidR="00F0656E" w:rsidRPr="00805E01" w:rsidRDefault="00631E6C" w:rsidP="00AC01DA">
            <w:pPr>
              <w:pStyle w:val="a2"/>
              <w:tabs>
                <w:tab w:val="decimal" w:pos="758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F0656E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268</w:t>
            </w:r>
            <w:r w:rsidR="00F0656E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374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7B6F70AA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422011" w14:textId="1AD90564" w:rsidR="00F0656E" w:rsidRPr="00805E01" w:rsidRDefault="00631E6C" w:rsidP="00AC01DA">
            <w:pPr>
              <w:pStyle w:val="a2"/>
              <w:tabs>
                <w:tab w:val="decimal" w:pos="79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11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837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D5252F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006366" w14:textId="198C2207" w:rsidR="00F0656E" w:rsidRPr="00805E01" w:rsidRDefault="00631E6C" w:rsidP="00AC01DA">
            <w:pPr>
              <w:pStyle w:val="a2"/>
              <w:tabs>
                <w:tab w:val="decimal" w:pos="749"/>
              </w:tabs>
              <w:ind w:left="-108" w:right="-234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</w:t>
            </w:r>
            <w:r w:rsidR="00F0656E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139</w:t>
            </w:r>
            <w:r w:rsidR="00F0656E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323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51F22C7A" w14:textId="77777777" w:rsidR="00F0656E" w:rsidRPr="00805E01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117CA" w14:textId="6D63653A" w:rsidR="00F0656E" w:rsidRPr="00805E01" w:rsidRDefault="00631E6C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14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785</w:t>
            </w:r>
            <w:r w:rsidR="00DA4193" w:rsidRPr="00805E01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845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91A8790" w14:textId="77777777" w:rsidR="00F0656E" w:rsidRPr="0082412F" w:rsidRDefault="00F0656E" w:rsidP="00AC01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CF575C" w14:textId="5B6DC655" w:rsidR="00F0656E" w:rsidRPr="0082412F" w:rsidRDefault="00631E6C" w:rsidP="00AC01DA">
            <w:pPr>
              <w:pStyle w:val="a2"/>
              <w:tabs>
                <w:tab w:val="decimal" w:pos="840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16</w:t>
            </w:r>
            <w:r w:rsidR="00F0656E" w:rsidRPr="0082412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407</w:t>
            </w:r>
            <w:r w:rsidR="00F0656E" w:rsidRPr="0082412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697</w:t>
            </w:r>
          </w:p>
        </w:tc>
      </w:tr>
    </w:tbl>
    <w:p w14:paraId="476DECA9" w14:textId="77777777" w:rsidR="00F0656E" w:rsidRPr="0082412F" w:rsidRDefault="00F0656E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6EB9F9CB" w14:textId="29B5B197" w:rsidR="00F949D5" w:rsidRDefault="00F949D5" w:rsidP="00F94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 xml:space="preserve">ผลรวมของลูกหนี้และผลตอบแทนตามสัญญาเช่า 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>
        <w:rPr>
          <w:rFonts w:ascii="Angsana New" w:hAnsi="Angsana New"/>
          <w:sz w:val="30"/>
          <w:szCs w:val="30"/>
        </w:rPr>
        <w:t xml:space="preserve"> </w:t>
      </w:r>
      <w:r w:rsidR="007E45C9">
        <w:rPr>
          <w:rFonts w:ascii="Angsana New" w:hAnsi="Angsana New"/>
          <w:sz w:val="30"/>
          <w:szCs w:val="30"/>
          <w:cs/>
        </w:rPr>
        <w:t>มิถุนายน</w:t>
      </w:r>
      <w:r w:rsidRPr="0082412F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82412F">
        <w:rPr>
          <w:rFonts w:ascii="Angsana New" w:hAnsi="Angsana New"/>
          <w:sz w:val="30"/>
          <w:szCs w:val="30"/>
          <w:cs/>
        </w:rPr>
        <w:t xml:space="preserve"> และ </w:t>
      </w:r>
      <w:r w:rsidR="00631E6C" w:rsidRPr="00631E6C">
        <w:rPr>
          <w:rFonts w:ascii="Angsana New" w:hAnsi="Angsana New"/>
          <w:sz w:val="30"/>
          <w:szCs w:val="30"/>
        </w:rPr>
        <w:t>31</w:t>
      </w:r>
      <w:r w:rsidRPr="0082412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1E6C" w:rsidRPr="00631E6C">
        <w:rPr>
          <w:rFonts w:ascii="Angsana New" w:hAnsi="Angsana New"/>
          <w:sz w:val="30"/>
          <w:szCs w:val="30"/>
        </w:rPr>
        <w:t>2562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>มีดังนี้</w:t>
      </w:r>
    </w:p>
    <w:p w14:paraId="6820B688" w14:textId="77777777" w:rsidR="004B0256" w:rsidRPr="0082412F" w:rsidRDefault="004B0256" w:rsidP="00F949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078"/>
        <w:gridCol w:w="1332"/>
        <w:gridCol w:w="265"/>
        <w:gridCol w:w="1355"/>
        <w:gridCol w:w="273"/>
        <w:gridCol w:w="1406"/>
        <w:gridCol w:w="265"/>
        <w:gridCol w:w="1296"/>
      </w:tblGrid>
      <w:tr w:rsidR="00F949D5" w:rsidRPr="00164E1C" w14:paraId="48CE12F3" w14:textId="77777777" w:rsidTr="00AC01DA">
        <w:tc>
          <w:tcPr>
            <w:tcW w:w="3078" w:type="dxa"/>
            <w:shd w:val="clear" w:color="auto" w:fill="auto"/>
            <w:vAlign w:val="bottom"/>
          </w:tcPr>
          <w:p w14:paraId="6F3141EB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4FBAB567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3BC0" w:rsidRPr="00164E1C" w14:paraId="6DA85F4F" w14:textId="77777777" w:rsidTr="00AC01DA">
        <w:tc>
          <w:tcPr>
            <w:tcW w:w="3078" w:type="dxa"/>
            <w:shd w:val="clear" w:color="auto" w:fill="auto"/>
            <w:vAlign w:val="bottom"/>
          </w:tcPr>
          <w:p w14:paraId="24B9C8A6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06535004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14:paraId="45315669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ลูกหนี้และ</w:t>
            </w:r>
          </w:p>
          <w:p w14:paraId="10CCD363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ผลตอบแทน</w:t>
            </w:r>
          </w:p>
          <w:p w14:paraId="1CD63D41" w14:textId="30EC8CD6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1F8BA9B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951087B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</w:p>
          <w:p w14:paraId="5A368EE1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5567A9E" w14:textId="6ED0C586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71AAEDB1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44423F9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ผลรวมของ</w:t>
            </w:r>
          </w:p>
          <w:p w14:paraId="6524CC3D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ลูกหนี้และ</w:t>
            </w:r>
          </w:p>
          <w:p w14:paraId="4FBC369F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ผลตอบแทน</w:t>
            </w:r>
          </w:p>
          <w:p w14:paraId="28234A20" w14:textId="02885246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6CDF8836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5CFEA9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</w:p>
          <w:p w14:paraId="09A25591" w14:textId="77777777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ตามสัญญาเช่า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06FB318B" w14:textId="33B949AF" w:rsidR="00773BC0" w:rsidRPr="0082412F" w:rsidRDefault="00773BC0" w:rsidP="00773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F949D5" w:rsidRPr="00164E1C" w14:paraId="165164F6" w14:textId="77777777" w:rsidTr="00AC01DA">
        <w:tc>
          <w:tcPr>
            <w:tcW w:w="3078" w:type="dxa"/>
            <w:shd w:val="clear" w:color="auto" w:fill="auto"/>
            <w:vAlign w:val="bottom"/>
          </w:tcPr>
          <w:p w14:paraId="142C49D3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2" w:type="dxa"/>
            <w:gridSpan w:val="3"/>
            <w:shd w:val="clear" w:color="auto" w:fill="auto"/>
            <w:vAlign w:val="bottom"/>
          </w:tcPr>
          <w:p w14:paraId="0218DF86" w14:textId="2A06712C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3445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F43D02E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shd w:val="clear" w:color="auto" w:fill="auto"/>
            <w:vAlign w:val="bottom"/>
          </w:tcPr>
          <w:p w14:paraId="3796268B" w14:textId="5E2BB3A0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34457C"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4457C" w:rsidRPr="0082412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="0034457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949D5" w:rsidRPr="00164E1C" w14:paraId="6CC81A04" w14:textId="77777777" w:rsidTr="00AC01DA">
        <w:tc>
          <w:tcPr>
            <w:tcW w:w="3078" w:type="dxa"/>
            <w:shd w:val="clear" w:color="auto" w:fill="auto"/>
            <w:vAlign w:val="bottom"/>
          </w:tcPr>
          <w:p w14:paraId="4B9AE943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92" w:type="dxa"/>
            <w:gridSpan w:val="7"/>
            <w:shd w:val="clear" w:color="auto" w:fill="auto"/>
            <w:vAlign w:val="bottom"/>
          </w:tcPr>
          <w:p w14:paraId="10F39C83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9D5" w:rsidRPr="00164E1C" w14:paraId="2EA91F07" w14:textId="77777777" w:rsidTr="00AC01DA">
        <w:tc>
          <w:tcPr>
            <w:tcW w:w="3078" w:type="dxa"/>
            <w:shd w:val="clear" w:color="auto" w:fill="auto"/>
            <w:vAlign w:val="bottom"/>
          </w:tcPr>
          <w:p w14:paraId="539AEFC8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79EDADE2" w14:textId="501BC13C" w:rsidR="00F949D5" w:rsidRPr="00664485" w:rsidRDefault="00631E6C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075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E34BC53" w14:textId="77777777" w:rsidR="00F949D5" w:rsidRPr="00664485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829947E" w14:textId="1605F7B2" w:rsidR="00F949D5" w:rsidRPr="00664485" w:rsidRDefault="00631E6C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948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E328589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6339917D" w14:textId="72878429" w:rsidR="00F949D5" w:rsidRPr="0082412F" w:rsidRDefault="00631E6C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642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28F5582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D021AF" w14:textId="60E566DE" w:rsidR="00F949D5" w:rsidRPr="0082412F" w:rsidRDefault="00631E6C" w:rsidP="004F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268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374</w:t>
            </w:r>
          </w:p>
        </w:tc>
      </w:tr>
      <w:tr w:rsidR="00F949D5" w:rsidRPr="00164E1C" w14:paraId="65899828" w14:textId="77777777" w:rsidTr="00AC01DA">
        <w:tc>
          <w:tcPr>
            <w:tcW w:w="3078" w:type="dxa"/>
            <w:shd w:val="clear" w:color="auto" w:fill="auto"/>
            <w:vAlign w:val="bottom"/>
          </w:tcPr>
          <w:p w14:paraId="29180AF6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ส่วนที่ถึงกำหนดชำระหลังจาก</w:t>
            </w:r>
          </w:p>
          <w:p w14:paraId="1A695AC8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 xml:space="preserve">   หนึ่งปีแต่ไม่เกินห้าปี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56CC7535" w14:textId="4C4AFE82" w:rsidR="00F949D5" w:rsidRPr="00664485" w:rsidRDefault="00631E6C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13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049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CB96830" w14:textId="77777777" w:rsidR="00F949D5" w:rsidRPr="00664485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6FDEF5E4" w14:textId="5DF306ED" w:rsidR="00F949D5" w:rsidRPr="00664485" w:rsidRDefault="00631E6C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336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048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78C20CA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35D2D40E" w14:textId="53D6BBF6" w:rsidR="00F949D5" w:rsidRPr="0082412F" w:rsidRDefault="00631E6C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14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048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511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41DDB6C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877C33C" w14:textId="3E9149F1" w:rsidR="00F949D5" w:rsidRPr="0082412F" w:rsidRDefault="00631E6C" w:rsidP="004F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666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F949D5" w:rsidRPr="00164E1C" w14:paraId="42B6C3A5" w14:textId="77777777" w:rsidTr="00AC01DA">
        <w:tc>
          <w:tcPr>
            <w:tcW w:w="3078" w:type="dxa"/>
            <w:shd w:val="clear" w:color="auto" w:fill="auto"/>
            <w:vAlign w:val="bottom"/>
          </w:tcPr>
          <w:p w14:paraId="6A9F1BAF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ส่วนที่ถึงกำหนดชำระหลังจากห้าปี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5EAA7" w14:textId="08B12E67" w:rsidR="00F949D5" w:rsidRPr="00664485" w:rsidRDefault="00631E6C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150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922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937FFF5" w14:textId="77777777" w:rsidR="00F949D5" w:rsidRPr="00664485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631414" w14:textId="1B9ACD96" w:rsidR="00F949D5" w:rsidRPr="00664485" w:rsidRDefault="00631E6C" w:rsidP="00DA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503</w:t>
            </w:r>
            <w:r w:rsidR="00DA4193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847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805EDFA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757D3" w14:textId="3979C63F" w:rsidR="00F949D5" w:rsidRPr="0082412F" w:rsidRDefault="00631E6C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455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020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14128D9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8D596" w14:textId="442181A5" w:rsidR="00F949D5" w:rsidRPr="0082412F" w:rsidRDefault="00631E6C" w:rsidP="004F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472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662</w:t>
            </w:r>
          </w:p>
        </w:tc>
      </w:tr>
      <w:tr w:rsidR="00F949D5" w:rsidRPr="00164E1C" w14:paraId="3563E622" w14:textId="77777777" w:rsidTr="00AC01DA">
        <w:tc>
          <w:tcPr>
            <w:tcW w:w="3078" w:type="dxa"/>
            <w:shd w:val="clear" w:color="auto" w:fill="auto"/>
            <w:vAlign w:val="bottom"/>
          </w:tcPr>
          <w:p w14:paraId="787C56D9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CAEBA" w14:textId="43B2415A" w:rsidR="00F949D5" w:rsidRPr="00664485" w:rsidRDefault="00631E6C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DA4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  <w:r w:rsidR="00DA4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86804FD" w14:textId="77777777" w:rsidR="00F949D5" w:rsidRPr="00664485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943B92" w14:textId="442FA49A" w:rsidR="00F949D5" w:rsidRPr="00664485" w:rsidRDefault="00631E6C" w:rsidP="00DA4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DA4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788</w:t>
            </w:r>
            <w:r w:rsidR="00DA4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021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6BE2BD4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42B0C" w14:textId="5CED970B" w:rsidR="00F949D5" w:rsidRPr="0082412F" w:rsidRDefault="00631E6C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F949D5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146</w:t>
            </w:r>
            <w:r w:rsidR="00F949D5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057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7D144CB0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EFA45" w14:textId="1724883E" w:rsidR="00F949D5" w:rsidRPr="0082412F" w:rsidRDefault="00631E6C" w:rsidP="004F4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F949D5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  <w:r w:rsidR="00F949D5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  <w:tr w:rsidR="00E40320" w:rsidRPr="00164E1C" w14:paraId="7BD4D2D6" w14:textId="77777777" w:rsidTr="00AC01DA">
        <w:tc>
          <w:tcPr>
            <w:tcW w:w="3078" w:type="dxa"/>
            <w:shd w:val="clear" w:color="auto" w:fill="auto"/>
            <w:vAlign w:val="bottom"/>
          </w:tcPr>
          <w:p w14:paraId="3BDF639E" w14:textId="77777777" w:rsidR="00E40320" w:rsidRPr="0082412F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ดอกเบี้ยที่ยังไม่ถือเป็นรายได้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3FD7EB1" w14:textId="54851F24" w:rsidR="00E40320" w:rsidRPr="00664485" w:rsidRDefault="00DA4193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488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EF1FB0F" w14:textId="77777777" w:rsidR="00E40320" w:rsidRPr="00664485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14392F1E" w14:textId="71D78082" w:rsidR="00E40320" w:rsidRPr="00664485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0D13C01" w14:textId="77777777" w:rsidR="00E40320" w:rsidRPr="0082412F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5F7F5B7" w14:textId="7E0F450A" w:rsidR="00E40320" w:rsidRPr="0082412F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8</w:t>
            </w:r>
            <w:r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738</w:t>
            </w:r>
            <w:r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360</w:t>
            </w:r>
            <w:r w:rsidRPr="008241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49A30FE" w14:textId="77777777" w:rsidR="00E40320" w:rsidRPr="0082412F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564D01" w14:textId="6D8685DE" w:rsidR="00E40320" w:rsidRPr="0082412F" w:rsidRDefault="00E40320" w:rsidP="00C836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7740" w:rsidRPr="00164E1C" w14:paraId="4DF2C966" w14:textId="77777777" w:rsidTr="00AC01DA">
        <w:tc>
          <w:tcPr>
            <w:tcW w:w="3078" w:type="dxa"/>
            <w:shd w:val="clear" w:color="auto" w:fill="auto"/>
            <w:vAlign w:val="bottom"/>
          </w:tcPr>
          <w:p w14:paraId="5480819D" w14:textId="24BF5473" w:rsidR="00DC7740" w:rsidRPr="0082412F" w:rsidRDefault="00B10BA1" w:rsidP="002314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261" w:hanging="27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82412F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ค่าเผื่อผลขาดทุนจากการด้อยค่า 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94704" w14:textId="27D9C817" w:rsidR="00DC7740" w:rsidRPr="00664485" w:rsidRDefault="00DA4193" w:rsidP="0056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56263C45" w14:textId="77777777" w:rsidR="00DC7740" w:rsidRPr="00664485" w:rsidRDefault="00DC7740" w:rsidP="0056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2F86A" w14:textId="208FF1A8" w:rsidR="00DC7740" w:rsidRPr="00664485" w:rsidRDefault="00DA4193" w:rsidP="00A552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560A9B7" w14:textId="77777777" w:rsidR="00DC7740" w:rsidRPr="0082412F" w:rsidRDefault="00DC7740" w:rsidP="0056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B9597" w14:textId="77777777" w:rsidR="00DC7740" w:rsidRPr="0082412F" w:rsidRDefault="00DC7740" w:rsidP="004B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234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1C869FF8" w14:textId="77777777" w:rsidR="00DC7740" w:rsidRPr="0082412F" w:rsidRDefault="00DC7740" w:rsidP="00567E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3A5F6" w14:textId="77777777" w:rsidR="00DC7740" w:rsidRPr="0082412F" w:rsidRDefault="00DC7740" w:rsidP="004B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76C" w:rsidRPr="00164E1C" w14:paraId="7C7D70B7" w14:textId="77777777" w:rsidTr="00AC01DA">
        <w:tc>
          <w:tcPr>
            <w:tcW w:w="3078" w:type="dxa"/>
            <w:shd w:val="clear" w:color="auto" w:fill="auto"/>
            <w:vAlign w:val="bottom"/>
          </w:tcPr>
          <w:p w14:paraId="279F6777" w14:textId="13EA7A16" w:rsidR="005F576C" w:rsidRPr="0082412F" w:rsidRDefault="00773BC0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26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ลูกหนี้ตามสัญญาเช่า</w:t>
            </w:r>
            <w:r w:rsidR="005F576C" w:rsidRPr="008241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F576C"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="005F576C" w:rsidRPr="008241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5F576C"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50FA14" w14:textId="3C15249D" w:rsidR="005F576C" w:rsidRPr="00664485" w:rsidRDefault="00631E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6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DA4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  <w:r w:rsidR="00DA4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22968D6F" w14:textId="77777777" w:rsidR="005F576C" w:rsidRPr="00664485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BCAFB3" w14:textId="248AB3BD" w:rsidR="005F576C" w:rsidRPr="00664485" w:rsidRDefault="00631E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8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DA4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785</w:t>
            </w:r>
            <w:r w:rsidR="00DA419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845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5AD075F" w14:textId="77777777" w:rsidR="005F576C" w:rsidRPr="0082412F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009AD4" w14:textId="54D17D45" w:rsidR="005F576C" w:rsidRPr="0082412F" w:rsidRDefault="00631E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9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5F576C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  <w:r w:rsidR="005F576C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3440B69F" w14:textId="77777777" w:rsidR="005F576C" w:rsidRPr="0082412F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spacing w:line="240" w:lineRule="auto"/>
              <w:ind w:left="-117" w:right="-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AAB20D" w14:textId="6AE18F89" w:rsidR="005F576C" w:rsidRPr="0082412F" w:rsidRDefault="00631E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40" w:lineRule="auto"/>
              <w:ind w:left="-108" w:right="-12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  <w:r w:rsidR="005F576C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407</w:t>
            </w:r>
            <w:r w:rsidR="005F576C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697</w:t>
            </w:r>
          </w:p>
        </w:tc>
      </w:tr>
    </w:tbl>
    <w:p w14:paraId="5ECD9A69" w14:textId="10310A26" w:rsidR="004B0256" w:rsidRPr="004B0256" w:rsidRDefault="004B0256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45F0243" w14:textId="77777777" w:rsidR="004B0256" w:rsidRDefault="004B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tbl>
      <w:tblPr>
        <w:tblW w:w="91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11"/>
        <w:gridCol w:w="1168"/>
        <w:gridCol w:w="236"/>
        <w:gridCol w:w="1137"/>
        <w:gridCol w:w="270"/>
        <w:gridCol w:w="1081"/>
        <w:gridCol w:w="257"/>
        <w:gridCol w:w="1092"/>
      </w:tblGrid>
      <w:tr w:rsidR="006428B8" w:rsidRPr="00B165D6" w14:paraId="3CED1089" w14:textId="77777777" w:rsidTr="00AC01DA">
        <w:tc>
          <w:tcPr>
            <w:tcW w:w="3911" w:type="dxa"/>
            <w:vAlign w:val="bottom"/>
          </w:tcPr>
          <w:p w14:paraId="296BF08E" w14:textId="734FA0D8" w:rsidR="006428B8" w:rsidRPr="004879FA" w:rsidRDefault="006428B8" w:rsidP="00C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879FA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br w:type="page"/>
            </w:r>
            <w:r w:rsidR="004879FA" w:rsidRPr="004879FA">
              <w:rPr>
                <w:rFonts w:ascii="Angsana New" w:hAnsi="Angsana New"/>
                <w:b/>
                <w:bCs/>
                <w:i/>
                <w:iCs/>
                <w:spacing w:val="4"/>
                <w:sz w:val="30"/>
                <w:szCs w:val="30"/>
                <w:cs/>
              </w:rPr>
              <w:t>ลูกหนี้ตามสัญญาเช่า - กิจการที่เกี่ยวข้องกัน</w:t>
            </w:r>
          </w:p>
        </w:tc>
        <w:tc>
          <w:tcPr>
            <w:tcW w:w="2541" w:type="dxa"/>
            <w:gridSpan w:val="3"/>
            <w:vAlign w:val="bottom"/>
          </w:tcPr>
          <w:p w14:paraId="2CF83BEC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A1F9963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94C3DD6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428B8" w:rsidRPr="00B165D6" w14:paraId="29E8750F" w14:textId="77777777" w:rsidTr="00AC01DA">
        <w:tc>
          <w:tcPr>
            <w:tcW w:w="3911" w:type="dxa"/>
            <w:vAlign w:val="bottom"/>
          </w:tcPr>
          <w:p w14:paraId="36E9975B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A604ADC" w14:textId="7D977B1D" w:rsidR="006428B8" w:rsidRPr="0082412F" w:rsidRDefault="00631E6C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24BABB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6B1C657B" w14:textId="3C2799AE" w:rsidR="006428B8" w:rsidRPr="0082412F" w:rsidRDefault="00631E6C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E1FD0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AC7396B" w14:textId="5E22163F" w:rsidR="006428B8" w:rsidRPr="0082412F" w:rsidRDefault="00631E6C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7F282F5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4D96B69D" w14:textId="3F83AAA1" w:rsidR="006428B8" w:rsidRPr="0082412F" w:rsidRDefault="00631E6C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428B8" w:rsidRPr="00B165D6" w14:paraId="2D69AB6A" w14:textId="77777777" w:rsidTr="00AC01DA">
        <w:tc>
          <w:tcPr>
            <w:tcW w:w="3911" w:type="dxa"/>
            <w:vAlign w:val="bottom"/>
          </w:tcPr>
          <w:p w14:paraId="55DF99FD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1" w:type="dxa"/>
            <w:gridSpan w:val="7"/>
            <w:vAlign w:val="bottom"/>
          </w:tcPr>
          <w:p w14:paraId="7E235B12" w14:textId="77777777" w:rsidR="006428B8" w:rsidRPr="0082412F" w:rsidRDefault="006428B8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28B8" w:rsidRPr="00B165D6" w14:paraId="5EBC3442" w14:textId="77777777" w:rsidTr="00AC01DA">
        <w:trPr>
          <w:trHeight w:val="245"/>
        </w:trPr>
        <w:tc>
          <w:tcPr>
            <w:tcW w:w="3911" w:type="dxa"/>
            <w:vAlign w:val="bottom"/>
          </w:tcPr>
          <w:p w14:paraId="4527BB4E" w14:textId="1D2747E4" w:rsidR="006428B8" w:rsidRPr="004B0256" w:rsidRDefault="006428B8" w:rsidP="0064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/>
                <w:spacing w:val="-4"/>
                <w:sz w:val="30"/>
                <w:szCs w:val="30"/>
                <w:highlight w:val="yellow"/>
                <w:cs/>
              </w:rPr>
            </w:pPr>
            <w:r w:rsidRPr="00081505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กลับรายการขาดทุนจากการด้อยค่าสำหรับ</w:t>
            </w:r>
          </w:p>
        </w:tc>
        <w:tc>
          <w:tcPr>
            <w:tcW w:w="1168" w:type="dxa"/>
            <w:vAlign w:val="bottom"/>
          </w:tcPr>
          <w:p w14:paraId="20497103" w14:textId="5C5A83A9" w:rsidR="006428B8" w:rsidRPr="0082412F" w:rsidRDefault="006428B8" w:rsidP="006428B8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81331E" w14:textId="77777777" w:rsidR="006428B8" w:rsidRPr="0082412F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4392D420" w14:textId="500EA19A" w:rsidR="006428B8" w:rsidRPr="0082412F" w:rsidRDefault="006428B8" w:rsidP="006428B8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E09B60" w14:textId="77777777" w:rsidR="006428B8" w:rsidRPr="0082412F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DB5A438" w14:textId="7FA09F5D" w:rsidR="006428B8" w:rsidRPr="0082412F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2C69B304" w14:textId="77777777" w:rsidR="006428B8" w:rsidRPr="0082412F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E055C8B" w14:textId="4E71D261" w:rsidR="006428B8" w:rsidRPr="0082412F" w:rsidRDefault="006428B8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0BA" w:rsidRPr="00B165D6" w14:paraId="7FA1C5DC" w14:textId="77777777" w:rsidTr="00AC01DA">
        <w:tc>
          <w:tcPr>
            <w:tcW w:w="3911" w:type="dxa"/>
            <w:vAlign w:val="bottom"/>
          </w:tcPr>
          <w:p w14:paraId="752DBA3D" w14:textId="5EE47443" w:rsidR="006010BA" w:rsidRPr="0082412F" w:rsidRDefault="006010BA" w:rsidP="0064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 xml:space="preserve">งวดสามเดือนสิ้นสุดวันที่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vAlign w:val="bottom"/>
          </w:tcPr>
          <w:p w14:paraId="764EB66F" w14:textId="1A97BCD5" w:rsidR="006010BA" w:rsidRPr="00664485" w:rsidRDefault="006010BA" w:rsidP="006010BA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4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4B9BF54" w14:textId="77777777" w:rsidR="006010BA" w:rsidRPr="00664485" w:rsidRDefault="006010BA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  <w:vAlign w:val="bottom"/>
          </w:tcPr>
          <w:p w14:paraId="24EDCEDC" w14:textId="1BEF09E5" w:rsidR="006010BA" w:rsidRPr="00664485" w:rsidRDefault="006010BA" w:rsidP="006428B8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44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225A37D" w14:textId="77777777" w:rsidR="006010BA" w:rsidRPr="006428B8" w:rsidRDefault="006010BA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08FDDCE3" w14:textId="148ABDC8" w:rsidR="006010BA" w:rsidRPr="006428B8" w:rsidRDefault="006010BA" w:rsidP="006428B8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8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0E0FA837" w14:textId="77777777" w:rsidR="006010BA" w:rsidRPr="006428B8" w:rsidRDefault="006010BA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  <w:vAlign w:val="bottom"/>
          </w:tcPr>
          <w:p w14:paraId="09B4FEDB" w14:textId="5F5B58FD" w:rsidR="006010BA" w:rsidRPr="006428B8" w:rsidRDefault="006010BA" w:rsidP="006428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8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010BA" w:rsidRPr="00B165D6" w14:paraId="52E21FEE" w14:textId="77777777" w:rsidTr="00AC01DA">
        <w:tc>
          <w:tcPr>
            <w:tcW w:w="3911" w:type="dxa"/>
            <w:vAlign w:val="bottom"/>
          </w:tcPr>
          <w:p w14:paraId="0ED37E2C" w14:textId="145B838B" w:rsidR="006010BA" w:rsidRDefault="006010BA" w:rsidP="004B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หก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9C09D1" w14:textId="4C507432" w:rsidR="006010BA" w:rsidRPr="006010BA" w:rsidRDefault="006010BA" w:rsidP="00BB25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7317ABC" w14:textId="77777777" w:rsidR="006010BA" w:rsidRPr="00664485" w:rsidRDefault="006010BA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3E2FAC" w14:textId="1840E6EA" w:rsidR="006010BA" w:rsidRPr="00664485" w:rsidRDefault="006010BA" w:rsidP="004B0256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448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CB7CE39" w14:textId="77777777" w:rsidR="006010BA" w:rsidRPr="006428B8" w:rsidRDefault="006010BA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6F3A65" w14:textId="6F07CC99" w:rsidR="006010BA" w:rsidRPr="006428B8" w:rsidRDefault="006010BA" w:rsidP="004B0256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8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57" w:type="dxa"/>
            <w:vAlign w:val="bottom"/>
          </w:tcPr>
          <w:p w14:paraId="40201ECA" w14:textId="77777777" w:rsidR="006010BA" w:rsidRPr="006428B8" w:rsidRDefault="006010BA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4A0D04" w14:textId="194106CA" w:rsidR="006010BA" w:rsidRPr="006428B8" w:rsidRDefault="006010BA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28B8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04A31F9" w14:textId="77777777" w:rsidR="006428B8" w:rsidRPr="004B0256" w:rsidRDefault="006428B8" w:rsidP="004F49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11"/>
        <w:gridCol w:w="1168"/>
        <w:gridCol w:w="236"/>
        <w:gridCol w:w="1137"/>
        <w:gridCol w:w="270"/>
        <w:gridCol w:w="1081"/>
        <w:gridCol w:w="257"/>
        <w:gridCol w:w="1092"/>
      </w:tblGrid>
      <w:tr w:rsidR="005F576C" w:rsidRPr="00B165D6" w14:paraId="328E2A58" w14:textId="77777777" w:rsidTr="00AC01DA">
        <w:tc>
          <w:tcPr>
            <w:tcW w:w="3911" w:type="dxa"/>
            <w:vAlign w:val="bottom"/>
          </w:tcPr>
          <w:p w14:paraId="20326077" w14:textId="128B4195" w:rsidR="005F576C" w:rsidRPr="0082412F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pacing w:val="4"/>
                <w:sz w:val="30"/>
                <w:szCs w:val="30"/>
                <w:cs/>
              </w:rPr>
              <w:br w:type="page"/>
            </w: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ลูกหนี้ไม่หมุนเวียนอื่น</w:t>
            </w:r>
            <w:r w:rsidR="00487656"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487656"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41" w:type="dxa"/>
            <w:gridSpan w:val="3"/>
            <w:vAlign w:val="bottom"/>
          </w:tcPr>
          <w:p w14:paraId="47AB7E96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92413AA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18132C10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F576C" w:rsidRPr="00B165D6" w14:paraId="72141B65" w14:textId="77777777" w:rsidTr="00AC01DA">
        <w:tc>
          <w:tcPr>
            <w:tcW w:w="3911" w:type="dxa"/>
            <w:vAlign w:val="bottom"/>
          </w:tcPr>
          <w:p w14:paraId="12FB4538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C9B2140" w14:textId="39A1C0A1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577F05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15B0DCCD" w14:textId="5DFF8A39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5F576C"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F576C" w:rsidRPr="0082412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137339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E3827E0" w14:textId="0D0AA61A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B5E91DE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360ED527" w14:textId="5AC8BC5F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5F576C"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F576C" w:rsidRPr="0082412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F576C" w:rsidRPr="00B165D6" w14:paraId="1EB752FD" w14:textId="77777777" w:rsidTr="00AC01DA">
        <w:tc>
          <w:tcPr>
            <w:tcW w:w="3911" w:type="dxa"/>
            <w:vAlign w:val="bottom"/>
          </w:tcPr>
          <w:p w14:paraId="086BF6EB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0EC4759" w14:textId="5CA95E25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7A0116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14:paraId="2A88AE71" w14:textId="1AA369A1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98EBDB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9D2358" w14:textId="58BEDEF9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1061F1AA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shd w:val="clear" w:color="auto" w:fill="auto"/>
            <w:vAlign w:val="bottom"/>
          </w:tcPr>
          <w:p w14:paraId="1880C2A1" w14:textId="2ABF8938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F576C" w:rsidRPr="00B165D6" w14:paraId="5838B702" w14:textId="77777777" w:rsidTr="00AC01DA">
        <w:tc>
          <w:tcPr>
            <w:tcW w:w="3911" w:type="dxa"/>
            <w:vAlign w:val="bottom"/>
          </w:tcPr>
          <w:p w14:paraId="79F765BC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41" w:type="dxa"/>
            <w:gridSpan w:val="7"/>
            <w:vAlign w:val="bottom"/>
          </w:tcPr>
          <w:p w14:paraId="2306D57C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576C" w:rsidRPr="00B165D6" w14:paraId="603E70AE" w14:textId="77777777" w:rsidTr="00AC01DA">
        <w:tc>
          <w:tcPr>
            <w:tcW w:w="3911" w:type="dxa"/>
            <w:vAlign w:val="bottom"/>
          </w:tcPr>
          <w:p w14:paraId="12D1B413" w14:textId="77777777" w:rsidR="005F576C" w:rsidRPr="0082412F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68" w:type="dxa"/>
            <w:vAlign w:val="bottom"/>
          </w:tcPr>
          <w:p w14:paraId="11F60968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D39FB8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FA30D85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4A5938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84D9222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vAlign w:val="bottom"/>
          </w:tcPr>
          <w:p w14:paraId="12EC058F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039E0550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0256" w:rsidRPr="00B165D6" w14:paraId="06CBB17B" w14:textId="77777777" w:rsidTr="00AC01DA">
        <w:trPr>
          <w:trHeight w:val="245"/>
        </w:trPr>
        <w:tc>
          <w:tcPr>
            <w:tcW w:w="3911" w:type="dxa"/>
            <w:vAlign w:val="bottom"/>
          </w:tcPr>
          <w:p w14:paraId="567599E7" w14:textId="77777777" w:rsidR="004B0256" w:rsidRPr="0082412F" w:rsidRDefault="004B0256" w:rsidP="004B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 โคเจนเนอเรชั่น จำกัด</w:t>
            </w:r>
          </w:p>
        </w:tc>
        <w:tc>
          <w:tcPr>
            <w:tcW w:w="1168" w:type="dxa"/>
            <w:vAlign w:val="bottom"/>
          </w:tcPr>
          <w:p w14:paraId="789E12D3" w14:textId="7F63012B" w:rsidR="004B0256" w:rsidRPr="0082412F" w:rsidRDefault="004B0256" w:rsidP="004B025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34515AC" w14:textId="77777777" w:rsidR="004B0256" w:rsidRPr="0082412F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6C5D4C69" w14:textId="77777777" w:rsidR="004B0256" w:rsidRPr="0082412F" w:rsidRDefault="004B0256" w:rsidP="004B0256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2494BAF" w14:textId="77777777" w:rsidR="004B0256" w:rsidRPr="0082412F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0E95602" w14:textId="3A1C4A10" w:rsidR="004B0256" w:rsidRPr="0082412F" w:rsidRDefault="00631E6C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705</w:t>
            </w:r>
          </w:p>
        </w:tc>
        <w:tc>
          <w:tcPr>
            <w:tcW w:w="257" w:type="dxa"/>
            <w:vAlign w:val="bottom"/>
          </w:tcPr>
          <w:p w14:paraId="729577F8" w14:textId="77777777" w:rsidR="004B0256" w:rsidRPr="0082412F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6B285EDA" w14:textId="6D3F9CC2" w:rsidR="004B0256" w:rsidRPr="0082412F" w:rsidRDefault="00631E6C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4B0256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501</w:t>
            </w:r>
          </w:p>
        </w:tc>
      </w:tr>
      <w:tr w:rsidR="004B0256" w:rsidRPr="00B165D6" w14:paraId="3277A6A0" w14:textId="77777777" w:rsidTr="00AC01DA">
        <w:tc>
          <w:tcPr>
            <w:tcW w:w="3911" w:type="dxa"/>
            <w:vAlign w:val="bottom"/>
          </w:tcPr>
          <w:p w14:paraId="4F647EE5" w14:textId="77777777" w:rsidR="004B0256" w:rsidRPr="0082412F" w:rsidRDefault="004B0256" w:rsidP="004B0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9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1168" w:type="dxa"/>
            <w:vAlign w:val="bottom"/>
          </w:tcPr>
          <w:p w14:paraId="5D64EE68" w14:textId="1430D7BE" w:rsidR="004B0256" w:rsidRPr="0082412F" w:rsidRDefault="004B0256" w:rsidP="004B0256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41AF61C" w14:textId="77777777" w:rsidR="004B0256" w:rsidRPr="0082412F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196039FC" w14:textId="77777777" w:rsidR="004B0256" w:rsidRPr="0082412F" w:rsidRDefault="004B0256" w:rsidP="004B0256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B9D39AA" w14:textId="77777777" w:rsidR="004B0256" w:rsidRPr="0082412F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after="0" w:line="380" w:lineRule="exact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9B9DC50" w14:textId="46ACA916" w:rsidR="004B0256" w:rsidRPr="0082412F" w:rsidRDefault="00631E6C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22</w:t>
            </w:r>
            <w:r w:rsidR="008B7912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016</w:t>
            </w:r>
          </w:p>
        </w:tc>
        <w:tc>
          <w:tcPr>
            <w:tcW w:w="257" w:type="dxa"/>
            <w:vAlign w:val="bottom"/>
          </w:tcPr>
          <w:p w14:paraId="6A45D3AF" w14:textId="77777777" w:rsidR="004B0256" w:rsidRPr="0082412F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/>
              <w:ind w:left="-108"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3D6CCB3" w14:textId="77777777" w:rsidR="004B0256" w:rsidRPr="0082412F" w:rsidRDefault="004B0256" w:rsidP="004B0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576C" w:rsidRPr="004B0256" w14:paraId="31CDC26C" w14:textId="77777777" w:rsidTr="00AC01DA">
        <w:tc>
          <w:tcPr>
            <w:tcW w:w="3911" w:type="dxa"/>
            <w:vAlign w:val="bottom"/>
          </w:tcPr>
          <w:p w14:paraId="3340196C" w14:textId="77777777" w:rsidR="005F576C" w:rsidRPr="004B0256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vAlign w:val="bottom"/>
          </w:tcPr>
          <w:p w14:paraId="3D1C2125" w14:textId="77777777" w:rsidR="005F576C" w:rsidRPr="004B0256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306B45" w14:textId="77777777" w:rsidR="005F576C" w:rsidRPr="004B0256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0B902650" w14:textId="77777777" w:rsidR="005F576C" w:rsidRPr="004B0256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41A8270" w14:textId="77777777" w:rsidR="005F576C" w:rsidRPr="004B0256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80ABF14" w14:textId="77777777" w:rsidR="005F576C" w:rsidRPr="004B0256" w:rsidRDefault="005F576C" w:rsidP="005F576C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4F514B8A" w14:textId="77777777" w:rsidR="005F576C" w:rsidRPr="004B0256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7CCBCEE9" w14:textId="77777777" w:rsidR="005F576C" w:rsidRPr="004B0256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76C" w:rsidRPr="00B165D6" w14:paraId="55064A49" w14:textId="77777777" w:rsidTr="00AC01DA">
        <w:tc>
          <w:tcPr>
            <w:tcW w:w="3911" w:type="dxa"/>
            <w:vAlign w:val="bottom"/>
          </w:tcPr>
          <w:p w14:paraId="3DA873CA" w14:textId="77777777" w:rsidR="005F576C" w:rsidRPr="0082412F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9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1168" w:type="dxa"/>
            <w:vAlign w:val="bottom"/>
          </w:tcPr>
          <w:p w14:paraId="026EDBF6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F91C18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vAlign w:val="bottom"/>
          </w:tcPr>
          <w:p w14:paraId="7CB7B99B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586E04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E8148EC" w14:textId="77777777" w:rsidR="005F576C" w:rsidRPr="0082412F" w:rsidRDefault="005F576C" w:rsidP="005F576C">
            <w:pPr>
              <w:pStyle w:val="a2"/>
              <w:tabs>
                <w:tab w:val="decimal" w:pos="63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  <w:vAlign w:val="bottom"/>
          </w:tcPr>
          <w:p w14:paraId="70D76BC9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vAlign w:val="bottom"/>
          </w:tcPr>
          <w:p w14:paraId="134EE726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76C" w:rsidRPr="00B165D6" w14:paraId="6CA77227" w14:textId="77777777" w:rsidTr="00AC01DA">
        <w:tc>
          <w:tcPr>
            <w:tcW w:w="3911" w:type="dxa"/>
            <w:vAlign w:val="bottom"/>
          </w:tcPr>
          <w:p w14:paraId="6D5CB62C" w14:textId="77777777" w:rsidR="005F576C" w:rsidRPr="0082412F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ไฟฟ้า เซเปียน</w:t>
            </w: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เซน้ำน้อย จำกัด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8C5A628" w14:textId="5561D730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33</w:t>
            </w:r>
            <w:r w:rsidR="008B7912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36" w:type="dxa"/>
            <w:vAlign w:val="bottom"/>
          </w:tcPr>
          <w:p w14:paraId="7183FCDB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vAlign w:val="bottom"/>
          </w:tcPr>
          <w:p w14:paraId="6F8863D4" w14:textId="3746FAAB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18</w:t>
            </w:r>
            <w:r w:rsidR="005F576C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70" w:type="dxa"/>
            <w:vAlign w:val="bottom"/>
          </w:tcPr>
          <w:p w14:paraId="5E6AA909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CE3A333" w14:textId="1907298C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33</w:t>
            </w:r>
            <w:r w:rsidR="008B7912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257" w:type="dxa"/>
            <w:vAlign w:val="bottom"/>
          </w:tcPr>
          <w:p w14:paraId="03F8A8B5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2" w:type="dxa"/>
            <w:tcBorders>
              <w:bottom w:val="single" w:sz="4" w:space="0" w:color="auto"/>
            </w:tcBorders>
            <w:vAlign w:val="bottom"/>
          </w:tcPr>
          <w:p w14:paraId="756CDEAC" w14:textId="0042FB7E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18</w:t>
            </w:r>
            <w:r w:rsidR="005F576C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317</w:t>
            </w:r>
          </w:p>
        </w:tc>
      </w:tr>
      <w:tr w:rsidR="005F576C" w:rsidRPr="00B165D6" w14:paraId="0714F29A" w14:textId="77777777" w:rsidTr="00AC01DA">
        <w:tc>
          <w:tcPr>
            <w:tcW w:w="3911" w:type="dxa"/>
            <w:vAlign w:val="bottom"/>
          </w:tcPr>
          <w:p w14:paraId="6ED3442B" w14:textId="77777777" w:rsidR="005F576C" w:rsidRPr="0082412F" w:rsidRDefault="005F576C" w:rsidP="005F5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B0528" w14:textId="7D44B974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8B79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450</w:t>
            </w:r>
          </w:p>
        </w:tc>
        <w:tc>
          <w:tcPr>
            <w:tcW w:w="236" w:type="dxa"/>
            <w:vAlign w:val="bottom"/>
          </w:tcPr>
          <w:p w14:paraId="083199CA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58E15" w14:textId="137F5252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5F576C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317</w:t>
            </w:r>
          </w:p>
        </w:tc>
        <w:tc>
          <w:tcPr>
            <w:tcW w:w="270" w:type="dxa"/>
            <w:vAlign w:val="bottom"/>
          </w:tcPr>
          <w:p w14:paraId="0E88A236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  <w:tab w:val="decimal" w:pos="104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C3985B" w14:textId="40E6129D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="008B791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  <w:tc>
          <w:tcPr>
            <w:tcW w:w="257" w:type="dxa"/>
            <w:vAlign w:val="bottom"/>
          </w:tcPr>
          <w:p w14:paraId="2CB8B161" w14:textId="77777777" w:rsidR="005F576C" w:rsidRPr="0082412F" w:rsidRDefault="005F57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8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79934E" w14:textId="0E92E832" w:rsidR="005F576C" w:rsidRPr="0082412F" w:rsidRDefault="00631E6C" w:rsidP="005F57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5F576C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818</w:t>
            </w:r>
          </w:p>
        </w:tc>
      </w:tr>
    </w:tbl>
    <w:p w14:paraId="24052905" w14:textId="77777777" w:rsidR="004B0256" w:rsidRPr="004B0256" w:rsidRDefault="004B0256" w:rsidP="004B0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1"/>
        <w:gridCol w:w="1168"/>
        <w:gridCol w:w="272"/>
        <w:gridCol w:w="1098"/>
        <w:gridCol w:w="269"/>
        <w:gridCol w:w="1084"/>
        <w:gridCol w:w="250"/>
        <w:gridCol w:w="1096"/>
      </w:tblGrid>
      <w:tr w:rsidR="00F949D5" w:rsidRPr="00B165D6" w14:paraId="2BC42851" w14:textId="77777777" w:rsidTr="00AC01DA">
        <w:trPr>
          <w:tblHeader/>
        </w:trPr>
        <w:tc>
          <w:tcPr>
            <w:tcW w:w="3961" w:type="dxa"/>
            <w:vAlign w:val="bottom"/>
          </w:tcPr>
          <w:p w14:paraId="5C20FE21" w14:textId="035F9A0B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br w:type="page"/>
            </w: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 w:rsidR="00487656"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="00487656"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538" w:type="dxa"/>
            <w:gridSpan w:val="3"/>
            <w:vAlign w:val="bottom"/>
          </w:tcPr>
          <w:p w14:paraId="78C20D54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  <w:vAlign w:val="bottom"/>
          </w:tcPr>
          <w:p w14:paraId="47864B72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6093F0A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949D5" w:rsidRPr="00B165D6" w14:paraId="4B212813" w14:textId="77777777" w:rsidTr="00AC01DA">
        <w:trPr>
          <w:tblHeader/>
        </w:trPr>
        <w:tc>
          <w:tcPr>
            <w:tcW w:w="3961" w:type="dxa"/>
            <w:vAlign w:val="bottom"/>
          </w:tcPr>
          <w:p w14:paraId="1F4B826B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ED7184A" w14:textId="7D73AA7E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vAlign w:val="bottom"/>
          </w:tcPr>
          <w:p w14:paraId="0CCBAB6C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7C0E38" w14:textId="68EA5D4F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69" w:type="dxa"/>
            <w:vAlign w:val="bottom"/>
          </w:tcPr>
          <w:p w14:paraId="3E3A7F31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652E5696" w14:textId="6BF01ABC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0" w:type="dxa"/>
            <w:vAlign w:val="bottom"/>
          </w:tcPr>
          <w:p w14:paraId="3DBCA5E3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0934D6CD" w14:textId="7CEC2D69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949D5" w:rsidRPr="0082412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F949D5" w:rsidRPr="00B165D6" w14:paraId="6C722071" w14:textId="77777777" w:rsidTr="00AC01DA">
        <w:trPr>
          <w:tblHeader/>
        </w:trPr>
        <w:tc>
          <w:tcPr>
            <w:tcW w:w="3961" w:type="dxa"/>
            <w:vAlign w:val="bottom"/>
          </w:tcPr>
          <w:p w14:paraId="520B442E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5438C67" w14:textId="0BBE4BF5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  <w:vAlign w:val="bottom"/>
          </w:tcPr>
          <w:p w14:paraId="5B6E1047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8734ADD" w14:textId="7D517CF2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vAlign w:val="bottom"/>
          </w:tcPr>
          <w:p w14:paraId="6A0BB64E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  <w:vAlign w:val="bottom"/>
          </w:tcPr>
          <w:p w14:paraId="5E5DCD1D" w14:textId="5D9E0055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0" w:type="dxa"/>
            <w:vAlign w:val="bottom"/>
          </w:tcPr>
          <w:p w14:paraId="4F92B843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AB3BD4D" w14:textId="66F10093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949D5" w:rsidRPr="00B165D6" w14:paraId="3DF410DD" w14:textId="77777777" w:rsidTr="00AC01DA">
        <w:trPr>
          <w:tblHeader/>
        </w:trPr>
        <w:tc>
          <w:tcPr>
            <w:tcW w:w="3961" w:type="dxa"/>
            <w:vAlign w:val="bottom"/>
          </w:tcPr>
          <w:p w14:paraId="71537759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37" w:type="dxa"/>
            <w:gridSpan w:val="7"/>
            <w:vAlign w:val="bottom"/>
          </w:tcPr>
          <w:p w14:paraId="2A168B8B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949D5" w:rsidRPr="00B165D6" w14:paraId="06A30DD6" w14:textId="77777777" w:rsidTr="00AC01DA">
        <w:tc>
          <w:tcPr>
            <w:tcW w:w="3961" w:type="dxa"/>
            <w:vAlign w:val="bottom"/>
          </w:tcPr>
          <w:p w14:paraId="5737BF0F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ผู้ถือหุ้นรายใหญ่</w:t>
            </w:r>
          </w:p>
        </w:tc>
        <w:tc>
          <w:tcPr>
            <w:tcW w:w="1168" w:type="dxa"/>
            <w:vAlign w:val="bottom"/>
          </w:tcPr>
          <w:p w14:paraId="10A974F3" w14:textId="77777777" w:rsidR="00F949D5" w:rsidRPr="004B0256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4FF8413A" w14:textId="77777777" w:rsidR="00F949D5" w:rsidRPr="004B0256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1EB3BB2" w14:textId="77777777" w:rsidR="00F949D5" w:rsidRPr="004B0256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85DC52D" w14:textId="77777777" w:rsidR="00F949D5" w:rsidRPr="004B0256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0621AF5" w14:textId="77777777" w:rsidR="00F949D5" w:rsidRPr="004B0256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4EB0D7AF" w14:textId="77777777" w:rsidR="00F949D5" w:rsidRPr="004B0256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14F34A2" w14:textId="77777777" w:rsidR="00F949D5" w:rsidRPr="004B0256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9D5" w:rsidRPr="00B165D6" w14:paraId="1439BDA5" w14:textId="77777777" w:rsidTr="00AC01DA">
        <w:tc>
          <w:tcPr>
            <w:tcW w:w="3961" w:type="dxa"/>
            <w:vAlign w:val="bottom"/>
          </w:tcPr>
          <w:p w14:paraId="38567C45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การไฟฟ้าฝ่ายผลิตแห่งประเทศไทย</w:t>
            </w:r>
          </w:p>
        </w:tc>
        <w:tc>
          <w:tcPr>
            <w:tcW w:w="1168" w:type="dxa"/>
            <w:vAlign w:val="bottom"/>
          </w:tcPr>
          <w:p w14:paraId="68EA3F60" w14:textId="18C1E583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36</w:t>
            </w:r>
            <w:r w:rsidR="002B030D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147</w:t>
            </w:r>
          </w:p>
        </w:tc>
        <w:tc>
          <w:tcPr>
            <w:tcW w:w="272" w:type="dxa"/>
            <w:vAlign w:val="bottom"/>
          </w:tcPr>
          <w:p w14:paraId="7D8E3DAF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4E14D6C" w14:textId="14C270A8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52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996</w:t>
            </w:r>
          </w:p>
        </w:tc>
        <w:tc>
          <w:tcPr>
            <w:tcW w:w="269" w:type="dxa"/>
            <w:vAlign w:val="bottom"/>
          </w:tcPr>
          <w:p w14:paraId="626402F9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1D2E306" w14:textId="65881C56" w:rsidR="00F949D5" w:rsidRPr="0082412F" w:rsidRDefault="002B030D" w:rsidP="00F41441">
            <w:pPr>
              <w:pStyle w:val="acctfourfigures"/>
              <w:tabs>
                <w:tab w:val="clear" w:pos="765"/>
                <w:tab w:val="decimal" w:pos="593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bottom"/>
          </w:tcPr>
          <w:p w14:paraId="025C2B7C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4FCE068" w14:textId="77777777" w:rsidR="00F949D5" w:rsidRPr="0082412F" w:rsidRDefault="00F949D5" w:rsidP="00F41441">
            <w:pPr>
              <w:pStyle w:val="a2"/>
              <w:tabs>
                <w:tab w:val="decimal" w:pos="51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49D5" w:rsidRPr="00B165D6" w14:paraId="050BFF27" w14:textId="77777777" w:rsidTr="00AC01DA">
        <w:tc>
          <w:tcPr>
            <w:tcW w:w="3961" w:type="dxa"/>
            <w:vAlign w:val="bottom"/>
          </w:tcPr>
          <w:p w14:paraId="062D0E7B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09912641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20754D7A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F2A0E32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B6F7BF1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EF295FC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5B709852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9906F56" w14:textId="77777777" w:rsidR="00F949D5" w:rsidRPr="0082412F" w:rsidRDefault="00F949D5" w:rsidP="00F949D5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49D5" w:rsidRPr="00B165D6" w14:paraId="142B237D" w14:textId="77777777" w:rsidTr="00AC01DA">
        <w:tc>
          <w:tcPr>
            <w:tcW w:w="3961" w:type="dxa"/>
            <w:vAlign w:val="bottom"/>
          </w:tcPr>
          <w:p w14:paraId="38482487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168" w:type="dxa"/>
            <w:vAlign w:val="bottom"/>
          </w:tcPr>
          <w:p w14:paraId="42AE3313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2FEA2630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4C7C173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3E553397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5A90763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208D5182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687CBB52" w14:textId="77777777" w:rsidR="00F949D5" w:rsidRPr="0082412F" w:rsidRDefault="00F949D5" w:rsidP="00F949D5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949D5" w:rsidRPr="00B165D6" w14:paraId="0575FF2B" w14:textId="77777777" w:rsidTr="00AC01DA">
        <w:tc>
          <w:tcPr>
            <w:tcW w:w="3961" w:type="dxa"/>
            <w:vAlign w:val="bottom"/>
          </w:tcPr>
          <w:p w14:paraId="55FD3F10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ราช-ลาว เซอร์วิส จำกัด</w:t>
            </w:r>
          </w:p>
        </w:tc>
        <w:tc>
          <w:tcPr>
            <w:tcW w:w="1168" w:type="dxa"/>
            <w:vAlign w:val="bottom"/>
          </w:tcPr>
          <w:p w14:paraId="6F691BAE" w14:textId="10E27D72" w:rsidR="00F949D5" w:rsidRPr="0082412F" w:rsidRDefault="002B030D" w:rsidP="00F949D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2E57DE5E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BFA953C" w14:textId="77777777" w:rsidR="00F949D5" w:rsidRPr="0082412F" w:rsidRDefault="00F949D5" w:rsidP="00F949D5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573C1DE0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852F69D" w14:textId="0B6E4C5A" w:rsidR="00F949D5" w:rsidRPr="0082412F" w:rsidRDefault="00631E6C" w:rsidP="00A13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</w:t>
            </w:r>
            <w:r w:rsidR="002B030D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031</w:t>
            </w:r>
          </w:p>
        </w:tc>
        <w:tc>
          <w:tcPr>
            <w:tcW w:w="250" w:type="dxa"/>
            <w:vAlign w:val="bottom"/>
          </w:tcPr>
          <w:p w14:paraId="61CBAF83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E19238F" w14:textId="33722F15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227</w:t>
            </w:r>
          </w:p>
        </w:tc>
      </w:tr>
      <w:tr w:rsidR="004960EC" w:rsidRPr="00B165D6" w14:paraId="27622FE8" w14:textId="77777777" w:rsidTr="00AC01DA">
        <w:tc>
          <w:tcPr>
            <w:tcW w:w="3961" w:type="dxa"/>
            <w:vAlign w:val="bottom"/>
          </w:tcPr>
          <w:p w14:paraId="1255BDCF" w14:textId="77777777" w:rsidR="004960EC" w:rsidRPr="0082412F" w:rsidRDefault="004960EC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7E5F5B87" w14:textId="77777777" w:rsidR="004960EC" w:rsidRPr="0082412F" w:rsidRDefault="004960EC" w:rsidP="00F949D5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B474620" w14:textId="77777777" w:rsidR="004960EC" w:rsidRPr="0082412F" w:rsidRDefault="004960E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85A0BAB" w14:textId="77777777" w:rsidR="004960EC" w:rsidRPr="0082412F" w:rsidRDefault="004960E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17E9B5A" w14:textId="77777777" w:rsidR="004960EC" w:rsidRPr="0082412F" w:rsidRDefault="004960E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511AABAE" w14:textId="77777777" w:rsidR="004960EC" w:rsidRPr="0082412F" w:rsidRDefault="004960E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0738FFD7" w14:textId="77777777" w:rsidR="004960EC" w:rsidRPr="0082412F" w:rsidRDefault="004960E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30BB957A" w14:textId="77777777" w:rsidR="004960EC" w:rsidRPr="0082412F" w:rsidRDefault="004960E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6A5D" w:rsidRPr="00B165D6" w14:paraId="1C7D4D53" w14:textId="77777777" w:rsidTr="00AC01DA">
        <w:tc>
          <w:tcPr>
            <w:tcW w:w="3961" w:type="dxa"/>
            <w:vAlign w:val="bottom"/>
          </w:tcPr>
          <w:p w14:paraId="528F8150" w14:textId="77777777" w:rsidR="00326A5D" w:rsidRPr="0082412F" w:rsidRDefault="00326A5D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6660B6BF" w14:textId="77777777" w:rsidR="00326A5D" w:rsidRPr="0082412F" w:rsidRDefault="00326A5D" w:rsidP="00F949D5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74FB1AD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7601017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7B561ED0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1E91750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56301461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D8AAF8C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6A5D" w:rsidRPr="00B165D6" w14:paraId="0930A5AB" w14:textId="77777777" w:rsidTr="00AC01DA">
        <w:tc>
          <w:tcPr>
            <w:tcW w:w="3961" w:type="dxa"/>
            <w:vAlign w:val="bottom"/>
          </w:tcPr>
          <w:p w14:paraId="3C3BB472" w14:textId="77777777" w:rsidR="00326A5D" w:rsidRPr="0082412F" w:rsidRDefault="00326A5D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59865832" w14:textId="77777777" w:rsidR="00326A5D" w:rsidRPr="0082412F" w:rsidRDefault="00326A5D" w:rsidP="00F949D5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1F26DC1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C6934B2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0B175141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894F41F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25660402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55B483C9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6A5D" w:rsidRPr="00B165D6" w14:paraId="3D15C1BF" w14:textId="77777777" w:rsidTr="00AC01DA">
        <w:tc>
          <w:tcPr>
            <w:tcW w:w="3961" w:type="dxa"/>
            <w:vAlign w:val="bottom"/>
          </w:tcPr>
          <w:p w14:paraId="1D3F6AC9" w14:textId="77777777" w:rsidR="00326A5D" w:rsidRPr="0082412F" w:rsidRDefault="00326A5D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24F0558C" w14:textId="77777777" w:rsidR="00326A5D" w:rsidRPr="0082412F" w:rsidRDefault="00326A5D" w:rsidP="00F949D5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330E9C00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283720F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7BB7CEC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EB42A8D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30D11B45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610FFACF" w14:textId="77777777" w:rsidR="00326A5D" w:rsidRPr="0082412F" w:rsidRDefault="00326A5D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5FE" w:rsidRPr="00B165D6" w14:paraId="017AD05F" w14:textId="77777777" w:rsidTr="00AC01DA">
        <w:tc>
          <w:tcPr>
            <w:tcW w:w="3961" w:type="dxa"/>
            <w:vAlign w:val="bottom"/>
          </w:tcPr>
          <w:p w14:paraId="3F70FC33" w14:textId="77777777" w:rsidR="00A865FE" w:rsidRPr="0082412F" w:rsidRDefault="00A865FE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168" w:type="dxa"/>
            <w:vAlign w:val="bottom"/>
          </w:tcPr>
          <w:p w14:paraId="6C87F768" w14:textId="77777777" w:rsidR="00A865FE" w:rsidRPr="0082412F" w:rsidRDefault="00A865FE" w:rsidP="00AE16D9">
            <w:pPr>
              <w:pStyle w:val="a2"/>
              <w:tabs>
                <w:tab w:val="decimal" w:pos="611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372B4A8A" w14:textId="77777777" w:rsidR="00A865FE" w:rsidRPr="0082412F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2D7706B" w14:textId="77777777" w:rsidR="00A865FE" w:rsidRPr="0082412F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E007C01" w14:textId="77777777" w:rsidR="00A865FE" w:rsidRPr="0082412F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3A228FA" w14:textId="77777777" w:rsidR="00A865FE" w:rsidRPr="0082412F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1F0AC6FB" w14:textId="77777777" w:rsidR="00A865FE" w:rsidRPr="0082412F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7B803B95" w14:textId="77777777" w:rsidR="00A865FE" w:rsidRPr="0082412F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  <w:tab w:val="decimal" w:pos="80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865FE" w:rsidRPr="00B165D6" w14:paraId="2A65FF63" w14:textId="77777777" w:rsidTr="00AC01DA">
        <w:tc>
          <w:tcPr>
            <w:tcW w:w="3961" w:type="dxa"/>
            <w:vAlign w:val="bottom"/>
          </w:tcPr>
          <w:p w14:paraId="5F988F1F" w14:textId="77777777" w:rsidR="00A865FE" w:rsidRPr="0082412F" w:rsidRDefault="00A865FE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อาร์เอช อินเตอร์เนชั่นแนล</w:t>
            </w:r>
          </w:p>
          <w:p w14:paraId="7AB78475" w14:textId="77777777" w:rsidR="00A865FE" w:rsidRPr="0082412F" w:rsidRDefault="00A865FE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(สิงคโปร์) คอร์ปอเรชั่น จำกัด</w:t>
            </w:r>
          </w:p>
        </w:tc>
        <w:tc>
          <w:tcPr>
            <w:tcW w:w="1168" w:type="dxa"/>
            <w:vAlign w:val="bottom"/>
          </w:tcPr>
          <w:p w14:paraId="6D616CE5" w14:textId="5F118E2A" w:rsidR="00A865FE" w:rsidRPr="00F41441" w:rsidRDefault="002B030D" w:rsidP="00AE16D9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F4144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4D9B78B7" w14:textId="77777777" w:rsidR="00A865FE" w:rsidRPr="0082412F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072D121" w14:textId="77777777" w:rsidR="00A865FE" w:rsidRPr="0082412F" w:rsidRDefault="00A865FE" w:rsidP="00F41441">
            <w:pPr>
              <w:pStyle w:val="a2"/>
              <w:tabs>
                <w:tab w:val="decimal" w:pos="52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2FCDD839" w14:textId="77777777" w:rsidR="00A865FE" w:rsidRPr="0082412F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6ECD881" w14:textId="02B0038E" w:rsidR="00A865FE" w:rsidRPr="0082412F" w:rsidRDefault="00631E6C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55</w:t>
            </w:r>
            <w:r w:rsidR="002B030D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250" w:type="dxa"/>
            <w:vAlign w:val="bottom"/>
          </w:tcPr>
          <w:p w14:paraId="473A7F84" w14:textId="77777777" w:rsidR="00A865FE" w:rsidRPr="0082412F" w:rsidRDefault="00A865F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2A3ABCB4" w14:textId="77777777" w:rsidR="00A865FE" w:rsidRPr="0082412F" w:rsidRDefault="00A865FE" w:rsidP="00F41441">
            <w:pPr>
              <w:pStyle w:val="a2"/>
              <w:tabs>
                <w:tab w:val="decimal" w:pos="51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949D5" w:rsidRPr="00B165D6" w14:paraId="31DFDA89" w14:textId="77777777" w:rsidTr="00AC01DA">
        <w:tc>
          <w:tcPr>
            <w:tcW w:w="3961" w:type="dxa"/>
            <w:vAlign w:val="bottom"/>
          </w:tcPr>
          <w:p w14:paraId="48E54FB1" w14:textId="77777777" w:rsidR="00F949D5" w:rsidRPr="0082412F" w:rsidRDefault="00F949D5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</w:t>
            </w: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ออสเตรเลีย คอร์ปอเรชั่น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68" w:type="dxa"/>
            <w:vAlign w:val="bottom"/>
          </w:tcPr>
          <w:p w14:paraId="202F164A" w14:textId="3F87BD32" w:rsidR="00F949D5" w:rsidRPr="0082412F" w:rsidRDefault="002B030D" w:rsidP="00F949D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4976D851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F55878B" w14:textId="77777777" w:rsidR="00F949D5" w:rsidRPr="0082412F" w:rsidRDefault="00F949D5" w:rsidP="00F41441">
            <w:pPr>
              <w:pStyle w:val="a2"/>
              <w:tabs>
                <w:tab w:val="decimal" w:pos="524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9" w:type="dxa"/>
            <w:vAlign w:val="bottom"/>
          </w:tcPr>
          <w:p w14:paraId="3F3DE3D2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459C0BC" w14:textId="5571FC22" w:rsidR="00F949D5" w:rsidRPr="0082412F" w:rsidRDefault="002B030D" w:rsidP="001601B2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  <w:vAlign w:val="bottom"/>
          </w:tcPr>
          <w:p w14:paraId="4243D725" w14:textId="77777777" w:rsidR="00F949D5" w:rsidRPr="0082412F" w:rsidRDefault="00F949D5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3FA18108" w14:textId="7B359862" w:rsidR="00F949D5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="00F949D5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338</w:t>
            </w:r>
          </w:p>
        </w:tc>
      </w:tr>
      <w:tr w:rsidR="00882DF0" w:rsidRPr="001028BA" w14:paraId="601A278C" w14:textId="77777777" w:rsidTr="00AC01DA">
        <w:tc>
          <w:tcPr>
            <w:tcW w:w="3961" w:type="dxa"/>
            <w:vAlign w:val="bottom"/>
          </w:tcPr>
          <w:p w14:paraId="15AE244A" w14:textId="77777777" w:rsidR="00882DF0" w:rsidRPr="001028BA" w:rsidRDefault="00882DF0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68" w:type="dxa"/>
            <w:vAlign w:val="bottom"/>
          </w:tcPr>
          <w:p w14:paraId="54B2D750" w14:textId="77777777" w:rsidR="00882DF0" w:rsidRPr="001028BA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6BFB0D3F" w14:textId="77777777" w:rsidR="00882DF0" w:rsidRPr="001028BA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9382D63" w14:textId="77777777" w:rsidR="00882DF0" w:rsidRPr="001028BA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1B32006A" w14:textId="77777777" w:rsidR="00882DF0" w:rsidRPr="001028BA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846A6FD" w14:textId="77777777" w:rsidR="00882DF0" w:rsidRPr="001028BA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798138DC" w14:textId="77777777" w:rsidR="00882DF0" w:rsidRPr="001028BA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6D6F40E9" w14:textId="77777777" w:rsidR="00882DF0" w:rsidRPr="001028BA" w:rsidRDefault="00882DF0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353" w:rsidRPr="00B165D6" w14:paraId="7B76A2BF" w14:textId="77777777" w:rsidTr="00AC01DA">
        <w:tc>
          <w:tcPr>
            <w:tcW w:w="3961" w:type="dxa"/>
            <w:vAlign w:val="bottom"/>
          </w:tcPr>
          <w:p w14:paraId="579182E1" w14:textId="77777777" w:rsidR="00A13353" w:rsidRPr="0082412F" w:rsidRDefault="00A13353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1168" w:type="dxa"/>
            <w:vAlign w:val="bottom"/>
          </w:tcPr>
          <w:p w14:paraId="0456D6F8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  <w:vAlign w:val="bottom"/>
          </w:tcPr>
          <w:p w14:paraId="1281AAC8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3818776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vAlign w:val="bottom"/>
          </w:tcPr>
          <w:p w14:paraId="6B36744F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318EE9E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vAlign w:val="bottom"/>
          </w:tcPr>
          <w:p w14:paraId="0E86D6E1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65EE210B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353" w:rsidRPr="00B165D6" w14:paraId="4382EB9E" w14:textId="77777777" w:rsidTr="00AC01DA">
        <w:tc>
          <w:tcPr>
            <w:tcW w:w="3961" w:type="dxa"/>
            <w:vAlign w:val="bottom"/>
          </w:tcPr>
          <w:p w14:paraId="114E6DFA" w14:textId="77777777" w:rsidR="00A13353" w:rsidRPr="0082412F" w:rsidRDefault="00A13353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บริษัท ราชบุรีเพาเวอร์ จำกัด</w:t>
            </w:r>
          </w:p>
        </w:tc>
        <w:tc>
          <w:tcPr>
            <w:tcW w:w="1168" w:type="dxa"/>
            <w:vAlign w:val="bottom"/>
          </w:tcPr>
          <w:p w14:paraId="08DDDB94" w14:textId="46CB5838" w:rsidR="00A13353" w:rsidRPr="0082412F" w:rsidRDefault="00631E6C" w:rsidP="00A13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14</w:t>
            </w:r>
            <w:r w:rsidR="002B030D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2" w:type="dxa"/>
            <w:vAlign w:val="bottom"/>
          </w:tcPr>
          <w:p w14:paraId="423D6261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7F4041F" w14:textId="78CA41C8" w:rsidR="00A13353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14</w:t>
            </w:r>
            <w:r w:rsidR="00A13353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038</w:t>
            </w:r>
          </w:p>
        </w:tc>
        <w:tc>
          <w:tcPr>
            <w:tcW w:w="269" w:type="dxa"/>
            <w:vAlign w:val="bottom"/>
          </w:tcPr>
          <w:p w14:paraId="774EEDC7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A04E74D" w14:textId="4CB11CE1" w:rsidR="00A13353" w:rsidRPr="0082412F" w:rsidRDefault="00631E6C" w:rsidP="00A13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13</w:t>
            </w:r>
            <w:r w:rsidR="002B030D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250" w:type="dxa"/>
            <w:vAlign w:val="bottom"/>
          </w:tcPr>
          <w:p w14:paraId="192A4021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vAlign w:val="bottom"/>
          </w:tcPr>
          <w:p w14:paraId="04EAEC96" w14:textId="427C7ADC" w:rsidR="00A13353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12</w:t>
            </w:r>
            <w:r w:rsidR="00A13353"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A13353" w:rsidRPr="00B165D6" w14:paraId="3481654E" w14:textId="77777777" w:rsidTr="00AC01DA">
        <w:tc>
          <w:tcPr>
            <w:tcW w:w="3961" w:type="dxa"/>
            <w:vAlign w:val="bottom"/>
          </w:tcPr>
          <w:p w14:paraId="1095DDEC" w14:textId="77777777" w:rsidR="00A13353" w:rsidRPr="0082412F" w:rsidRDefault="00A13353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Fareast Renewable Development Pte. Ltd.</w:t>
            </w:r>
          </w:p>
        </w:tc>
        <w:tc>
          <w:tcPr>
            <w:tcW w:w="1168" w:type="dxa"/>
            <w:vAlign w:val="bottom"/>
          </w:tcPr>
          <w:p w14:paraId="606F722F" w14:textId="38EF95AF" w:rsidR="00A13353" w:rsidRPr="0082412F" w:rsidRDefault="002B030D" w:rsidP="002B030D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2" w:type="dxa"/>
            <w:vAlign w:val="bottom"/>
          </w:tcPr>
          <w:p w14:paraId="2E7C71E8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72A9C48" w14:textId="62D57458" w:rsidR="00A13353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269" w:type="dxa"/>
            <w:vAlign w:val="bottom"/>
          </w:tcPr>
          <w:p w14:paraId="38BA6F8A" w14:textId="77777777" w:rsidR="00A13353" w:rsidRPr="0082412F" w:rsidRDefault="00A13353" w:rsidP="00F949D5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4" w:type="dxa"/>
            <w:vAlign w:val="bottom"/>
          </w:tcPr>
          <w:p w14:paraId="6355E4DC" w14:textId="015D7F44" w:rsidR="00A13353" w:rsidRPr="0082412F" w:rsidRDefault="002B030D" w:rsidP="00F41441">
            <w:pPr>
              <w:pStyle w:val="a2"/>
              <w:tabs>
                <w:tab w:val="decimal" w:pos="59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0" w:type="dxa"/>
            <w:vAlign w:val="bottom"/>
          </w:tcPr>
          <w:p w14:paraId="7139C30E" w14:textId="77777777" w:rsidR="00A13353" w:rsidRPr="0082412F" w:rsidRDefault="00A13353" w:rsidP="00F949D5">
            <w:pPr>
              <w:pStyle w:val="a2"/>
              <w:tabs>
                <w:tab w:val="decimal" w:pos="613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96" w:type="dxa"/>
            <w:vAlign w:val="bottom"/>
          </w:tcPr>
          <w:p w14:paraId="4FFCE8F2" w14:textId="77777777" w:rsidR="00A13353" w:rsidRPr="0082412F" w:rsidRDefault="00A13353" w:rsidP="00F41441">
            <w:pPr>
              <w:pStyle w:val="a2"/>
              <w:tabs>
                <w:tab w:val="decimal" w:pos="517"/>
              </w:tabs>
              <w:ind w:left="-108"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13353" w:rsidRPr="00B165D6" w14:paraId="65E23AF3" w14:textId="77777777" w:rsidTr="00AC01DA">
        <w:tc>
          <w:tcPr>
            <w:tcW w:w="3961" w:type="dxa"/>
            <w:vAlign w:val="bottom"/>
          </w:tcPr>
          <w:p w14:paraId="63182F8F" w14:textId="77777777" w:rsidR="00A13353" w:rsidRPr="0082412F" w:rsidRDefault="00A13353" w:rsidP="00F949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E57311" w14:textId="65F674C7" w:rsidR="00A13353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="002B03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72" w:type="dxa"/>
            <w:vAlign w:val="bottom"/>
          </w:tcPr>
          <w:p w14:paraId="4A7C1F27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3FC0E" w14:textId="62F69832" w:rsidR="00A13353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67</w:t>
            </w:r>
            <w:r w:rsidR="00A13353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098</w:t>
            </w:r>
          </w:p>
        </w:tc>
        <w:tc>
          <w:tcPr>
            <w:tcW w:w="269" w:type="dxa"/>
            <w:vAlign w:val="bottom"/>
          </w:tcPr>
          <w:p w14:paraId="77A9533D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EB472B" w14:textId="0853EB18" w:rsidR="002B030D" w:rsidRPr="0082412F" w:rsidRDefault="00631E6C" w:rsidP="002B0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  <w:r w:rsidR="002B030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672</w:t>
            </w:r>
          </w:p>
        </w:tc>
        <w:tc>
          <w:tcPr>
            <w:tcW w:w="250" w:type="dxa"/>
            <w:vAlign w:val="bottom"/>
          </w:tcPr>
          <w:p w14:paraId="1E1607C7" w14:textId="77777777" w:rsidR="00A13353" w:rsidRPr="0082412F" w:rsidRDefault="00A13353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after="0"/>
              <w:ind w:left="-108" w:right="-11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517E3" w14:textId="221F5379" w:rsidR="00A13353" w:rsidRPr="0082412F" w:rsidRDefault="00631E6C" w:rsidP="00F949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="00A13353" w:rsidRPr="008241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094</w:t>
            </w:r>
          </w:p>
        </w:tc>
      </w:tr>
    </w:tbl>
    <w:p w14:paraId="32FC742A" w14:textId="3BC9C0C5" w:rsidR="00A552DC" w:rsidRPr="001028BA" w:rsidRDefault="00A552DC" w:rsidP="00E1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043E6376" w14:textId="68F7D255" w:rsidR="00FB0B45" w:rsidRPr="00FB0B45" w:rsidRDefault="00FB0B45" w:rsidP="00C83397">
      <w:pPr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30"/>
          <w:szCs w:val="30"/>
          <w:cs/>
        </w:rPr>
      </w:pPr>
      <w:r w:rsidRPr="00FB0B45">
        <w:rPr>
          <w:rFonts w:ascii="Angsana New" w:hAnsi="Angsana New" w:hint="cs"/>
          <w:b/>
          <w:bCs/>
          <w:i/>
          <w:iCs/>
          <w:spacing w:val="-2"/>
          <w:sz w:val="30"/>
          <w:szCs w:val="30"/>
          <w:cs/>
        </w:rPr>
        <w:t>การสิ้นสุดสัญญาซื้อขายไฟฟ้าและสัญญาที่เกี่ยวข้อง</w:t>
      </w:r>
    </w:p>
    <w:p w14:paraId="3616356C" w14:textId="77777777" w:rsidR="00FB0B45" w:rsidRDefault="00FB0B45" w:rsidP="00C83397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5F5088D" w14:textId="687A4782" w:rsidR="00C83397" w:rsidRDefault="00C83397" w:rsidP="00C83397">
      <w:pPr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C83397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631E6C" w:rsidRPr="00631E6C">
        <w:rPr>
          <w:rFonts w:ascii="Angsana New" w:hAnsi="Angsana New" w:hint="cs"/>
          <w:spacing w:val="-2"/>
          <w:sz w:val="30"/>
          <w:szCs w:val="30"/>
        </w:rPr>
        <w:t>30</w:t>
      </w:r>
      <w:r w:rsidRPr="00C83397">
        <w:rPr>
          <w:rFonts w:ascii="Angsana New" w:hAnsi="Angsana New" w:hint="cs"/>
          <w:spacing w:val="-2"/>
          <w:sz w:val="30"/>
          <w:szCs w:val="30"/>
          <w:cs/>
        </w:rPr>
        <w:t xml:space="preserve"> มิถุนายน </w:t>
      </w:r>
      <w:r w:rsidR="00631E6C" w:rsidRPr="00631E6C">
        <w:rPr>
          <w:rFonts w:ascii="Angsana New" w:hAnsi="Angsana New" w:hint="cs"/>
          <w:spacing w:val="-2"/>
          <w:sz w:val="30"/>
          <w:szCs w:val="30"/>
        </w:rPr>
        <w:t>2563</w:t>
      </w:r>
      <w:r w:rsidRPr="00C83397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C83397">
        <w:rPr>
          <w:rFonts w:ascii="Angsana New" w:hAnsi="Angsana New" w:hint="cs"/>
          <w:spacing w:val="-2"/>
          <w:sz w:val="30"/>
          <w:szCs w:val="30"/>
          <w:cs/>
        </w:rPr>
        <w:t xml:space="preserve">โรงไฟฟ้าไตรเอนเนอจี้ ขนาดกำลังการผลิต </w:t>
      </w:r>
      <w:r w:rsidR="00631E6C" w:rsidRPr="00631E6C">
        <w:rPr>
          <w:rFonts w:ascii="Angsana New" w:hAnsi="Angsana New" w:hint="cs"/>
          <w:spacing w:val="-2"/>
          <w:sz w:val="30"/>
          <w:szCs w:val="30"/>
        </w:rPr>
        <w:t>720</w:t>
      </w:r>
      <w:r w:rsidRPr="00C83397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C83397">
        <w:rPr>
          <w:rFonts w:ascii="Angsana New" w:hAnsi="Angsana New" w:hint="cs"/>
          <w:spacing w:val="-2"/>
          <w:sz w:val="30"/>
          <w:szCs w:val="30"/>
          <w:cs/>
        </w:rPr>
        <w:t xml:space="preserve">เมกะวัตต์ ตั้งอยู่ในจังหวัดราชบุรี ดำเนินการโดยบริษัท ผลิตไฟฟ้าราชบุรี จำกัด ซึ่งเป็นบริษัทย่อยทางตรง ได้สิ้นสุดสัญญาซื้อขายไฟฟ้ากับ </w:t>
      </w:r>
      <w:r w:rsidRPr="00C83397">
        <w:rPr>
          <w:rFonts w:ascii="Angsana New" w:hAnsi="Angsana New" w:hint="cs"/>
          <w:sz w:val="30"/>
          <w:szCs w:val="30"/>
          <w:cs/>
        </w:rPr>
        <w:t xml:space="preserve">กฟผ. และยุติการเดินเครื่องเพื่อจ่ายไฟฟ้าเข้าระบบตั้งแต่วันที่ </w:t>
      </w:r>
      <w:r w:rsidR="00631E6C" w:rsidRPr="00631E6C">
        <w:rPr>
          <w:rFonts w:ascii="Angsana New" w:hAnsi="Angsana New" w:hint="cs"/>
          <w:sz w:val="30"/>
          <w:szCs w:val="30"/>
        </w:rPr>
        <w:t>30</w:t>
      </w:r>
      <w:r w:rsidRPr="00C83397">
        <w:rPr>
          <w:rFonts w:ascii="Angsana New" w:hAnsi="Angsana New" w:hint="cs"/>
          <w:sz w:val="30"/>
          <w:szCs w:val="30"/>
        </w:rPr>
        <w:t xml:space="preserve"> </w:t>
      </w:r>
      <w:r w:rsidRPr="00C83397">
        <w:rPr>
          <w:rFonts w:ascii="Angsana New" w:hAnsi="Angsana New" w:hint="cs"/>
          <w:sz w:val="30"/>
          <w:szCs w:val="30"/>
          <w:cs/>
        </w:rPr>
        <w:t>มิถุ</w:t>
      </w:r>
      <w:r w:rsidRPr="008B0AE7">
        <w:rPr>
          <w:rFonts w:ascii="Angsana New" w:hAnsi="Angsana New" w:hint="cs"/>
          <w:sz w:val="30"/>
          <w:szCs w:val="30"/>
          <w:cs/>
        </w:rPr>
        <w:t xml:space="preserve">นายน </w:t>
      </w:r>
      <w:r w:rsidR="00631E6C" w:rsidRPr="00631E6C">
        <w:rPr>
          <w:rFonts w:ascii="Angsana New" w:hAnsi="Angsana New" w:hint="cs"/>
          <w:sz w:val="30"/>
          <w:szCs w:val="30"/>
        </w:rPr>
        <w:t>2563</w:t>
      </w:r>
      <w:r w:rsidRPr="008B0AE7">
        <w:rPr>
          <w:rFonts w:ascii="Angsana New" w:hAnsi="Angsana New" w:hint="cs"/>
          <w:sz w:val="30"/>
          <w:szCs w:val="30"/>
        </w:rPr>
        <w:t xml:space="preserve"> </w:t>
      </w:r>
      <w:r w:rsidRPr="008B0AE7">
        <w:rPr>
          <w:rFonts w:ascii="Angsana New" w:hAnsi="Angsana New" w:hint="cs"/>
          <w:sz w:val="30"/>
          <w:szCs w:val="30"/>
          <w:cs/>
        </w:rPr>
        <w:t xml:space="preserve">ส่งผลให้สัญญาซื้อขายก๊าซธรรมชาติกับ ปตท. </w:t>
      </w:r>
      <w:r w:rsidR="008B0AE7" w:rsidRPr="008B0AE7">
        <w:rPr>
          <w:rFonts w:ascii="Angsana New" w:hAnsi="Angsana New" w:hint="cs"/>
          <w:sz w:val="30"/>
          <w:szCs w:val="30"/>
          <w:cs/>
        </w:rPr>
        <w:t xml:space="preserve">ลงวันที่ </w:t>
      </w:r>
      <w:r w:rsidR="00631E6C" w:rsidRPr="00631E6C">
        <w:rPr>
          <w:rFonts w:ascii="Angsana New" w:hAnsi="Angsana New"/>
          <w:sz w:val="30"/>
          <w:szCs w:val="30"/>
        </w:rPr>
        <w:t>22</w:t>
      </w:r>
      <w:r w:rsidR="008B0AE7" w:rsidRPr="008B0AE7">
        <w:rPr>
          <w:rFonts w:ascii="Angsana New" w:hAnsi="Angsana New"/>
          <w:sz w:val="30"/>
          <w:szCs w:val="30"/>
        </w:rPr>
        <w:t xml:space="preserve"> </w:t>
      </w:r>
      <w:r w:rsidR="008B0AE7" w:rsidRPr="008B0AE7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631E6C" w:rsidRPr="00631E6C">
        <w:rPr>
          <w:rFonts w:ascii="Angsana New" w:hAnsi="Angsana New"/>
          <w:sz w:val="30"/>
          <w:szCs w:val="30"/>
        </w:rPr>
        <w:t>2540</w:t>
      </w:r>
      <w:r w:rsidR="008B0AE7" w:rsidRPr="008B0AE7">
        <w:rPr>
          <w:rFonts w:ascii="Angsana New" w:hAnsi="Angsana New"/>
          <w:sz w:val="30"/>
          <w:szCs w:val="30"/>
        </w:rPr>
        <w:t xml:space="preserve"> </w:t>
      </w:r>
      <w:r w:rsidRPr="008B0AE7">
        <w:rPr>
          <w:rFonts w:ascii="Angsana New" w:hAnsi="Angsana New" w:hint="cs"/>
          <w:sz w:val="30"/>
          <w:szCs w:val="30"/>
          <w:cs/>
        </w:rPr>
        <w:t>และสัญญาปฏิบัติการเดินเครื่องและบำรุงรักษาโรงไฟฟ้ากับผู้ให้บริการรายหนึ่งมีผลสิ้นสุด</w:t>
      </w:r>
    </w:p>
    <w:p w14:paraId="1D3600CF" w14:textId="376303D9" w:rsidR="00C83397" w:rsidRDefault="00C83397" w:rsidP="00E1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6C977FA2" w14:textId="0E69A21E" w:rsidR="00FB0B45" w:rsidRDefault="00FB0B45" w:rsidP="00E1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B0B4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</w:p>
    <w:p w14:paraId="057D09D5" w14:textId="77777777" w:rsidR="005059B5" w:rsidRPr="005059B5" w:rsidRDefault="005059B5" w:rsidP="00E1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18B55C70" w14:textId="3583FBBC" w:rsidR="005059B5" w:rsidRDefault="005059B5" w:rsidP="0050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059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สัญญาให้บริการควบคุมงานก่อสร้างโรงไฟฟ้า</w:t>
      </w:r>
    </w:p>
    <w:p w14:paraId="235D2B19" w14:textId="77777777" w:rsidR="005059B5" w:rsidRPr="005059B5" w:rsidRDefault="005059B5" w:rsidP="0050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90BB0AF" w14:textId="2A26C816" w:rsidR="005059B5" w:rsidRPr="005059B5" w:rsidRDefault="005059B5" w:rsidP="0050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pacing w:val="-2"/>
          <w:sz w:val="30"/>
          <w:szCs w:val="30"/>
        </w:rPr>
      </w:pPr>
      <w:r w:rsidRPr="005059B5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Pr="005059B5">
        <w:rPr>
          <w:rFonts w:ascii="Angsana New" w:hAnsi="Angsana New" w:hint="cs"/>
          <w:spacing w:val="-2"/>
          <w:sz w:val="30"/>
          <w:szCs w:val="30"/>
        </w:rPr>
        <w:t xml:space="preserve">28 </w:t>
      </w:r>
      <w:r w:rsidRPr="005059B5">
        <w:rPr>
          <w:rFonts w:ascii="Angsana New" w:hAnsi="Angsana New" w:hint="cs"/>
          <w:spacing w:val="-2"/>
          <w:sz w:val="30"/>
          <w:szCs w:val="30"/>
          <w:cs/>
        </w:rPr>
        <w:t xml:space="preserve">พฤศจิกายน </w:t>
      </w:r>
      <w:r w:rsidRPr="005059B5">
        <w:rPr>
          <w:rFonts w:ascii="Angsana New" w:hAnsi="Angsana New" w:hint="cs"/>
          <w:spacing w:val="-2"/>
          <w:sz w:val="30"/>
          <w:szCs w:val="30"/>
        </w:rPr>
        <w:t xml:space="preserve">2556 </w:t>
      </w:r>
      <w:r w:rsidRPr="005059B5">
        <w:rPr>
          <w:rFonts w:ascii="Angsana New" w:hAnsi="Angsana New" w:hint="cs"/>
          <w:spacing w:val="-2"/>
          <w:sz w:val="30"/>
          <w:szCs w:val="30"/>
          <w:cs/>
        </w:rPr>
        <w:t>บริษัทได้ทำสัญญาให้บริการควบคุมงานก่อสร้างโรงไฟฟ้า (</w:t>
      </w:r>
      <w:r w:rsidRPr="005059B5">
        <w:rPr>
          <w:rFonts w:ascii="Angsana New" w:hAnsi="Angsana New" w:hint="cs"/>
          <w:spacing w:val="-2"/>
          <w:sz w:val="30"/>
          <w:szCs w:val="30"/>
        </w:rPr>
        <w:t xml:space="preserve">Construction Supervision Contractor Service Agreement) </w:t>
      </w:r>
      <w:r w:rsidRPr="005059B5">
        <w:rPr>
          <w:rFonts w:ascii="Angsana New" w:hAnsi="Angsana New" w:hint="cs"/>
          <w:spacing w:val="-2"/>
          <w:sz w:val="30"/>
          <w:szCs w:val="30"/>
          <w:cs/>
        </w:rPr>
        <w:t>กับบริษัท ไฟฟ้า เซเปียน-เซน้ำน้อย จำกัด ซึ่งเป็นการร่วมค้าทางตรง</w:t>
      </w:r>
      <w:r w:rsidRPr="005059B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059B5">
        <w:rPr>
          <w:rFonts w:ascii="Angsana New" w:hAnsi="Angsana New" w:hint="cs"/>
          <w:spacing w:val="-2"/>
          <w:sz w:val="30"/>
          <w:szCs w:val="30"/>
          <w:cs/>
        </w:rPr>
        <w:t>เป็นระยะเวลา</w:t>
      </w:r>
      <w:r w:rsidRPr="005059B5">
        <w:rPr>
          <w:rFonts w:ascii="Angsana New" w:hAnsi="Angsana New" w:hint="cs"/>
          <w:spacing w:val="-2"/>
          <w:sz w:val="30"/>
          <w:szCs w:val="30"/>
        </w:rPr>
        <w:t xml:space="preserve"> 64 </w:t>
      </w:r>
      <w:r w:rsidRPr="005059B5">
        <w:rPr>
          <w:rFonts w:ascii="Angsana New" w:hAnsi="Angsana New" w:hint="cs"/>
          <w:spacing w:val="-2"/>
          <w:sz w:val="30"/>
          <w:szCs w:val="30"/>
          <w:cs/>
        </w:rPr>
        <w:t>เดือนนับแต่วันเริ่มงาน</w:t>
      </w:r>
      <w:r w:rsidRPr="005059B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059B5">
        <w:rPr>
          <w:rFonts w:ascii="Angsana New" w:hAnsi="Angsana New" w:hint="cs"/>
          <w:spacing w:val="-2"/>
          <w:sz w:val="30"/>
          <w:szCs w:val="30"/>
          <w:cs/>
        </w:rPr>
        <w:t xml:space="preserve">ต่อมาบริษัทได้ขยายสัญญาดังกล่าว เพื่อให้บริการส่วนเพิ่มจากวันที่สิ้นสุดตามสัญญาเดิมไปจนถึงวันที่ </w:t>
      </w:r>
      <w:r w:rsidRPr="005059B5">
        <w:rPr>
          <w:rFonts w:ascii="Angsana New" w:hAnsi="Angsana New" w:hint="cs"/>
          <w:spacing w:val="-2"/>
          <w:sz w:val="30"/>
          <w:szCs w:val="30"/>
        </w:rPr>
        <w:t xml:space="preserve">4 </w:t>
      </w:r>
      <w:r w:rsidRPr="005059B5">
        <w:rPr>
          <w:rFonts w:ascii="Angsana New" w:hAnsi="Angsana New" w:hint="cs"/>
          <w:spacing w:val="-2"/>
          <w:sz w:val="30"/>
          <w:szCs w:val="30"/>
          <w:cs/>
        </w:rPr>
        <w:t xml:space="preserve">กันยายน </w:t>
      </w:r>
      <w:r w:rsidRPr="005059B5">
        <w:rPr>
          <w:rFonts w:ascii="Angsana New" w:hAnsi="Angsana New" w:hint="cs"/>
          <w:spacing w:val="-2"/>
          <w:sz w:val="30"/>
          <w:szCs w:val="30"/>
        </w:rPr>
        <w:t xml:space="preserve">2563 </w:t>
      </w:r>
      <w:r w:rsidRPr="005059B5">
        <w:rPr>
          <w:rFonts w:ascii="Angsana New" w:hAnsi="Angsana New" w:hint="cs"/>
          <w:spacing w:val="-2"/>
          <w:sz w:val="30"/>
          <w:szCs w:val="30"/>
          <w:cs/>
        </w:rPr>
        <w:t>โดยมีค่าบริการส่วนเพิ่มตาม</w:t>
      </w:r>
      <w:r w:rsidRPr="00100F3B">
        <w:rPr>
          <w:rFonts w:ascii="Angsana New" w:hAnsi="Angsana New" w:hint="cs"/>
          <w:spacing w:val="-2"/>
          <w:sz w:val="30"/>
          <w:szCs w:val="30"/>
          <w:cs/>
        </w:rPr>
        <w:t>สัญญาเป็นจำนวนเงิน</w:t>
      </w:r>
      <w:r w:rsidRPr="00100F3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="00100F3B" w:rsidRPr="00100F3B">
        <w:rPr>
          <w:rFonts w:ascii="Angsana New" w:hAnsi="Angsana New"/>
          <w:spacing w:val="-2"/>
          <w:sz w:val="30"/>
          <w:szCs w:val="30"/>
        </w:rPr>
        <w:t>2.54</w:t>
      </w:r>
      <w:r w:rsidRPr="00100F3B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100F3B">
        <w:rPr>
          <w:rFonts w:ascii="Angsana New" w:hAnsi="Angsana New" w:hint="cs"/>
          <w:spacing w:val="-2"/>
          <w:sz w:val="30"/>
          <w:szCs w:val="30"/>
          <w:cs/>
        </w:rPr>
        <w:t>ล้านเหรียญสหรัฐอเมริกา</w:t>
      </w:r>
    </w:p>
    <w:p w14:paraId="152696D9" w14:textId="00D933F3" w:rsidR="005059B5" w:rsidRDefault="005059B5" w:rsidP="00E1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7AAA355" w14:textId="05C1FA4B" w:rsidR="000F2808" w:rsidRDefault="000F2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br w:type="page"/>
      </w:r>
    </w:p>
    <w:p w14:paraId="0F7D7909" w14:textId="77777777" w:rsidR="005059B5" w:rsidRPr="005059B5" w:rsidRDefault="005059B5" w:rsidP="0050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Segoe UI" w:hAnsi="Segoe UI" w:cs="Segoe UI"/>
          <w:sz w:val="21"/>
          <w:szCs w:val="21"/>
        </w:rPr>
      </w:pPr>
      <w:r w:rsidRPr="005059B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สัญญาให้บริการเดินเครื่องและบำรุงรักษาโรงไฟฟ้า</w:t>
      </w:r>
    </w:p>
    <w:p w14:paraId="5B990B69" w14:textId="41CCFFB5" w:rsidR="005059B5" w:rsidRPr="005059B5" w:rsidRDefault="005059B5" w:rsidP="005059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9579D61" w14:textId="0BC1D9DF" w:rsidR="005059B5" w:rsidRPr="005059B5" w:rsidRDefault="005059B5" w:rsidP="004A78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5059B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5059B5">
        <w:rPr>
          <w:rFonts w:ascii="Angsana New" w:hAnsi="Angsana New" w:hint="cs"/>
          <w:sz w:val="30"/>
          <w:szCs w:val="30"/>
        </w:rPr>
        <w:t xml:space="preserve">27 </w:t>
      </w:r>
      <w:r w:rsidRPr="005059B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5059B5">
        <w:rPr>
          <w:rFonts w:ascii="Angsana New" w:hAnsi="Angsana New" w:hint="cs"/>
          <w:sz w:val="30"/>
          <w:szCs w:val="30"/>
        </w:rPr>
        <w:t xml:space="preserve">2563 </w:t>
      </w:r>
      <w:r w:rsidRPr="005059B5">
        <w:rPr>
          <w:rFonts w:ascii="Angsana New" w:hAnsi="Angsana New" w:hint="cs"/>
          <w:sz w:val="30"/>
          <w:szCs w:val="30"/>
          <w:cs/>
        </w:rPr>
        <w:t>บริษัท ราช-ลาว เซอร์วิส จำกัด ซึ่งเป็นบริษัทย่อยทางตรง ได้ทำสัญญาให้บริการจัดหาบุคลากรเข้าปฏิบัติงานเดินเครื่องและบำรุงรักษาโรงไฟฟ้ากับ กฟผ. โดยบริษัทย่อยดังกล่าวจะดำเนินการสรรหาและคัดเลือกบุคลากรตามจำนวนและคุณสมบัติที่กำหนดไว้ในสัญญาเพื่อเข้าปฏิบัติงานเดินเครื่องและบำรุงรักษ</w:t>
      </w:r>
      <w:r w:rsidR="004A78A4" w:rsidRPr="004A78A4">
        <w:rPr>
          <w:rFonts w:ascii="Angsana New" w:hAnsi="Angsana New" w:hint="cs"/>
          <w:sz w:val="30"/>
          <w:szCs w:val="30"/>
          <w:cs/>
        </w:rPr>
        <w:t>าโ</w:t>
      </w:r>
      <w:r w:rsidRPr="005059B5">
        <w:rPr>
          <w:rFonts w:ascii="Angsana New" w:hAnsi="Angsana New" w:hint="cs"/>
          <w:sz w:val="30"/>
          <w:szCs w:val="30"/>
          <w:cs/>
        </w:rPr>
        <w:t xml:space="preserve">รงไฟฟ้าพลังน้ำ น้ำเงี้ยบ </w:t>
      </w:r>
      <w:r w:rsidRPr="005059B5">
        <w:rPr>
          <w:rFonts w:ascii="Angsana New" w:hAnsi="Angsana New" w:hint="cs"/>
          <w:sz w:val="30"/>
          <w:szCs w:val="30"/>
        </w:rPr>
        <w:t xml:space="preserve">1 </w:t>
      </w:r>
      <w:r w:rsidRPr="005059B5">
        <w:rPr>
          <w:rFonts w:ascii="Angsana New" w:hAnsi="Angsana New" w:hint="cs"/>
          <w:sz w:val="30"/>
          <w:szCs w:val="30"/>
          <w:cs/>
        </w:rPr>
        <w:t xml:space="preserve">ซึ่งอยู่ในพื้นที่ สปป.ลาว เป็นระยะเวลา </w:t>
      </w:r>
      <w:r w:rsidRPr="005059B5">
        <w:rPr>
          <w:rFonts w:ascii="Angsana New" w:hAnsi="Angsana New" w:hint="cs"/>
          <w:sz w:val="30"/>
          <w:szCs w:val="30"/>
        </w:rPr>
        <w:t xml:space="preserve">58 </w:t>
      </w:r>
      <w:r w:rsidRPr="005059B5">
        <w:rPr>
          <w:rFonts w:ascii="Angsana New" w:hAnsi="Angsana New" w:hint="cs"/>
          <w:sz w:val="30"/>
          <w:szCs w:val="30"/>
          <w:cs/>
        </w:rPr>
        <w:t xml:space="preserve">เดือน นับตั้งแต่เดือนพฤษภาคม </w:t>
      </w:r>
      <w:r w:rsidRPr="005059B5">
        <w:rPr>
          <w:rFonts w:ascii="Angsana New" w:hAnsi="Angsana New" w:hint="cs"/>
          <w:sz w:val="30"/>
          <w:szCs w:val="30"/>
        </w:rPr>
        <w:t xml:space="preserve">2563 </w:t>
      </w:r>
      <w:r w:rsidRPr="005059B5">
        <w:rPr>
          <w:rFonts w:ascii="Angsana New" w:hAnsi="Angsana New" w:hint="cs"/>
          <w:sz w:val="30"/>
          <w:szCs w:val="30"/>
          <w:cs/>
        </w:rPr>
        <w:t xml:space="preserve">ถึงเดือนกุมภาพันธ์ </w:t>
      </w:r>
      <w:r w:rsidRPr="005059B5">
        <w:rPr>
          <w:rFonts w:ascii="Angsana New" w:hAnsi="Angsana New" w:hint="cs"/>
          <w:sz w:val="30"/>
          <w:szCs w:val="30"/>
        </w:rPr>
        <w:t xml:space="preserve">2568 </w:t>
      </w:r>
      <w:r w:rsidRPr="005059B5">
        <w:rPr>
          <w:rFonts w:ascii="Angsana New" w:hAnsi="Angsana New" w:hint="cs"/>
          <w:sz w:val="30"/>
          <w:szCs w:val="30"/>
          <w:cs/>
        </w:rPr>
        <w:t xml:space="preserve">โดยมีค่าบริการตามสัญญาเป็นจำนวนเงิน </w:t>
      </w:r>
      <w:r w:rsidRPr="005059B5">
        <w:rPr>
          <w:rFonts w:ascii="Angsana New" w:hAnsi="Angsana New" w:hint="cs"/>
          <w:sz w:val="30"/>
          <w:szCs w:val="30"/>
        </w:rPr>
        <w:t xml:space="preserve">36.67 </w:t>
      </w:r>
      <w:r w:rsidRPr="005059B5">
        <w:rPr>
          <w:rFonts w:ascii="Angsana New" w:hAnsi="Angsana New" w:hint="cs"/>
          <w:sz w:val="30"/>
          <w:szCs w:val="30"/>
          <w:cs/>
        </w:rPr>
        <w:t>ล้านบาท</w:t>
      </w:r>
    </w:p>
    <w:p w14:paraId="5021AFD3" w14:textId="77777777" w:rsidR="00FB0B45" w:rsidRPr="001028BA" w:rsidRDefault="00FB0B45" w:rsidP="00E106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</w:p>
    <w:p w14:paraId="4087CB22" w14:textId="6D8E20ED" w:rsidR="00AE20DF" w:rsidRPr="00183BE4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183BE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สัญญาที่เกี่ยวข้องกับเงินลงทุนในบริษัท ชูบุราชบุรี อีเลคทริคเซอร์วิส จำกัด</w:t>
      </w:r>
    </w:p>
    <w:p w14:paraId="3488BF5A" w14:textId="77777777" w:rsidR="00AE20DF" w:rsidRPr="001028BA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BFCE31D" w14:textId="0F231FD7" w:rsidR="00EC50C4" w:rsidRDefault="00AE20DF" w:rsidP="00EC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83BE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31E6C" w:rsidRPr="00631E6C">
        <w:rPr>
          <w:rFonts w:ascii="Angsana New" w:hAnsi="Angsana New"/>
          <w:sz w:val="30"/>
          <w:szCs w:val="30"/>
        </w:rPr>
        <w:t>29</w:t>
      </w:r>
      <w:r w:rsidRPr="00183BE4">
        <w:rPr>
          <w:rFonts w:ascii="Angsana New" w:hAnsi="Angsana New"/>
          <w:sz w:val="30"/>
          <w:szCs w:val="30"/>
          <w:cs/>
        </w:rPr>
        <w:t xml:space="preserve"> กันยายน </w:t>
      </w:r>
      <w:r w:rsidR="00631E6C" w:rsidRPr="00631E6C">
        <w:rPr>
          <w:rFonts w:ascii="Angsana New" w:hAnsi="Angsana New"/>
          <w:sz w:val="30"/>
          <w:szCs w:val="30"/>
        </w:rPr>
        <w:t>2548</w:t>
      </w:r>
      <w:r w:rsidRPr="00183BE4">
        <w:rPr>
          <w:rFonts w:ascii="Angsana New" w:hAnsi="Angsana New"/>
          <w:sz w:val="30"/>
          <w:szCs w:val="30"/>
          <w:cs/>
        </w:rPr>
        <w:t xml:space="preserve"> บริษัทและบริษัท ชูบุ อีเลคทริค พาวเวอร์ (ประเทศไทย) จำกัด ได้ทำสัญญาระหว่าง</w:t>
      </w:r>
      <w:r w:rsidR="00B165D6" w:rsidRPr="00183BE4">
        <w:rPr>
          <w:rFonts w:ascii="Angsana New" w:hAnsi="Angsana New"/>
          <w:sz w:val="30"/>
          <w:szCs w:val="30"/>
        </w:rPr>
        <w:br/>
      </w:r>
      <w:r w:rsidRPr="00183BE4">
        <w:rPr>
          <w:rFonts w:ascii="Angsana New" w:hAnsi="Angsana New"/>
          <w:sz w:val="30"/>
          <w:szCs w:val="30"/>
          <w:cs/>
        </w:rPr>
        <w:t>ผู้ถือหุ้นเพื่อจัดตั้งบริษัท ชูบุราชบุรี อีเลคทริคเซอร์วิส จำกัด ซึ่งเป็นการร่วมค้าทางตรง ตามสัญญาระหว่างผู้ถือหุ้นดังกล่าว หากบริษัท ชูบุราชบุรี อีเลคทริคเซอร์วิส จำกัด ต้องการเงินทุนเพิ่มเติมซึ่งเกินกว่าทุนจดทะเบียนของ บริษัท ชูบุราชบุรี อีเลคทริคเซอร์วิส จำกัด บริษัทตกลงที่จะให้การสนับสนุนทางการเงินในรูปของเงินกู้ผู้ถือหุ้น หรือการค้ำประกันใด</w:t>
      </w:r>
      <w:r w:rsidR="00A56711" w:rsidRPr="00183BE4">
        <w:rPr>
          <w:rFonts w:ascii="Angsana New" w:hAnsi="Angsana New"/>
          <w:sz w:val="30"/>
          <w:szCs w:val="30"/>
          <w:cs/>
        </w:rPr>
        <w:t xml:space="preserve"> </w:t>
      </w:r>
      <w:r w:rsidRPr="00183BE4">
        <w:rPr>
          <w:rFonts w:ascii="Angsana New" w:hAnsi="Angsana New"/>
          <w:sz w:val="30"/>
          <w:szCs w:val="30"/>
          <w:cs/>
        </w:rPr>
        <w:t xml:space="preserve">ๆ ตามสัดส่วนการถือหุ้นร้อยละ </w:t>
      </w:r>
      <w:r w:rsidR="00631E6C" w:rsidRPr="00631E6C">
        <w:rPr>
          <w:rFonts w:ascii="Angsana New" w:hAnsi="Angsana New"/>
          <w:sz w:val="30"/>
          <w:szCs w:val="30"/>
        </w:rPr>
        <w:t>50</w:t>
      </w:r>
      <w:r w:rsidRPr="00183BE4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183BE4">
        <w:rPr>
          <w:rFonts w:ascii="Angsana New" w:hAnsi="Angsana New"/>
          <w:sz w:val="30"/>
          <w:szCs w:val="30"/>
        </w:rPr>
        <w:t xml:space="preserve"> </w:t>
      </w:r>
      <w:r w:rsidRPr="00183BE4">
        <w:rPr>
          <w:rFonts w:ascii="Angsana New" w:hAnsi="Angsana New"/>
          <w:sz w:val="30"/>
          <w:szCs w:val="30"/>
          <w:cs/>
        </w:rPr>
        <w:t>สัญญาดังกล่าวไม่ได้กำหนดวงเงินในการสนับสนุนทางการเงินนี้ ณ ว</w:t>
      </w:r>
      <w:r w:rsidR="006E307F" w:rsidRPr="00183BE4">
        <w:rPr>
          <w:rFonts w:ascii="Angsana New" w:hAnsi="Angsana New"/>
          <w:sz w:val="30"/>
          <w:szCs w:val="30"/>
          <w:cs/>
        </w:rPr>
        <w:t>ั</w:t>
      </w:r>
      <w:r w:rsidRPr="00183BE4">
        <w:rPr>
          <w:rFonts w:ascii="Angsana New" w:hAnsi="Angsana New"/>
          <w:sz w:val="30"/>
          <w:szCs w:val="30"/>
          <w:cs/>
        </w:rPr>
        <w:t xml:space="preserve">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183BE4">
        <w:rPr>
          <w:rFonts w:ascii="Angsana New" w:hAnsi="Angsana New"/>
          <w:sz w:val="30"/>
          <w:szCs w:val="30"/>
        </w:rPr>
        <w:t xml:space="preserve"> </w:t>
      </w:r>
      <w:r w:rsidR="007E45C9" w:rsidRPr="00183BE4">
        <w:rPr>
          <w:rFonts w:ascii="Angsana New" w:hAnsi="Angsana New"/>
          <w:sz w:val="30"/>
          <w:szCs w:val="30"/>
          <w:cs/>
        </w:rPr>
        <w:t>มิถุนายน</w:t>
      </w:r>
      <w:r w:rsidRPr="00183BE4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183BE4">
        <w:rPr>
          <w:rFonts w:ascii="Angsana New" w:hAnsi="Angsana New"/>
          <w:sz w:val="30"/>
          <w:szCs w:val="30"/>
          <w:cs/>
        </w:rPr>
        <w:t xml:space="preserve"> บริษัทยังไม่ได้ให้เงินกู้ผู้ถือหุ้น หรือการค้ำประกันใด</w:t>
      </w:r>
      <w:r w:rsidR="00A56711" w:rsidRPr="00183BE4">
        <w:rPr>
          <w:rFonts w:ascii="Angsana New" w:hAnsi="Angsana New"/>
          <w:sz w:val="30"/>
          <w:szCs w:val="30"/>
          <w:cs/>
        </w:rPr>
        <w:t xml:space="preserve"> </w:t>
      </w:r>
      <w:r w:rsidRPr="00183BE4">
        <w:rPr>
          <w:rFonts w:ascii="Angsana New" w:hAnsi="Angsana New"/>
          <w:sz w:val="30"/>
          <w:szCs w:val="30"/>
          <w:cs/>
        </w:rPr>
        <w:t>ๆ ตามสัญญา</w:t>
      </w:r>
    </w:p>
    <w:p w14:paraId="51893ED7" w14:textId="77777777" w:rsidR="004600C5" w:rsidRDefault="004600C5" w:rsidP="00EC50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C89635E" w14:textId="1AB4F277" w:rsidR="00AE20DF" w:rsidRPr="00183BE4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83BE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สัญญาสนับสนุนทางการเงินแก่บริษัท นอร์ทเทิร์น บางกอกโมโนเรล จำกัด และบริษัท อีสเทิร์น บางกอกโมโนเรล จำกัด</w:t>
      </w:r>
    </w:p>
    <w:p w14:paraId="1DB6026A" w14:textId="77777777" w:rsidR="00AE20DF" w:rsidRPr="00183BE4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A875A3F" w14:textId="6698900D" w:rsidR="00AE20DF" w:rsidRPr="00183BE4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83BE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31E6C" w:rsidRPr="00631E6C">
        <w:rPr>
          <w:rFonts w:ascii="Angsana New" w:hAnsi="Angsana New"/>
          <w:sz w:val="30"/>
          <w:szCs w:val="30"/>
        </w:rPr>
        <w:t>9</w:t>
      </w:r>
      <w:r w:rsidRPr="00183BE4">
        <w:rPr>
          <w:rFonts w:ascii="Angsana New" w:hAnsi="Angsana New"/>
          <w:sz w:val="30"/>
          <w:szCs w:val="30"/>
          <w:cs/>
        </w:rPr>
        <w:t xml:space="preserve"> ตุลาคม </w:t>
      </w:r>
      <w:r w:rsidR="00631E6C" w:rsidRPr="00631E6C">
        <w:rPr>
          <w:rFonts w:ascii="Angsana New" w:hAnsi="Angsana New"/>
          <w:sz w:val="30"/>
          <w:szCs w:val="30"/>
        </w:rPr>
        <w:t>2560</w:t>
      </w:r>
      <w:r w:rsidRPr="00183BE4">
        <w:rPr>
          <w:rFonts w:ascii="Angsana New" w:hAnsi="Angsana New"/>
          <w:sz w:val="30"/>
          <w:szCs w:val="30"/>
          <w:cs/>
        </w:rPr>
        <w:t xml:space="preserve"> บริษัทได้ทำสัญญาสนับสนุนทางการเงินแก่</w:t>
      </w:r>
      <w:r w:rsidRPr="00183BE4">
        <w:rPr>
          <w:rFonts w:ascii="Angsana New" w:hAnsi="Angsana New"/>
          <w:sz w:val="30"/>
          <w:szCs w:val="30"/>
        </w:rPr>
        <w:t xml:space="preserve"> </w:t>
      </w:r>
      <w:r w:rsidRPr="00183BE4">
        <w:rPr>
          <w:rFonts w:ascii="Angsana New" w:hAnsi="Angsana New"/>
          <w:sz w:val="30"/>
          <w:szCs w:val="30"/>
          <w:cs/>
        </w:rPr>
        <w:t>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โดยบริษัทตกลงที่จะให้การสนับสนุนทางการเงินในรูปของเงินกู้ผู้ถือหุ้น หรือการค้ำประกันใด</w:t>
      </w:r>
      <w:r w:rsidR="00A56711" w:rsidRPr="00183BE4">
        <w:rPr>
          <w:rFonts w:ascii="Angsana New" w:hAnsi="Angsana New"/>
          <w:sz w:val="30"/>
          <w:szCs w:val="30"/>
          <w:cs/>
        </w:rPr>
        <w:t xml:space="preserve"> </w:t>
      </w:r>
      <w:r w:rsidRPr="00183BE4">
        <w:rPr>
          <w:rFonts w:ascii="Angsana New" w:hAnsi="Angsana New"/>
          <w:sz w:val="30"/>
          <w:szCs w:val="30"/>
          <w:cs/>
        </w:rPr>
        <w:t xml:space="preserve">ๆ ตามสัดส่วนการถือหุ้นร้อยละ </w:t>
      </w:r>
      <w:r w:rsidR="00631E6C" w:rsidRPr="00631E6C">
        <w:rPr>
          <w:rFonts w:ascii="Angsana New" w:hAnsi="Angsana New"/>
          <w:sz w:val="30"/>
          <w:szCs w:val="30"/>
        </w:rPr>
        <w:t>10</w:t>
      </w:r>
      <w:r w:rsidRPr="00183BE4">
        <w:rPr>
          <w:rFonts w:ascii="Angsana New" w:hAnsi="Angsana New"/>
          <w:sz w:val="30"/>
          <w:szCs w:val="30"/>
          <w:cs/>
        </w:rPr>
        <w:t xml:space="preserve"> ทั้งนี้</w:t>
      </w:r>
      <w:r w:rsidRPr="00183BE4">
        <w:rPr>
          <w:rFonts w:ascii="Angsana New" w:hAnsi="Angsana New"/>
          <w:sz w:val="30"/>
          <w:szCs w:val="30"/>
        </w:rPr>
        <w:t xml:space="preserve"> </w:t>
      </w:r>
      <w:r w:rsidRPr="00183BE4">
        <w:rPr>
          <w:rFonts w:ascii="Angsana New" w:hAnsi="Angsana New"/>
          <w:sz w:val="30"/>
          <w:szCs w:val="30"/>
          <w:cs/>
        </w:rPr>
        <w:t xml:space="preserve">สัญญาดังกล่าวไม่ได้กำหนดวงเงินในการสนับสนุนทางการเงินนี้ 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183BE4">
        <w:rPr>
          <w:rFonts w:ascii="Angsana New" w:hAnsi="Angsana New"/>
          <w:sz w:val="30"/>
          <w:szCs w:val="30"/>
        </w:rPr>
        <w:t xml:space="preserve"> </w:t>
      </w:r>
      <w:r w:rsidR="007E45C9" w:rsidRPr="00183BE4">
        <w:rPr>
          <w:rFonts w:ascii="Angsana New" w:hAnsi="Angsana New"/>
          <w:sz w:val="30"/>
          <w:szCs w:val="30"/>
          <w:cs/>
        </w:rPr>
        <w:t>มิถุนายน</w:t>
      </w:r>
      <w:r w:rsidRPr="00183BE4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183BE4">
        <w:rPr>
          <w:rFonts w:ascii="Angsana New" w:hAnsi="Angsana New"/>
          <w:sz w:val="30"/>
          <w:szCs w:val="30"/>
          <w:cs/>
        </w:rPr>
        <w:t xml:space="preserve"> บริษัทยังไม่ได้ให้เงินกู้ผู้ถือหุ้นหรือการค้ำประกันใด</w:t>
      </w:r>
      <w:r w:rsidR="00A56711" w:rsidRPr="00183BE4">
        <w:rPr>
          <w:rFonts w:ascii="Angsana New" w:hAnsi="Angsana New"/>
          <w:sz w:val="30"/>
          <w:szCs w:val="30"/>
          <w:cs/>
        </w:rPr>
        <w:t xml:space="preserve"> </w:t>
      </w:r>
      <w:r w:rsidRPr="00183BE4">
        <w:rPr>
          <w:rFonts w:ascii="Angsana New" w:hAnsi="Angsana New"/>
          <w:sz w:val="30"/>
          <w:szCs w:val="30"/>
          <w:cs/>
        </w:rPr>
        <w:t>ๆ ตามสัญญา</w:t>
      </w:r>
    </w:p>
    <w:p w14:paraId="657BD4CE" w14:textId="599E01F3" w:rsidR="0034457C" w:rsidRDefault="0034457C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E962AB" w14:textId="77777777" w:rsidR="004600C5" w:rsidRPr="004600C5" w:rsidRDefault="004600C5" w:rsidP="0046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47544808"/>
      <w:r w:rsidRPr="004600C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สัญญาสนับสนุนทางการเงินแก่บริษัท เน็กส์ซิฟ ราช เอ็นเนอร์จี ระยอง จำกัด</w:t>
      </w:r>
    </w:p>
    <w:p w14:paraId="7B7AED38" w14:textId="77777777" w:rsidR="004600C5" w:rsidRPr="000F2808" w:rsidRDefault="004600C5" w:rsidP="000F2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5EB8467" w14:textId="335033CB" w:rsidR="004600C5" w:rsidRDefault="004600C5" w:rsidP="004600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600C5">
        <w:rPr>
          <w:rFonts w:ascii="Angsana New" w:hAnsi="Angsana New" w:hint="cs"/>
          <w:sz w:val="30"/>
          <w:szCs w:val="30"/>
          <w:cs/>
        </w:rPr>
        <w:t>บริษัทได้ทำสัญญาสนับสนุนทางการเงินแก่บริษัท เน็กส์ซิฟ ราช เอ็นเนอร์จี ระยอง จำกัด ซึ่งเป็นบริษัทย่อยของการร่วมค้าทางตรง โดยบริษัทตกลงที่จะให้การสนับสนุนทางการเงินในรูปของเงินกู้ผู้ถือหุ้น หรือการค้ำประกันใด</w:t>
      </w:r>
      <w:r w:rsidR="000F2808">
        <w:rPr>
          <w:rFonts w:ascii="Angsana New" w:hAnsi="Angsana New"/>
          <w:sz w:val="30"/>
          <w:szCs w:val="30"/>
        </w:rPr>
        <w:t xml:space="preserve"> </w:t>
      </w:r>
      <w:r w:rsidRPr="004600C5">
        <w:rPr>
          <w:rFonts w:ascii="Angsana New" w:hAnsi="Angsana New" w:hint="cs"/>
          <w:sz w:val="30"/>
          <w:szCs w:val="30"/>
          <w:cs/>
        </w:rPr>
        <w:t>ๆ</w:t>
      </w:r>
      <w:r w:rsidR="000F2808">
        <w:rPr>
          <w:rFonts w:ascii="Angsana New" w:hAnsi="Angsana New"/>
          <w:sz w:val="30"/>
          <w:szCs w:val="30"/>
        </w:rPr>
        <w:t xml:space="preserve"> </w:t>
      </w:r>
      <w:r w:rsidRPr="004600C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4600C5">
        <w:rPr>
          <w:rFonts w:ascii="Angsana New" w:hAnsi="Angsana New" w:hint="cs"/>
          <w:sz w:val="30"/>
          <w:szCs w:val="30"/>
        </w:rPr>
        <w:t xml:space="preserve">30 </w:t>
      </w:r>
      <w:r w:rsidRPr="004600C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600C5">
        <w:rPr>
          <w:rFonts w:ascii="Angsana New" w:hAnsi="Angsana New" w:hint="cs"/>
          <w:sz w:val="30"/>
          <w:szCs w:val="30"/>
        </w:rPr>
        <w:t>2563</w:t>
      </w:r>
      <w:r w:rsidRPr="004600C5">
        <w:rPr>
          <w:rFonts w:ascii="Angsana New" w:hAnsi="Angsana New" w:hint="cs"/>
          <w:sz w:val="30"/>
          <w:szCs w:val="30"/>
          <w:cs/>
        </w:rPr>
        <w:t xml:space="preserve"> บริษัทได้ให้การค้ำประกันแก่บริษัทดังกล่าว เป็นวงเงิน </w:t>
      </w:r>
      <w:r w:rsidRPr="004600C5">
        <w:rPr>
          <w:rFonts w:ascii="Angsana New" w:hAnsi="Angsana New" w:hint="cs"/>
          <w:sz w:val="30"/>
          <w:szCs w:val="30"/>
        </w:rPr>
        <w:t xml:space="preserve">96.99 </w:t>
      </w:r>
      <w:r w:rsidRPr="004600C5">
        <w:rPr>
          <w:rFonts w:ascii="Angsana New" w:hAnsi="Angsana New" w:hint="cs"/>
          <w:sz w:val="30"/>
          <w:szCs w:val="30"/>
          <w:cs/>
        </w:rPr>
        <w:t>ล้านบาท</w:t>
      </w:r>
      <w:bookmarkEnd w:id="1"/>
    </w:p>
    <w:p w14:paraId="2C4D1086" w14:textId="4635316D" w:rsidR="000F2808" w:rsidRDefault="000F2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7CD210C0" w14:textId="1F36954A" w:rsidR="00AE20DF" w:rsidRPr="00183BE4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83BE4">
        <w:rPr>
          <w:rFonts w:ascii="Angsana New" w:hAnsi="Angsana New"/>
          <w:b/>
          <w:bCs/>
          <w:i/>
          <w:iCs/>
          <w:sz w:val="30"/>
          <w:szCs w:val="30"/>
          <w:cs/>
        </w:rPr>
        <w:t>ภาระผูกพันที่เกี่ยวข้องกับสัญญาซื้อขายหุ้น</w:t>
      </w:r>
    </w:p>
    <w:p w14:paraId="21D9974E" w14:textId="77777777" w:rsidR="00AE20DF" w:rsidRPr="00183BE4" w:rsidRDefault="00AE20DF" w:rsidP="00AE2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2B9336C" w14:textId="71B5E7AF" w:rsidR="0079686D" w:rsidRDefault="00AE20DF" w:rsidP="004600C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183BE4">
        <w:rPr>
          <w:rFonts w:ascii="Angsana New" w:hAnsi="Angsana New"/>
          <w:sz w:val="30"/>
          <w:szCs w:val="30"/>
          <w:cs/>
        </w:rPr>
        <w:t>บริษัทมีภาระผูกพันภายใต้สัญญาซื้อขายหุ้นที่เกี่ยวกับการซื้อหุ้นสามัญในบริษัทร่วมสองแห่ง ภายใต้สัญญาดังกล่าวผู้ถือหุ้นรายอื่นมีสิทธิเพิ่มเติมในเงินปันผลส่วนของบริษัทที่ได้รับจากบริษัทร่วมดังกล่าว</w:t>
      </w:r>
    </w:p>
    <w:p w14:paraId="6A862A78" w14:textId="77777777" w:rsidR="004600C5" w:rsidRPr="000F2808" w:rsidRDefault="004600C5" w:rsidP="000F2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1685BD2" w14:textId="6D39F000" w:rsidR="00D23C8C" w:rsidRPr="0082412F" w:rsidRDefault="00D23C8C" w:rsidP="00BF60FE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เงินลงทุนในบริษัทร่วมและการร่วมค้า</w:t>
      </w:r>
    </w:p>
    <w:p w14:paraId="7B976373" w14:textId="77777777" w:rsidR="00913867" w:rsidRPr="00CC0F83" w:rsidRDefault="00913867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8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57"/>
        <w:gridCol w:w="1262"/>
        <w:gridCol w:w="238"/>
        <w:gridCol w:w="1294"/>
        <w:gridCol w:w="242"/>
        <w:gridCol w:w="1200"/>
        <w:gridCol w:w="267"/>
        <w:gridCol w:w="1172"/>
      </w:tblGrid>
      <w:tr w:rsidR="00FF2414" w:rsidRPr="00B165D6" w14:paraId="0F37F0C0" w14:textId="77777777" w:rsidTr="006D0D4C">
        <w:trPr>
          <w:trHeight w:val="419"/>
          <w:tblHeader/>
        </w:trPr>
        <w:tc>
          <w:tcPr>
            <w:tcW w:w="2114" w:type="pct"/>
            <w:vAlign w:val="bottom"/>
          </w:tcPr>
          <w:p w14:paraId="79CF1CA6" w14:textId="77777777" w:rsidR="00FF2414" w:rsidRPr="0082412F" w:rsidRDefault="00FF2414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1" w:type="pct"/>
            <w:gridSpan w:val="3"/>
            <w:vAlign w:val="bottom"/>
          </w:tcPr>
          <w:p w14:paraId="198AFF79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3" w:type="pct"/>
            <w:vAlign w:val="bottom"/>
          </w:tcPr>
          <w:p w14:paraId="04777F7B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2" w:type="pct"/>
            <w:gridSpan w:val="3"/>
            <w:vAlign w:val="bottom"/>
          </w:tcPr>
          <w:p w14:paraId="77623FD6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2414" w:rsidRPr="00B165D6" w14:paraId="729E8D3A" w14:textId="77777777" w:rsidTr="006D0D4C">
        <w:trPr>
          <w:trHeight w:val="407"/>
          <w:tblHeader/>
        </w:trPr>
        <w:tc>
          <w:tcPr>
            <w:tcW w:w="2114" w:type="pct"/>
            <w:vAlign w:val="bottom"/>
          </w:tcPr>
          <w:p w14:paraId="701BC0E7" w14:textId="4291FF2F" w:rsidR="00FF2414" w:rsidRPr="0082412F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80"/>
              </w:tabs>
              <w:ind w:left="90" w:right="-108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สำหรับงวด</w:t>
            </w:r>
            <w:r w:rsidR="000C5361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หก</w:t>
            </w:r>
            <w:r w:rsidRPr="0082412F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เดือนสิ้นสุดวันที่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2" w:type="pct"/>
            <w:vAlign w:val="bottom"/>
          </w:tcPr>
          <w:p w14:paraId="73C43EDF" w14:textId="1D60FCDE" w:rsidR="00FF2414" w:rsidRPr="0082412F" w:rsidRDefault="00631E6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1" w:type="pct"/>
            <w:vAlign w:val="bottom"/>
          </w:tcPr>
          <w:p w14:paraId="4AACF303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8" w:type="pct"/>
            <w:vAlign w:val="bottom"/>
          </w:tcPr>
          <w:p w14:paraId="67F3999F" w14:textId="7C4DD6BA" w:rsidR="00FF2414" w:rsidRPr="0082412F" w:rsidRDefault="00631E6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3" w:type="pct"/>
            <w:vAlign w:val="bottom"/>
          </w:tcPr>
          <w:p w14:paraId="0759594F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9C3D86F" w14:textId="4158A7C9" w:rsidR="00FF2414" w:rsidRPr="0082412F" w:rsidRDefault="00631E6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6" w:type="pct"/>
            <w:vAlign w:val="bottom"/>
          </w:tcPr>
          <w:p w14:paraId="3952DEA9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vAlign w:val="bottom"/>
          </w:tcPr>
          <w:p w14:paraId="3B34C60C" w14:textId="339A3673" w:rsidR="00FF2414" w:rsidRPr="0082412F" w:rsidRDefault="00631E6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F2414" w:rsidRPr="00B165D6" w14:paraId="4E60B59C" w14:textId="77777777" w:rsidTr="006D0D4C">
        <w:trPr>
          <w:trHeight w:val="407"/>
          <w:tblHeader/>
        </w:trPr>
        <w:tc>
          <w:tcPr>
            <w:tcW w:w="2114" w:type="pct"/>
            <w:vAlign w:val="bottom"/>
          </w:tcPr>
          <w:p w14:paraId="479CE63A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 w:firstLine="1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6" w:type="pct"/>
            <w:gridSpan w:val="7"/>
            <w:vAlign w:val="bottom"/>
          </w:tcPr>
          <w:p w14:paraId="69391828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F2414" w:rsidRPr="00B165D6" w14:paraId="043AAFF1" w14:textId="77777777" w:rsidTr="006D0D4C">
        <w:trPr>
          <w:trHeight w:val="407"/>
        </w:trPr>
        <w:tc>
          <w:tcPr>
            <w:tcW w:w="2114" w:type="pct"/>
            <w:vAlign w:val="bottom"/>
          </w:tcPr>
          <w:p w14:paraId="6F23FDE8" w14:textId="6E35EDFB" w:rsidR="00FF2414" w:rsidRPr="0082412F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5361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Pr="000C536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C5361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52D09E1F" w14:textId="14F46822" w:rsidR="00FF2414" w:rsidRPr="00CF6F8F" w:rsidRDefault="00631E6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31</w:t>
            </w:r>
            <w:r w:rsidR="00FF2F4C" w:rsidRP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103</w:t>
            </w:r>
            <w:r w:rsidR="00FF2F4C" w:rsidRP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121" w:type="pct"/>
            <w:vAlign w:val="bottom"/>
          </w:tcPr>
          <w:p w14:paraId="284EFA62" w14:textId="77777777" w:rsidR="00FF2414" w:rsidRPr="000C5361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vAlign w:val="bottom"/>
          </w:tcPr>
          <w:p w14:paraId="78E84363" w14:textId="2AD41AB6" w:rsidR="00FF2414" w:rsidRPr="000C5361" w:rsidRDefault="00631E6C" w:rsidP="0064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="00FF2414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722</w:t>
            </w:r>
            <w:r w:rsidR="00FF2414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23" w:type="pct"/>
            <w:vAlign w:val="bottom"/>
          </w:tcPr>
          <w:p w14:paraId="016E193E" w14:textId="77777777" w:rsidR="00FF2414" w:rsidRPr="000C5361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77CAFEC4" w14:textId="307CB751" w:rsidR="00FF2414" w:rsidRPr="00CF6F8F" w:rsidRDefault="00631E6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</w:t>
            </w:r>
            <w:r w:rsidR="00FF2F4C" w:rsidRP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681</w:t>
            </w:r>
            <w:r w:rsidR="00FF2F4C" w:rsidRP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36" w:type="pct"/>
            <w:vAlign w:val="bottom"/>
          </w:tcPr>
          <w:p w14:paraId="419C9B97" w14:textId="77777777" w:rsidR="00FF2414" w:rsidRPr="000C5361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  <w:vAlign w:val="bottom"/>
          </w:tcPr>
          <w:p w14:paraId="3009D4EF" w14:textId="0CF654DF" w:rsidR="00FF2414" w:rsidRPr="000C5361" w:rsidRDefault="00631E6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</w:t>
            </w:r>
            <w:r w:rsidR="00FF2414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417</w:t>
            </w:r>
            <w:r w:rsidR="00FF2414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661</w:t>
            </w:r>
          </w:p>
        </w:tc>
      </w:tr>
      <w:tr w:rsidR="00FF2414" w:rsidRPr="00B165D6" w14:paraId="1CEDF5D3" w14:textId="77777777" w:rsidTr="006D0D4C">
        <w:trPr>
          <w:trHeight w:val="407"/>
        </w:trPr>
        <w:tc>
          <w:tcPr>
            <w:tcW w:w="2114" w:type="pct"/>
            <w:vAlign w:val="bottom"/>
          </w:tcPr>
          <w:p w14:paraId="5A7C5F3B" w14:textId="77777777" w:rsidR="00FF2414" w:rsidRPr="0082412F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ผลกระทบจากการเปลี่ยนแปลง</w:t>
            </w:r>
          </w:p>
          <w:p w14:paraId="705E3A7D" w14:textId="77777777" w:rsidR="00FF2414" w:rsidRPr="0082412F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นโยบายบัญชี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สุทธิจากภาษี)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69F6C85E" w14:textId="77777777" w:rsidR="00FF2414" w:rsidRPr="00CF6F8F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14:paraId="3B719AD6" w14:textId="77777777" w:rsidR="00FF2414" w:rsidRPr="000C5361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vAlign w:val="bottom"/>
          </w:tcPr>
          <w:p w14:paraId="104DD1AC" w14:textId="77777777" w:rsidR="00FF2414" w:rsidRPr="000C5361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" w:type="pct"/>
            <w:vAlign w:val="bottom"/>
          </w:tcPr>
          <w:p w14:paraId="1471635E" w14:textId="77777777" w:rsidR="00FF2414" w:rsidRPr="000C5361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5CFDC33F" w14:textId="77777777" w:rsidR="00FF2414" w:rsidRPr="00CF6F8F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0E382746" w14:textId="77777777" w:rsidR="00FF2414" w:rsidRPr="000C5361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  <w:vAlign w:val="bottom"/>
          </w:tcPr>
          <w:p w14:paraId="1B4764AD" w14:textId="77777777" w:rsidR="00FF2414" w:rsidRPr="000C5361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F4C" w:rsidRPr="00B165D6" w14:paraId="1BBDF313" w14:textId="77777777" w:rsidTr="006D0D4C">
        <w:trPr>
          <w:trHeight w:val="407"/>
        </w:trPr>
        <w:tc>
          <w:tcPr>
            <w:tcW w:w="2114" w:type="pct"/>
            <w:vAlign w:val="bottom"/>
          </w:tcPr>
          <w:p w14:paraId="6FFC633C" w14:textId="75E61586" w:rsidR="00FF2F4C" w:rsidRPr="0082412F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 xml:space="preserve">   -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4077EEDB" w14:textId="77777777" w:rsidR="00FF2F4C" w:rsidRPr="00CF6F8F" w:rsidRDefault="00FF2F4C" w:rsidP="007C4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6F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  <w:vAlign w:val="bottom"/>
          </w:tcPr>
          <w:p w14:paraId="54131D5A" w14:textId="77777777" w:rsidR="00FF2F4C" w:rsidRPr="000C5361" w:rsidRDefault="00FF2F4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vAlign w:val="bottom"/>
          </w:tcPr>
          <w:p w14:paraId="7C59DEB5" w14:textId="4755B343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C5361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183</w:t>
            </w:r>
            <w:r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790</w:t>
            </w:r>
            <w:r w:rsidRPr="000C536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1EC1BDDE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099DA7B9" w14:textId="77777777" w:rsidR="00FF2F4C" w:rsidRPr="00CF6F8F" w:rsidRDefault="00FF2F4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6F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0380EEC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  <w:vAlign w:val="bottom"/>
          </w:tcPr>
          <w:p w14:paraId="01A11562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C53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F4C" w:rsidRPr="00B165D6" w14:paraId="2324D94B" w14:textId="77777777" w:rsidTr="006D0D4C">
        <w:trPr>
          <w:trHeight w:val="407"/>
        </w:trPr>
        <w:tc>
          <w:tcPr>
            <w:tcW w:w="2114" w:type="pct"/>
            <w:vAlign w:val="bottom"/>
          </w:tcPr>
          <w:p w14:paraId="6122D0AB" w14:textId="73A5CAA9" w:rsidR="00FF2F4C" w:rsidRPr="0082412F" w:rsidRDefault="0093008A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3008A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0FAC0817" w14:textId="4900F4F4" w:rsidR="00FF2F4C" w:rsidRPr="00CF6F8F" w:rsidRDefault="00FF2F4C" w:rsidP="00FF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" w:type="pct"/>
            <w:vAlign w:val="bottom"/>
          </w:tcPr>
          <w:p w14:paraId="55BF1745" w14:textId="77777777" w:rsidR="00FF2F4C" w:rsidRPr="000C5361" w:rsidRDefault="00FF2F4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vAlign w:val="bottom"/>
          </w:tcPr>
          <w:p w14:paraId="1EECA5C2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3" w:type="pct"/>
            <w:vAlign w:val="bottom"/>
          </w:tcPr>
          <w:p w14:paraId="779FC855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47D5624F" w14:textId="77777777" w:rsidR="00FF2F4C" w:rsidRPr="00CF6F8F" w:rsidRDefault="00FF2F4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vAlign w:val="bottom"/>
          </w:tcPr>
          <w:p w14:paraId="60294D3C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  <w:vAlign w:val="bottom"/>
          </w:tcPr>
          <w:p w14:paraId="2B84DD27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F2F4C" w:rsidRPr="00B165D6" w14:paraId="406EA6B8" w14:textId="77777777" w:rsidTr="006D0D4C">
        <w:trPr>
          <w:trHeight w:val="407"/>
        </w:trPr>
        <w:tc>
          <w:tcPr>
            <w:tcW w:w="2114" w:type="pct"/>
            <w:vAlign w:val="bottom"/>
          </w:tcPr>
          <w:p w14:paraId="57B0C798" w14:textId="557CE5DB" w:rsidR="00FF2F4C" w:rsidRPr="0082412F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93008A" w:rsidRPr="0093008A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33E5F8A6" w14:textId="5F8FBB6A" w:rsidR="00FF2F4C" w:rsidRPr="00CF6F8F" w:rsidRDefault="00631E6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</w:t>
            </w:r>
            <w:r w:rsid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133</w:t>
            </w:r>
            <w:r w:rsid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378</w:t>
            </w:r>
          </w:p>
        </w:tc>
        <w:tc>
          <w:tcPr>
            <w:tcW w:w="121" w:type="pct"/>
            <w:vAlign w:val="bottom"/>
          </w:tcPr>
          <w:p w14:paraId="1880B766" w14:textId="77777777" w:rsidR="00FF2F4C" w:rsidRPr="000C5361" w:rsidRDefault="00FF2F4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vAlign w:val="bottom"/>
          </w:tcPr>
          <w:p w14:paraId="1D087549" w14:textId="2C093CC2" w:rsidR="00FF2F4C" w:rsidRPr="000C5361" w:rsidRDefault="00631E6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</w:t>
            </w:r>
            <w:r w:rsidR="00FF2F4C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362</w:t>
            </w:r>
            <w:r w:rsidR="00FF2F4C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957</w:t>
            </w:r>
          </w:p>
        </w:tc>
        <w:tc>
          <w:tcPr>
            <w:tcW w:w="123" w:type="pct"/>
            <w:vAlign w:val="bottom"/>
          </w:tcPr>
          <w:p w14:paraId="688831F5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4BF165EF" w14:textId="77777777" w:rsidR="00FF2F4C" w:rsidRPr="00CF6F8F" w:rsidRDefault="00FF2F4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6F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06E06B2D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  <w:vAlign w:val="bottom"/>
          </w:tcPr>
          <w:p w14:paraId="6A7C5FA8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C53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F4C" w:rsidRPr="00B165D6" w14:paraId="7CB970F7" w14:textId="77777777" w:rsidTr="006D0D4C">
        <w:trPr>
          <w:trHeight w:val="407"/>
        </w:trPr>
        <w:tc>
          <w:tcPr>
            <w:tcW w:w="2114" w:type="pct"/>
            <w:vAlign w:val="bottom"/>
          </w:tcPr>
          <w:p w14:paraId="18AEAFDF" w14:textId="05F78735" w:rsidR="00FF2F4C" w:rsidRPr="0082412F" w:rsidRDefault="00FF2F4C" w:rsidP="0093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hanging="18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="00FB1C33" w:rsidRPr="0082412F">
              <w:rPr>
                <w:rFonts w:ascii="Angsana New" w:hAnsi="Angsana New"/>
                <w:sz w:val="30"/>
                <w:szCs w:val="30"/>
                <w:cs/>
              </w:rPr>
              <w:t xml:space="preserve">กำไร </w:t>
            </w:r>
            <w:r w:rsidR="00FB1C33" w:rsidRPr="0082412F">
              <w:rPr>
                <w:rFonts w:ascii="Angsana New" w:hAnsi="Angsana New"/>
                <w:sz w:val="30"/>
                <w:szCs w:val="30"/>
              </w:rPr>
              <w:t>(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FB1C33" w:rsidRPr="0082412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>เบ็ดเสร็จอื่น</w:t>
            </w:r>
            <w:r w:rsidR="0093008A" w:rsidRPr="0093008A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="0093008A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93008A" w:rsidRPr="0093008A">
              <w:rPr>
                <w:rFonts w:ascii="Angsana New" w:hAnsi="Angsana New"/>
                <w:sz w:val="30"/>
                <w:szCs w:val="30"/>
                <w:cs/>
              </w:rPr>
              <w:t>การร่วมค้าและบริษัทร่วมที่ใช้วิธีส่วนได้เสีย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009DC32D" w14:textId="665A98F6" w:rsidR="00FF2F4C" w:rsidRPr="00CF6F8F" w:rsidRDefault="00CF6F8F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535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718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" w:type="pct"/>
            <w:vAlign w:val="bottom"/>
          </w:tcPr>
          <w:p w14:paraId="3F553B90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58" w:type="pct"/>
            <w:vAlign w:val="bottom"/>
          </w:tcPr>
          <w:p w14:paraId="43DACF37" w14:textId="55CBE7F1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C5361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467</w:t>
            </w:r>
            <w:r w:rsidR="000C5361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901</w:t>
            </w:r>
            <w:r w:rsidRPr="000C536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3C4C565C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5799D80B" w14:textId="77777777" w:rsidR="00FF2F4C" w:rsidRPr="00CF6F8F" w:rsidRDefault="00A56711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6F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440208EB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  <w:vAlign w:val="bottom"/>
          </w:tcPr>
          <w:p w14:paraId="1D1D00EE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C53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F4C" w:rsidRPr="00B165D6" w14:paraId="2453CC12" w14:textId="77777777" w:rsidTr="006D0D4C">
        <w:trPr>
          <w:trHeight w:val="407"/>
        </w:trPr>
        <w:tc>
          <w:tcPr>
            <w:tcW w:w="2114" w:type="pct"/>
            <w:vAlign w:val="bottom"/>
          </w:tcPr>
          <w:p w14:paraId="712FB102" w14:textId="0FE3E904" w:rsidR="00FF2F4C" w:rsidRPr="0082412F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เพิ่มเงินลงทุนในการร่วมค้า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4DA68E8A" w14:textId="7F6F70CA" w:rsidR="00FF2F4C" w:rsidRPr="00CF6F8F" w:rsidRDefault="00631E6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377</w:t>
            </w:r>
            <w:r w:rsid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930</w:t>
            </w:r>
          </w:p>
        </w:tc>
        <w:tc>
          <w:tcPr>
            <w:tcW w:w="121" w:type="pct"/>
            <w:vAlign w:val="bottom"/>
          </w:tcPr>
          <w:p w14:paraId="09B724DE" w14:textId="77777777" w:rsidR="00FF2F4C" w:rsidRPr="000C5361" w:rsidRDefault="00FF2F4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vAlign w:val="bottom"/>
          </w:tcPr>
          <w:p w14:paraId="520E1F3B" w14:textId="22E42B55" w:rsidR="00FF2F4C" w:rsidRPr="000C5361" w:rsidRDefault="00631E6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83</w:t>
            </w:r>
            <w:r w:rsidR="00FF2F4C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123" w:type="pct"/>
            <w:vAlign w:val="bottom"/>
          </w:tcPr>
          <w:p w14:paraId="02D0F853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25D32C1F" w14:textId="4B65A2D7" w:rsidR="00FF2F4C" w:rsidRPr="00CF6F8F" w:rsidRDefault="00631E6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CF6F8F" w:rsidRP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147</w:t>
            </w:r>
            <w:r w:rsidR="00CF6F8F" w:rsidRP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724</w:t>
            </w:r>
          </w:p>
        </w:tc>
        <w:tc>
          <w:tcPr>
            <w:tcW w:w="136" w:type="pct"/>
            <w:vAlign w:val="bottom"/>
          </w:tcPr>
          <w:p w14:paraId="31505BEF" w14:textId="77777777" w:rsidR="00FF2F4C" w:rsidRPr="000C5361" w:rsidRDefault="00FF2F4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  <w:vAlign w:val="bottom"/>
          </w:tcPr>
          <w:p w14:paraId="72E3B2EB" w14:textId="4875DC35" w:rsidR="00FF2F4C" w:rsidRPr="000C5361" w:rsidRDefault="00631E6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83</w:t>
            </w:r>
            <w:r w:rsidR="00FF2F4C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880</w:t>
            </w:r>
          </w:p>
        </w:tc>
      </w:tr>
      <w:tr w:rsidR="00FF2F4C" w:rsidRPr="00B165D6" w14:paraId="20298503" w14:textId="77777777" w:rsidTr="006D0D4C">
        <w:trPr>
          <w:trHeight w:val="407"/>
        </w:trPr>
        <w:tc>
          <w:tcPr>
            <w:tcW w:w="2114" w:type="pct"/>
            <w:vAlign w:val="bottom"/>
          </w:tcPr>
          <w:p w14:paraId="3DC89B31" w14:textId="7BF34E71" w:rsidR="00FF2F4C" w:rsidRPr="004914EB" w:rsidRDefault="00302259" w:rsidP="00CC0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914EB">
              <w:rPr>
                <w:rFonts w:ascii="Angsana New" w:hAnsi="Angsana New"/>
                <w:sz w:val="30"/>
                <w:szCs w:val="30"/>
                <w:cs/>
              </w:rPr>
              <w:t>ส่วนได้เสียของการร่วมค้าที่ยังคงอยู่ใน</w:t>
            </w:r>
            <w:r w:rsidR="00CC0F83" w:rsidRPr="004914EB">
              <w:rPr>
                <w:rFonts w:ascii="Angsana New" w:hAnsi="Angsana New"/>
                <w:sz w:val="30"/>
                <w:szCs w:val="30"/>
              </w:rPr>
              <w:br/>
            </w:r>
            <w:r w:rsidRPr="004914EB">
              <w:rPr>
                <w:rFonts w:ascii="Angsana New" w:hAnsi="Angsana New"/>
                <w:sz w:val="30"/>
                <w:szCs w:val="30"/>
                <w:cs/>
              </w:rPr>
              <w:t>กลุ่มบริษัท ณ วันที่สูญเสียอำนาจการควบคุม</w:t>
            </w:r>
            <w:r w:rsidRPr="004914EB">
              <w:rPr>
                <w:rFonts w:ascii="Angsana New" w:hAnsi="Angsana New"/>
                <w:sz w:val="30"/>
                <w:szCs w:val="30"/>
              </w:rPr>
              <w:br/>
            </w:r>
            <w:r w:rsidR="00737D38" w:rsidRPr="00CF6F8F">
              <w:rPr>
                <w:rFonts w:ascii="Angsana New" w:hAnsi="Angsana New"/>
                <w:sz w:val="30"/>
                <w:szCs w:val="30"/>
                <w:cs/>
              </w:rPr>
              <w:t xml:space="preserve">(ดูหมายเหตุข้อ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6</w:t>
            </w:r>
            <w:r w:rsidR="00737D38" w:rsidRPr="00CF6F8F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53F679AC" w14:textId="523B1CC2" w:rsidR="00FF2F4C" w:rsidRPr="00CF6F8F" w:rsidRDefault="00631E6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</w:t>
            </w:r>
            <w:r w:rsid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21" w:type="pct"/>
            <w:vAlign w:val="bottom"/>
          </w:tcPr>
          <w:p w14:paraId="31A69147" w14:textId="77777777" w:rsidR="00FF2F4C" w:rsidRPr="000C5361" w:rsidRDefault="00FF2F4C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vAlign w:val="bottom"/>
          </w:tcPr>
          <w:p w14:paraId="5E2029CE" w14:textId="77777777" w:rsidR="00FF2F4C" w:rsidRPr="000C5361" w:rsidRDefault="00FF2F4C" w:rsidP="00FF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C536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" w:type="pct"/>
            <w:vAlign w:val="bottom"/>
          </w:tcPr>
          <w:p w14:paraId="12F0BBF3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38671346" w14:textId="4B6AC1D9" w:rsidR="00FF2F4C" w:rsidRPr="00CF6F8F" w:rsidRDefault="00631E6C" w:rsidP="00FF2F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</w:t>
            </w:r>
            <w:r w:rsidR="00FF2F4C" w:rsidRP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136" w:type="pct"/>
            <w:vAlign w:val="bottom"/>
          </w:tcPr>
          <w:p w14:paraId="655B2E88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  <w:vAlign w:val="bottom"/>
          </w:tcPr>
          <w:p w14:paraId="761509E5" w14:textId="77777777" w:rsidR="00FF2F4C" w:rsidRPr="000C5361" w:rsidRDefault="00FF2F4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cs/>
              </w:rPr>
            </w:pPr>
            <w:r w:rsidRPr="000C53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FAB" w:rsidRPr="00B165D6" w14:paraId="6227B3AC" w14:textId="77777777" w:rsidTr="006D0D4C">
        <w:trPr>
          <w:trHeight w:val="407"/>
        </w:trPr>
        <w:tc>
          <w:tcPr>
            <w:tcW w:w="2114" w:type="pct"/>
            <w:vAlign w:val="bottom"/>
          </w:tcPr>
          <w:p w14:paraId="73E09070" w14:textId="77777777" w:rsidR="003D2FAB" w:rsidRPr="0082412F" w:rsidRDefault="003D2FAB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09121C6A" w14:textId="142E9FF6" w:rsidR="003D2FAB" w:rsidRPr="00CF6F8F" w:rsidRDefault="00CF6F8F" w:rsidP="002245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686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302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" w:type="pct"/>
            <w:vAlign w:val="bottom"/>
          </w:tcPr>
          <w:p w14:paraId="16D8CE93" w14:textId="77777777" w:rsidR="003D2FAB" w:rsidRPr="000C5361" w:rsidRDefault="003D2FAB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vAlign w:val="bottom"/>
          </w:tcPr>
          <w:p w14:paraId="16799C7F" w14:textId="4BF779D7" w:rsidR="003D2FAB" w:rsidRPr="000C5361" w:rsidRDefault="003D2FAB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C5361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</w:t>
            </w:r>
            <w:r w:rsidR="000C5361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096</w:t>
            </w:r>
            <w:r w:rsidR="000C5361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163</w:t>
            </w:r>
            <w:r w:rsidRPr="000C536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5275655D" w14:textId="77777777" w:rsidR="003D2FAB" w:rsidRPr="000C5361" w:rsidRDefault="003D2FAB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7CBE8795" w14:textId="77777777" w:rsidR="003D2FAB" w:rsidRPr="00CF6F8F" w:rsidRDefault="003D2FAB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6F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3464676D" w14:textId="77777777" w:rsidR="003D2FAB" w:rsidRPr="000C5361" w:rsidRDefault="003D2FAB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  <w:vAlign w:val="bottom"/>
          </w:tcPr>
          <w:p w14:paraId="0AE083A9" w14:textId="77777777" w:rsidR="003D2FAB" w:rsidRPr="000C5361" w:rsidRDefault="003D2FAB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C53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2FAB" w:rsidRPr="00B165D6" w14:paraId="3AE140E8" w14:textId="77777777" w:rsidTr="006D0D4C">
        <w:trPr>
          <w:trHeight w:val="419"/>
        </w:trPr>
        <w:tc>
          <w:tcPr>
            <w:tcW w:w="2114" w:type="pct"/>
            <w:vAlign w:val="bottom"/>
          </w:tcPr>
          <w:p w14:paraId="2824C00D" w14:textId="77777777" w:rsidR="003D2FAB" w:rsidRPr="0082412F" w:rsidRDefault="003D2FAB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642" w:type="pct"/>
            <w:shd w:val="clear" w:color="auto" w:fill="FFFFFF"/>
            <w:vAlign w:val="bottom"/>
          </w:tcPr>
          <w:p w14:paraId="24E88226" w14:textId="4C0F7FB5" w:rsidR="003D2FAB" w:rsidRPr="00CF6F8F" w:rsidRDefault="00631E6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437</w:t>
            </w:r>
            <w:r w:rsidR="00CF6F8F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692</w:t>
            </w:r>
          </w:p>
        </w:tc>
        <w:tc>
          <w:tcPr>
            <w:tcW w:w="121" w:type="pct"/>
            <w:vAlign w:val="bottom"/>
          </w:tcPr>
          <w:p w14:paraId="06D5B3F7" w14:textId="77777777" w:rsidR="003D2FAB" w:rsidRPr="000C5361" w:rsidRDefault="003D2FAB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vAlign w:val="bottom"/>
          </w:tcPr>
          <w:p w14:paraId="4F65BB22" w14:textId="320BB0DB" w:rsidR="003D2FAB" w:rsidRPr="000C5361" w:rsidRDefault="003D2FAB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C5361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0C5361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101</w:t>
            </w:r>
            <w:r w:rsidR="000C5361" w:rsidRPr="000C5361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040</w:t>
            </w:r>
            <w:r w:rsidRPr="000C5361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3" w:type="pct"/>
            <w:vAlign w:val="bottom"/>
          </w:tcPr>
          <w:p w14:paraId="0CC8EE3B" w14:textId="77777777" w:rsidR="003D2FAB" w:rsidRPr="000C5361" w:rsidRDefault="003D2FAB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vAlign w:val="bottom"/>
          </w:tcPr>
          <w:p w14:paraId="13680FF9" w14:textId="77777777" w:rsidR="003D2FAB" w:rsidRPr="00CF6F8F" w:rsidRDefault="003D2FAB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CF6F8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vAlign w:val="bottom"/>
          </w:tcPr>
          <w:p w14:paraId="1A398253" w14:textId="77777777" w:rsidR="003D2FAB" w:rsidRPr="000C5361" w:rsidRDefault="003D2FAB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  <w:vAlign w:val="bottom"/>
          </w:tcPr>
          <w:p w14:paraId="2B496CD7" w14:textId="77777777" w:rsidR="003D2FAB" w:rsidRPr="000C5361" w:rsidRDefault="003D2FAB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40" w:lineRule="auto"/>
              <w:ind w:left="-108" w:right="-419"/>
              <w:rPr>
                <w:rFonts w:ascii="Angsana New" w:hAnsi="Angsana New"/>
                <w:sz w:val="30"/>
                <w:szCs w:val="30"/>
              </w:rPr>
            </w:pPr>
            <w:r w:rsidRPr="000C536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F2414" w:rsidRPr="00B165D6" w14:paraId="50FA88C1" w14:textId="77777777" w:rsidTr="006D0D4C">
        <w:trPr>
          <w:trHeight w:val="419"/>
        </w:trPr>
        <w:tc>
          <w:tcPr>
            <w:tcW w:w="2114" w:type="pct"/>
            <w:vAlign w:val="bottom"/>
          </w:tcPr>
          <w:p w14:paraId="4BE7E6B1" w14:textId="68DFEBCB" w:rsidR="00FF2414" w:rsidRPr="006428B8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28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A89E1B5" w14:textId="3F49B796" w:rsidR="00FF2414" w:rsidRPr="00CF6F8F" w:rsidRDefault="00631E6C" w:rsidP="00CF6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33</w:t>
            </w:r>
            <w:r w:rsidR="00CF6F8F" w:rsidRPr="00CF6F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832</w:t>
            </w:r>
            <w:r w:rsidR="00CF6F8F" w:rsidRPr="00CF6F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166</w:t>
            </w:r>
          </w:p>
        </w:tc>
        <w:tc>
          <w:tcPr>
            <w:tcW w:w="121" w:type="pct"/>
            <w:vAlign w:val="bottom"/>
          </w:tcPr>
          <w:p w14:paraId="36A48DAF" w14:textId="77777777" w:rsidR="00FF2414" w:rsidRPr="000C5361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6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C3D80" w14:textId="5033D469" w:rsidR="00FF2414" w:rsidRPr="000C5361" w:rsidRDefault="00631E6C" w:rsidP="006428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FF2414" w:rsidRPr="000C53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320</w:t>
            </w:r>
            <w:r w:rsidR="00FF2414" w:rsidRPr="000C53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084</w:t>
            </w:r>
          </w:p>
        </w:tc>
        <w:tc>
          <w:tcPr>
            <w:tcW w:w="123" w:type="pct"/>
            <w:vAlign w:val="bottom"/>
          </w:tcPr>
          <w:p w14:paraId="593049EA" w14:textId="77777777" w:rsidR="00FF2414" w:rsidRPr="000C5361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07DDC" w14:textId="3E1E875D" w:rsidR="00FF2414" w:rsidRPr="00CF6F8F" w:rsidRDefault="00631E6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CF6F8F" w:rsidRPr="00CF6F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830</w:t>
            </w:r>
            <w:r w:rsidR="00CF6F8F" w:rsidRPr="00CF6F8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871</w:t>
            </w:r>
          </w:p>
        </w:tc>
        <w:tc>
          <w:tcPr>
            <w:tcW w:w="136" w:type="pct"/>
            <w:vAlign w:val="bottom"/>
          </w:tcPr>
          <w:p w14:paraId="3E393152" w14:textId="77777777" w:rsidR="00FF2414" w:rsidRPr="000C5361" w:rsidRDefault="00FF2414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25ECCF" w14:textId="7E1D4085" w:rsidR="00FF2414" w:rsidRPr="000C5361" w:rsidRDefault="00631E6C" w:rsidP="00FF24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FF2414" w:rsidRPr="000C53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501</w:t>
            </w:r>
            <w:r w:rsidR="00FF2414" w:rsidRPr="000C53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541</w:t>
            </w:r>
          </w:p>
        </w:tc>
      </w:tr>
    </w:tbl>
    <w:p w14:paraId="50B3A152" w14:textId="77777777" w:rsidR="002C042C" w:rsidRPr="0082412F" w:rsidRDefault="002C042C" w:rsidP="00D860FD">
      <w:pPr>
        <w:framePr w:w="10229" w:wrap="auto" w:hAnchor="text" w:x="1260"/>
        <w:rPr>
          <w:rFonts w:ascii="Angsana New" w:hAnsi="Angsana New"/>
          <w:sz w:val="30"/>
          <w:szCs w:val="30"/>
          <w:cs/>
        </w:rPr>
        <w:sectPr w:rsidR="002C042C" w:rsidRPr="0082412F" w:rsidSect="00BC30D9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p w14:paraId="1640A1D4" w14:textId="46EFDBB3" w:rsidR="00D23C8C" w:rsidRPr="0082412F" w:rsidRDefault="00D23C8C" w:rsidP="00F85870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cs/>
          <w:lang w:bidi="th-TH"/>
        </w:rPr>
      </w:pPr>
      <w:r w:rsidRPr="0082412F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เงินลงทุนในบริษัทร่วมและการร่วมค้า</w:t>
      </w:r>
      <w:r w:rsidRPr="0082412F">
        <w:rPr>
          <w:rFonts w:ascii="Angsana New" w:hAnsi="Angsana New"/>
          <w:sz w:val="28"/>
          <w:szCs w:val="28"/>
          <w:lang w:bidi="th-TH"/>
        </w:rPr>
        <w:t xml:space="preserve"> </w:t>
      </w:r>
      <w:r w:rsidR="002E5E13" w:rsidRPr="0082412F">
        <w:rPr>
          <w:rFonts w:ascii="Angsana New" w:hAnsi="Angsana New"/>
          <w:sz w:val="28"/>
          <w:szCs w:val="28"/>
          <w:cs/>
          <w:lang w:bidi="th-TH"/>
        </w:rPr>
        <w:t xml:space="preserve">ณ วันที่ </w:t>
      </w:r>
      <w:r w:rsidR="00631E6C" w:rsidRPr="00631E6C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7E45C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7E45C9">
        <w:rPr>
          <w:rFonts w:ascii="Angsana New" w:hAnsi="Angsana New"/>
          <w:spacing w:val="-2"/>
          <w:sz w:val="28"/>
          <w:szCs w:val="28"/>
          <w:cs/>
          <w:lang w:val="en-US" w:bidi="th-TH"/>
        </w:rPr>
        <w:t>มิถุนายน</w:t>
      </w:r>
      <w:r w:rsidR="00126C68" w:rsidRPr="0082412F">
        <w:rPr>
          <w:rFonts w:ascii="Angsana New" w:hAnsi="Angsana New"/>
          <w:spacing w:val="-2"/>
          <w:sz w:val="28"/>
          <w:szCs w:val="28"/>
          <w:cs/>
          <w:lang w:bidi="th-TH"/>
        </w:rPr>
        <w:t xml:space="preserve"> </w:t>
      </w:r>
      <w:r w:rsidR="00631E6C" w:rsidRPr="00631E6C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Pr="0082412F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82412F">
        <w:rPr>
          <w:rFonts w:ascii="Angsana New" w:hAnsi="Angsana New"/>
          <w:sz w:val="28"/>
          <w:szCs w:val="28"/>
          <w:cs/>
          <w:lang w:val="en-US" w:bidi="th-TH"/>
        </w:rPr>
        <w:t xml:space="preserve">และ </w:t>
      </w:r>
      <w:r w:rsidR="00631E6C" w:rsidRPr="00631E6C">
        <w:rPr>
          <w:rFonts w:ascii="Angsana New" w:hAnsi="Angsana New"/>
          <w:sz w:val="28"/>
          <w:szCs w:val="28"/>
          <w:lang w:val="en-US" w:bidi="th-TH"/>
        </w:rPr>
        <w:t>31</w:t>
      </w:r>
      <w:r w:rsidRPr="0082412F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82412F">
        <w:rPr>
          <w:rFonts w:ascii="Angsana New" w:hAnsi="Angsana New"/>
          <w:sz w:val="28"/>
          <w:szCs w:val="28"/>
          <w:cs/>
          <w:lang w:val="en-US" w:bidi="th-TH"/>
        </w:rPr>
        <w:t xml:space="preserve">ธันวาคม </w:t>
      </w:r>
      <w:r w:rsidR="00631E6C" w:rsidRPr="00631E6C">
        <w:rPr>
          <w:rFonts w:ascii="Angsana New" w:hAnsi="Angsana New"/>
          <w:sz w:val="28"/>
          <w:szCs w:val="28"/>
          <w:lang w:val="en-US" w:bidi="th-TH"/>
        </w:rPr>
        <w:t>2562</w:t>
      </w:r>
      <w:r w:rsidRPr="0082412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82412F">
        <w:rPr>
          <w:rFonts w:ascii="Angsana New" w:hAnsi="Angsana New"/>
          <w:sz w:val="28"/>
          <w:szCs w:val="28"/>
          <w:cs/>
          <w:lang w:bidi="th-TH"/>
        </w:rPr>
        <w:t>และ</w:t>
      </w:r>
      <w:r w:rsidR="006A3BFF" w:rsidRPr="0082412F">
        <w:rPr>
          <w:rFonts w:ascii="Angsana New" w:hAnsi="Angsana New"/>
          <w:sz w:val="28"/>
          <w:szCs w:val="28"/>
          <w:cs/>
          <w:lang w:bidi="th-TH"/>
        </w:rPr>
        <w:t>เงินปันผล</w:t>
      </w:r>
      <w:r w:rsidR="00860C4A" w:rsidRPr="0082412F">
        <w:rPr>
          <w:rFonts w:ascii="Angsana New" w:hAnsi="Angsana New"/>
          <w:sz w:val="28"/>
          <w:szCs w:val="28"/>
          <w:cs/>
          <w:lang w:bidi="th-TH"/>
        </w:rPr>
        <w:t>รับ</w:t>
      </w:r>
      <w:r w:rsidRPr="0082412F">
        <w:rPr>
          <w:rFonts w:ascii="Angsana New" w:hAnsi="Angsana New"/>
          <w:sz w:val="28"/>
          <w:szCs w:val="28"/>
          <w:cs/>
          <w:lang w:bidi="th-TH"/>
        </w:rPr>
        <w:t>สำหรับ</w:t>
      </w:r>
      <w:r w:rsidR="000271C5" w:rsidRPr="0082412F">
        <w:rPr>
          <w:rFonts w:ascii="Angsana New" w:hAnsi="Angsana New"/>
          <w:sz w:val="28"/>
          <w:szCs w:val="28"/>
          <w:cs/>
          <w:lang w:bidi="th-TH"/>
        </w:rPr>
        <w:t>งวด</w:t>
      </w:r>
      <w:r w:rsidR="000C5361">
        <w:rPr>
          <w:rFonts w:ascii="Angsana New" w:hAnsi="Angsana New"/>
          <w:sz w:val="28"/>
          <w:szCs w:val="28"/>
          <w:cs/>
          <w:lang w:bidi="th-TH"/>
        </w:rPr>
        <w:t>หก</w:t>
      </w:r>
      <w:r w:rsidR="000271C5" w:rsidRPr="0082412F">
        <w:rPr>
          <w:rFonts w:ascii="Angsana New" w:hAnsi="Angsana New"/>
          <w:sz w:val="28"/>
          <w:szCs w:val="28"/>
          <w:cs/>
          <w:lang w:bidi="th-TH"/>
        </w:rPr>
        <w:t>เดือน</w:t>
      </w:r>
      <w:r w:rsidRPr="0082412F">
        <w:rPr>
          <w:rFonts w:ascii="Angsana New" w:hAnsi="Angsana New"/>
          <w:sz w:val="28"/>
          <w:szCs w:val="28"/>
          <w:cs/>
          <w:lang w:bidi="th-TH"/>
        </w:rPr>
        <w:t>สิ้นสุดวันที่</w:t>
      </w:r>
      <w:r w:rsidR="002E5E13" w:rsidRPr="0082412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631E6C" w:rsidRPr="00631E6C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7E45C9">
        <w:rPr>
          <w:rFonts w:ascii="Angsana New" w:hAnsi="Angsana New"/>
          <w:spacing w:val="-2"/>
          <w:sz w:val="28"/>
          <w:szCs w:val="28"/>
          <w:lang w:val="en-US"/>
        </w:rPr>
        <w:t xml:space="preserve"> </w:t>
      </w:r>
      <w:r w:rsidR="007E45C9">
        <w:rPr>
          <w:rFonts w:ascii="Angsana New" w:hAnsi="Angsana New"/>
          <w:spacing w:val="-2"/>
          <w:sz w:val="28"/>
          <w:szCs w:val="28"/>
          <w:cs/>
          <w:lang w:val="en-US" w:bidi="th-TH"/>
        </w:rPr>
        <w:t>มิถุนายน</w:t>
      </w:r>
      <w:r w:rsidR="004B3357" w:rsidRPr="0082412F">
        <w:rPr>
          <w:rFonts w:ascii="Angsana New" w:hAnsi="Angsana New"/>
          <w:spacing w:val="-2"/>
          <w:sz w:val="28"/>
          <w:szCs w:val="28"/>
          <w:cs/>
          <w:lang w:bidi="th-TH"/>
        </w:rPr>
        <w:t xml:space="preserve"> </w:t>
      </w:r>
      <w:r w:rsidRPr="0082412F">
        <w:rPr>
          <w:rFonts w:ascii="Angsana New" w:hAnsi="Angsana New"/>
          <w:sz w:val="28"/>
          <w:szCs w:val="28"/>
          <w:cs/>
          <w:lang w:bidi="th-TH"/>
        </w:rPr>
        <w:t>มีดังนี้</w:t>
      </w:r>
    </w:p>
    <w:p w14:paraId="488D1017" w14:textId="77777777" w:rsidR="002E3A45" w:rsidRPr="00DB1973" w:rsidRDefault="002E3A45" w:rsidP="006A24D5">
      <w:pPr>
        <w:pStyle w:val="block"/>
        <w:spacing w:after="0" w:line="240" w:lineRule="auto"/>
        <w:ind w:left="0" w:right="-764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15217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57"/>
        <w:gridCol w:w="990"/>
        <w:gridCol w:w="990"/>
        <w:gridCol w:w="236"/>
        <w:gridCol w:w="1025"/>
        <w:gridCol w:w="1095"/>
        <w:gridCol w:w="252"/>
        <w:gridCol w:w="1007"/>
        <w:gridCol w:w="275"/>
        <w:gridCol w:w="1060"/>
        <w:gridCol w:w="251"/>
        <w:gridCol w:w="984"/>
        <w:gridCol w:w="262"/>
        <w:gridCol w:w="1113"/>
        <w:gridCol w:w="243"/>
        <w:gridCol w:w="1017"/>
        <w:gridCol w:w="244"/>
        <w:gridCol w:w="1016"/>
      </w:tblGrid>
      <w:tr w:rsidR="00FF2414" w:rsidRPr="00B165D6" w14:paraId="3265AF0B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66AF2688" w14:textId="77777777" w:rsidR="00FF2414" w:rsidRPr="0082412F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60" w:type="dxa"/>
            <w:gridSpan w:val="17"/>
            <w:vAlign w:val="bottom"/>
          </w:tcPr>
          <w:p w14:paraId="686629FD" w14:textId="77777777" w:rsidR="00FF2414" w:rsidRPr="0082412F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F2414" w:rsidRPr="00B165D6" w14:paraId="4E72D559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01F91490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B968A70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36" w:type="dxa"/>
            <w:vAlign w:val="bottom"/>
          </w:tcPr>
          <w:p w14:paraId="6949D862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vAlign w:val="bottom"/>
          </w:tcPr>
          <w:p w14:paraId="50FF1572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64E69B31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7DDC8C66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110330F3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14:paraId="4279928C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14:paraId="4CF7EE82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5E85CF69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</w:tc>
      </w:tr>
      <w:tr w:rsidR="00FF2414" w:rsidRPr="00B165D6" w14:paraId="30737D20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266F87E2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FBCA6B2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36" w:type="dxa"/>
            <w:vAlign w:val="bottom"/>
          </w:tcPr>
          <w:p w14:paraId="2353B9FB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vAlign w:val="bottom"/>
          </w:tcPr>
          <w:p w14:paraId="5E129851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52" w:type="dxa"/>
            <w:vAlign w:val="bottom"/>
          </w:tcPr>
          <w:p w14:paraId="0A6A35DE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27A14258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1" w:type="dxa"/>
            <w:vAlign w:val="bottom"/>
          </w:tcPr>
          <w:p w14:paraId="707AE263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9" w:type="dxa"/>
            <w:gridSpan w:val="3"/>
            <w:vAlign w:val="bottom"/>
          </w:tcPr>
          <w:p w14:paraId="354BE78D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14:paraId="3BFEE22A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3C374C36" w14:textId="498D32DE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งวด</w:t>
            </w:r>
            <w:r w:rsidR="000C5361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หก</w:t>
            </w: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FF2414" w:rsidRPr="00B165D6" w14:paraId="49C5BAC5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5993EF5E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52D293" w14:textId="23CF9149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90" w:type="dxa"/>
            <w:vAlign w:val="bottom"/>
          </w:tcPr>
          <w:p w14:paraId="53651AAE" w14:textId="049BA34A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FF2414" w:rsidRPr="008241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36" w:type="dxa"/>
            <w:vAlign w:val="bottom"/>
          </w:tcPr>
          <w:p w14:paraId="68BD77C6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47A8DCB8" w14:textId="1CF47BB8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095" w:type="dxa"/>
            <w:vAlign w:val="bottom"/>
          </w:tcPr>
          <w:p w14:paraId="34284700" w14:textId="72DC5CB7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FF2414" w:rsidRPr="008241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2" w:type="dxa"/>
            <w:vAlign w:val="bottom"/>
          </w:tcPr>
          <w:p w14:paraId="0838A1C5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7FA2C313" w14:textId="7CF975DE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5" w:type="dxa"/>
            <w:vAlign w:val="bottom"/>
          </w:tcPr>
          <w:p w14:paraId="2222BF2B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A0C937D" w14:textId="6F4F2E25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FF2414" w:rsidRPr="008241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1" w:type="dxa"/>
            <w:vAlign w:val="bottom"/>
          </w:tcPr>
          <w:p w14:paraId="3F82E519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1B9BBCE3" w14:textId="5A88EC96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62" w:type="dxa"/>
            <w:vAlign w:val="bottom"/>
          </w:tcPr>
          <w:p w14:paraId="40AA0AE9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56715A32" w14:textId="75C2776F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FF2414" w:rsidRPr="008241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vAlign w:val="bottom"/>
          </w:tcPr>
          <w:p w14:paraId="559E09ED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2AEFBA2B" w14:textId="2BF1306A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FF2414" w:rsidRPr="00B165D6" w14:paraId="1592F692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419AE56B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600925" w14:textId="099FD420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90" w:type="dxa"/>
            <w:vAlign w:val="bottom"/>
          </w:tcPr>
          <w:p w14:paraId="754BB105" w14:textId="419261C6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36" w:type="dxa"/>
            <w:vAlign w:val="bottom"/>
          </w:tcPr>
          <w:p w14:paraId="73D31243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3708184" w14:textId="37B77C4A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95" w:type="dxa"/>
            <w:vAlign w:val="bottom"/>
          </w:tcPr>
          <w:p w14:paraId="0E254B18" w14:textId="37B5B24C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52" w:type="dxa"/>
            <w:vAlign w:val="bottom"/>
          </w:tcPr>
          <w:p w14:paraId="47BE9CA7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768C90B3" w14:textId="3AAE483A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5" w:type="dxa"/>
            <w:vAlign w:val="bottom"/>
          </w:tcPr>
          <w:p w14:paraId="099821A9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C5002F9" w14:textId="1B07601C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51" w:type="dxa"/>
            <w:vAlign w:val="bottom"/>
          </w:tcPr>
          <w:p w14:paraId="148ED53D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46974347" w14:textId="41B9CBE2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2" w:type="dxa"/>
            <w:vAlign w:val="bottom"/>
          </w:tcPr>
          <w:p w14:paraId="33FCC486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030C1855" w14:textId="26603E39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43" w:type="dxa"/>
            <w:vAlign w:val="bottom"/>
          </w:tcPr>
          <w:p w14:paraId="020E2B95" w14:textId="77777777" w:rsidR="00FF2414" w:rsidRPr="0082412F" w:rsidRDefault="00FF2414" w:rsidP="00FF24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74AA972B" w14:textId="0D5E2DD5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4" w:type="dxa"/>
            <w:vAlign w:val="bottom"/>
          </w:tcPr>
          <w:p w14:paraId="4F764B9F" w14:textId="77777777" w:rsidR="00FF2414" w:rsidRPr="0082412F" w:rsidRDefault="00FF2414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6" w:type="dxa"/>
            <w:vAlign w:val="bottom"/>
          </w:tcPr>
          <w:p w14:paraId="083FE077" w14:textId="32EA5F44" w:rsidR="00FF2414" w:rsidRPr="0082412F" w:rsidRDefault="00631E6C" w:rsidP="00FF2414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FF2414" w:rsidRPr="00B165D6" w14:paraId="2B2EAA44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420A0180" w14:textId="77777777" w:rsidR="00FF2414" w:rsidRPr="0082412F" w:rsidRDefault="00FF2414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4E869C3" w14:textId="77777777" w:rsidR="00FF2414" w:rsidRPr="0082412F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vAlign w:val="bottom"/>
          </w:tcPr>
          <w:p w14:paraId="332E24A6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4" w:type="dxa"/>
            <w:gridSpan w:val="14"/>
            <w:vAlign w:val="bottom"/>
          </w:tcPr>
          <w:p w14:paraId="0C40C0BC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F2414" w:rsidRPr="00B165D6" w14:paraId="0137DE3C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3846AE7F" w14:textId="77777777" w:rsidR="00FF2414" w:rsidRPr="0082412F" w:rsidRDefault="00FF2414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บริษัทร่วมทางตรง</w:t>
            </w:r>
          </w:p>
        </w:tc>
        <w:tc>
          <w:tcPr>
            <w:tcW w:w="990" w:type="dxa"/>
            <w:vAlign w:val="bottom"/>
          </w:tcPr>
          <w:p w14:paraId="0AA11608" w14:textId="77777777" w:rsidR="00FF2414" w:rsidRPr="0082412F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0D6E6DA" w14:textId="77777777" w:rsidR="00FF2414" w:rsidRPr="0082412F" w:rsidRDefault="00FF2414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F633102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B5BDE37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5E689834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6DA3F3E1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45CFFBA5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56F5BAFD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C1351C8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7C351F46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1CFDB46C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4BFF4D9A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1C50F9E5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98F7DB6" w14:textId="77777777" w:rsidR="00FF2414" w:rsidRPr="0082412F" w:rsidRDefault="00FF2414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40D69FCF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04BDA93C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6" w:type="dxa"/>
            <w:vAlign w:val="bottom"/>
          </w:tcPr>
          <w:p w14:paraId="7B121EE3" w14:textId="77777777" w:rsidR="00FF2414" w:rsidRPr="0082412F" w:rsidRDefault="00FF2414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81940" w:rsidRPr="00B165D6" w14:paraId="097C79A1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57554956" w14:textId="77777777" w:rsidR="00B81940" w:rsidRPr="0082412F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เฟิร์ส โคราช วินด์ จำกัด</w:t>
            </w:r>
          </w:p>
        </w:tc>
        <w:tc>
          <w:tcPr>
            <w:tcW w:w="990" w:type="dxa"/>
            <w:vAlign w:val="bottom"/>
          </w:tcPr>
          <w:p w14:paraId="7DEB4227" w14:textId="55C0752B" w:rsidR="00B81940" w:rsidRPr="0019088A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990" w:type="dxa"/>
            <w:vAlign w:val="bottom"/>
          </w:tcPr>
          <w:p w14:paraId="4555DCA3" w14:textId="0366808D" w:rsidR="00B81940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09FE2678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616877B" w14:textId="6ECB5F1A" w:rsidR="00B81940" w:rsidRPr="0019088A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81940" w:rsidRPr="0019088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996</w:t>
            </w:r>
            <w:r w:rsidR="00B81940" w:rsidRPr="0019088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9587B3C" w14:textId="257E094A" w:rsidR="00B81940" w:rsidRPr="0082412F" w:rsidRDefault="00631E6C" w:rsidP="009F2DD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996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020</w:t>
            </w:r>
          </w:p>
        </w:tc>
        <w:tc>
          <w:tcPr>
            <w:tcW w:w="252" w:type="dxa"/>
            <w:vAlign w:val="bottom"/>
          </w:tcPr>
          <w:p w14:paraId="327C88E3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6E9C2901" w14:textId="5D257D01" w:rsidR="00B81940" w:rsidRPr="0019088A" w:rsidRDefault="00631E6C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B81940" w:rsidRPr="0019088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75" w:type="dxa"/>
            <w:vAlign w:val="bottom"/>
          </w:tcPr>
          <w:p w14:paraId="77DE0292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B159AF2" w14:textId="0F5A2ACC" w:rsidR="00B81940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399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204</w:t>
            </w:r>
          </w:p>
        </w:tc>
        <w:tc>
          <w:tcPr>
            <w:tcW w:w="251" w:type="dxa"/>
            <w:vAlign w:val="bottom"/>
          </w:tcPr>
          <w:p w14:paraId="26E5EBCA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5D936EDC" w14:textId="5CA3E31E" w:rsidR="00B81940" w:rsidRPr="0019088A" w:rsidRDefault="00631E6C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414</w:t>
            </w:r>
            <w:r w:rsidR="008D3A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262" w:type="dxa"/>
            <w:vAlign w:val="bottom"/>
          </w:tcPr>
          <w:p w14:paraId="7C10DCE3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2DF6F10B" w14:textId="1DBBA0F6" w:rsidR="00B81940" w:rsidRPr="0082412F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419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243" w:type="dxa"/>
            <w:vAlign w:val="bottom"/>
          </w:tcPr>
          <w:p w14:paraId="758A0125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4A5AD397" w14:textId="3B811865" w:rsidR="00B81940" w:rsidRPr="00F96403" w:rsidRDefault="00631E6C" w:rsidP="00F9640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F96403" w:rsidRPr="00F9640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44" w:type="dxa"/>
            <w:vAlign w:val="bottom"/>
          </w:tcPr>
          <w:p w14:paraId="1974181B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vAlign w:val="bottom"/>
          </w:tcPr>
          <w:p w14:paraId="15CD8BE4" w14:textId="1752255F" w:rsidR="00B81940" w:rsidRPr="002F417D" w:rsidRDefault="00631E6C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magenta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2F417D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395</w:t>
            </w:r>
          </w:p>
        </w:tc>
      </w:tr>
      <w:tr w:rsidR="00B81940" w:rsidRPr="00B165D6" w14:paraId="3F77CF5B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0752DA20" w14:textId="77777777" w:rsidR="00B81940" w:rsidRPr="0082412F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 เค.อาร์.ทู จำกัด</w:t>
            </w:r>
          </w:p>
        </w:tc>
        <w:tc>
          <w:tcPr>
            <w:tcW w:w="990" w:type="dxa"/>
            <w:vAlign w:val="bottom"/>
          </w:tcPr>
          <w:p w14:paraId="1086BFCA" w14:textId="623184B7" w:rsidR="00B81940" w:rsidRPr="0019088A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990" w:type="dxa"/>
            <w:vAlign w:val="bottom"/>
          </w:tcPr>
          <w:p w14:paraId="1C786AC6" w14:textId="1ADCE61A" w:rsidR="00B81940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vAlign w:val="bottom"/>
          </w:tcPr>
          <w:p w14:paraId="52A4DEDB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1A0668DA" w14:textId="52E7FB0F" w:rsidR="00B81940" w:rsidRPr="0019088A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827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95" w:type="dxa"/>
            <w:vAlign w:val="bottom"/>
          </w:tcPr>
          <w:p w14:paraId="02F13F40" w14:textId="4DA07D5B" w:rsidR="00B81940" w:rsidRPr="0082412F" w:rsidRDefault="00631E6C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827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2" w:type="dxa"/>
            <w:vAlign w:val="bottom"/>
          </w:tcPr>
          <w:p w14:paraId="7C143BBC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2F449210" w14:textId="097FE5D3" w:rsidR="00B81940" w:rsidRPr="0019088A" w:rsidRDefault="00631E6C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B81940" w:rsidRPr="0019088A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75" w:type="dxa"/>
            <w:vAlign w:val="bottom"/>
          </w:tcPr>
          <w:p w14:paraId="74A43678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5ACA7E72" w14:textId="4C2C4B24" w:rsidR="00B81940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365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1" w:type="dxa"/>
            <w:vAlign w:val="bottom"/>
          </w:tcPr>
          <w:p w14:paraId="2561C823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3347AFB2" w14:textId="70CF8FF4" w:rsidR="00B81940" w:rsidRPr="0019088A" w:rsidRDefault="00631E6C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376</w:t>
            </w:r>
            <w:r w:rsidR="008D3A20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262" w:type="dxa"/>
            <w:vAlign w:val="bottom"/>
          </w:tcPr>
          <w:p w14:paraId="602C165B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66280F8" w14:textId="181670F9" w:rsidR="00B81940" w:rsidRPr="0082412F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377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43" w:type="dxa"/>
            <w:vAlign w:val="bottom"/>
          </w:tcPr>
          <w:p w14:paraId="5BFA70C0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1C45A9B" w14:textId="059EF355" w:rsidR="00B81940" w:rsidRPr="00F96403" w:rsidRDefault="00631E6C" w:rsidP="00F9640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F96403" w:rsidRPr="00F9640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44" w:type="dxa"/>
            <w:vAlign w:val="bottom"/>
          </w:tcPr>
          <w:p w14:paraId="54D4B284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7ED1535B" w14:textId="079849CC" w:rsidR="00B81940" w:rsidRPr="0082412F" w:rsidRDefault="00631E6C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magenta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2F417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598</w:t>
            </w:r>
          </w:p>
        </w:tc>
      </w:tr>
      <w:tr w:rsidR="00B81940" w:rsidRPr="0019088A" w14:paraId="03376309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725AB54A" w14:textId="77777777" w:rsidR="00B81940" w:rsidRPr="0019088A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1CE9D2EB" w14:textId="77777777" w:rsidR="00B81940" w:rsidRPr="0019088A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514D3EBD" w14:textId="77777777" w:rsidR="00B81940" w:rsidRPr="0019088A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B6CA96F" w14:textId="77777777" w:rsidR="00B81940" w:rsidRPr="0019088A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32ACD9D2" w14:textId="77777777" w:rsidR="00B81940" w:rsidRPr="0019088A" w:rsidRDefault="00B81940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2C2D269B" w14:textId="77777777" w:rsidR="00B81940" w:rsidRPr="0019088A" w:rsidRDefault="00B81940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5B2ECF90" w14:textId="77777777" w:rsidR="00B81940" w:rsidRPr="0019088A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2DDDBD8D" w14:textId="5F24D895" w:rsidR="00B81940" w:rsidRPr="0019088A" w:rsidRDefault="00631E6C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</w:t>
            </w:r>
            <w:r w:rsidR="00B81940" w:rsidRPr="001908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75" w:type="dxa"/>
            <w:vAlign w:val="bottom"/>
          </w:tcPr>
          <w:p w14:paraId="2EBD95D4" w14:textId="77777777" w:rsidR="00B81940" w:rsidRPr="0019088A" w:rsidRDefault="00B81940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3A29A40F" w14:textId="3E8B9296" w:rsidR="00B81940" w:rsidRPr="0019088A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764</w:t>
            </w:r>
            <w:r w:rsidR="00B81940" w:rsidRPr="001908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51" w:type="dxa"/>
            <w:vAlign w:val="bottom"/>
          </w:tcPr>
          <w:p w14:paraId="6A879635" w14:textId="77777777" w:rsidR="00B81940" w:rsidRPr="0019088A" w:rsidRDefault="00B81940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A6962" w14:textId="3F70669B" w:rsidR="00B81940" w:rsidRPr="0019088A" w:rsidRDefault="00631E6C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791</w:t>
            </w:r>
            <w:r w:rsidR="008D3A20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435</w:t>
            </w:r>
          </w:p>
        </w:tc>
        <w:tc>
          <w:tcPr>
            <w:tcW w:w="262" w:type="dxa"/>
            <w:vAlign w:val="bottom"/>
          </w:tcPr>
          <w:p w14:paraId="34C9D7A7" w14:textId="77777777" w:rsidR="00B81940" w:rsidRPr="0019088A" w:rsidRDefault="00B81940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E62EFAB" w14:textId="237594C2" w:rsidR="00B81940" w:rsidRPr="0019088A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796</w:t>
            </w:r>
            <w:r w:rsidR="00B81940" w:rsidRPr="001908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917</w:t>
            </w:r>
          </w:p>
        </w:tc>
        <w:tc>
          <w:tcPr>
            <w:tcW w:w="243" w:type="dxa"/>
            <w:vAlign w:val="bottom"/>
          </w:tcPr>
          <w:p w14:paraId="74915054" w14:textId="77777777" w:rsidR="00B81940" w:rsidRPr="0019088A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05C3A539" w14:textId="705741B4" w:rsidR="00B81940" w:rsidRPr="00F96403" w:rsidRDefault="00631E6C" w:rsidP="00F9640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</w:t>
            </w:r>
            <w:r w:rsidR="00F96403" w:rsidRPr="00F964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244" w:type="dxa"/>
            <w:vAlign w:val="bottom"/>
          </w:tcPr>
          <w:p w14:paraId="3DA6352D" w14:textId="77777777" w:rsidR="00B81940" w:rsidRPr="0019088A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2C52E567" w14:textId="0C0D06FE" w:rsidR="00B81940" w:rsidRPr="0019088A" w:rsidRDefault="00631E6C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</w:t>
            </w:r>
            <w:r w:rsidR="002F417D" w:rsidRPr="0019088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993</w:t>
            </w:r>
          </w:p>
        </w:tc>
      </w:tr>
      <w:tr w:rsidR="00B81940" w:rsidRPr="00B165D6" w14:paraId="69B27AD8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7EDEEFBC" w14:textId="77777777" w:rsidR="00B81940" w:rsidRPr="0082412F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บริษัทร่วมทางอ้อม</w:t>
            </w:r>
          </w:p>
        </w:tc>
        <w:tc>
          <w:tcPr>
            <w:tcW w:w="990" w:type="dxa"/>
            <w:vAlign w:val="bottom"/>
          </w:tcPr>
          <w:p w14:paraId="49A00A97" w14:textId="77777777" w:rsidR="00B81940" w:rsidRPr="0019088A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BC3270A" w14:textId="77777777" w:rsidR="00B81940" w:rsidRPr="0082412F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8BD587E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2F8938C" w14:textId="77777777" w:rsidR="00B81940" w:rsidRPr="000C5361" w:rsidRDefault="00B81940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15411710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7D1E72F0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142C65E3" w14:textId="77777777" w:rsidR="00B81940" w:rsidRPr="000C5361" w:rsidRDefault="00B81940" w:rsidP="009F2DD9">
            <w:pPr>
              <w:pStyle w:val="acctfourfigures"/>
              <w:tabs>
                <w:tab w:val="clear" w:pos="765"/>
                <w:tab w:val="decimal" w:pos="342"/>
                <w:tab w:val="decimal" w:pos="780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064D8352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6B389B3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342"/>
                <w:tab w:val="decimal" w:pos="844"/>
              </w:tabs>
              <w:spacing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10B6789D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433DD7AE" w14:textId="77777777" w:rsidR="00B81940" w:rsidRPr="000C5361" w:rsidRDefault="00B81940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62" w:type="dxa"/>
            <w:vAlign w:val="bottom"/>
          </w:tcPr>
          <w:p w14:paraId="36881457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1D811730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1032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7C634E25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08B9ED1D" w14:textId="77777777" w:rsidR="00B81940" w:rsidRPr="0085616C" w:rsidRDefault="00B81940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5FCA14D3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  <w:lang w:bidi="th-TH"/>
              </w:rPr>
            </w:pPr>
          </w:p>
        </w:tc>
        <w:tc>
          <w:tcPr>
            <w:tcW w:w="1016" w:type="dxa"/>
            <w:vAlign w:val="bottom"/>
          </w:tcPr>
          <w:p w14:paraId="668DD1B2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B81940" w:rsidRPr="00B165D6" w14:paraId="54AD082D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7F1FA0DC" w14:textId="77E1BC21" w:rsidR="00B81940" w:rsidRPr="0082412F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631E6C" w:rsidRPr="00631E6C">
              <w:rPr>
                <w:rFonts w:ascii="Angsana New" w:hAnsi="Angsana New"/>
                <w:spacing w:val="-6"/>
                <w:sz w:val="28"/>
                <w:szCs w:val="28"/>
              </w:rPr>
              <w:t>3</w:t>
            </w: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14:paraId="7B6B0371" w14:textId="7F80465A" w:rsidR="00B81940" w:rsidRPr="0019088A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536FF911" w14:textId="6AE6335F" w:rsidR="00B81940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09B2D420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2C808606" w14:textId="1E263166" w:rsidR="00B81940" w:rsidRPr="0019088A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095" w:type="dxa"/>
            <w:vAlign w:val="bottom"/>
          </w:tcPr>
          <w:p w14:paraId="59A26912" w14:textId="194A9705" w:rsidR="00B81940" w:rsidRPr="0082412F" w:rsidRDefault="00631E6C" w:rsidP="009F2DD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52" w:type="dxa"/>
            <w:vAlign w:val="bottom"/>
          </w:tcPr>
          <w:p w14:paraId="46A5D006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622A5304" w14:textId="517DBAD2" w:rsidR="00B81940" w:rsidRPr="0019088A" w:rsidRDefault="00631E6C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5" w:type="dxa"/>
            <w:vAlign w:val="bottom"/>
          </w:tcPr>
          <w:p w14:paraId="0CBF9C52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DDC9D6D" w14:textId="23A5690C" w:rsidR="00B81940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1" w:type="dxa"/>
            <w:vAlign w:val="bottom"/>
          </w:tcPr>
          <w:p w14:paraId="03903BD0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4F534C8A" w14:textId="15565A70" w:rsidR="00B81940" w:rsidRPr="00F96403" w:rsidRDefault="00631E6C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161</w:t>
            </w:r>
            <w:r w:rsidR="008D3A20" w:rsidRPr="00F9640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899</w:t>
            </w:r>
          </w:p>
        </w:tc>
        <w:tc>
          <w:tcPr>
            <w:tcW w:w="262" w:type="dxa"/>
            <w:vAlign w:val="bottom"/>
          </w:tcPr>
          <w:p w14:paraId="49AC29E4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6CCFEEE9" w14:textId="4357CCCA" w:rsidR="00B81940" w:rsidRPr="0082412F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155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243" w:type="dxa"/>
            <w:vAlign w:val="bottom"/>
          </w:tcPr>
          <w:p w14:paraId="000D4DBF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196C377C" w14:textId="7BBD9AF2" w:rsidR="00B81940" w:rsidRPr="00F96403" w:rsidRDefault="00631E6C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F96403" w:rsidRPr="00F9640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362</w:t>
            </w:r>
          </w:p>
        </w:tc>
        <w:tc>
          <w:tcPr>
            <w:tcW w:w="244" w:type="dxa"/>
            <w:vAlign w:val="bottom"/>
          </w:tcPr>
          <w:p w14:paraId="67995222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vAlign w:val="bottom"/>
          </w:tcPr>
          <w:p w14:paraId="7FF0D1C9" w14:textId="529985EC" w:rsidR="00B81940" w:rsidRPr="0082412F" w:rsidRDefault="00631E6C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2F417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135</w:t>
            </w:r>
          </w:p>
        </w:tc>
      </w:tr>
      <w:tr w:rsidR="00B81940" w:rsidRPr="00B165D6" w14:paraId="05A8F15A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0D1F7F71" w14:textId="6CF5A543" w:rsidR="00B81940" w:rsidRPr="0082412F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โซล่า เพาเวอร์</w:t>
            </w:r>
            <w:r w:rsidRPr="0082412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(โคราช </w:t>
            </w:r>
            <w:r w:rsidR="00631E6C" w:rsidRPr="00631E6C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14:paraId="0C68C468" w14:textId="5DBD9712" w:rsidR="00B81940" w:rsidRPr="0019088A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2A437FA8" w14:textId="7C1BCC2C" w:rsidR="00B81940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7A851A82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5F56DC32" w14:textId="65BFE2FC" w:rsidR="00B81940" w:rsidRPr="0019088A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199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1095" w:type="dxa"/>
            <w:vAlign w:val="bottom"/>
          </w:tcPr>
          <w:p w14:paraId="224A4474" w14:textId="732BB18C" w:rsidR="00B81940" w:rsidRPr="0082412F" w:rsidRDefault="00631E6C" w:rsidP="009F2DD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199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52" w:type="dxa"/>
            <w:vAlign w:val="bottom"/>
          </w:tcPr>
          <w:p w14:paraId="1630EB43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6DBE2A00" w14:textId="3BD02BBC" w:rsidR="00B81940" w:rsidRPr="0019088A" w:rsidRDefault="00631E6C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75" w:type="dxa"/>
            <w:vAlign w:val="bottom"/>
          </w:tcPr>
          <w:p w14:paraId="335E38D6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0B746E1" w14:textId="4AF7026C" w:rsidR="00B81940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79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700</w:t>
            </w:r>
          </w:p>
        </w:tc>
        <w:tc>
          <w:tcPr>
            <w:tcW w:w="251" w:type="dxa"/>
            <w:vAlign w:val="bottom"/>
          </w:tcPr>
          <w:p w14:paraId="5226F71C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3BE2D10D" w14:textId="57FB95C0" w:rsidR="00B81940" w:rsidRPr="00F96403" w:rsidRDefault="00631E6C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171</w:t>
            </w:r>
            <w:r w:rsidR="008D3A20" w:rsidRPr="00F9640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262" w:type="dxa"/>
            <w:vAlign w:val="bottom"/>
          </w:tcPr>
          <w:p w14:paraId="077ABE70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0AE87295" w14:textId="24AFC3A8" w:rsidR="00B81940" w:rsidRPr="0082412F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163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243" w:type="dxa"/>
            <w:vAlign w:val="bottom"/>
          </w:tcPr>
          <w:p w14:paraId="128071D5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649BB897" w14:textId="534B330A" w:rsidR="00B81940" w:rsidRPr="00F96403" w:rsidRDefault="00631E6C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F96403" w:rsidRPr="00F9640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731</w:t>
            </w:r>
          </w:p>
        </w:tc>
        <w:tc>
          <w:tcPr>
            <w:tcW w:w="244" w:type="dxa"/>
            <w:vAlign w:val="bottom"/>
          </w:tcPr>
          <w:p w14:paraId="45056C3F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vAlign w:val="bottom"/>
          </w:tcPr>
          <w:p w14:paraId="7C167C3C" w14:textId="4C4BE114" w:rsidR="00B81940" w:rsidRPr="0082412F" w:rsidRDefault="00631E6C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2F417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572</w:t>
            </w:r>
          </w:p>
        </w:tc>
      </w:tr>
      <w:tr w:rsidR="00B81940" w:rsidRPr="00B165D6" w14:paraId="20C2D9C0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3D3FBE5F" w14:textId="163AB5AA" w:rsidR="00B81940" w:rsidRPr="0082412F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โซล่า เพาเวอร์ (โคราช </w:t>
            </w:r>
            <w:r w:rsidR="00631E6C" w:rsidRPr="00631E6C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) จำกัด</w:t>
            </w:r>
          </w:p>
        </w:tc>
        <w:tc>
          <w:tcPr>
            <w:tcW w:w="990" w:type="dxa"/>
            <w:vAlign w:val="bottom"/>
          </w:tcPr>
          <w:p w14:paraId="51771096" w14:textId="02F560D9" w:rsidR="00B81940" w:rsidRPr="0019088A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90" w:type="dxa"/>
            <w:vAlign w:val="bottom"/>
          </w:tcPr>
          <w:p w14:paraId="5FC42EAB" w14:textId="4D77E830" w:rsidR="00B81940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043F50B5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5" w:type="dxa"/>
            <w:vAlign w:val="bottom"/>
          </w:tcPr>
          <w:p w14:paraId="0C07E987" w14:textId="668ACFBB" w:rsidR="00B81940" w:rsidRPr="0019088A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095" w:type="dxa"/>
            <w:vAlign w:val="bottom"/>
          </w:tcPr>
          <w:p w14:paraId="2696953E" w14:textId="7CD601B9" w:rsidR="00B81940" w:rsidRPr="0082412F" w:rsidRDefault="00631E6C" w:rsidP="009F2DD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188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52" w:type="dxa"/>
            <w:vAlign w:val="bottom"/>
          </w:tcPr>
          <w:p w14:paraId="79E84403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5E8614C9" w14:textId="430E3829" w:rsidR="00B81940" w:rsidRPr="0019088A" w:rsidRDefault="00631E6C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75" w:type="dxa"/>
            <w:vAlign w:val="bottom"/>
          </w:tcPr>
          <w:p w14:paraId="58D839DC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A309AC3" w14:textId="30819941" w:rsidR="00B81940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51" w:type="dxa"/>
            <w:vAlign w:val="bottom"/>
          </w:tcPr>
          <w:p w14:paraId="35AE35FC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4" w:type="dxa"/>
            <w:vAlign w:val="bottom"/>
          </w:tcPr>
          <w:p w14:paraId="7759C3DC" w14:textId="797C4BA9" w:rsidR="00B81940" w:rsidRPr="00F96403" w:rsidRDefault="00631E6C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159</w:t>
            </w:r>
            <w:r w:rsidR="008D3A20" w:rsidRPr="00F9640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574</w:t>
            </w:r>
          </w:p>
        </w:tc>
        <w:tc>
          <w:tcPr>
            <w:tcW w:w="262" w:type="dxa"/>
            <w:vAlign w:val="bottom"/>
          </w:tcPr>
          <w:p w14:paraId="49BBBB6B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4211D24F" w14:textId="1FFDE875" w:rsidR="00B81940" w:rsidRPr="0082412F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153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023</w:t>
            </w:r>
          </w:p>
        </w:tc>
        <w:tc>
          <w:tcPr>
            <w:tcW w:w="243" w:type="dxa"/>
            <w:vAlign w:val="bottom"/>
          </w:tcPr>
          <w:p w14:paraId="40BE03C1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54A2E1E6" w14:textId="3FB47EC5" w:rsidR="00B81940" w:rsidRPr="00F96403" w:rsidRDefault="00631E6C" w:rsidP="00B81940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F96403" w:rsidRPr="00F9640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244" w:type="dxa"/>
            <w:vAlign w:val="bottom"/>
          </w:tcPr>
          <w:p w14:paraId="07C105C8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vAlign w:val="bottom"/>
          </w:tcPr>
          <w:p w14:paraId="1307793D" w14:textId="0B0A3BF3" w:rsidR="00B81940" w:rsidRPr="0082412F" w:rsidRDefault="00631E6C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2F417D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</w:p>
        </w:tc>
      </w:tr>
      <w:tr w:rsidR="00B81940" w:rsidRPr="00B165D6" w14:paraId="6B39A388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6E286441" w14:textId="77777777" w:rsidR="00B81940" w:rsidRPr="0082412F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4"/>
                <w:sz w:val="28"/>
                <w:szCs w:val="28"/>
              </w:rPr>
              <w:t>Perth Power Partnership (Kwinana)</w:t>
            </w:r>
          </w:p>
        </w:tc>
        <w:tc>
          <w:tcPr>
            <w:tcW w:w="990" w:type="dxa"/>
            <w:vAlign w:val="bottom"/>
          </w:tcPr>
          <w:p w14:paraId="1E9AF2B9" w14:textId="7E59532A" w:rsidR="00B81940" w:rsidRPr="0019088A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990" w:type="dxa"/>
            <w:vAlign w:val="bottom"/>
          </w:tcPr>
          <w:p w14:paraId="395E6645" w14:textId="5E7B8F57" w:rsidR="00B81940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  <w:tc>
          <w:tcPr>
            <w:tcW w:w="236" w:type="dxa"/>
            <w:vAlign w:val="bottom"/>
          </w:tcPr>
          <w:p w14:paraId="75862E58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37ACD889" w14:textId="6315ADF5" w:rsidR="00B81940" w:rsidRPr="0019088A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311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1095" w:type="dxa"/>
            <w:vAlign w:val="bottom"/>
          </w:tcPr>
          <w:p w14:paraId="7CFBCF44" w14:textId="37E1CE6B" w:rsidR="00B81940" w:rsidRPr="0082412F" w:rsidRDefault="00631E6C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311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52" w:type="dxa"/>
            <w:vAlign w:val="bottom"/>
          </w:tcPr>
          <w:p w14:paraId="634B5930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5CA97F72" w14:textId="45CE2FB7" w:rsidR="00B81940" w:rsidRPr="0019088A" w:rsidRDefault="00631E6C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618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75" w:type="dxa"/>
            <w:vAlign w:val="bottom"/>
          </w:tcPr>
          <w:p w14:paraId="6D8B1FAA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D4AA224" w14:textId="0E63718E" w:rsidR="00B81940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618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531</w:t>
            </w:r>
          </w:p>
        </w:tc>
        <w:tc>
          <w:tcPr>
            <w:tcW w:w="251" w:type="dxa"/>
            <w:vAlign w:val="bottom"/>
          </w:tcPr>
          <w:p w14:paraId="033AE96B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vAlign w:val="bottom"/>
          </w:tcPr>
          <w:p w14:paraId="0619530A" w14:textId="0223575E" w:rsidR="00B81940" w:rsidRPr="00F96403" w:rsidRDefault="00631E6C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376</w:t>
            </w:r>
            <w:r w:rsidR="008D3A20" w:rsidRPr="00F9640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051</w:t>
            </w:r>
          </w:p>
        </w:tc>
        <w:tc>
          <w:tcPr>
            <w:tcW w:w="262" w:type="dxa"/>
            <w:vAlign w:val="bottom"/>
          </w:tcPr>
          <w:p w14:paraId="14935DB6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747EC6A0" w14:textId="0342C129" w:rsidR="00B81940" w:rsidRPr="0082412F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383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709</w:t>
            </w:r>
          </w:p>
        </w:tc>
        <w:tc>
          <w:tcPr>
            <w:tcW w:w="243" w:type="dxa"/>
            <w:vAlign w:val="bottom"/>
          </w:tcPr>
          <w:p w14:paraId="3E96EFEF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vAlign w:val="bottom"/>
          </w:tcPr>
          <w:p w14:paraId="3F7F732C" w14:textId="148DE7D1" w:rsidR="00B81940" w:rsidRPr="00F96403" w:rsidRDefault="00631E6C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F96403" w:rsidRPr="00F96403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089</w:t>
            </w:r>
          </w:p>
        </w:tc>
        <w:tc>
          <w:tcPr>
            <w:tcW w:w="244" w:type="dxa"/>
            <w:vAlign w:val="bottom"/>
          </w:tcPr>
          <w:p w14:paraId="1772468A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vAlign w:val="bottom"/>
          </w:tcPr>
          <w:p w14:paraId="1608D0A9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81940" w:rsidRPr="00B165D6" w14:paraId="0454F456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1D4384D4" w14:textId="77777777" w:rsidR="00B81940" w:rsidRPr="0082412F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</w:rPr>
              <w:t>Yandin WF Holdings Pty Ltd</w:t>
            </w:r>
          </w:p>
        </w:tc>
        <w:tc>
          <w:tcPr>
            <w:tcW w:w="990" w:type="dxa"/>
            <w:vAlign w:val="bottom"/>
          </w:tcPr>
          <w:p w14:paraId="424B8C90" w14:textId="66EF1C6C" w:rsidR="00B81940" w:rsidRPr="0019088A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990" w:type="dxa"/>
            <w:vAlign w:val="bottom"/>
          </w:tcPr>
          <w:p w14:paraId="675C3817" w14:textId="02DEFA1F" w:rsidR="00B81940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236" w:type="dxa"/>
            <w:vAlign w:val="bottom"/>
          </w:tcPr>
          <w:p w14:paraId="57E0CB02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65D8E0D8" w14:textId="66394837" w:rsidR="00B81940" w:rsidRPr="0019088A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676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095" w:type="dxa"/>
            <w:vAlign w:val="bottom"/>
          </w:tcPr>
          <w:p w14:paraId="4C36A57F" w14:textId="5C971C76" w:rsidR="00B81940" w:rsidRPr="0082412F" w:rsidRDefault="00631E6C" w:rsidP="009F2D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676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252" w:type="dxa"/>
            <w:vAlign w:val="bottom"/>
          </w:tcPr>
          <w:p w14:paraId="6777C99C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797E42A8" w14:textId="15E73FC2" w:rsidR="00B81940" w:rsidRPr="0019088A" w:rsidRDefault="00631E6C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173</w:t>
            </w:r>
            <w:r w:rsidR="00B81940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275" w:type="dxa"/>
            <w:vAlign w:val="bottom"/>
          </w:tcPr>
          <w:p w14:paraId="7BD010D4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vAlign w:val="bottom"/>
          </w:tcPr>
          <w:p w14:paraId="78228122" w14:textId="19F18757" w:rsidR="00B81940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173</w:t>
            </w:r>
            <w:r w:rsidR="00B81940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480</w:t>
            </w:r>
          </w:p>
        </w:tc>
        <w:tc>
          <w:tcPr>
            <w:tcW w:w="251" w:type="dxa"/>
            <w:vAlign w:val="bottom"/>
          </w:tcPr>
          <w:p w14:paraId="5EC0F9C0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2C3A1318" w14:textId="4579924F" w:rsidR="00B81940" w:rsidRPr="00F96403" w:rsidRDefault="00631E6C" w:rsidP="00B81940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D3A20" w:rsidRPr="00F9640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186</w:t>
            </w:r>
            <w:r w:rsidR="008D3A20" w:rsidRPr="00F96403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379</w:t>
            </w:r>
          </w:p>
        </w:tc>
        <w:tc>
          <w:tcPr>
            <w:tcW w:w="262" w:type="dxa"/>
            <w:vAlign w:val="bottom"/>
          </w:tcPr>
          <w:p w14:paraId="4AFB391D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2CAEC9F" w14:textId="4C767103" w:rsidR="00B81940" w:rsidRPr="0082412F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143</w:t>
            </w:r>
            <w:r w:rsidR="00B81940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343</w:t>
            </w:r>
          </w:p>
        </w:tc>
        <w:tc>
          <w:tcPr>
            <w:tcW w:w="243" w:type="dxa"/>
            <w:vAlign w:val="bottom"/>
          </w:tcPr>
          <w:p w14:paraId="5DE4567E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BD70B99" w14:textId="532F4267" w:rsidR="00B81940" w:rsidRPr="00F96403" w:rsidRDefault="00F96403" w:rsidP="009F2DD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96403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23E4AEAC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bottom"/>
          </w:tcPr>
          <w:p w14:paraId="170DB7E8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B81940" w:rsidRPr="0019088A" w14:paraId="3F87BFF4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4A2E2B6F" w14:textId="77777777" w:rsidR="00B81940" w:rsidRPr="0019088A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684510E5" w14:textId="77777777" w:rsidR="00B81940" w:rsidRPr="0019088A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CA61DA6" w14:textId="77777777" w:rsidR="00B81940" w:rsidRPr="0019088A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BCC37D4" w14:textId="77777777" w:rsidR="00B81940" w:rsidRPr="0019088A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7486A7A3" w14:textId="77777777" w:rsidR="00B81940" w:rsidRPr="0019088A" w:rsidRDefault="00B81940" w:rsidP="009F2D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6CDA206F" w14:textId="77777777" w:rsidR="00B81940" w:rsidRPr="0019088A" w:rsidRDefault="00B81940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071B24DC" w14:textId="77777777" w:rsidR="00B81940" w:rsidRPr="0019088A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1BA01" w14:textId="26E4B47F" w:rsidR="00B81940" w:rsidRPr="0019088A" w:rsidRDefault="00631E6C" w:rsidP="009F2DD9">
            <w:pPr>
              <w:pStyle w:val="acctfourfigures"/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B81940" w:rsidRPr="001908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022</w:t>
            </w:r>
            <w:r w:rsidR="00B81940" w:rsidRPr="001908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275" w:type="dxa"/>
            <w:vAlign w:val="bottom"/>
          </w:tcPr>
          <w:p w14:paraId="3B29870A" w14:textId="77777777" w:rsidR="00B81940" w:rsidRPr="0019088A" w:rsidRDefault="00B81940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E59D5" w14:textId="5C3B60AD" w:rsidR="00B81940" w:rsidRPr="0019088A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B81940" w:rsidRPr="001908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022</w:t>
            </w:r>
            <w:r w:rsidR="00B81940" w:rsidRPr="0019088A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711</w:t>
            </w:r>
          </w:p>
        </w:tc>
        <w:tc>
          <w:tcPr>
            <w:tcW w:w="251" w:type="dxa"/>
            <w:vAlign w:val="bottom"/>
          </w:tcPr>
          <w:p w14:paraId="643919FE" w14:textId="77777777" w:rsidR="00B81940" w:rsidRPr="0019088A" w:rsidRDefault="00B81940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70866" w14:textId="1D35FC0C" w:rsidR="00B81940" w:rsidRPr="00F96403" w:rsidRDefault="00631E6C" w:rsidP="009F2DD9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40F33" w:rsidRPr="00F964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055</w:t>
            </w:r>
            <w:r w:rsidR="00340F33" w:rsidRPr="00F964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073</w:t>
            </w:r>
          </w:p>
        </w:tc>
        <w:tc>
          <w:tcPr>
            <w:tcW w:w="262" w:type="dxa"/>
            <w:vAlign w:val="bottom"/>
          </w:tcPr>
          <w:p w14:paraId="0BFA3D2D" w14:textId="77777777" w:rsidR="00B81940" w:rsidRPr="0019088A" w:rsidRDefault="00B81940" w:rsidP="009F2DD9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98E3D" w14:textId="4BB45C18" w:rsidR="00B81940" w:rsidRPr="0019088A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B81940" w:rsidRPr="0019088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998</w:t>
            </w:r>
            <w:r w:rsidR="00B81940" w:rsidRPr="0019088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43" w:type="dxa"/>
            <w:vAlign w:val="bottom"/>
          </w:tcPr>
          <w:p w14:paraId="7BA2780C" w14:textId="77777777" w:rsidR="00B81940" w:rsidRPr="0019088A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465EA" w14:textId="28EE12C1" w:rsidR="00B81940" w:rsidRPr="00F96403" w:rsidRDefault="00631E6C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</w:t>
            </w:r>
            <w:r w:rsidR="00F96403" w:rsidRPr="00F9640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846</w:t>
            </w:r>
          </w:p>
        </w:tc>
        <w:tc>
          <w:tcPr>
            <w:tcW w:w="244" w:type="dxa"/>
            <w:vAlign w:val="bottom"/>
          </w:tcPr>
          <w:p w14:paraId="2F2677BC" w14:textId="77777777" w:rsidR="00B81940" w:rsidRPr="0019088A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CC23D6" w14:textId="714B907D" w:rsidR="00B81940" w:rsidRPr="0019088A" w:rsidRDefault="00631E6C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</w:t>
            </w:r>
            <w:r w:rsidR="002F417D" w:rsidRPr="0019088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220</w:t>
            </w:r>
          </w:p>
        </w:tc>
      </w:tr>
      <w:tr w:rsidR="00B81940" w:rsidRPr="00B165D6" w14:paraId="7FD4C61D" w14:textId="77777777" w:rsidTr="0019088A">
        <w:trPr>
          <w:trHeight w:val="117"/>
        </w:trPr>
        <w:tc>
          <w:tcPr>
            <w:tcW w:w="3157" w:type="dxa"/>
            <w:vAlign w:val="bottom"/>
          </w:tcPr>
          <w:p w14:paraId="55DBCD2E" w14:textId="77777777" w:rsidR="00B81940" w:rsidRPr="0082412F" w:rsidRDefault="00B81940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6C5B39DF" w14:textId="77777777" w:rsidR="00B81940" w:rsidRPr="0082412F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2C809E4" w14:textId="77777777" w:rsidR="00B81940" w:rsidRPr="0082412F" w:rsidRDefault="00B81940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F301644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5" w:type="dxa"/>
            <w:vAlign w:val="bottom"/>
          </w:tcPr>
          <w:p w14:paraId="02D30F84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95" w:type="dxa"/>
            <w:vAlign w:val="bottom"/>
          </w:tcPr>
          <w:p w14:paraId="7606F924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52" w:type="dxa"/>
            <w:vAlign w:val="bottom"/>
          </w:tcPr>
          <w:p w14:paraId="0490D125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B4349C" w14:textId="7C5728E9" w:rsidR="00B81940" w:rsidRPr="0019088A" w:rsidRDefault="00631E6C" w:rsidP="009F2DD9">
            <w:pPr>
              <w:pStyle w:val="acctfourfigures"/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B81940" w:rsidRPr="0019088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787</w:t>
            </w:r>
            <w:r w:rsidR="00B81940" w:rsidRPr="0019088A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75" w:type="dxa"/>
            <w:vAlign w:val="bottom"/>
          </w:tcPr>
          <w:p w14:paraId="1653190B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F482B5" w14:textId="686A6A9C" w:rsidR="00B81940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B81940" w:rsidRPr="008241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787</w:t>
            </w:r>
            <w:r w:rsidR="00B81940" w:rsidRPr="008241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51" w:type="dxa"/>
            <w:vAlign w:val="bottom"/>
          </w:tcPr>
          <w:p w14:paraId="1B4706B7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D94D5C" w14:textId="753032D7" w:rsidR="00B81940" w:rsidRPr="00F96403" w:rsidRDefault="00631E6C" w:rsidP="009F2DD9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340F33" w:rsidRPr="00F964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846</w:t>
            </w:r>
            <w:r w:rsidR="00340F33" w:rsidRPr="00F9640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508</w:t>
            </w:r>
          </w:p>
        </w:tc>
        <w:tc>
          <w:tcPr>
            <w:tcW w:w="262" w:type="dxa"/>
            <w:vAlign w:val="bottom"/>
          </w:tcPr>
          <w:p w14:paraId="417982B6" w14:textId="77777777" w:rsidR="00B81940" w:rsidRPr="0082412F" w:rsidRDefault="00B81940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98541C" w14:textId="1C70728E" w:rsidR="00B81940" w:rsidRPr="0082412F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B81940" w:rsidRPr="008241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795</w:t>
            </w:r>
            <w:r w:rsidR="00B81940" w:rsidRPr="0082412F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43" w:type="dxa"/>
            <w:vAlign w:val="bottom"/>
          </w:tcPr>
          <w:p w14:paraId="07DFA7C4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33CBC4" w14:textId="6B95E067" w:rsidR="00B81940" w:rsidRPr="00F96403" w:rsidRDefault="00631E6C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</w:t>
            </w:r>
            <w:r w:rsidR="00F96403" w:rsidRPr="00F96403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046</w:t>
            </w:r>
          </w:p>
        </w:tc>
        <w:tc>
          <w:tcPr>
            <w:tcW w:w="244" w:type="dxa"/>
            <w:vAlign w:val="bottom"/>
          </w:tcPr>
          <w:p w14:paraId="201CF592" w14:textId="77777777" w:rsidR="00B81940" w:rsidRPr="0082412F" w:rsidRDefault="00B81940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5B3F0" w14:textId="25888AD8" w:rsidR="00B81940" w:rsidRPr="0082412F" w:rsidRDefault="00631E6C" w:rsidP="002F417D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2F417D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213</w:t>
            </w:r>
          </w:p>
        </w:tc>
      </w:tr>
    </w:tbl>
    <w:p w14:paraId="20C15520" w14:textId="77777777" w:rsidR="00CF4E4F" w:rsidRPr="0082412F" w:rsidRDefault="00CF4E4F">
      <w:pPr>
        <w:rPr>
          <w:rFonts w:ascii="Angsana New" w:hAnsi="Angsana New"/>
          <w:sz w:val="28"/>
          <w:szCs w:val="28"/>
        </w:rPr>
      </w:pPr>
    </w:p>
    <w:tbl>
      <w:tblPr>
        <w:tblW w:w="15196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151"/>
        <w:gridCol w:w="7"/>
        <w:gridCol w:w="981"/>
        <w:gridCol w:w="8"/>
        <w:gridCol w:w="979"/>
        <w:gridCol w:w="9"/>
        <w:gridCol w:w="232"/>
        <w:gridCol w:w="8"/>
        <w:gridCol w:w="1018"/>
        <w:gridCol w:w="1093"/>
        <w:gridCol w:w="257"/>
        <w:gridCol w:w="1007"/>
        <w:gridCol w:w="275"/>
        <w:gridCol w:w="1063"/>
        <w:gridCol w:w="256"/>
        <w:gridCol w:w="982"/>
        <w:gridCol w:w="6"/>
        <w:gridCol w:w="257"/>
        <w:gridCol w:w="1087"/>
        <w:gridCol w:w="243"/>
        <w:gridCol w:w="1015"/>
        <w:gridCol w:w="244"/>
        <w:gridCol w:w="1018"/>
      </w:tblGrid>
      <w:tr w:rsidR="009F2DD9" w:rsidRPr="00B165D6" w14:paraId="0A80D61E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33EB7994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2038" w:type="dxa"/>
            <w:gridSpan w:val="21"/>
            <w:vAlign w:val="bottom"/>
          </w:tcPr>
          <w:p w14:paraId="6BA3EB25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F2DD9" w:rsidRPr="00B165D6" w14:paraId="2DA47C46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0BA2F121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4"/>
            <w:vAlign w:val="bottom"/>
          </w:tcPr>
          <w:p w14:paraId="05092342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</w:tc>
        <w:tc>
          <w:tcPr>
            <w:tcW w:w="240" w:type="dxa"/>
            <w:gridSpan w:val="2"/>
            <w:vAlign w:val="bottom"/>
          </w:tcPr>
          <w:p w14:paraId="4A9A4B28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Align w:val="bottom"/>
          </w:tcPr>
          <w:p w14:paraId="1C420F81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2D5996C4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vAlign w:val="bottom"/>
          </w:tcPr>
          <w:p w14:paraId="60F99AF1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6" w:type="dxa"/>
            <w:vAlign w:val="bottom"/>
          </w:tcPr>
          <w:p w14:paraId="62BA032A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2" w:type="dxa"/>
            <w:gridSpan w:val="4"/>
            <w:vAlign w:val="bottom"/>
          </w:tcPr>
          <w:p w14:paraId="15184684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14:paraId="5F55EAC7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</w:tcPr>
          <w:p w14:paraId="7E1CB04D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เงินปันผลรับสำหรับ</w:t>
            </w:r>
          </w:p>
        </w:tc>
      </w:tr>
      <w:tr w:rsidR="009F2DD9" w:rsidRPr="00B165D6" w14:paraId="366840BF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1A405E7A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4"/>
            <w:vAlign w:val="bottom"/>
          </w:tcPr>
          <w:p w14:paraId="32752804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240" w:type="dxa"/>
            <w:gridSpan w:val="2"/>
            <w:vAlign w:val="bottom"/>
          </w:tcPr>
          <w:p w14:paraId="538CF60C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1" w:type="dxa"/>
            <w:gridSpan w:val="2"/>
            <w:vAlign w:val="bottom"/>
          </w:tcPr>
          <w:p w14:paraId="61C806F8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257" w:type="dxa"/>
            <w:vAlign w:val="bottom"/>
          </w:tcPr>
          <w:p w14:paraId="51C0456A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5" w:type="dxa"/>
            <w:gridSpan w:val="3"/>
            <w:vAlign w:val="bottom"/>
          </w:tcPr>
          <w:p w14:paraId="5833CDDF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56" w:type="dxa"/>
            <w:vAlign w:val="bottom"/>
          </w:tcPr>
          <w:p w14:paraId="566DC019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32" w:type="dxa"/>
            <w:gridSpan w:val="4"/>
            <w:vAlign w:val="bottom"/>
          </w:tcPr>
          <w:p w14:paraId="4B6F61FD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14:paraId="0B0EF7C3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5843A6F1" w14:textId="07AAAF1E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2F41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งวด</w:t>
            </w:r>
            <w:r w:rsidR="002F417D" w:rsidRPr="002F417D">
              <w:rPr>
                <w:rFonts w:ascii="Angsana New" w:hAnsi="Angsana New"/>
                <w:sz w:val="28"/>
                <w:szCs w:val="28"/>
                <w:cs/>
                <w:lang w:bidi="th-TH"/>
              </w:rPr>
              <w:t>หก</w:t>
            </w:r>
            <w:r w:rsidRPr="002F417D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เดือนสิ้นสุดวันที่</w:t>
            </w:r>
          </w:p>
        </w:tc>
      </w:tr>
      <w:tr w:rsidR="009F2DD9" w:rsidRPr="00B165D6" w14:paraId="188AB65E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5888A704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D7C372C" w14:textId="6DEA0743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88" w:type="dxa"/>
            <w:gridSpan w:val="2"/>
            <w:vAlign w:val="bottom"/>
          </w:tcPr>
          <w:p w14:paraId="715D49FB" w14:textId="2B17A4F9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9F2DD9" w:rsidRPr="008241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0" w:type="dxa"/>
            <w:gridSpan w:val="2"/>
            <w:vAlign w:val="bottom"/>
          </w:tcPr>
          <w:p w14:paraId="22EC0876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540D6E75" w14:textId="0F6012C4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093" w:type="dxa"/>
            <w:vAlign w:val="bottom"/>
          </w:tcPr>
          <w:p w14:paraId="2253654F" w14:textId="263DEC1A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9F2DD9" w:rsidRPr="008241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7" w:type="dxa"/>
            <w:vAlign w:val="bottom"/>
          </w:tcPr>
          <w:p w14:paraId="74624344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78BB710D" w14:textId="38B8B25F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75" w:type="dxa"/>
            <w:vAlign w:val="bottom"/>
          </w:tcPr>
          <w:p w14:paraId="49ECE88C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20A22132" w14:textId="2C60C5D5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9F2DD9" w:rsidRPr="008241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6" w:type="dxa"/>
            <w:vAlign w:val="bottom"/>
          </w:tcPr>
          <w:p w14:paraId="06E048F2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55B0DDB" w14:textId="636CFABD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257" w:type="dxa"/>
            <w:vAlign w:val="bottom"/>
          </w:tcPr>
          <w:p w14:paraId="712F6F42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43CC3BF9" w14:textId="240C6027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9F2DD9" w:rsidRPr="0082412F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vAlign w:val="bottom"/>
          </w:tcPr>
          <w:p w14:paraId="0D25A92F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78D82EDC" w14:textId="44714FB7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</w:tr>
      <w:tr w:rsidR="009F2DD9" w:rsidRPr="00B165D6" w14:paraId="196FCC05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1C830526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96943D7" w14:textId="79F4D4A3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988" w:type="dxa"/>
            <w:gridSpan w:val="2"/>
            <w:vAlign w:val="bottom"/>
          </w:tcPr>
          <w:p w14:paraId="065C826D" w14:textId="31FE3A80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40" w:type="dxa"/>
            <w:gridSpan w:val="2"/>
            <w:vAlign w:val="bottom"/>
          </w:tcPr>
          <w:p w14:paraId="2604319E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9F03FB6" w14:textId="6D82B6F9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093" w:type="dxa"/>
            <w:vAlign w:val="bottom"/>
          </w:tcPr>
          <w:p w14:paraId="60C8DD44" w14:textId="3A8E43A2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57" w:type="dxa"/>
            <w:vAlign w:val="bottom"/>
          </w:tcPr>
          <w:p w14:paraId="14DD63BB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0C47B13D" w14:textId="759F54B9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5" w:type="dxa"/>
            <w:vAlign w:val="bottom"/>
          </w:tcPr>
          <w:p w14:paraId="35671C65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4FB9211D" w14:textId="2BA2F515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56" w:type="dxa"/>
            <w:vAlign w:val="bottom"/>
          </w:tcPr>
          <w:p w14:paraId="0C3827E3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15ED47A" w14:textId="2AB32341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57" w:type="dxa"/>
            <w:vAlign w:val="bottom"/>
          </w:tcPr>
          <w:p w14:paraId="0E0A4230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3A99D433" w14:textId="2CEABB7A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243" w:type="dxa"/>
            <w:vAlign w:val="bottom"/>
          </w:tcPr>
          <w:p w14:paraId="3A6E7B2D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B782E3C" w14:textId="25691601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44" w:type="dxa"/>
            <w:vAlign w:val="bottom"/>
          </w:tcPr>
          <w:p w14:paraId="0C92992E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6F0B23F8" w14:textId="3AE16A53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9F2DD9" w:rsidRPr="00B165D6" w14:paraId="12C6CA17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70F29715" w14:textId="77777777" w:rsidR="009F2DD9" w:rsidRPr="0082412F" w:rsidRDefault="009F2DD9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4"/>
            <w:vAlign w:val="bottom"/>
          </w:tcPr>
          <w:p w14:paraId="259AF478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0" w:type="dxa"/>
            <w:gridSpan w:val="2"/>
            <w:vAlign w:val="bottom"/>
          </w:tcPr>
          <w:p w14:paraId="44A1728A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21" w:type="dxa"/>
            <w:gridSpan w:val="15"/>
            <w:vAlign w:val="bottom"/>
          </w:tcPr>
          <w:p w14:paraId="00B3F4E6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F2DD9" w:rsidRPr="00B165D6" w14:paraId="7EF9F17C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6F43801D" w14:textId="77777777" w:rsidR="009F2DD9" w:rsidRPr="0082412F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การร่วมค้าทางตรง</w:t>
            </w:r>
          </w:p>
        </w:tc>
        <w:tc>
          <w:tcPr>
            <w:tcW w:w="989" w:type="dxa"/>
            <w:gridSpan w:val="2"/>
            <w:vAlign w:val="bottom"/>
          </w:tcPr>
          <w:p w14:paraId="0B96C0E0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17215A3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0B4D3E7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431F58C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7BA5D147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235A78D5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60DA5220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328D9228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7C2CDE05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6" w:type="dxa"/>
            <w:vAlign w:val="bottom"/>
          </w:tcPr>
          <w:p w14:paraId="604E6FAF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C1F6ECE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1CEAB3B3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72FC8BDA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D8E2261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0C9CA91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486CE2A9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144039E6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F2DD9" w:rsidRPr="00B165D6" w14:paraId="62822BCB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55B22672" w14:textId="77777777" w:rsidR="009F2DD9" w:rsidRPr="0082412F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ชูบุราชบุรี อีเลคทริค</w:t>
            </w:r>
          </w:p>
        </w:tc>
        <w:tc>
          <w:tcPr>
            <w:tcW w:w="989" w:type="dxa"/>
            <w:gridSpan w:val="2"/>
            <w:vAlign w:val="bottom"/>
          </w:tcPr>
          <w:p w14:paraId="2E79BBC2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F24BAE0" w14:textId="77777777" w:rsidR="009F2DD9" w:rsidRPr="0082412F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F21DC19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210571D1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68EC2462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463CAC0D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20A15082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679A4046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23A0AE59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664D5BE7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0CBA960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602D9666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4FEFAEAE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390D2B11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493A0D8E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magenta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5326ED62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8" w:type="dxa"/>
            <w:vAlign w:val="bottom"/>
          </w:tcPr>
          <w:p w14:paraId="176D988E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magenta"/>
                <w:lang w:bidi="th-TH"/>
              </w:rPr>
            </w:pPr>
          </w:p>
        </w:tc>
      </w:tr>
      <w:tr w:rsidR="009F2DD9" w:rsidRPr="00B165D6" w14:paraId="3D12C748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36D6EB08" w14:textId="77777777" w:rsidR="009F2DD9" w:rsidRPr="0082412F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เซอร์วิส จำกัด</w:t>
            </w:r>
          </w:p>
        </w:tc>
        <w:tc>
          <w:tcPr>
            <w:tcW w:w="989" w:type="dxa"/>
            <w:gridSpan w:val="2"/>
            <w:vAlign w:val="bottom"/>
          </w:tcPr>
          <w:p w14:paraId="6E03550A" w14:textId="4ADCC8A5" w:rsidR="009F2DD9" w:rsidRPr="0019088A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988" w:type="dxa"/>
            <w:gridSpan w:val="2"/>
            <w:vAlign w:val="bottom"/>
          </w:tcPr>
          <w:p w14:paraId="10E2573F" w14:textId="0B59512F" w:rsidR="009F2DD9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</w:t>
            </w:r>
          </w:p>
        </w:tc>
        <w:tc>
          <w:tcPr>
            <w:tcW w:w="240" w:type="dxa"/>
            <w:gridSpan w:val="2"/>
            <w:vAlign w:val="bottom"/>
          </w:tcPr>
          <w:p w14:paraId="5639D40B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8" w:type="dxa"/>
            <w:vAlign w:val="bottom"/>
          </w:tcPr>
          <w:p w14:paraId="038880C4" w14:textId="26AF5A50" w:rsidR="009F2DD9" w:rsidRPr="0019088A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9F2DD9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93" w:type="dxa"/>
            <w:vAlign w:val="bottom"/>
          </w:tcPr>
          <w:p w14:paraId="26C09FB8" w14:textId="19C90941" w:rsidR="009F2DD9" w:rsidRPr="0082412F" w:rsidRDefault="00631E6C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9F2DD9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7" w:type="dxa"/>
            <w:vAlign w:val="bottom"/>
          </w:tcPr>
          <w:p w14:paraId="46BC1861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39002678" w14:textId="1DDB4294" w:rsidR="009F2DD9" w:rsidRPr="00CF5E72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9F2DD9" w:rsidRPr="00CF5E7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5" w:type="dxa"/>
            <w:vAlign w:val="bottom"/>
          </w:tcPr>
          <w:p w14:paraId="55D08C47" w14:textId="77777777" w:rsidR="009F2DD9" w:rsidRPr="0082412F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3CA272F5" w14:textId="32875104" w:rsidR="009F2DD9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9F2DD9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6" w:type="dxa"/>
            <w:vAlign w:val="bottom"/>
          </w:tcPr>
          <w:p w14:paraId="3F2101D0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04F561C" w14:textId="31E95F68" w:rsidR="009F2DD9" w:rsidRPr="000E69EE" w:rsidRDefault="00631E6C" w:rsidP="000E69EE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83</w:t>
            </w:r>
            <w:r w:rsidR="000E69EE"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107</w:t>
            </w:r>
          </w:p>
        </w:tc>
        <w:tc>
          <w:tcPr>
            <w:tcW w:w="257" w:type="dxa"/>
            <w:vAlign w:val="bottom"/>
          </w:tcPr>
          <w:p w14:paraId="2EA7704D" w14:textId="77777777" w:rsidR="009F2DD9" w:rsidRPr="000E69EE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688C04D3" w14:textId="6C4FF81D" w:rsidR="009F2DD9" w:rsidRPr="000E69EE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80</w:t>
            </w:r>
            <w:r w:rsidR="009F2DD9"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319</w:t>
            </w:r>
          </w:p>
        </w:tc>
        <w:tc>
          <w:tcPr>
            <w:tcW w:w="243" w:type="dxa"/>
            <w:vAlign w:val="bottom"/>
          </w:tcPr>
          <w:p w14:paraId="5EA1FE19" w14:textId="77777777" w:rsidR="009F2DD9" w:rsidRPr="0082412F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079DF10F" w14:textId="21CE92C0" w:rsidR="009F2DD9" w:rsidRPr="000E69EE" w:rsidRDefault="00631E6C" w:rsidP="00942FE3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0E69EE"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44" w:type="dxa"/>
            <w:vAlign w:val="bottom"/>
          </w:tcPr>
          <w:p w14:paraId="5135761C" w14:textId="77777777" w:rsidR="009F2DD9" w:rsidRPr="000E69E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B00E9B7" w14:textId="29B46348" w:rsidR="009F2DD9" w:rsidRPr="000E69EE" w:rsidRDefault="00631E6C" w:rsidP="003A5A0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9F2DD9"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9F2DD9" w:rsidRPr="00B165D6" w14:paraId="19587F6E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1473D8AB" w14:textId="77777777" w:rsidR="009F2DD9" w:rsidRPr="0082412F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บริษัท เซาท์อีสท์ เอเชีย </w:t>
            </w:r>
          </w:p>
        </w:tc>
        <w:tc>
          <w:tcPr>
            <w:tcW w:w="989" w:type="dxa"/>
            <w:gridSpan w:val="2"/>
            <w:vAlign w:val="bottom"/>
          </w:tcPr>
          <w:p w14:paraId="3B4BE4D9" w14:textId="77777777" w:rsidR="009F2DD9" w:rsidRPr="0019088A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99732AB" w14:textId="77777777" w:rsidR="009F2DD9" w:rsidRPr="0019088A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687FC227" w14:textId="77777777" w:rsidR="009F2DD9" w:rsidRPr="0019088A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8" w:type="dxa"/>
            <w:vAlign w:val="bottom"/>
          </w:tcPr>
          <w:p w14:paraId="084851ED" w14:textId="77777777" w:rsidR="009F2DD9" w:rsidRPr="0019088A" w:rsidRDefault="009F2DD9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597B98F5" w14:textId="77777777" w:rsidR="009F2DD9" w:rsidRPr="0019088A" w:rsidRDefault="009F2DD9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75A7E11E" w14:textId="77777777" w:rsidR="009F2DD9" w:rsidRPr="0019088A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44742E3D" w14:textId="77777777" w:rsidR="009F2DD9" w:rsidRPr="00CF5E72" w:rsidRDefault="009F2DD9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381EBB31" w14:textId="77777777" w:rsidR="009F2DD9" w:rsidRPr="0019088A" w:rsidRDefault="009F2DD9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63" w:type="dxa"/>
            <w:vAlign w:val="bottom"/>
          </w:tcPr>
          <w:p w14:paraId="0E002943" w14:textId="77777777" w:rsidR="009F2DD9" w:rsidRPr="0019088A" w:rsidRDefault="009F2DD9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373B9661" w14:textId="77777777" w:rsidR="009F2DD9" w:rsidRPr="0019088A" w:rsidRDefault="009F2DD9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gridSpan w:val="2"/>
            <w:shd w:val="clear" w:color="auto" w:fill="auto"/>
            <w:vAlign w:val="bottom"/>
          </w:tcPr>
          <w:p w14:paraId="0404D312" w14:textId="77777777" w:rsidR="009F2DD9" w:rsidRPr="000E69EE" w:rsidRDefault="009F2DD9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4822061F" w14:textId="77777777" w:rsidR="009F2DD9" w:rsidRPr="000E69EE" w:rsidRDefault="009F2DD9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5C51B006" w14:textId="77777777" w:rsidR="009F2DD9" w:rsidRPr="000E69EE" w:rsidRDefault="009F2DD9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44DAAB13" w14:textId="77777777" w:rsidR="009F2DD9" w:rsidRPr="0019088A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13E1CA07" w14:textId="77777777" w:rsidR="009F2DD9" w:rsidRPr="000E69EE" w:rsidRDefault="009F2DD9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58102504" w14:textId="77777777" w:rsidR="009F2DD9" w:rsidRPr="000E69E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7E68E650" w14:textId="77777777" w:rsidR="009F2DD9" w:rsidRPr="000E69EE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42FE3" w:rsidRPr="00B165D6" w14:paraId="6F923B8C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731D55E1" w14:textId="77777777" w:rsidR="00942FE3" w:rsidRPr="0082412F" w:rsidRDefault="00942FE3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</w:rPr>
              <w:t xml:space="preserve">   </w:t>
            </w: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เอนเนอร์จี จำกัด</w:t>
            </w:r>
          </w:p>
        </w:tc>
        <w:tc>
          <w:tcPr>
            <w:tcW w:w="989" w:type="dxa"/>
            <w:gridSpan w:val="2"/>
            <w:vAlign w:val="bottom"/>
          </w:tcPr>
          <w:p w14:paraId="47749E69" w14:textId="03241F2D" w:rsidR="00942FE3" w:rsidRPr="0019088A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942FE3" w:rsidRPr="0019088A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988" w:type="dxa"/>
            <w:gridSpan w:val="2"/>
            <w:vAlign w:val="bottom"/>
          </w:tcPr>
          <w:p w14:paraId="5FEDFDC8" w14:textId="4B46B84B" w:rsidR="00942FE3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942FE3" w:rsidRPr="0082412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</w:p>
        </w:tc>
        <w:tc>
          <w:tcPr>
            <w:tcW w:w="240" w:type="dxa"/>
            <w:gridSpan w:val="2"/>
            <w:vAlign w:val="bottom"/>
          </w:tcPr>
          <w:p w14:paraId="482DC11D" w14:textId="77777777" w:rsidR="00942FE3" w:rsidRPr="0082412F" w:rsidRDefault="00942FE3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1E565F1D" w14:textId="370008C5" w:rsidR="00942FE3" w:rsidRPr="0019088A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942FE3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606</w:t>
            </w:r>
            <w:r w:rsidR="00942FE3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093" w:type="dxa"/>
            <w:vAlign w:val="bottom"/>
          </w:tcPr>
          <w:p w14:paraId="728B8C63" w14:textId="6D981456" w:rsidR="00942FE3" w:rsidRPr="0082412F" w:rsidRDefault="00631E6C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942FE3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606</w:t>
            </w:r>
            <w:r w:rsidR="00942FE3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57" w:type="dxa"/>
            <w:vAlign w:val="bottom"/>
          </w:tcPr>
          <w:p w14:paraId="6E959C49" w14:textId="77777777" w:rsidR="00942FE3" w:rsidRPr="0082412F" w:rsidRDefault="00942FE3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7C999321" w14:textId="18B1DA44" w:rsidR="00942FE3" w:rsidRPr="00CF5E72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42FE3" w:rsidRPr="00CF5E7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942FE3" w:rsidRPr="00CF5E7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75" w:type="dxa"/>
            <w:vAlign w:val="bottom"/>
          </w:tcPr>
          <w:p w14:paraId="2AAE4782" w14:textId="77777777" w:rsidR="00942FE3" w:rsidRPr="0082412F" w:rsidRDefault="00942FE3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7AFA1D11" w14:textId="3395A90F" w:rsidR="00942FE3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42FE3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202</w:t>
            </w:r>
            <w:r w:rsidR="00942FE3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250</w:t>
            </w:r>
          </w:p>
        </w:tc>
        <w:tc>
          <w:tcPr>
            <w:tcW w:w="256" w:type="dxa"/>
            <w:vAlign w:val="bottom"/>
          </w:tcPr>
          <w:p w14:paraId="683A0305" w14:textId="77777777" w:rsidR="00942FE3" w:rsidRPr="0082412F" w:rsidRDefault="00942FE3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492BBBF" w14:textId="14A8AB30" w:rsidR="00942FE3" w:rsidRPr="00B72268" w:rsidRDefault="00631E6C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B72268" w:rsidRPr="00B7226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633</w:t>
            </w:r>
            <w:r w:rsidR="00B72268" w:rsidRPr="00B7226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440</w:t>
            </w:r>
          </w:p>
        </w:tc>
        <w:tc>
          <w:tcPr>
            <w:tcW w:w="257" w:type="dxa"/>
            <w:vAlign w:val="bottom"/>
          </w:tcPr>
          <w:p w14:paraId="5C395B90" w14:textId="77777777" w:rsidR="00942FE3" w:rsidRPr="000E69EE" w:rsidRDefault="00942FE3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1F7A809A" w14:textId="1F53E0D3" w:rsidR="00942FE3" w:rsidRPr="000E69EE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42FE3"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797</w:t>
            </w:r>
            <w:r w:rsidR="00942FE3"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43" w:type="dxa"/>
            <w:vAlign w:val="bottom"/>
          </w:tcPr>
          <w:p w14:paraId="39A44CE4" w14:textId="77777777" w:rsidR="00942FE3" w:rsidRPr="0082412F" w:rsidRDefault="00942FE3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F26A276" w14:textId="2D90583C" w:rsidR="00942FE3" w:rsidRPr="000E69EE" w:rsidRDefault="00631E6C" w:rsidP="000E69EE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110</w:t>
            </w:r>
            <w:r w:rsidR="000E69EE"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44" w:type="dxa"/>
            <w:vAlign w:val="bottom"/>
          </w:tcPr>
          <w:p w14:paraId="38338EB1" w14:textId="77777777" w:rsidR="00942FE3" w:rsidRPr="000E69EE" w:rsidRDefault="00942FE3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2CF5DFAA" w14:textId="3CA5C033" w:rsidR="00942FE3" w:rsidRPr="000E69EE" w:rsidRDefault="00631E6C" w:rsidP="002F417D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184</w:t>
            </w:r>
            <w:r w:rsidR="002F417D"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989</w:t>
            </w:r>
          </w:p>
        </w:tc>
      </w:tr>
      <w:tr w:rsidR="000E69EE" w:rsidRPr="00B165D6" w14:paraId="7081FC79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58034BF0" w14:textId="77777777" w:rsidR="000E69EE" w:rsidRPr="0082412F" w:rsidRDefault="000E69E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สมาร์ท อินฟราเนท จำกัด</w:t>
            </w:r>
          </w:p>
        </w:tc>
        <w:tc>
          <w:tcPr>
            <w:tcW w:w="989" w:type="dxa"/>
            <w:gridSpan w:val="2"/>
            <w:vAlign w:val="bottom"/>
          </w:tcPr>
          <w:p w14:paraId="11852D8D" w14:textId="42966E4C" w:rsidR="000E69EE" w:rsidRPr="0019088A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988" w:type="dxa"/>
            <w:gridSpan w:val="2"/>
            <w:vAlign w:val="bottom"/>
          </w:tcPr>
          <w:p w14:paraId="3D313B43" w14:textId="73FF2373" w:rsidR="000E69EE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40" w:type="dxa"/>
            <w:gridSpan w:val="2"/>
            <w:vAlign w:val="bottom"/>
          </w:tcPr>
          <w:p w14:paraId="24BB464B" w14:textId="77777777" w:rsidR="000E69EE" w:rsidRPr="0082412F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F8473A1" w14:textId="4EA233AC" w:rsidR="000E69EE" w:rsidRPr="0019088A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E69EE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93" w:type="dxa"/>
            <w:vAlign w:val="bottom"/>
          </w:tcPr>
          <w:p w14:paraId="5754ACCC" w14:textId="3DD6ED58" w:rsidR="000E69EE" w:rsidRPr="0082412F" w:rsidRDefault="00631E6C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E69EE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7" w:type="dxa"/>
            <w:vAlign w:val="bottom"/>
          </w:tcPr>
          <w:p w14:paraId="6675E89F" w14:textId="77777777" w:rsidR="000E69EE" w:rsidRPr="0082412F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546A05C9" w14:textId="7BEEBD66" w:rsidR="000E69EE" w:rsidRPr="00CF5E72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275" w:type="dxa"/>
            <w:vAlign w:val="bottom"/>
          </w:tcPr>
          <w:p w14:paraId="026CCAB0" w14:textId="77777777" w:rsidR="000E69EE" w:rsidRPr="0082412F" w:rsidRDefault="000E69E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22A86D2C" w14:textId="37182337" w:rsidR="000E69EE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256" w:type="dxa"/>
            <w:vAlign w:val="bottom"/>
          </w:tcPr>
          <w:p w14:paraId="32710369" w14:textId="77777777" w:rsidR="000E69EE" w:rsidRPr="0082412F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349C9622" w14:textId="3849F7A6" w:rsidR="000E69EE" w:rsidRPr="00B72268" w:rsidRDefault="00631E6C" w:rsidP="00BA5720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309</w:t>
            </w:r>
          </w:p>
        </w:tc>
        <w:tc>
          <w:tcPr>
            <w:tcW w:w="257" w:type="dxa"/>
            <w:vAlign w:val="bottom"/>
          </w:tcPr>
          <w:p w14:paraId="763858A9" w14:textId="77777777" w:rsidR="000E69EE" w:rsidRPr="000E69EE" w:rsidRDefault="000E69E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6AAE4214" w14:textId="0BF83958" w:rsidR="000E69EE" w:rsidRPr="000E69EE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413</w:t>
            </w:r>
          </w:p>
        </w:tc>
        <w:tc>
          <w:tcPr>
            <w:tcW w:w="243" w:type="dxa"/>
            <w:vAlign w:val="bottom"/>
          </w:tcPr>
          <w:p w14:paraId="3A29EEAE" w14:textId="77777777" w:rsidR="000E69EE" w:rsidRPr="0082412F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75B654E3" w14:textId="6495CBAD" w:rsidR="000E69EE" w:rsidRPr="000E69EE" w:rsidRDefault="000E69EE" w:rsidP="003820DB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EE373D6" w14:textId="77777777" w:rsidR="000E69EE" w:rsidRPr="000E69EE" w:rsidRDefault="000E69E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26DFBDD3" w14:textId="77777777" w:rsidR="000E69EE" w:rsidRPr="000E69EE" w:rsidRDefault="000E69EE" w:rsidP="003A5A0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E69EE" w:rsidRPr="00B165D6" w14:paraId="62975391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45BFB055" w14:textId="77777777" w:rsidR="000E69EE" w:rsidRPr="0082412F" w:rsidRDefault="000E69E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ติงส์ ออน เน็ต จำกัด</w:t>
            </w:r>
          </w:p>
        </w:tc>
        <w:tc>
          <w:tcPr>
            <w:tcW w:w="989" w:type="dxa"/>
            <w:gridSpan w:val="2"/>
            <w:vAlign w:val="bottom"/>
          </w:tcPr>
          <w:p w14:paraId="65DC88D0" w14:textId="41555F21" w:rsidR="000E69EE" w:rsidRPr="0019088A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988" w:type="dxa"/>
            <w:gridSpan w:val="2"/>
            <w:vAlign w:val="bottom"/>
          </w:tcPr>
          <w:p w14:paraId="58798EE5" w14:textId="483AD4D6" w:rsidR="000E69EE" w:rsidRPr="0082412F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40" w:type="dxa"/>
            <w:gridSpan w:val="2"/>
            <w:vAlign w:val="bottom"/>
          </w:tcPr>
          <w:p w14:paraId="4A6BC048" w14:textId="77777777" w:rsidR="000E69EE" w:rsidRPr="0082412F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8" w:type="dxa"/>
            <w:vAlign w:val="bottom"/>
          </w:tcPr>
          <w:p w14:paraId="22BC62E0" w14:textId="76BFC2BB" w:rsidR="000E69EE" w:rsidRPr="0019088A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133</w:t>
            </w:r>
            <w:r w:rsidR="000E69EE" w:rsidRPr="0019088A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093" w:type="dxa"/>
            <w:vAlign w:val="bottom"/>
          </w:tcPr>
          <w:p w14:paraId="3029E140" w14:textId="0952F12A" w:rsidR="000E69EE" w:rsidRPr="0082412F" w:rsidRDefault="00631E6C" w:rsidP="009F2DD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133</w:t>
            </w:r>
            <w:r w:rsidR="000E69EE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57" w:type="dxa"/>
            <w:vAlign w:val="bottom"/>
          </w:tcPr>
          <w:p w14:paraId="51B31EBA" w14:textId="77777777" w:rsidR="000E69EE" w:rsidRPr="0082412F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5FAEB48A" w14:textId="4D3F43BE" w:rsidR="000E69EE" w:rsidRPr="00CF5E72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0E69EE" w:rsidRPr="00CF5E7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75" w:type="dxa"/>
            <w:vAlign w:val="bottom"/>
          </w:tcPr>
          <w:p w14:paraId="4C50EC59" w14:textId="77777777" w:rsidR="000E69EE" w:rsidRPr="0082412F" w:rsidRDefault="000E69EE" w:rsidP="009F2DD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5787E07B" w14:textId="4EA82742" w:rsidR="000E69EE" w:rsidRPr="0082412F" w:rsidRDefault="00631E6C" w:rsidP="009F2D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180</w:t>
            </w:r>
            <w:r w:rsidR="000E69EE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</w:p>
        </w:tc>
        <w:tc>
          <w:tcPr>
            <w:tcW w:w="256" w:type="dxa"/>
            <w:vAlign w:val="bottom"/>
          </w:tcPr>
          <w:p w14:paraId="12BBB9D6" w14:textId="77777777" w:rsidR="000E69EE" w:rsidRPr="0082412F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6D4F07A" w14:textId="551FEB23" w:rsidR="000E69EE" w:rsidRPr="00B72268" w:rsidRDefault="00631E6C" w:rsidP="009F2DD9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173</w:t>
            </w:r>
            <w:r w:rsidR="000E69EE" w:rsidRPr="00B7226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257" w:type="dxa"/>
            <w:vAlign w:val="bottom"/>
          </w:tcPr>
          <w:p w14:paraId="721A58D3" w14:textId="77777777" w:rsidR="000E69EE" w:rsidRPr="000E69EE" w:rsidRDefault="000E69EE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77CE950E" w14:textId="6521F722" w:rsidR="000E69EE" w:rsidRPr="000E69EE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  <w:r w:rsidR="000E69EE"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753</w:t>
            </w:r>
          </w:p>
        </w:tc>
        <w:tc>
          <w:tcPr>
            <w:tcW w:w="243" w:type="dxa"/>
            <w:vAlign w:val="bottom"/>
          </w:tcPr>
          <w:p w14:paraId="4B392469" w14:textId="77777777" w:rsidR="000E69EE" w:rsidRPr="0082412F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A36A064" w14:textId="61B3AB39" w:rsidR="000E69EE" w:rsidRPr="000E69EE" w:rsidRDefault="000E69EE" w:rsidP="003820DB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4CB40AC6" w14:textId="77777777" w:rsidR="000E69EE" w:rsidRPr="000E69EE" w:rsidRDefault="000E69E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20E1DBB" w14:textId="77777777" w:rsidR="000E69EE" w:rsidRPr="000E69EE" w:rsidRDefault="000E69EE" w:rsidP="003A5A0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E69EE" w:rsidRPr="00B165D6" w14:paraId="1A85D252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25950692" w14:textId="77777777" w:rsidR="000E69EE" w:rsidRPr="0082412F" w:rsidRDefault="000E69E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หินกองเพาเวอร์โฮลดิ้ง จำกัด</w:t>
            </w:r>
            <w:r w:rsidRPr="0082412F">
              <w:rPr>
                <w:rFonts w:ascii="Angsana New" w:hAnsi="Angsana New"/>
                <w:spacing w:val="-6"/>
                <w:sz w:val="28"/>
                <w:szCs w:val="28"/>
              </w:rPr>
              <w:t xml:space="preserve"> *</w:t>
            </w:r>
          </w:p>
        </w:tc>
        <w:tc>
          <w:tcPr>
            <w:tcW w:w="989" w:type="dxa"/>
            <w:gridSpan w:val="2"/>
            <w:vAlign w:val="bottom"/>
          </w:tcPr>
          <w:p w14:paraId="6129E74E" w14:textId="636A24AC" w:rsidR="000E69EE" w:rsidRPr="0019088A" w:rsidRDefault="00631E6C" w:rsidP="00820875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988" w:type="dxa"/>
            <w:gridSpan w:val="2"/>
            <w:vAlign w:val="bottom"/>
          </w:tcPr>
          <w:p w14:paraId="1F9B7421" w14:textId="77777777" w:rsidR="000E69EE" w:rsidRPr="0082412F" w:rsidRDefault="000E69EE" w:rsidP="00820875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29C2D2D5" w14:textId="77777777" w:rsidR="000E69EE" w:rsidRPr="0082412F" w:rsidRDefault="000E69EE" w:rsidP="0082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8" w:type="dxa"/>
            <w:vAlign w:val="bottom"/>
          </w:tcPr>
          <w:p w14:paraId="321EFBBD" w14:textId="7C7232CF" w:rsidR="000E69EE" w:rsidRPr="0019088A" w:rsidRDefault="00631E6C" w:rsidP="0082087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305</w:t>
            </w:r>
            <w:r w:rsidR="000E69EE" w:rsidRPr="00D9268E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093" w:type="dxa"/>
            <w:vAlign w:val="bottom"/>
          </w:tcPr>
          <w:p w14:paraId="69AC4AA3" w14:textId="77777777" w:rsidR="000E69EE" w:rsidRPr="0082412F" w:rsidRDefault="000E69EE" w:rsidP="00820875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11B84C46" w14:textId="77777777" w:rsidR="000E69EE" w:rsidRPr="0082412F" w:rsidRDefault="000E69EE" w:rsidP="0082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6652D2F9" w14:textId="3C6171FA" w:rsidR="000E69EE" w:rsidRPr="00CF5E72" w:rsidRDefault="00631E6C" w:rsidP="00CF5E72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155</w:t>
            </w:r>
            <w:r w:rsidR="000E69EE" w:rsidRPr="00CF5E7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275" w:type="dxa"/>
            <w:vAlign w:val="bottom"/>
          </w:tcPr>
          <w:p w14:paraId="1274877B" w14:textId="77777777" w:rsidR="000E69EE" w:rsidRPr="0082412F" w:rsidRDefault="000E69EE" w:rsidP="00820875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1B7E382D" w14:textId="77777777" w:rsidR="000E69EE" w:rsidRPr="0082412F" w:rsidRDefault="000E69EE" w:rsidP="00820875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6" w:type="dxa"/>
            <w:vAlign w:val="bottom"/>
          </w:tcPr>
          <w:p w14:paraId="543DDC8E" w14:textId="77777777" w:rsidR="000E69EE" w:rsidRPr="0082412F" w:rsidRDefault="000E69EE" w:rsidP="0082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644314FE" w14:textId="28B11407" w:rsidR="000E69EE" w:rsidRPr="00B72268" w:rsidRDefault="00631E6C" w:rsidP="000E69EE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150</w:t>
            </w:r>
            <w:r w:rsidR="000E69EE" w:rsidRPr="00B7226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931</w:t>
            </w:r>
          </w:p>
        </w:tc>
        <w:tc>
          <w:tcPr>
            <w:tcW w:w="257" w:type="dxa"/>
            <w:vAlign w:val="bottom"/>
          </w:tcPr>
          <w:p w14:paraId="7C893334" w14:textId="77777777" w:rsidR="000E69EE" w:rsidRPr="000E69EE" w:rsidRDefault="000E69EE" w:rsidP="0082087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367E576A" w14:textId="77777777" w:rsidR="000E69EE" w:rsidRPr="000E69EE" w:rsidRDefault="000E69EE" w:rsidP="00820875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27EC4B5C" w14:textId="77777777" w:rsidR="000E69EE" w:rsidRPr="0082412F" w:rsidRDefault="000E69EE" w:rsidP="0082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2F13D7B3" w14:textId="44BCA1D1" w:rsidR="000E69EE" w:rsidRPr="000E69EE" w:rsidRDefault="000E69EE" w:rsidP="0082087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2746A840" w14:textId="77777777" w:rsidR="000E69EE" w:rsidRPr="000E69EE" w:rsidRDefault="000E69EE" w:rsidP="0082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5CB157E5" w14:textId="77777777" w:rsidR="000E69EE" w:rsidRPr="000E69EE" w:rsidRDefault="000E69EE" w:rsidP="003A5A0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E69EE" w:rsidRPr="00B165D6" w14:paraId="59E2AF05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1C63F9A4" w14:textId="302D5D30" w:rsidR="000E69EE" w:rsidRPr="00CF5E72" w:rsidRDefault="000E69EE" w:rsidP="001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F5E72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อาร์ อี เอ็น โคราช เอนเนอร์ยี่</w:t>
            </w:r>
            <w:r w:rsidRPr="00CF5E72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CF5E72">
              <w:rPr>
                <w:rFonts w:ascii="Angsana New" w:hAnsi="Angsana New"/>
                <w:spacing w:val="-6"/>
                <w:sz w:val="28"/>
                <w:szCs w:val="28"/>
                <w:cs/>
              </w:rPr>
              <w:t>จำกัด</w:t>
            </w:r>
          </w:p>
        </w:tc>
        <w:tc>
          <w:tcPr>
            <w:tcW w:w="989" w:type="dxa"/>
            <w:gridSpan w:val="2"/>
            <w:vAlign w:val="bottom"/>
          </w:tcPr>
          <w:p w14:paraId="426CCE69" w14:textId="78767300" w:rsidR="000E69EE" w:rsidRPr="00CF5E72" w:rsidRDefault="00631E6C" w:rsidP="0019088A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</w:p>
        </w:tc>
        <w:tc>
          <w:tcPr>
            <w:tcW w:w="988" w:type="dxa"/>
            <w:gridSpan w:val="2"/>
            <w:vAlign w:val="bottom"/>
          </w:tcPr>
          <w:p w14:paraId="63377712" w14:textId="0A97E732" w:rsidR="000E69EE" w:rsidRPr="00CF5E72" w:rsidRDefault="000E69EE" w:rsidP="0019088A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5E7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61DFE114" w14:textId="77777777" w:rsidR="000E69EE" w:rsidRPr="00CF5E72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8" w:type="dxa"/>
            <w:vAlign w:val="bottom"/>
          </w:tcPr>
          <w:p w14:paraId="64CA998D" w14:textId="639E4804" w:rsidR="000E69EE" w:rsidRPr="00CF5E72" w:rsidRDefault="00631E6C" w:rsidP="0065356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0E69EE" w:rsidRPr="00CF5E7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1093" w:type="dxa"/>
            <w:vAlign w:val="bottom"/>
          </w:tcPr>
          <w:p w14:paraId="4B719588" w14:textId="0D27260B" w:rsidR="000E69EE" w:rsidRPr="00CF5E72" w:rsidRDefault="000E69EE" w:rsidP="0019088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5E7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5F825E0B" w14:textId="77777777" w:rsidR="000E69EE" w:rsidRPr="0019088A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275EAB75" w14:textId="38F1F8B4" w:rsidR="000E69EE" w:rsidRPr="00CF5E72" w:rsidRDefault="00631E6C" w:rsidP="0019088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0E69EE" w:rsidRPr="00CF5E7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275" w:type="dxa"/>
            <w:vAlign w:val="bottom"/>
          </w:tcPr>
          <w:p w14:paraId="75E46AB6" w14:textId="77777777" w:rsidR="000E69EE" w:rsidRPr="0019088A" w:rsidRDefault="000E69EE" w:rsidP="0019088A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56DEC5B2" w14:textId="35C12B0A" w:rsidR="000E69EE" w:rsidRPr="00CF5E72" w:rsidRDefault="000E69EE" w:rsidP="0019088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5E7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6" w:type="dxa"/>
            <w:vAlign w:val="bottom"/>
          </w:tcPr>
          <w:p w14:paraId="3B5327FD" w14:textId="77777777" w:rsidR="000E69EE" w:rsidRPr="0019088A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031E516" w14:textId="17D9DD24" w:rsidR="000E69EE" w:rsidRPr="00B72268" w:rsidRDefault="00631E6C" w:rsidP="0019088A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0E69EE" w:rsidRPr="00B7226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57" w:type="dxa"/>
            <w:vAlign w:val="bottom"/>
          </w:tcPr>
          <w:p w14:paraId="152E3E1C" w14:textId="77777777" w:rsidR="000E69EE" w:rsidRPr="000E69EE" w:rsidRDefault="000E69EE" w:rsidP="0019088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2A1165BB" w14:textId="183A51B8" w:rsidR="000E69EE" w:rsidRPr="000E69EE" w:rsidRDefault="000E69EE" w:rsidP="0019088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7878898F" w14:textId="77777777" w:rsidR="000E69EE" w:rsidRPr="0019088A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15" w:type="dxa"/>
            <w:vAlign w:val="bottom"/>
          </w:tcPr>
          <w:p w14:paraId="43422211" w14:textId="1398AF49" w:rsidR="000E69EE" w:rsidRPr="000E69EE" w:rsidRDefault="000E69EE" w:rsidP="001908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5B21CE66" w14:textId="77777777" w:rsidR="000E69EE" w:rsidRPr="000E69EE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AF8124C" w14:textId="3AC873DD" w:rsidR="000E69EE" w:rsidRPr="000E69EE" w:rsidRDefault="000E69EE" w:rsidP="0019088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E69EE" w:rsidRPr="00B165D6" w14:paraId="166868E9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626DCA33" w14:textId="77777777" w:rsidR="000E69EE" w:rsidRPr="00CF5E72" w:rsidRDefault="000E69E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F5E72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989" w:type="dxa"/>
            <w:gridSpan w:val="2"/>
            <w:vAlign w:val="bottom"/>
          </w:tcPr>
          <w:p w14:paraId="28F2EF47" w14:textId="373B7A59" w:rsidR="000E69EE" w:rsidRPr="00CF5E72" w:rsidRDefault="00631E6C" w:rsidP="005F4CF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988" w:type="dxa"/>
            <w:gridSpan w:val="2"/>
            <w:vAlign w:val="bottom"/>
          </w:tcPr>
          <w:p w14:paraId="0AD24E17" w14:textId="20652739" w:rsidR="000E69EE" w:rsidRPr="00CF5E72" w:rsidRDefault="00631E6C" w:rsidP="005F4CF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40" w:type="dxa"/>
            <w:gridSpan w:val="2"/>
            <w:vAlign w:val="bottom"/>
          </w:tcPr>
          <w:p w14:paraId="410A6CEC" w14:textId="77777777" w:rsidR="000E69EE" w:rsidRPr="00CF5E72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8" w:type="dxa"/>
            <w:vAlign w:val="bottom"/>
          </w:tcPr>
          <w:p w14:paraId="480165C9" w14:textId="44ACE471" w:rsidR="000E69EE" w:rsidRPr="00CF5E72" w:rsidRDefault="00631E6C" w:rsidP="005F4C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0E69EE" w:rsidRPr="00CF5E7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094</w:t>
            </w:r>
            <w:r w:rsidR="000E69EE" w:rsidRPr="00CF5E7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093" w:type="dxa"/>
            <w:vAlign w:val="bottom"/>
          </w:tcPr>
          <w:p w14:paraId="78AAB7DE" w14:textId="494D7772" w:rsidR="000E69EE" w:rsidRPr="00CF5E72" w:rsidRDefault="00631E6C" w:rsidP="005F4CF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0E69EE" w:rsidRPr="00CF5E7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094</w:t>
            </w:r>
            <w:r w:rsidR="000E69EE" w:rsidRPr="00CF5E7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57" w:type="dxa"/>
            <w:vAlign w:val="bottom"/>
          </w:tcPr>
          <w:p w14:paraId="485CB669" w14:textId="77777777" w:rsidR="000E69EE" w:rsidRPr="0082412F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27CEB03D" w14:textId="3AF98135" w:rsidR="000E69EE" w:rsidRPr="00CF5E72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E69EE" w:rsidRPr="00CF5E7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0E69EE" w:rsidRPr="00CF5E72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75" w:type="dxa"/>
            <w:vAlign w:val="bottom"/>
          </w:tcPr>
          <w:p w14:paraId="3F4BE2AF" w14:textId="77777777" w:rsidR="000E69EE" w:rsidRPr="0082412F" w:rsidRDefault="000E69EE" w:rsidP="005F4CF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5D443B33" w14:textId="49B26914" w:rsidR="000E69EE" w:rsidRPr="00CF5E72" w:rsidRDefault="00631E6C" w:rsidP="003A5A0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0E69EE" w:rsidRPr="00CF5E7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523</w:t>
            </w:r>
            <w:r w:rsidR="000E69EE" w:rsidRPr="00CF5E7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56" w:type="dxa"/>
            <w:vAlign w:val="bottom"/>
          </w:tcPr>
          <w:p w14:paraId="1D9FF563" w14:textId="77777777" w:rsidR="000E69EE" w:rsidRPr="0082412F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C9592FC" w14:textId="5BF8B293" w:rsidR="000E69EE" w:rsidRPr="00B72268" w:rsidRDefault="00631E6C" w:rsidP="005F4CFF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E69EE" w:rsidRPr="00B7226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833</w:t>
            </w:r>
            <w:r w:rsidR="000E69EE" w:rsidRPr="00B7226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542</w:t>
            </w:r>
          </w:p>
        </w:tc>
        <w:tc>
          <w:tcPr>
            <w:tcW w:w="257" w:type="dxa"/>
            <w:vAlign w:val="bottom"/>
          </w:tcPr>
          <w:p w14:paraId="313493FB" w14:textId="77777777" w:rsidR="000E69EE" w:rsidRPr="000E69EE" w:rsidRDefault="000E69EE" w:rsidP="005F4CF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491DD422" w14:textId="6E1251CD" w:rsidR="000E69EE" w:rsidRPr="000E69EE" w:rsidRDefault="00631E6C" w:rsidP="005F4CF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E69EE"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922</w:t>
            </w:r>
            <w:r w:rsidR="000E69EE"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041</w:t>
            </w:r>
          </w:p>
        </w:tc>
        <w:tc>
          <w:tcPr>
            <w:tcW w:w="243" w:type="dxa"/>
            <w:vAlign w:val="bottom"/>
          </w:tcPr>
          <w:p w14:paraId="185FEEED" w14:textId="77777777" w:rsidR="000E69EE" w:rsidRPr="0082412F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335DB405" w14:textId="63894D9F" w:rsidR="000E69EE" w:rsidRPr="000E69EE" w:rsidRDefault="000E69EE" w:rsidP="005F4CF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2CCFE6F4" w14:textId="77777777" w:rsidR="000E69EE" w:rsidRPr="000E69EE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DBEEE4" w14:textId="77777777" w:rsidR="000E69EE" w:rsidRPr="000E69EE" w:rsidRDefault="000E69EE" w:rsidP="003A5A0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0E69EE" w:rsidRPr="0019088A" w14:paraId="373D809D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54BD6BC6" w14:textId="6FD83D39" w:rsidR="000E69EE" w:rsidRPr="00CF5E72" w:rsidRDefault="000E69E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CF5E72">
              <w:rPr>
                <w:rFonts w:ascii="Angsana New" w:hAnsi="Angsana New"/>
                <w:spacing w:val="-6"/>
                <w:sz w:val="28"/>
                <w:szCs w:val="28"/>
              </w:rPr>
              <w:t xml:space="preserve">NEXIF RATCH ENERGY SINGAPORE </w:t>
            </w:r>
          </w:p>
        </w:tc>
        <w:tc>
          <w:tcPr>
            <w:tcW w:w="989" w:type="dxa"/>
            <w:gridSpan w:val="2"/>
            <w:vAlign w:val="bottom"/>
          </w:tcPr>
          <w:p w14:paraId="01DC5D0E" w14:textId="77777777" w:rsidR="000E69EE" w:rsidRPr="00CF5E72" w:rsidRDefault="000E69EE" w:rsidP="005F4CF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DEA988E" w14:textId="77777777" w:rsidR="000E69EE" w:rsidRPr="00CF5E72" w:rsidRDefault="000E69EE" w:rsidP="005F4CFF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2BEB81D1" w14:textId="77777777" w:rsidR="000E69EE" w:rsidRPr="00CF5E72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18" w:type="dxa"/>
            <w:vAlign w:val="bottom"/>
          </w:tcPr>
          <w:p w14:paraId="04DFEDA5" w14:textId="77777777" w:rsidR="000E69EE" w:rsidRPr="00CF5E72" w:rsidRDefault="000E69EE" w:rsidP="005F4CF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93" w:type="dxa"/>
            <w:vAlign w:val="bottom"/>
          </w:tcPr>
          <w:p w14:paraId="1DAC87B1" w14:textId="77777777" w:rsidR="000E69EE" w:rsidRPr="00CF5E72" w:rsidRDefault="000E69EE" w:rsidP="005F4CF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EDE6657" w14:textId="77777777" w:rsidR="000E69EE" w:rsidRPr="0019088A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35091E07" w14:textId="77777777" w:rsidR="000E69EE" w:rsidRPr="00CF5E72" w:rsidRDefault="000E69EE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5" w:type="dxa"/>
            <w:vAlign w:val="bottom"/>
          </w:tcPr>
          <w:p w14:paraId="39D1C74A" w14:textId="77777777" w:rsidR="000E69EE" w:rsidRPr="0019088A" w:rsidRDefault="000E69EE" w:rsidP="005F4CFF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3FD72611" w14:textId="77777777" w:rsidR="000E69EE" w:rsidRPr="00CF5E72" w:rsidRDefault="000E69EE" w:rsidP="003A5A0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3BDC3F41" w14:textId="77777777" w:rsidR="000E69EE" w:rsidRPr="0019088A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val="en-GB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B737BBB" w14:textId="77777777" w:rsidR="000E69EE" w:rsidRPr="00B72268" w:rsidRDefault="000E69EE" w:rsidP="005F4CFF">
            <w:pPr>
              <w:pStyle w:val="acctfourfigures"/>
              <w:spacing w:line="240" w:lineRule="auto"/>
              <w:ind w:left="-180" w:right="-13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685E639D" w14:textId="77777777" w:rsidR="000E69EE" w:rsidRPr="000E69EE" w:rsidRDefault="000E69EE" w:rsidP="005F4CF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08205E19" w14:textId="77777777" w:rsidR="000E69EE" w:rsidRPr="000E69EE" w:rsidRDefault="000E69EE" w:rsidP="005F4CF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5CC69350" w14:textId="77777777" w:rsidR="000E69EE" w:rsidRPr="0019088A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15" w:type="dxa"/>
            <w:vAlign w:val="bottom"/>
          </w:tcPr>
          <w:p w14:paraId="490E40AC" w14:textId="77777777" w:rsidR="000E69EE" w:rsidRPr="000E69EE" w:rsidRDefault="000E69EE" w:rsidP="005F4CF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42D3F3CE" w14:textId="77777777" w:rsidR="000E69EE" w:rsidRPr="000E69EE" w:rsidRDefault="000E69EE" w:rsidP="005F4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583D0033" w14:textId="77777777" w:rsidR="000E69EE" w:rsidRPr="000E69EE" w:rsidRDefault="000E69EE" w:rsidP="003A5A0D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0E69EE" w:rsidRPr="0019088A" w14:paraId="2F54FB71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5E367709" w14:textId="463B6681" w:rsidR="000E69EE" w:rsidRPr="00CF5E72" w:rsidRDefault="000E69EE" w:rsidP="001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CF5E72">
              <w:rPr>
                <w:rFonts w:ascii="Angsana New" w:hAnsi="Angsana New"/>
                <w:spacing w:val="-6"/>
                <w:sz w:val="28"/>
                <w:szCs w:val="28"/>
              </w:rPr>
              <w:t xml:space="preserve">   PTE. LTD.</w:t>
            </w:r>
          </w:p>
        </w:tc>
        <w:tc>
          <w:tcPr>
            <w:tcW w:w="989" w:type="dxa"/>
            <w:gridSpan w:val="2"/>
            <w:vAlign w:val="bottom"/>
          </w:tcPr>
          <w:p w14:paraId="6A81797F" w14:textId="552E9622" w:rsidR="000E69EE" w:rsidRPr="00CF5E72" w:rsidRDefault="00631E6C" w:rsidP="0019088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49</w:t>
            </w:r>
          </w:p>
        </w:tc>
        <w:tc>
          <w:tcPr>
            <w:tcW w:w="988" w:type="dxa"/>
            <w:gridSpan w:val="2"/>
            <w:vAlign w:val="bottom"/>
          </w:tcPr>
          <w:p w14:paraId="041EE631" w14:textId="7F6F2F40" w:rsidR="000E69EE" w:rsidRPr="00CF5E72" w:rsidRDefault="000E69EE" w:rsidP="0019088A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5E72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30718C3E" w14:textId="77777777" w:rsidR="000E69EE" w:rsidRPr="00CF5E72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0F1DE0F9" w14:textId="473C9402" w:rsidR="000E69EE" w:rsidRPr="00CF5E72" w:rsidRDefault="00631E6C" w:rsidP="0019088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0E69EE" w:rsidRPr="00AC16E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136</w:t>
            </w:r>
            <w:r w:rsidR="000E69EE" w:rsidRPr="00AC16EC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876</w:t>
            </w:r>
          </w:p>
        </w:tc>
        <w:tc>
          <w:tcPr>
            <w:tcW w:w="1093" w:type="dxa"/>
            <w:vAlign w:val="bottom"/>
          </w:tcPr>
          <w:p w14:paraId="084C57A6" w14:textId="6774B397" w:rsidR="000E69EE" w:rsidRPr="00CF5E72" w:rsidRDefault="000E69EE" w:rsidP="0019088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F5E7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73CB2EB4" w14:textId="77777777" w:rsidR="000E69EE" w:rsidRPr="0019088A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54CBA075" w14:textId="4BE22D72" w:rsidR="000E69EE" w:rsidRPr="00CF5E72" w:rsidRDefault="00631E6C" w:rsidP="0019088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983</w:t>
            </w:r>
            <w:r w:rsidR="000E69EE" w:rsidRPr="00CF5E72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812</w:t>
            </w:r>
          </w:p>
        </w:tc>
        <w:tc>
          <w:tcPr>
            <w:tcW w:w="275" w:type="dxa"/>
            <w:vAlign w:val="bottom"/>
          </w:tcPr>
          <w:p w14:paraId="22D78617" w14:textId="77777777" w:rsidR="000E69EE" w:rsidRPr="0019088A" w:rsidRDefault="000E69EE" w:rsidP="0019088A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413FF52D" w14:textId="031AA61D" w:rsidR="000E69EE" w:rsidRPr="00CF5E72" w:rsidRDefault="000E69EE" w:rsidP="0019088A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CF5E72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56" w:type="dxa"/>
            <w:vAlign w:val="bottom"/>
          </w:tcPr>
          <w:p w14:paraId="4DAD8A80" w14:textId="77777777" w:rsidR="000E69EE" w:rsidRPr="0019088A" w:rsidRDefault="000E69EE" w:rsidP="0019088A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highlight w:val="green"/>
                <w:lang w:bidi="th-TH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  <w:vAlign w:val="bottom"/>
          </w:tcPr>
          <w:p w14:paraId="15A73176" w14:textId="093EB74A" w:rsidR="000E69EE" w:rsidRPr="00B72268" w:rsidRDefault="00631E6C" w:rsidP="0019088A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956</w:t>
            </w:r>
            <w:r w:rsidR="000E69EE" w:rsidRPr="00B7226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57" w:type="dxa"/>
            <w:vAlign w:val="bottom"/>
          </w:tcPr>
          <w:p w14:paraId="4A2130FE" w14:textId="77777777" w:rsidR="000E69EE" w:rsidRPr="000E69EE" w:rsidRDefault="000E69EE" w:rsidP="0019088A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766151CB" w14:textId="30635C7C" w:rsidR="000E69EE" w:rsidRPr="000E69EE" w:rsidRDefault="000E69EE" w:rsidP="0019088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3" w:type="dxa"/>
            <w:vAlign w:val="bottom"/>
          </w:tcPr>
          <w:p w14:paraId="0E8BCA91" w14:textId="77777777" w:rsidR="000E69EE" w:rsidRPr="0019088A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green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23E6CCDB" w14:textId="2573BF41" w:rsidR="000E69EE" w:rsidRPr="000E69EE" w:rsidRDefault="000E69EE" w:rsidP="000E69EE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84DBF87" w14:textId="77777777" w:rsidR="000E69EE" w:rsidRPr="000E69EE" w:rsidRDefault="000E69EE" w:rsidP="001908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09B9934F" w14:textId="6EDFD27E" w:rsidR="000E69EE" w:rsidRPr="000E69EE" w:rsidRDefault="000E69EE" w:rsidP="0019088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E69EE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F2DD9" w:rsidRPr="0019088A" w14:paraId="5E5D4205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2AA116A5" w14:textId="77777777" w:rsidR="009F2DD9" w:rsidRPr="00CF5E72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0EE892B" w14:textId="77777777" w:rsidR="009F2DD9" w:rsidRPr="00CF5E72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A10E633" w14:textId="77777777" w:rsidR="009F2DD9" w:rsidRPr="00CF5E72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55C197B" w14:textId="77777777" w:rsidR="009F2DD9" w:rsidRPr="00CF5E72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494A58A7" w14:textId="77777777" w:rsidR="009F2DD9" w:rsidRPr="00CF5E72" w:rsidRDefault="009F2DD9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4437D7C2" w14:textId="77777777" w:rsidR="009F2DD9" w:rsidRPr="00CF5E72" w:rsidRDefault="009F2DD9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2D5D0631" w14:textId="77777777" w:rsidR="009F2DD9" w:rsidRPr="0019088A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36209" w14:textId="3402047D" w:rsidR="009F2DD9" w:rsidRPr="00CF5E72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CF5E72" w:rsidRPr="00CF5E7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066</w:t>
            </w:r>
            <w:r w:rsidR="00CF5E72" w:rsidRPr="00CF5E72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75" w:type="dxa"/>
            <w:vAlign w:val="bottom"/>
          </w:tcPr>
          <w:p w14:paraId="3694E41D" w14:textId="77777777" w:rsidR="009F2DD9" w:rsidRPr="0019088A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FF525" w14:textId="13026CDF" w:rsidR="009F2DD9" w:rsidRPr="00CF5E72" w:rsidRDefault="00631E6C" w:rsidP="003A5A0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9F2DD9" w:rsidRPr="00CF5E7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916</w:t>
            </w:r>
            <w:r w:rsidR="009F2DD9" w:rsidRPr="00CF5E7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503</w:t>
            </w:r>
          </w:p>
        </w:tc>
        <w:tc>
          <w:tcPr>
            <w:tcW w:w="256" w:type="dxa"/>
            <w:vAlign w:val="bottom"/>
          </w:tcPr>
          <w:p w14:paraId="5E6C404A" w14:textId="77777777" w:rsidR="009F2DD9" w:rsidRPr="0019088A" w:rsidRDefault="009F2DD9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B4B65" w14:textId="0223F3DD" w:rsidR="009F2DD9" w:rsidRPr="00B72268" w:rsidRDefault="00631E6C" w:rsidP="00BA5720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0E69EE" w:rsidRPr="00B7226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841</w:t>
            </w:r>
            <w:r w:rsidR="000E69EE" w:rsidRPr="00B7226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625</w:t>
            </w:r>
          </w:p>
        </w:tc>
        <w:tc>
          <w:tcPr>
            <w:tcW w:w="257" w:type="dxa"/>
            <w:vAlign w:val="bottom"/>
          </w:tcPr>
          <w:p w14:paraId="52B84CD7" w14:textId="77777777" w:rsidR="009F2DD9" w:rsidRPr="000E69EE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8A45C" w14:textId="219A952F" w:rsidR="009F2DD9" w:rsidRPr="000E69EE" w:rsidRDefault="00631E6C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9F2DD9" w:rsidRPr="000E69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977</w:t>
            </w:r>
            <w:r w:rsidR="009F2DD9" w:rsidRPr="000E69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544</w:t>
            </w:r>
          </w:p>
        </w:tc>
        <w:tc>
          <w:tcPr>
            <w:tcW w:w="243" w:type="dxa"/>
            <w:vAlign w:val="bottom"/>
          </w:tcPr>
          <w:p w14:paraId="6075FF23" w14:textId="77777777" w:rsidR="009F2DD9" w:rsidRPr="0019088A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C9D7E1" w14:textId="22353882" w:rsidR="009F2DD9" w:rsidRPr="000E69EE" w:rsidRDefault="00631E6C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120</w:t>
            </w:r>
            <w:r w:rsidR="000E69EE" w:rsidRPr="000E69EE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113</w:t>
            </w:r>
          </w:p>
        </w:tc>
        <w:tc>
          <w:tcPr>
            <w:tcW w:w="244" w:type="dxa"/>
            <w:vAlign w:val="bottom"/>
          </w:tcPr>
          <w:p w14:paraId="3F6B975F" w14:textId="77777777" w:rsidR="009F2DD9" w:rsidRPr="000E69EE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B000A" w14:textId="1F1E07D3" w:rsidR="009F2DD9" w:rsidRPr="000E69EE" w:rsidRDefault="00631E6C" w:rsidP="003A5A0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189</w:t>
            </w:r>
            <w:r w:rsidR="002F417D" w:rsidRPr="000E69EE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989</w:t>
            </w:r>
          </w:p>
        </w:tc>
      </w:tr>
      <w:tr w:rsidR="0019088A" w:rsidRPr="0019088A" w14:paraId="5938B671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58A2A1FB" w14:textId="77777777" w:rsidR="0019088A" w:rsidRPr="0019088A" w:rsidRDefault="0019088A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22D0C39" w14:textId="77777777" w:rsidR="0019088A" w:rsidRPr="0019088A" w:rsidRDefault="0019088A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53AD214" w14:textId="77777777" w:rsidR="0019088A" w:rsidRPr="0019088A" w:rsidRDefault="0019088A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C9A2E57" w14:textId="77777777" w:rsidR="0019088A" w:rsidRPr="0019088A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41F0C115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4C2C17AC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5295018B" w14:textId="77777777" w:rsidR="0019088A" w:rsidRPr="0019088A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39690617" w14:textId="77777777" w:rsidR="0019088A" w:rsidRPr="0019088A" w:rsidRDefault="0019088A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0D1B7CF8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7295FD0C" w14:textId="77777777" w:rsidR="0019088A" w:rsidRPr="0019088A" w:rsidRDefault="0019088A" w:rsidP="003A5A0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7F19B615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86B463B" w14:textId="77777777" w:rsidR="0019088A" w:rsidRPr="00B72268" w:rsidRDefault="0019088A" w:rsidP="009F2DD9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66720FFC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40DC2C7C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59A36723" w14:textId="77777777" w:rsidR="0019088A" w:rsidRPr="0019088A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CB89E9A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01A96193" w14:textId="77777777" w:rsidR="0019088A" w:rsidRPr="0019088A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8" w:type="dxa"/>
            <w:vAlign w:val="bottom"/>
          </w:tcPr>
          <w:p w14:paraId="5A10FFF8" w14:textId="77777777" w:rsidR="0019088A" w:rsidRPr="0019088A" w:rsidRDefault="0019088A" w:rsidP="003A5A0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19088A" w:rsidRPr="0019088A" w14:paraId="4D3CBFF4" w14:textId="77777777" w:rsidTr="005015AC">
        <w:trPr>
          <w:trHeight w:val="117"/>
        </w:trPr>
        <w:tc>
          <w:tcPr>
            <w:tcW w:w="3158" w:type="dxa"/>
            <w:gridSpan w:val="2"/>
            <w:vAlign w:val="bottom"/>
          </w:tcPr>
          <w:p w14:paraId="525B8F85" w14:textId="77777777" w:rsidR="0019088A" w:rsidRPr="0019088A" w:rsidRDefault="0019088A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D9DB42F" w14:textId="77777777" w:rsidR="0019088A" w:rsidRPr="0019088A" w:rsidRDefault="0019088A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61631C3" w14:textId="77777777" w:rsidR="0019088A" w:rsidRPr="0019088A" w:rsidRDefault="0019088A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C7FD2A4" w14:textId="77777777" w:rsidR="0019088A" w:rsidRPr="0019088A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2EC0BE63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3354A984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51F806B7" w14:textId="77777777" w:rsidR="0019088A" w:rsidRPr="0019088A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7" w:type="dxa"/>
            <w:vAlign w:val="bottom"/>
          </w:tcPr>
          <w:p w14:paraId="33268B8C" w14:textId="77777777" w:rsidR="0019088A" w:rsidRPr="0019088A" w:rsidRDefault="0019088A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20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68C4575E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4F58A55D" w14:textId="77777777" w:rsidR="0019088A" w:rsidRPr="0019088A" w:rsidRDefault="0019088A" w:rsidP="003A5A0D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6" w:type="dxa"/>
            <w:vAlign w:val="bottom"/>
          </w:tcPr>
          <w:p w14:paraId="16CCB010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58B1008" w14:textId="77777777" w:rsidR="0019088A" w:rsidRPr="0019088A" w:rsidRDefault="0019088A" w:rsidP="009F2DD9">
            <w:pPr>
              <w:pStyle w:val="acctfourfigures"/>
              <w:spacing w:line="240" w:lineRule="auto"/>
              <w:ind w:right="-15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02F2E1EB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3AD1B423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vAlign w:val="bottom"/>
          </w:tcPr>
          <w:p w14:paraId="19F86C4D" w14:textId="77777777" w:rsidR="0019088A" w:rsidRPr="0019088A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5" w:type="dxa"/>
            <w:vAlign w:val="bottom"/>
          </w:tcPr>
          <w:p w14:paraId="6A5F7852" w14:textId="77777777" w:rsidR="0019088A" w:rsidRPr="0019088A" w:rsidRDefault="0019088A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6B97E463" w14:textId="77777777" w:rsidR="0019088A" w:rsidRPr="0019088A" w:rsidRDefault="0019088A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8"/>
                <w:szCs w:val="28"/>
                <w:highlight w:val="magenta"/>
              </w:rPr>
            </w:pPr>
          </w:p>
        </w:tc>
        <w:tc>
          <w:tcPr>
            <w:tcW w:w="1018" w:type="dxa"/>
            <w:vAlign w:val="bottom"/>
          </w:tcPr>
          <w:p w14:paraId="3D219ACF" w14:textId="77777777" w:rsidR="0019088A" w:rsidRPr="0019088A" w:rsidRDefault="0019088A" w:rsidP="003A5A0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180" w:right="-158"/>
              <w:rPr>
                <w:rFonts w:ascii="Angsana New" w:hAnsi="Angsana New"/>
                <w:sz w:val="28"/>
                <w:szCs w:val="28"/>
                <w:highlight w:val="yellow"/>
                <w:lang w:val="en-US" w:bidi="th-TH"/>
              </w:rPr>
            </w:pPr>
          </w:p>
        </w:tc>
      </w:tr>
      <w:tr w:rsidR="009F2DD9" w:rsidRPr="005015AC" w14:paraId="5A5EC171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06730D0F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045" w:type="dxa"/>
            <w:gridSpan w:val="22"/>
            <w:vAlign w:val="bottom"/>
          </w:tcPr>
          <w:p w14:paraId="06C8A496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F2DD9" w:rsidRPr="005015AC" w14:paraId="28DA0AD2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002FF9AD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75" w:type="dxa"/>
            <w:gridSpan w:val="4"/>
            <w:vAlign w:val="bottom"/>
          </w:tcPr>
          <w:p w14:paraId="4B8A0B5C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241" w:type="dxa"/>
            <w:gridSpan w:val="2"/>
            <w:vAlign w:val="bottom"/>
          </w:tcPr>
          <w:p w14:paraId="09E29408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9" w:type="dxa"/>
            <w:gridSpan w:val="3"/>
            <w:vAlign w:val="bottom"/>
          </w:tcPr>
          <w:p w14:paraId="54559CF8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7373BA6B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5" w:type="dxa"/>
            <w:gridSpan w:val="3"/>
            <w:vAlign w:val="bottom"/>
          </w:tcPr>
          <w:p w14:paraId="39C3A364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6" w:type="dxa"/>
            <w:vAlign w:val="bottom"/>
          </w:tcPr>
          <w:p w14:paraId="21600B5F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2" w:type="dxa"/>
            <w:gridSpan w:val="4"/>
            <w:vAlign w:val="bottom"/>
          </w:tcPr>
          <w:p w14:paraId="7CA0FF65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</w:t>
            </w:r>
          </w:p>
        </w:tc>
        <w:tc>
          <w:tcPr>
            <w:tcW w:w="243" w:type="dxa"/>
            <w:vAlign w:val="bottom"/>
          </w:tcPr>
          <w:p w14:paraId="4772B542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</w:tcPr>
          <w:p w14:paraId="16A090A7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</w:tc>
      </w:tr>
      <w:tr w:rsidR="009F2DD9" w:rsidRPr="005015AC" w14:paraId="04A3B56E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4FDDDDF3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975" w:type="dxa"/>
            <w:gridSpan w:val="4"/>
            <w:vAlign w:val="bottom"/>
          </w:tcPr>
          <w:p w14:paraId="0D988DF2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15AC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41" w:type="dxa"/>
            <w:gridSpan w:val="2"/>
            <w:vAlign w:val="bottom"/>
          </w:tcPr>
          <w:p w14:paraId="308A2826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19" w:type="dxa"/>
            <w:gridSpan w:val="3"/>
            <w:vAlign w:val="bottom"/>
          </w:tcPr>
          <w:p w14:paraId="3F330C3A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57" w:type="dxa"/>
            <w:vAlign w:val="bottom"/>
          </w:tcPr>
          <w:p w14:paraId="2468DF6B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5" w:type="dxa"/>
            <w:gridSpan w:val="3"/>
            <w:vAlign w:val="bottom"/>
          </w:tcPr>
          <w:p w14:paraId="664FD73F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56" w:type="dxa"/>
            <w:vAlign w:val="bottom"/>
          </w:tcPr>
          <w:p w14:paraId="200181C0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32" w:type="dxa"/>
            <w:gridSpan w:val="4"/>
            <w:vAlign w:val="bottom"/>
          </w:tcPr>
          <w:p w14:paraId="74DB71DF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243" w:type="dxa"/>
            <w:vAlign w:val="bottom"/>
          </w:tcPr>
          <w:p w14:paraId="21AC7106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6F78B424" w14:textId="2ADBB268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งวด</w:t>
            </w:r>
            <w:r w:rsidR="002F417D" w:rsidRPr="005015AC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หก</w:t>
            </w:r>
            <w:r w:rsidRPr="005015A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9F2DD9" w:rsidRPr="005015AC" w14:paraId="0F48D7A9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1773E341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53E1E11F" w14:textId="2F34465E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E45C9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7E45C9" w:rsidRPr="005015A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987" w:type="dxa"/>
            <w:gridSpan w:val="2"/>
            <w:vAlign w:val="bottom"/>
          </w:tcPr>
          <w:p w14:paraId="1B86380F" w14:textId="54820C57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F2DD9" w:rsidRPr="005015A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1" w:type="dxa"/>
            <w:gridSpan w:val="2"/>
            <w:vAlign w:val="bottom"/>
          </w:tcPr>
          <w:p w14:paraId="07214A1B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23249932" w14:textId="1EACED61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E45C9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7E45C9" w:rsidRPr="005015A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093" w:type="dxa"/>
            <w:vAlign w:val="bottom"/>
          </w:tcPr>
          <w:p w14:paraId="4E15CD28" w14:textId="138315D8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F2DD9" w:rsidRPr="005015A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7" w:type="dxa"/>
            <w:vAlign w:val="bottom"/>
          </w:tcPr>
          <w:p w14:paraId="356C6800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1ADE9421" w14:textId="6FFE2E83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E45C9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7E45C9" w:rsidRPr="005015A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75" w:type="dxa"/>
            <w:vAlign w:val="bottom"/>
          </w:tcPr>
          <w:p w14:paraId="67E57E71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6A30A7B0" w14:textId="355A252B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F2DD9" w:rsidRPr="005015A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56" w:type="dxa"/>
            <w:vAlign w:val="bottom"/>
          </w:tcPr>
          <w:p w14:paraId="679E07B1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3499FBB3" w14:textId="589D4095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E45C9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7E45C9" w:rsidRPr="005015A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263" w:type="dxa"/>
            <w:gridSpan w:val="2"/>
            <w:vAlign w:val="bottom"/>
          </w:tcPr>
          <w:p w14:paraId="1259D92C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1BED29FB" w14:textId="1F0A8A7A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9F2DD9" w:rsidRPr="005015A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43" w:type="dxa"/>
            <w:vAlign w:val="bottom"/>
          </w:tcPr>
          <w:p w14:paraId="7470301D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7" w:type="dxa"/>
            <w:gridSpan w:val="3"/>
            <w:vAlign w:val="bottom"/>
          </w:tcPr>
          <w:p w14:paraId="0EF2AFA4" w14:textId="30CA93C0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E45C9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7E45C9" w:rsidRPr="005015AC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9F2DD9" w:rsidRPr="005015AC" w14:paraId="0F165E48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788620E5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7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CA8DB5D" w14:textId="69D52DE0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987" w:type="dxa"/>
            <w:gridSpan w:val="2"/>
            <w:vAlign w:val="bottom"/>
          </w:tcPr>
          <w:p w14:paraId="04F46777" w14:textId="705E3642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41" w:type="dxa"/>
            <w:gridSpan w:val="2"/>
            <w:vAlign w:val="bottom"/>
          </w:tcPr>
          <w:p w14:paraId="2F31EA31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28F228DA" w14:textId="65F3FFD8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093" w:type="dxa"/>
            <w:vAlign w:val="bottom"/>
          </w:tcPr>
          <w:p w14:paraId="6D15FEDF" w14:textId="240ABC16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57" w:type="dxa"/>
            <w:vAlign w:val="bottom"/>
          </w:tcPr>
          <w:p w14:paraId="7FDF9C61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407F40AE" w14:textId="4EDC56ED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75" w:type="dxa"/>
            <w:vAlign w:val="bottom"/>
          </w:tcPr>
          <w:p w14:paraId="6CE12E65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15BDDB12" w14:textId="6B922666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56" w:type="dxa"/>
            <w:vAlign w:val="bottom"/>
          </w:tcPr>
          <w:p w14:paraId="2F89F71D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5AD9E881" w14:textId="5A0FF29B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63" w:type="dxa"/>
            <w:gridSpan w:val="2"/>
            <w:vAlign w:val="bottom"/>
          </w:tcPr>
          <w:p w14:paraId="74B975F3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09EEEA5C" w14:textId="5E2394A7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43" w:type="dxa"/>
            <w:vAlign w:val="bottom"/>
          </w:tcPr>
          <w:p w14:paraId="2DA1814C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9" w:right="-86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27EA0B17" w14:textId="355252FD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244" w:type="dxa"/>
            <w:vAlign w:val="bottom"/>
          </w:tcPr>
          <w:p w14:paraId="58B839F6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2E946C95" w14:textId="56E13A1F" w:rsidR="009F2DD9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9F2DD9" w:rsidRPr="005015AC" w14:paraId="2B2D6A32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682BB4F0" w14:textId="77777777" w:rsidR="009F2DD9" w:rsidRPr="005015AC" w:rsidRDefault="009F2DD9" w:rsidP="009F2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975" w:type="dxa"/>
            <w:gridSpan w:val="4"/>
            <w:vAlign w:val="bottom"/>
          </w:tcPr>
          <w:p w14:paraId="6FC951A6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41" w:type="dxa"/>
            <w:gridSpan w:val="2"/>
            <w:vAlign w:val="bottom"/>
          </w:tcPr>
          <w:p w14:paraId="194E2DD1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9" w:type="dxa"/>
            <w:gridSpan w:val="16"/>
            <w:vAlign w:val="bottom"/>
          </w:tcPr>
          <w:p w14:paraId="67405C9A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9F2DD9" w:rsidRPr="005015AC" w14:paraId="64DFE310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084FC95F" w14:textId="77777777" w:rsidR="009F2DD9" w:rsidRPr="005015AC" w:rsidRDefault="009F2DD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988" w:type="dxa"/>
            <w:gridSpan w:val="2"/>
            <w:vAlign w:val="bottom"/>
          </w:tcPr>
          <w:p w14:paraId="77ED06BE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5B28A0EE" w14:textId="77777777" w:rsidR="009F2DD9" w:rsidRPr="005015AC" w:rsidRDefault="009F2DD9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40B2B8AE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2363CC78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46A7E897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3292D042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454C40EE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1963B2D8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20D0CDC8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6" w:type="dxa"/>
            <w:vAlign w:val="bottom"/>
          </w:tcPr>
          <w:p w14:paraId="057325CF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2" w:type="dxa"/>
            <w:vAlign w:val="bottom"/>
          </w:tcPr>
          <w:p w14:paraId="2D7E39DC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5E7E8795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37245717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082DDFC8" w14:textId="77777777" w:rsidR="009F2DD9" w:rsidRPr="005015AC" w:rsidRDefault="009F2DD9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62EEA7A3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8A209F4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7B64CB80" w14:textId="77777777" w:rsidR="009F2DD9" w:rsidRPr="005015AC" w:rsidRDefault="009F2DD9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2A296E" w:rsidRPr="005015AC" w14:paraId="1076E306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0701335D" w14:textId="77777777" w:rsidR="002A296E" w:rsidRPr="005015AC" w:rsidRDefault="002A296E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ราชบุรี</w:t>
            </w:r>
            <w:r w:rsidRPr="005015AC">
              <w:rPr>
                <w:rFonts w:ascii="Angsana New" w:hAnsi="Angsana New"/>
                <w:sz w:val="26"/>
                <w:szCs w:val="26"/>
                <w:cs/>
              </w:rPr>
              <w:t>เพาเวอร์ จำกัด</w:t>
            </w:r>
          </w:p>
        </w:tc>
        <w:tc>
          <w:tcPr>
            <w:tcW w:w="988" w:type="dxa"/>
            <w:gridSpan w:val="2"/>
            <w:vAlign w:val="bottom"/>
          </w:tcPr>
          <w:p w14:paraId="541C3174" w14:textId="3EA99024" w:rsidR="002A296E" w:rsidRPr="005015AC" w:rsidRDefault="00631E6C" w:rsidP="00AE16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987" w:type="dxa"/>
            <w:gridSpan w:val="2"/>
            <w:vAlign w:val="bottom"/>
          </w:tcPr>
          <w:p w14:paraId="58A21198" w14:textId="7648F821" w:rsidR="002A296E" w:rsidRPr="005015AC" w:rsidRDefault="00631E6C" w:rsidP="00AE16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241" w:type="dxa"/>
            <w:gridSpan w:val="2"/>
            <w:vAlign w:val="bottom"/>
          </w:tcPr>
          <w:p w14:paraId="5C89E7FB" w14:textId="77777777" w:rsidR="002A296E" w:rsidRPr="005015AC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1957A60" w14:textId="08E8AF8F" w:rsidR="002A296E" w:rsidRPr="005015AC" w:rsidRDefault="00631E6C" w:rsidP="00AE16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325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3" w:type="dxa"/>
            <w:vAlign w:val="bottom"/>
          </w:tcPr>
          <w:p w14:paraId="4E8487D2" w14:textId="5E6D80DE" w:rsidR="002A296E" w:rsidRPr="005015AC" w:rsidRDefault="00631E6C" w:rsidP="00AE16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325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7" w:type="dxa"/>
            <w:vAlign w:val="bottom"/>
          </w:tcPr>
          <w:p w14:paraId="4D5B600D" w14:textId="77777777" w:rsidR="002A296E" w:rsidRPr="005015AC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4580A79E" w14:textId="699A57D9" w:rsidR="002A296E" w:rsidRPr="007523A5" w:rsidRDefault="00631E6C" w:rsidP="00AE16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831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275" w:type="dxa"/>
            <w:vAlign w:val="bottom"/>
          </w:tcPr>
          <w:p w14:paraId="73AB2A84" w14:textId="77777777" w:rsidR="002A296E" w:rsidRPr="007523A5" w:rsidRDefault="002A296E" w:rsidP="00AE16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088B0D28" w14:textId="014BD01E" w:rsidR="002A296E" w:rsidRPr="007523A5" w:rsidRDefault="00631E6C" w:rsidP="00AE16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831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256" w:type="dxa"/>
            <w:vAlign w:val="bottom"/>
          </w:tcPr>
          <w:p w14:paraId="59846D1B" w14:textId="77777777" w:rsidR="002A296E" w:rsidRPr="007523A5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85A79C7" w14:textId="60D3EFA2" w:rsidR="002A296E" w:rsidRPr="007523A5" w:rsidRDefault="00631E6C" w:rsidP="00AE16D9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514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169</w:t>
            </w:r>
          </w:p>
        </w:tc>
        <w:tc>
          <w:tcPr>
            <w:tcW w:w="257" w:type="dxa"/>
            <w:vAlign w:val="bottom"/>
          </w:tcPr>
          <w:p w14:paraId="51FEA062" w14:textId="77777777" w:rsidR="002A296E" w:rsidRPr="005015AC" w:rsidRDefault="002A296E" w:rsidP="00AE16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305BA851" w14:textId="4BE12095" w:rsidR="002A296E" w:rsidRPr="005015AC" w:rsidRDefault="00631E6C" w:rsidP="00AE16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458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792</w:t>
            </w:r>
          </w:p>
        </w:tc>
        <w:tc>
          <w:tcPr>
            <w:tcW w:w="243" w:type="dxa"/>
            <w:vAlign w:val="bottom"/>
          </w:tcPr>
          <w:p w14:paraId="475507AA" w14:textId="77777777" w:rsidR="002A296E" w:rsidRPr="005015AC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2413CF3D" w14:textId="59CCD50B" w:rsidR="002A296E" w:rsidRPr="005015AC" w:rsidRDefault="002A296E" w:rsidP="00AE16D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27021FC4" w14:textId="77777777" w:rsidR="002A296E" w:rsidRPr="005015AC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17897C6B" w14:textId="75EEABC6" w:rsidR="002A296E" w:rsidRPr="005015AC" w:rsidRDefault="00631E6C" w:rsidP="00AE16D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120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</w:tr>
      <w:tr w:rsidR="002A296E" w:rsidRPr="005015AC" w14:paraId="0BF1E14C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3BF021F7" w14:textId="77777777" w:rsidR="002A296E" w:rsidRPr="005015AC" w:rsidRDefault="002A296E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firstLine="18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ผลิตไฟฟ้า</w:t>
            </w:r>
            <w:r w:rsidRPr="005015AC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นวนคร จำกัด</w:t>
            </w:r>
          </w:p>
        </w:tc>
        <w:tc>
          <w:tcPr>
            <w:tcW w:w="988" w:type="dxa"/>
            <w:gridSpan w:val="2"/>
            <w:vAlign w:val="bottom"/>
          </w:tcPr>
          <w:p w14:paraId="0653D0D5" w14:textId="685B856F" w:rsidR="002A296E" w:rsidRPr="005015AC" w:rsidRDefault="00631E6C" w:rsidP="00AE16D9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87" w:type="dxa"/>
            <w:gridSpan w:val="2"/>
            <w:vAlign w:val="bottom"/>
          </w:tcPr>
          <w:p w14:paraId="587F3586" w14:textId="1248E9E8" w:rsidR="002A296E" w:rsidRPr="005015AC" w:rsidRDefault="00631E6C" w:rsidP="00AE16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1" w:type="dxa"/>
            <w:gridSpan w:val="2"/>
            <w:vAlign w:val="bottom"/>
          </w:tcPr>
          <w:p w14:paraId="23352DB9" w14:textId="77777777" w:rsidR="002A296E" w:rsidRPr="005015AC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A27D617" w14:textId="5B2F28FE" w:rsidR="002A296E" w:rsidRPr="005015AC" w:rsidRDefault="00631E6C" w:rsidP="00AE16D9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550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3" w:type="dxa"/>
            <w:vAlign w:val="bottom"/>
          </w:tcPr>
          <w:p w14:paraId="754D1FEC" w14:textId="7BF39FC9" w:rsidR="002A296E" w:rsidRPr="005015AC" w:rsidRDefault="00631E6C" w:rsidP="00AE16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550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7" w:type="dxa"/>
            <w:vAlign w:val="bottom"/>
          </w:tcPr>
          <w:p w14:paraId="2ACE8C55" w14:textId="77777777" w:rsidR="002A296E" w:rsidRPr="005015AC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50EA6C6C" w14:textId="1B5095C6" w:rsidR="002A296E" w:rsidRPr="007523A5" w:rsidRDefault="00631E6C" w:rsidP="00AE16D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620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5" w:type="dxa"/>
            <w:vAlign w:val="bottom"/>
          </w:tcPr>
          <w:p w14:paraId="4C4E5961" w14:textId="77777777" w:rsidR="002A296E" w:rsidRPr="007523A5" w:rsidRDefault="002A296E" w:rsidP="00AE16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74C7B886" w14:textId="61E064EC" w:rsidR="002A296E" w:rsidRPr="007523A5" w:rsidRDefault="00631E6C" w:rsidP="00AE16D9">
            <w:pPr>
              <w:pStyle w:val="acctfourfigures"/>
              <w:tabs>
                <w:tab w:val="clear" w:pos="765"/>
                <w:tab w:val="decimal" w:pos="844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620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6" w:type="dxa"/>
            <w:vAlign w:val="bottom"/>
          </w:tcPr>
          <w:p w14:paraId="2CFEE82A" w14:textId="77777777" w:rsidR="002A296E" w:rsidRPr="007523A5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4A1D53EC" w14:textId="5690E5B5" w:rsidR="002A296E" w:rsidRPr="007523A5" w:rsidRDefault="00631E6C" w:rsidP="00AE16D9">
            <w:pPr>
              <w:pStyle w:val="acctfourfigures"/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698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187</w:t>
            </w:r>
          </w:p>
        </w:tc>
        <w:tc>
          <w:tcPr>
            <w:tcW w:w="257" w:type="dxa"/>
            <w:vAlign w:val="bottom"/>
          </w:tcPr>
          <w:p w14:paraId="62295535" w14:textId="77777777" w:rsidR="002A296E" w:rsidRPr="005015AC" w:rsidRDefault="002A296E" w:rsidP="00AE16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66B6AF3D" w14:textId="33CCF6E2" w:rsidR="002A296E" w:rsidRPr="005015AC" w:rsidRDefault="00631E6C" w:rsidP="00AE16D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642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791</w:t>
            </w:r>
          </w:p>
        </w:tc>
        <w:tc>
          <w:tcPr>
            <w:tcW w:w="243" w:type="dxa"/>
            <w:vAlign w:val="bottom"/>
          </w:tcPr>
          <w:p w14:paraId="096DA0F6" w14:textId="77777777" w:rsidR="002A296E" w:rsidRPr="005015AC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4DC4C320" w14:textId="2215FCA3" w:rsidR="002A296E" w:rsidRPr="005015AC" w:rsidRDefault="002A296E" w:rsidP="00AE16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107E8097" w14:textId="77777777" w:rsidR="002A296E" w:rsidRPr="005015AC" w:rsidRDefault="002A296E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8" w:type="dxa"/>
            <w:vAlign w:val="bottom"/>
          </w:tcPr>
          <w:p w14:paraId="6017CBCA" w14:textId="0E006B64" w:rsidR="002A296E" w:rsidRPr="005015AC" w:rsidRDefault="00631E6C" w:rsidP="00AE16D9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160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</w:tr>
      <w:tr w:rsidR="002A296E" w:rsidRPr="005015AC" w14:paraId="0DC79E86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7C16B680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บริษัท ราชบุรีเวอลด์ </w:t>
            </w:r>
          </w:p>
        </w:tc>
        <w:tc>
          <w:tcPr>
            <w:tcW w:w="988" w:type="dxa"/>
            <w:gridSpan w:val="2"/>
            <w:vAlign w:val="bottom"/>
          </w:tcPr>
          <w:p w14:paraId="0E64369A" w14:textId="77777777" w:rsidR="002A296E" w:rsidRPr="005015AC" w:rsidRDefault="002A296E" w:rsidP="00CF4E4F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358F6D37" w14:textId="77777777" w:rsidR="002A296E" w:rsidRPr="005015AC" w:rsidRDefault="002A296E" w:rsidP="00CF4E4F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5A5DA474" w14:textId="77777777" w:rsidR="002A296E" w:rsidRPr="005015AC" w:rsidRDefault="002A296E" w:rsidP="00CF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57AEF4C" w14:textId="77777777" w:rsidR="002A296E" w:rsidRPr="005015AC" w:rsidRDefault="002A296E" w:rsidP="00CF4E4F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683B2BCC" w14:textId="77777777" w:rsidR="002A296E" w:rsidRPr="005015AC" w:rsidRDefault="002A296E" w:rsidP="00CF4E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410C0E3F" w14:textId="77777777" w:rsidR="002A296E" w:rsidRPr="005015AC" w:rsidRDefault="002A296E" w:rsidP="00CF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068B5843" w14:textId="77777777" w:rsidR="002A296E" w:rsidRPr="007523A5" w:rsidRDefault="002A296E" w:rsidP="00CF4E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5" w:type="dxa"/>
            <w:vAlign w:val="bottom"/>
          </w:tcPr>
          <w:p w14:paraId="2AC5BFDC" w14:textId="77777777" w:rsidR="002A296E" w:rsidRPr="007523A5" w:rsidRDefault="002A296E" w:rsidP="00CF4E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7F5E1344" w14:textId="77777777" w:rsidR="002A296E" w:rsidRPr="007523A5" w:rsidRDefault="002A296E" w:rsidP="00CF4E4F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56" w:type="dxa"/>
            <w:vAlign w:val="bottom"/>
          </w:tcPr>
          <w:p w14:paraId="57160852" w14:textId="77777777" w:rsidR="002A296E" w:rsidRPr="007523A5" w:rsidRDefault="002A296E" w:rsidP="00CF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2" w:type="dxa"/>
            <w:vAlign w:val="bottom"/>
          </w:tcPr>
          <w:p w14:paraId="034A0BEF" w14:textId="77777777" w:rsidR="002A296E" w:rsidRPr="007523A5" w:rsidRDefault="002A296E" w:rsidP="00CF4E4F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4AB870A4" w14:textId="77777777" w:rsidR="002A296E" w:rsidRPr="005015AC" w:rsidRDefault="002A296E" w:rsidP="00CF4E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20C632DA" w14:textId="77777777" w:rsidR="002A296E" w:rsidRPr="005015AC" w:rsidRDefault="002A296E" w:rsidP="00CF4E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6E99958E" w14:textId="77777777" w:rsidR="002A296E" w:rsidRPr="005015AC" w:rsidRDefault="002A296E" w:rsidP="00CF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150B69EA" w14:textId="7DB58854" w:rsidR="002A296E" w:rsidRPr="002A296E" w:rsidRDefault="002A296E" w:rsidP="00CF4E4F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87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44" w:type="dxa"/>
            <w:vAlign w:val="bottom"/>
          </w:tcPr>
          <w:p w14:paraId="71EAFD43" w14:textId="77777777" w:rsidR="002A296E" w:rsidRPr="005015AC" w:rsidRDefault="002A296E" w:rsidP="00CF4E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5F02E993" w14:textId="77777777" w:rsidR="002A296E" w:rsidRPr="005015AC" w:rsidRDefault="002A296E" w:rsidP="00CF4E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2A296E" w:rsidRPr="005015AC" w14:paraId="48B95AFA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3E19204B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  โคเจนเนอเรชั่น จำกัด</w:t>
            </w:r>
          </w:p>
        </w:tc>
        <w:tc>
          <w:tcPr>
            <w:tcW w:w="988" w:type="dxa"/>
            <w:gridSpan w:val="2"/>
            <w:vAlign w:val="bottom"/>
          </w:tcPr>
          <w:p w14:paraId="64F8BE20" w14:textId="20890B30" w:rsidR="002A296E" w:rsidRPr="005015AC" w:rsidRDefault="00631E6C" w:rsidP="00CF4E4F">
            <w:pPr>
              <w:pStyle w:val="acctfourfigures"/>
              <w:tabs>
                <w:tab w:val="clear" w:pos="765"/>
              </w:tabs>
              <w:spacing w:line="240" w:lineRule="auto"/>
              <w:ind w:left="-79" w:right="-15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87" w:type="dxa"/>
            <w:gridSpan w:val="2"/>
            <w:vAlign w:val="bottom"/>
          </w:tcPr>
          <w:p w14:paraId="35A2CC82" w14:textId="5724C9B3" w:rsidR="002A296E" w:rsidRPr="005015AC" w:rsidRDefault="00631E6C" w:rsidP="00CF4E4F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1" w:type="dxa"/>
            <w:gridSpan w:val="2"/>
            <w:vAlign w:val="bottom"/>
          </w:tcPr>
          <w:p w14:paraId="418C6CDF" w14:textId="77777777" w:rsidR="002A296E" w:rsidRPr="005015AC" w:rsidRDefault="002A296E" w:rsidP="00CF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3397217" w14:textId="2F6EFD2E" w:rsidR="002A296E" w:rsidRPr="005015AC" w:rsidRDefault="00631E6C" w:rsidP="00CF4E4F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500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3" w:type="dxa"/>
            <w:vAlign w:val="bottom"/>
          </w:tcPr>
          <w:p w14:paraId="0DDAB659" w14:textId="50084E0F" w:rsidR="002A296E" w:rsidRPr="005015AC" w:rsidRDefault="00631E6C" w:rsidP="00CF4E4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500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7" w:type="dxa"/>
            <w:vAlign w:val="bottom"/>
          </w:tcPr>
          <w:p w14:paraId="1A922D94" w14:textId="77777777" w:rsidR="002A296E" w:rsidRPr="005015AC" w:rsidRDefault="002A296E" w:rsidP="00CF4E4F">
            <w:pPr>
              <w:pStyle w:val="acctfourfigures"/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07" w:type="dxa"/>
            <w:vAlign w:val="bottom"/>
          </w:tcPr>
          <w:p w14:paraId="74EB57E9" w14:textId="51AE592A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5" w:type="dxa"/>
            <w:vAlign w:val="bottom"/>
          </w:tcPr>
          <w:p w14:paraId="03987AFC" w14:textId="77777777" w:rsidR="002A296E" w:rsidRPr="007523A5" w:rsidRDefault="002A296E" w:rsidP="00CF4E4F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0BB2DA69" w14:textId="0BA86567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6" w:type="dxa"/>
            <w:vAlign w:val="bottom"/>
          </w:tcPr>
          <w:p w14:paraId="67719ED9" w14:textId="77777777" w:rsidR="002A296E" w:rsidRPr="007523A5" w:rsidRDefault="002A296E" w:rsidP="00CF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2" w:type="dxa"/>
            <w:vAlign w:val="bottom"/>
          </w:tcPr>
          <w:p w14:paraId="0CE7C739" w14:textId="6FE786DA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296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558</w:t>
            </w:r>
          </w:p>
        </w:tc>
        <w:tc>
          <w:tcPr>
            <w:tcW w:w="263" w:type="dxa"/>
            <w:gridSpan w:val="2"/>
            <w:vAlign w:val="bottom"/>
          </w:tcPr>
          <w:p w14:paraId="32D287C3" w14:textId="77777777" w:rsidR="002A296E" w:rsidRPr="005015AC" w:rsidRDefault="002A296E" w:rsidP="00CF4E4F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51AF0434" w14:textId="05921DFA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254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243" w:type="dxa"/>
            <w:vAlign w:val="bottom"/>
          </w:tcPr>
          <w:p w14:paraId="424119DB" w14:textId="77777777" w:rsidR="002A296E" w:rsidRPr="005015AC" w:rsidRDefault="002A296E" w:rsidP="00CF4E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5689ADAA" w14:textId="230F0519" w:rsidR="002A296E" w:rsidRPr="002A296E" w:rsidRDefault="00631E6C" w:rsidP="00847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  <w:r w:rsidR="002A296E" w:rsidRPr="002A296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44" w:type="dxa"/>
            <w:vAlign w:val="bottom"/>
          </w:tcPr>
          <w:p w14:paraId="7AD83B0E" w14:textId="77777777" w:rsidR="002A296E" w:rsidRPr="005015AC" w:rsidRDefault="002A296E" w:rsidP="00CF4E4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545E824B" w14:textId="51085845" w:rsidR="002A296E" w:rsidRPr="005015AC" w:rsidRDefault="00631E6C" w:rsidP="00CF4E4F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90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</w:tr>
      <w:tr w:rsidR="002A296E" w:rsidRPr="005015AC" w14:paraId="45E9EE08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09E3F999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เบิกไพรโคเจนเนอเรชั่น จำกัด</w:t>
            </w:r>
          </w:p>
        </w:tc>
        <w:tc>
          <w:tcPr>
            <w:tcW w:w="988" w:type="dxa"/>
            <w:gridSpan w:val="2"/>
            <w:vAlign w:val="bottom"/>
          </w:tcPr>
          <w:p w14:paraId="09EB0EB8" w14:textId="3E82BD12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987" w:type="dxa"/>
            <w:gridSpan w:val="2"/>
            <w:vAlign w:val="bottom"/>
          </w:tcPr>
          <w:p w14:paraId="19A05BCC" w14:textId="5CC9AF9F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241" w:type="dxa"/>
            <w:gridSpan w:val="2"/>
            <w:vAlign w:val="bottom"/>
          </w:tcPr>
          <w:p w14:paraId="37EE685E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026AE05" w14:textId="003AC934" w:rsidR="002A296E" w:rsidRPr="005015AC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331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6EEE7C8" w14:textId="1BDBB7CB" w:rsidR="002A296E" w:rsidRPr="005015AC" w:rsidRDefault="00631E6C" w:rsidP="009F2DD9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331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7" w:type="dxa"/>
            <w:vAlign w:val="bottom"/>
          </w:tcPr>
          <w:p w14:paraId="463EC80F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718DD092" w14:textId="3BCE3432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465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275" w:type="dxa"/>
            <w:vAlign w:val="bottom"/>
          </w:tcPr>
          <w:p w14:paraId="68876B2C" w14:textId="77777777" w:rsidR="002A296E" w:rsidRPr="007523A5" w:rsidRDefault="002A296E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2E2753D2" w14:textId="741F2048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465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850</w:t>
            </w:r>
          </w:p>
        </w:tc>
        <w:tc>
          <w:tcPr>
            <w:tcW w:w="256" w:type="dxa"/>
            <w:vAlign w:val="bottom"/>
          </w:tcPr>
          <w:p w14:paraId="35C77B27" w14:textId="77777777" w:rsidR="002A296E" w:rsidRPr="007523A5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2" w:type="dxa"/>
            <w:vAlign w:val="bottom"/>
          </w:tcPr>
          <w:p w14:paraId="40CC552B" w14:textId="01132573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553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263" w:type="dxa"/>
            <w:gridSpan w:val="2"/>
            <w:vAlign w:val="bottom"/>
          </w:tcPr>
          <w:p w14:paraId="79EC2FD4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74F3D6B7" w14:textId="575D4741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495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899</w:t>
            </w:r>
          </w:p>
        </w:tc>
        <w:tc>
          <w:tcPr>
            <w:tcW w:w="243" w:type="dxa"/>
            <w:vAlign w:val="bottom"/>
          </w:tcPr>
          <w:p w14:paraId="498130AD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7C3542F9" w14:textId="727F1561" w:rsidR="002A296E" w:rsidRPr="002A296E" w:rsidRDefault="002A296E" w:rsidP="0084776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2A296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22573A67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8" w:type="dxa"/>
            <w:vAlign w:val="bottom"/>
          </w:tcPr>
          <w:p w14:paraId="07684349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2A296E" w:rsidRPr="005015AC" w14:paraId="7A829B23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3A5D90AF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โซลาร์ต้า จำกัด</w:t>
            </w:r>
          </w:p>
        </w:tc>
        <w:tc>
          <w:tcPr>
            <w:tcW w:w="988" w:type="dxa"/>
            <w:gridSpan w:val="2"/>
            <w:vAlign w:val="bottom"/>
          </w:tcPr>
          <w:p w14:paraId="32845301" w14:textId="3F10C386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987" w:type="dxa"/>
            <w:gridSpan w:val="2"/>
            <w:vAlign w:val="bottom"/>
          </w:tcPr>
          <w:p w14:paraId="19712781" w14:textId="39BF3A2C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241" w:type="dxa"/>
            <w:gridSpan w:val="2"/>
            <w:vAlign w:val="bottom"/>
          </w:tcPr>
          <w:p w14:paraId="2505470C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56836043" w14:textId="57242232" w:rsidR="002A296E" w:rsidRPr="005015AC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3" w:type="dxa"/>
            <w:vAlign w:val="bottom"/>
          </w:tcPr>
          <w:p w14:paraId="0910E06E" w14:textId="16D1A988" w:rsidR="002A296E" w:rsidRPr="005015AC" w:rsidRDefault="00631E6C" w:rsidP="009F2DD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7" w:type="dxa"/>
            <w:vAlign w:val="bottom"/>
          </w:tcPr>
          <w:p w14:paraId="677E99A0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7ED87BC4" w14:textId="1CC2CC45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545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960</w:t>
            </w:r>
          </w:p>
        </w:tc>
        <w:tc>
          <w:tcPr>
            <w:tcW w:w="275" w:type="dxa"/>
            <w:vAlign w:val="bottom"/>
          </w:tcPr>
          <w:p w14:paraId="52111CF1" w14:textId="77777777" w:rsidR="002A296E" w:rsidRPr="007523A5" w:rsidRDefault="002A296E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75902470" w14:textId="7739F7C9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545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960</w:t>
            </w:r>
          </w:p>
        </w:tc>
        <w:tc>
          <w:tcPr>
            <w:tcW w:w="256" w:type="dxa"/>
            <w:vAlign w:val="bottom"/>
          </w:tcPr>
          <w:p w14:paraId="35D2C331" w14:textId="77777777" w:rsidR="002A296E" w:rsidRPr="007523A5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after="0" w:line="240" w:lineRule="auto"/>
              <w:ind w:left="-79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2" w:type="dxa"/>
            <w:vAlign w:val="bottom"/>
          </w:tcPr>
          <w:p w14:paraId="7196F4DB" w14:textId="5CF528F1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486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008</w:t>
            </w:r>
          </w:p>
        </w:tc>
        <w:tc>
          <w:tcPr>
            <w:tcW w:w="263" w:type="dxa"/>
            <w:gridSpan w:val="2"/>
            <w:vAlign w:val="bottom"/>
          </w:tcPr>
          <w:p w14:paraId="473C6F64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748A36A7" w14:textId="013AC282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475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656</w:t>
            </w:r>
          </w:p>
        </w:tc>
        <w:tc>
          <w:tcPr>
            <w:tcW w:w="243" w:type="dxa"/>
            <w:vAlign w:val="bottom"/>
          </w:tcPr>
          <w:p w14:paraId="755F9103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6E4B131A" w14:textId="6D5E709A" w:rsidR="002A296E" w:rsidRPr="002A296E" w:rsidRDefault="00631E6C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109</w:t>
            </w:r>
            <w:r w:rsidR="002A296E" w:rsidRPr="002A296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956</w:t>
            </w:r>
          </w:p>
        </w:tc>
        <w:tc>
          <w:tcPr>
            <w:tcW w:w="244" w:type="dxa"/>
            <w:vAlign w:val="bottom"/>
          </w:tcPr>
          <w:p w14:paraId="5128C5C1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8" w:type="dxa"/>
            <w:vAlign w:val="bottom"/>
          </w:tcPr>
          <w:p w14:paraId="243759F4" w14:textId="0BA046EC" w:rsidR="002A296E" w:rsidRPr="005015AC" w:rsidRDefault="00631E6C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858</w:t>
            </w:r>
          </w:p>
        </w:tc>
      </w:tr>
      <w:tr w:rsidR="002A296E" w:rsidRPr="005015AC" w14:paraId="0D9ABA31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7F868213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</w:t>
            </w:r>
            <w:r w:rsidRPr="005015AC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สงขลาไบโอ</w:t>
            </w:r>
            <w:r w:rsidRPr="005015AC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แมส จำกัด</w:t>
            </w:r>
          </w:p>
        </w:tc>
        <w:tc>
          <w:tcPr>
            <w:tcW w:w="988" w:type="dxa"/>
            <w:gridSpan w:val="2"/>
            <w:vAlign w:val="bottom"/>
          </w:tcPr>
          <w:p w14:paraId="6639168D" w14:textId="140CB8D2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87" w:type="dxa"/>
            <w:gridSpan w:val="2"/>
            <w:vAlign w:val="bottom"/>
          </w:tcPr>
          <w:p w14:paraId="3722FE9B" w14:textId="71BCEFC3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1" w:type="dxa"/>
            <w:gridSpan w:val="2"/>
            <w:vAlign w:val="bottom"/>
          </w:tcPr>
          <w:p w14:paraId="548E62EA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5758658" w14:textId="5AE8BEFD" w:rsidR="002A296E" w:rsidRPr="005015AC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246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3" w:type="dxa"/>
            <w:vAlign w:val="bottom"/>
          </w:tcPr>
          <w:p w14:paraId="38AFC7EB" w14:textId="7E8F4566" w:rsidR="002A296E" w:rsidRPr="005015AC" w:rsidRDefault="00631E6C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246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7" w:type="dxa"/>
            <w:vAlign w:val="bottom"/>
          </w:tcPr>
          <w:p w14:paraId="4A955637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79" w:right="-156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5E195FA2" w14:textId="77EDAF24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98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275" w:type="dxa"/>
            <w:vAlign w:val="bottom"/>
          </w:tcPr>
          <w:p w14:paraId="0E76BA06" w14:textId="77777777" w:rsidR="002A296E" w:rsidRPr="007523A5" w:rsidRDefault="002A296E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63" w:type="dxa"/>
            <w:vAlign w:val="bottom"/>
          </w:tcPr>
          <w:p w14:paraId="7BCB286E" w14:textId="5E8D6B62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98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256" w:type="dxa"/>
            <w:vAlign w:val="bottom"/>
          </w:tcPr>
          <w:p w14:paraId="3BDB0344" w14:textId="77777777" w:rsidR="002A296E" w:rsidRPr="007523A5" w:rsidRDefault="002A296E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82" w:type="dxa"/>
            <w:shd w:val="clear" w:color="auto" w:fill="auto"/>
            <w:vAlign w:val="bottom"/>
          </w:tcPr>
          <w:p w14:paraId="5C19128E" w14:textId="548441FE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162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734</w:t>
            </w:r>
          </w:p>
        </w:tc>
        <w:tc>
          <w:tcPr>
            <w:tcW w:w="263" w:type="dxa"/>
            <w:gridSpan w:val="2"/>
            <w:vAlign w:val="bottom"/>
          </w:tcPr>
          <w:p w14:paraId="48E9BD08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4A05C7E1" w14:textId="3A3096AA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160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248</w:t>
            </w:r>
          </w:p>
        </w:tc>
        <w:tc>
          <w:tcPr>
            <w:tcW w:w="243" w:type="dxa"/>
            <w:vAlign w:val="bottom"/>
          </w:tcPr>
          <w:p w14:paraId="5AD1D2C3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3E8F5C61" w14:textId="31BBEDB6" w:rsidR="002A296E" w:rsidRPr="002A296E" w:rsidRDefault="00631E6C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16</w:t>
            </w:r>
            <w:r w:rsidR="002A296E" w:rsidRPr="002A296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44" w:type="dxa"/>
            <w:vAlign w:val="bottom"/>
          </w:tcPr>
          <w:p w14:paraId="1CD7D167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8" w:type="dxa"/>
            <w:vAlign w:val="bottom"/>
          </w:tcPr>
          <w:p w14:paraId="1E891FEE" w14:textId="06671469" w:rsidR="002A296E" w:rsidRPr="005015AC" w:rsidRDefault="00631E6C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16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</w:tr>
      <w:tr w:rsidR="002A296E" w:rsidRPr="005015AC" w14:paraId="5BB7EF5D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03E59D48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สงขลาไบโอฟูเอล จำกัด</w:t>
            </w:r>
          </w:p>
        </w:tc>
        <w:tc>
          <w:tcPr>
            <w:tcW w:w="988" w:type="dxa"/>
            <w:gridSpan w:val="2"/>
            <w:vAlign w:val="bottom"/>
          </w:tcPr>
          <w:p w14:paraId="1ACF7E78" w14:textId="7D446945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87" w:type="dxa"/>
            <w:gridSpan w:val="2"/>
            <w:vAlign w:val="bottom"/>
          </w:tcPr>
          <w:p w14:paraId="2533749F" w14:textId="1B8F2210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1" w:type="dxa"/>
            <w:gridSpan w:val="2"/>
            <w:vAlign w:val="bottom"/>
          </w:tcPr>
          <w:p w14:paraId="420DC5FD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257146AA" w14:textId="48FED2CF" w:rsidR="002A296E" w:rsidRPr="005015AC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093" w:type="dxa"/>
            <w:vAlign w:val="bottom"/>
          </w:tcPr>
          <w:p w14:paraId="05B0B3BD" w14:textId="1D3DAA69" w:rsidR="002A296E" w:rsidRPr="005015AC" w:rsidRDefault="00631E6C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7" w:type="dxa"/>
            <w:vAlign w:val="bottom"/>
          </w:tcPr>
          <w:p w14:paraId="66EC142D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09CEFD3C" w14:textId="5B134C10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275" w:type="dxa"/>
            <w:vAlign w:val="bottom"/>
          </w:tcPr>
          <w:p w14:paraId="64D59613" w14:textId="77777777" w:rsidR="002A296E" w:rsidRPr="007523A5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70EB4857" w14:textId="28CDC186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256" w:type="dxa"/>
            <w:vAlign w:val="bottom"/>
          </w:tcPr>
          <w:p w14:paraId="0D4331F6" w14:textId="77777777" w:rsidR="002A296E" w:rsidRPr="007523A5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65E063AF" w14:textId="1F12459B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328</w:t>
            </w:r>
          </w:p>
        </w:tc>
        <w:tc>
          <w:tcPr>
            <w:tcW w:w="263" w:type="dxa"/>
            <w:gridSpan w:val="2"/>
            <w:vAlign w:val="bottom"/>
          </w:tcPr>
          <w:p w14:paraId="6C5D2F0D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4DE2F6F0" w14:textId="249FF680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335</w:t>
            </w:r>
          </w:p>
        </w:tc>
        <w:tc>
          <w:tcPr>
            <w:tcW w:w="243" w:type="dxa"/>
            <w:vAlign w:val="bottom"/>
          </w:tcPr>
          <w:p w14:paraId="172840B6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7E4752B1" w14:textId="745BEFA7" w:rsidR="002A296E" w:rsidRPr="002A296E" w:rsidRDefault="00A11DAB" w:rsidP="00F47E3B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A296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113C4292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4FD28EAA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2A296E" w:rsidRPr="005015AC" w14:paraId="1A621141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3A66BA4C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b/>
                <w:bCs/>
                <w:i/>
                <w:iCs/>
                <w:spacing w:val="-4"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ไฟฟ้าหงสา จำกัด</w:t>
            </w:r>
            <w:r w:rsidRPr="005015AC">
              <w:rPr>
                <w:rFonts w:ascii="Angsana New" w:hAnsi="Angsan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988" w:type="dxa"/>
            <w:gridSpan w:val="2"/>
            <w:vAlign w:val="bottom"/>
          </w:tcPr>
          <w:p w14:paraId="1205C496" w14:textId="449816FD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87" w:type="dxa"/>
            <w:gridSpan w:val="2"/>
            <w:vAlign w:val="bottom"/>
          </w:tcPr>
          <w:p w14:paraId="02537335" w14:textId="10599546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1" w:type="dxa"/>
            <w:gridSpan w:val="2"/>
            <w:vAlign w:val="bottom"/>
          </w:tcPr>
          <w:p w14:paraId="56775B05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3BEBB373" w14:textId="0ABE4E19" w:rsidR="002A296E" w:rsidRPr="005015AC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32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324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715</w:t>
            </w:r>
          </w:p>
        </w:tc>
        <w:tc>
          <w:tcPr>
            <w:tcW w:w="1093" w:type="dxa"/>
            <w:vAlign w:val="bottom"/>
          </w:tcPr>
          <w:p w14:paraId="5C500B15" w14:textId="0281A232" w:rsidR="002A296E" w:rsidRPr="005015AC" w:rsidRDefault="00631E6C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32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324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715</w:t>
            </w:r>
          </w:p>
        </w:tc>
        <w:tc>
          <w:tcPr>
            <w:tcW w:w="257" w:type="dxa"/>
            <w:vAlign w:val="bottom"/>
          </w:tcPr>
          <w:p w14:paraId="05C60956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vAlign w:val="bottom"/>
          </w:tcPr>
          <w:p w14:paraId="1960E084" w14:textId="2E612047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929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886</w:t>
            </w:r>
          </w:p>
        </w:tc>
        <w:tc>
          <w:tcPr>
            <w:tcW w:w="275" w:type="dxa"/>
            <w:vAlign w:val="bottom"/>
          </w:tcPr>
          <w:p w14:paraId="3491EB3D" w14:textId="77777777" w:rsidR="002A296E" w:rsidRPr="007523A5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5CFA6158" w14:textId="18B55C99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929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886</w:t>
            </w:r>
          </w:p>
        </w:tc>
        <w:tc>
          <w:tcPr>
            <w:tcW w:w="256" w:type="dxa"/>
            <w:vAlign w:val="bottom"/>
          </w:tcPr>
          <w:p w14:paraId="0C75532D" w14:textId="77777777" w:rsidR="002A296E" w:rsidRPr="007523A5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14:paraId="0C048F89" w14:textId="31D8975F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13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598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081</w:t>
            </w:r>
          </w:p>
        </w:tc>
        <w:tc>
          <w:tcPr>
            <w:tcW w:w="263" w:type="dxa"/>
            <w:gridSpan w:val="2"/>
            <w:vAlign w:val="bottom"/>
          </w:tcPr>
          <w:p w14:paraId="2603385D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7" w:type="dxa"/>
            <w:vAlign w:val="bottom"/>
          </w:tcPr>
          <w:p w14:paraId="64960719" w14:textId="3841E2F8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12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175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183</w:t>
            </w:r>
          </w:p>
        </w:tc>
        <w:tc>
          <w:tcPr>
            <w:tcW w:w="243" w:type="dxa"/>
            <w:vAlign w:val="bottom"/>
          </w:tcPr>
          <w:p w14:paraId="6A9B3693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5F89A634" w14:textId="295DADCC" w:rsidR="002A296E" w:rsidRPr="002A296E" w:rsidRDefault="00631E6C" w:rsidP="0084776D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194</w:t>
            </w:r>
            <w:r w:rsidR="002A296E" w:rsidRPr="002A296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670</w:t>
            </w:r>
          </w:p>
        </w:tc>
        <w:tc>
          <w:tcPr>
            <w:tcW w:w="244" w:type="dxa"/>
            <w:vAlign w:val="bottom"/>
          </w:tcPr>
          <w:p w14:paraId="3EB9FBF2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018" w:type="dxa"/>
            <w:vAlign w:val="bottom"/>
          </w:tcPr>
          <w:p w14:paraId="000351B4" w14:textId="35808C70" w:rsidR="002A296E" w:rsidRPr="005015AC" w:rsidRDefault="00631E6C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334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880</w:t>
            </w:r>
          </w:p>
        </w:tc>
      </w:tr>
      <w:tr w:rsidR="002A296E" w:rsidRPr="005015AC" w14:paraId="2D069A2E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3F3C9A32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พูไฟมายนิ่ง จำกัด</w:t>
            </w:r>
          </w:p>
        </w:tc>
        <w:tc>
          <w:tcPr>
            <w:tcW w:w="988" w:type="dxa"/>
            <w:gridSpan w:val="2"/>
            <w:vAlign w:val="bottom"/>
          </w:tcPr>
          <w:p w14:paraId="12F43E94" w14:textId="0AB94F29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37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987" w:type="dxa"/>
            <w:gridSpan w:val="2"/>
            <w:vAlign w:val="bottom"/>
          </w:tcPr>
          <w:p w14:paraId="3F117DCC" w14:textId="6859F2BE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37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241" w:type="dxa"/>
            <w:gridSpan w:val="2"/>
            <w:vAlign w:val="bottom"/>
          </w:tcPr>
          <w:p w14:paraId="1D13C045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9C3E3A5" w14:textId="206CE37B" w:rsidR="002A296E" w:rsidRPr="005015AC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679</w:t>
            </w:r>
          </w:p>
        </w:tc>
        <w:tc>
          <w:tcPr>
            <w:tcW w:w="1093" w:type="dxa"/>
            <w:vAlign w:val="bottom"/>
          </w:tcPr>
          <w:p w14:paraId="0B00FCD9" w14:textId="4BB71DBA" w:rsidR="002A296E" w:rsidRPr="005015AC" w:rsidRDefault="00631E6C" w:rsidP="009F2DD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679</w:t>
            </w:r>
          </w:p>
        </w:tc>
        <w:tc>
          <w:tcPr>
            <w:tcW w:w="257" w:type="dxa"/>
            <w:vAlign w:val="bottom"/>
          </w:tcPr>
          <w:p w14:paraId="3FF0C462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12AABC3F" w14:textId="6CA5E981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275" w:type="dxa"/>
            <w:vAlign w:val="bottom"/>
          </w:tcPr>
          <w:p w14:paraId="3B046BCB" w14:textId="77777777" w:rsidR="002A296E" w:rsidRPr="007523A5" w:rsidRDefault="002A296E" w:rsidP="009F2DD9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33A81959" w14:textId="6350BFF5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630</w:t>
            </w:r>
          </w:p>
        </w:tc>
        <w:tc>
          <w:tcPr>
            <w:tcW w:w="256" w:type="dxa"/>
            <w:vAlign w:val="bottom"/>
          </w:tcPr>
          <w:p w14:paraId="52E13390" w14:textId="77777777" w:rsidR="002A296E" w:rsidRPr="007523A5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2" w:type="dxa"/>
            <w:vAlign w:val="bottom"/>
          </w:tcPr>
          <w:p w14:paraId="2483F90D" w14:textId="46ED61B7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136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654</w:t>
            </w:r>
          </w:p>
        </w:tc>
        <w:tc>
          <w:tcPr>
            <w:tcW w:w="263" w:type="dxa"/>
            <w:gridSpan w:val="2"/>
            <w:vAlign w:val="bottom"/>
          </w:tcPr>
          <w:p w14:paraId="75F6241D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7ED455CE" w14:textId="34A6A016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162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670</w:t>
            </w:r>
          </w:p>
        </w:tc>
        <w:tc>
          <w:tcPr>
            <w:tcW w:w="243" w:type="dxa"/>
            <w:vAlign w:val="bottom"/>
          </w:tcPr>
          <w:p w14:paraId="32ECC7FB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40C0C3AC" w14:textId="0D990F4A" w:rsidR="002A296E" w:rsidRPr="002A296E" w:rsidRDefault="00631E6C" w:rsidP="009F2DD9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122</w:t>
            </w:r>
            <w:r w:rsidR="002A296E" w:rsidRPr="002A296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517</w:t>
            </w:r>
          </w:p>
        </w:tc>
        <w:tc>
          <w:tcPr>
            <w:tcW w:w="244" w:type="dxa"/>
            <w:vAlign w:val="bottom"/>
          </w:tcPr>
          <w:p w14:paraId="3E1F6F02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8" w:type="dxa"/>
            <w:vAlign w:val="bottom"/>
          </w:tcPr>
          <w:p w14:paraId="56F26B2E" w14:textId="6AAB36AE" w:rsidR="002A296E" w:rsidRPr="005015AC" w:rsidRDefault="00631E6C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131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223</w:t>
            </w:r>
          </w:p>
        </w:tc>
      </w:tr>
      <w:tr w:rsidR="002A296E" w:rsidRPr="005015AC" w14:paraId="0882E5A0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7155A1B6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เอเชีย น้ำประปา จำกัด</w:t>
            </w:r>
          </w:p>
        </w:tc>
        <w:tc>
          <w:tcPr>
            <w:tcW w:w="988" w:type="dxa"/>
            <w:gridSpan w:val="2"/>
            <w:vAlign w:val="bottom"/>
          </w:tcPr>
          <w:p w14:paraId="7D29BC7F" w14:textId="799732BE" w:rsidR="002A296E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987" w:type="dxa"/>
            <w:gridSpan w:val="2"/>
            <w:vAlign w:val="bottom"/>
          </w:tcPr>
          <w:p w14:paraId="45315E3B" w14:textId="03500157" w:rsidR="002A296E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241" w:type="dxa"/>
            <w:gridSpan w:val="2"/>
            <w:vAlign w:val="bottom"/>
          </w:tcPr>
          <w:p w14:paraId="11F8CE49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10E79A0" w14:textId="4887209F" w:rsidR="002A296E" w:rsidRPr="005015AC" w:rsidRDefault="00631E6C" w:rsidP="00F319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365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243</w:t>
            </w:r>
          </w:p>
        </w:tc>
        <w:tc>
          <w:tcPr>
            <w:tcW w:w="1093" w:type="dxa"/>
            <w:vAlign w:val="bottom"/>
          </w:tcPr>
          <w:p w14:paraId="735C9DF4" w14:textId="7FD3E7FB" w:rsidR="002A296E" w:rsidRPr="005015AC" w:rsidRDefault="00631E6C" w:rsidP="00F319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365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243</w:t>
            </w:r>
          </w:p>
        </w:tc>
        <w:tc>
          <w:tcPr>
            <w:tcW w:w="257" w:type="dxa"/>
            <w:vAlign w:val="bottom"/>
          </w:tcPr>
          <w:p w14:paraId="432487A3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6B744490" w14:textId="4D63C719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179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275" w:type="dxa"/>
            <w:vAlign w:val="bottom"/>
          </w:tcPr>
          <w:p w14:paraId="66774C09" w14:textId="77777777" w:rsidR="002A296E" w:rsidRPr="007523A5" w:rsidRDefault="002A296E" w:rsidP="00F3198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09ACDBB3" w14:textId="4BF2D2F3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179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256" w:type="dxa"/>
            <w:vAlign w:val="bottom"/>
          </w:tcPr>
          <w:p w14:paraId="4775211E" w14:textId="77777777" w:rsidR="002A296E" w:rsidRPr="007523A5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2" w:type="dxa"/>
            <w:vAlign w:val="bottom"/>
          </w:tcPr>
          <w:p w14:paraId="7384537D" w14:textId="6318AB8A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180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980</w:t>
            </w:r>
          </w:p>
        </w:tc>
        <w:tc>
          <w:tcPr>
            <w:tcW w:w="263" w:type="dxa"/>
            <w:gridSpan w:val="2"/>
            <w:vAlign w:val="bottom"/>
          </w:tcPr>
          <w:p w14:paraId="3683C936" w14:textId="77777777" w:rsidR="002A296E" w:rsidRPr="005015AC" w:rsidRDefault="002A296E" w:rsidP="00F319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78CAFE8C" w14:textId="0D352E3A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179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243" w:type="dxa"/>
            <w:vAlign w:val="bottom"/>
          </w:tcPr>
          <w:p w14:paraId="1E942A36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35241C14" w14:textId="3348D430" w:rsidR="002A296E" w:rsidRPr="002A296E" w:rsidRDefault="002A296E" w:rsidP="0084776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A296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45560987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8" w:type="dxa"/>
            <w:vAlign w:val="bottom"/>
          </w:tcPr>
          <w:p w14:paraId="10B846DA" w14:textId="77777777" w:rsidR="002A296E" w:rsidRPr="005015AC" w:rsidRDefault="002A296E" w:rsidP="00F3198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2A296E" w:rsidRPr="005015AC" w14:paraId="6A888C4E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20AFE918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</w:rPr>
              <w:t>PT Medco Ratch Power Riau</w:t>
            </w:r>
          </w:p>
        </w:tc>
        <w:tc>
          <w:tcPr>
            <w:tcW w:w="988" w:type="dxa"/>
            <w:gridSpan w:val="2"/>
            <w:vAlign w:val="bottom"/>
          </w:tcPr>
          <w:p w14:paraId="178DF984" w14:textId="14B244CC" w:rsidR="002A296E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987" w:type="dxa"/>
            <w:gridSpan w:val="2"/>
            <w:vAlign w:val="bottom"/>
          </w:tcPr>
          <w:p w14:paraId="3CA9EE7B" w14:textId="01C878B0" w:rsidR="002A296E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241" w:type="dxa"/>
            <w:gridSpan w:val="2"/>
            <w:vAlign w:val="bottom"/>
          </w:tcPr>
          <w:p w14:paraId="5E2EC0FE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2AEC815" w14:textId="445D3BC0" w:rsidR="002A296E" w:rsidRPr="005015AC" w:rsidRDefault="00631E6C" w:rsidP="00F319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674</w:t>
            </w:r>
            <w:r w:rsidR="002A296E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804</w:t>
            </w:r>
          </w:p>
        </w:tc>
        <w:tc>
          <w:tcPr>
            <w:tcW w:w="1093" w:type="dxa"/>
            <w:vAlign w:val="bottom"/>
          </w:tcPr>
          <w:p w14:paraId="463EB87A" w14:textId="669C44E0" w:rsidR="002A296E" w:rsidRPr="005015AC" w:rsidRDefault="00631E6C" w:rsidP="00F31988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204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996</w:t>
            </w:r>
          </w:p>
        </w:tc>
        <w:tc>
          <w:tcPr>
            <w:tcW w:w="257" w:type="dxa"/>
            <w:vAlign w:val="bottom"/>
          </w:tcPr>
          <w:p w14:paraId="6F37FAE8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7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vAlign w:val="bottom"/>
          </w:tcPr>
          <w:p w14:paraId="51A18746" w14:textId="3061A8B7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820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654</w:t>
            </w:r>
          </w:p>
        </w:tc>
        <w:tc>
          <w:tcPr>
            <w:tcW w:w="275" w:type="dxa"/>
            <w:vAlign w:val="bottom"/>
          </w:tcPr>
          <w:p w14:paraId="3CCF5EF9" w14:textId="77777777" w:rsidR="002A296E" w:rsidRPr="007523A5" w:rsidRDefault="002A296E" w:rsidP="00F31988">
            <w:pPr>
              <w:pStyle w:val="acctfourfigures"/>
              <w:tabs>
                <w:tab w:val="clear" w:pos="765"/>
                <w:tab w:val="decimal" w:pos="601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vAlign w:val="bottom"/>
          </w:tcPr>
          <w:p w14:paraId="7A7B486D" w14:textId="0F3F9307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590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448</w:t>
            </w:r>
          </w:p>
        </w:tc>
        <w:tc>
          <w:tcPr>
            <w:tcW w:w="256" w:type="dxa"/>
            <w:vAlign w:val="bottom"/>
          </w:tcPr>
          <w:p w14:paraId="669672DC" w14:textId="77777777" w:rsidR="002A296E" w:rsidRPr="007523A5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82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82" w:type="dxa"/>
            <w:vAlign w:val="bottom"/>
          </w:tcPr>
          <w:p w14:paraId="34C1461A" w14:textId="0FC6F370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861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975</w:t>
            </w:r>
          </w:p>
        </w:tc>
        <w:tc>
          <w:tcPr>
            <w:tcW w:w="263" w:type="dxa"/>
            <w:gridSpan w:val="2"/>
            <w:vAlign w:val="bottom"/>
          </w:tcPr>
          <w:p w14:paraId="75AB27A9" w14:textId="77777777" w:rsidR="002A296E" w:rsidRPr="005015AC" w:rsidRDefault="002A296E" w:rsidP="00F319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22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87" w:type="dxa"/>
            <w:vAlign w:val="bottom"/>
          </w:tcPr>
          <w:p w14:paraId="421D84E4" w14:textId="697ED4E4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798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656</w:t>
            </w:r>
          </w:p>
        </w:tc>
        <w:tc>
          <w:tcPr>
            <w:tcW w:w="243" w:type="dxa"/>
            <w:vAlign w:val="bottom"/>
          </w:tcPr>
          <w:p w14:paraId="017FFA78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00"/>
                <w:tab w:val="decimal" w:pos="915"/>
              </w:tabs>
              <w:spacing w:after="0" w:line="240" w:lineRule="auto"/>
              <w:ind w:left="-180" w:right="-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vAlign w:val="bottom"/>
          </w:tcPr>
          <w:p w14:paraId="25B886B1" w14:textId="0C00FF2C" w:rsidR="002A296E" w:rsidRPr="002A296E" w:rsidRDefault="002A296E" w:rsidP="0084776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A296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3313F784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8" w:type="dxa"/>
            <w:vAlign w:val="bottom"/>
          </w:tcPr>
          <w:p w14:paraId="200B3F4F" w14:textId="77777777" w:rsidR="002A296E" w:rsidRPr="005015AC" w:rsidRDefault="002A296E" w:rsidP="00F31988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2A296E" w:rsidRPr="005015AC" w14:paraId="199048C2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137B834A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spacing w:val="-6"/>
                <w:sz w:val="26"/>
                <w:szCs w:val="26"/>
              </w:rPr>
              <w:t>Fareast Renewable Development Pte. Ltd.</w:t>
            </w:r>
          </w:p>
        </w:tc>
        <w:tc>
          <w:tcPr>
            <w:tcW w:w="988" w:type="dxa"/>
            <w:gridSpan w:val="2"/>
            <w:vAlign w:val="bottom"/>
          </w:tcPr>
          <w:p w14:paraId="04685BBE" w14:textId="2C622598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987" w:type="dxa"/>
            <w:gridSpan w:val="2"/>
            <w:vAlign w:val="bottom"/>
          </w:tcPr>
          <w:p w14:paraId="329441CB" w14:textId="296F04D2" w:rsidR="002A296E" w:rsidRPr="005015AC" w:rsidRDefault="00631E6C" w:rsidP="009F2DD9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241" w:type="dxa"/>
            <w:gridSpan w:val="2"/>
            <w:vAlign w:val="bottom"/>
          </w:tcPr>
          <w:p w14:paraId="7CACE44E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0FBF8331" w14:textId="7C1F346E" w:rsidR="002A296E" w:rsidRPr="005015AC" w:rsidRDefault="00631E6C" w:rsidP="009F2DD9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849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190</w:t>
            </w:r>
          </w:p>
        </w:tc>
        <w:tc>
          <w:tcPr>
            <w:tcW w:w="1093" w:type="dxa"/>
            <w:vAlign w:val="bottom"/>
          </w:tcPr>
          <w:p w14:paraId="4118B635" w14:textId="6223AC2C" w:rsidR="002A296E" w:rsidRPr="005015AC" w:rsidRDefault="00631E6C" w:rsidP="009F2D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849</w:t>
            </w:r>
            <w:r w:rsidR="002A296E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190</w:t>
            </w:r>
          </w:p>
        </w:tc>
        <w:tc>
          <w:tcPr>
            <w:tcW w:w="257" w:type="dxa"/>
            <w:vAlign w:val="bottom"/>
          </w:tcPr>
          <w:p w14:paraId="6C12ED10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</w:tcPr>
          <w:p w14:paraId="2D1D688A" w14:textId="0D5979CF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688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569</w:t>
            </w:r>
          </w:p>
        </w:tc>
        <w:tc>
          <w:tcPr>
            <w:tcW w:w="275" w:type="dxa"/>
            <w:vAlign w:val="bottom"/>
          </w:tcPr>
          <w:p w14:paraId="5C4034FF" w14:textId="77777777" w:rsidR="002A296E" w:rsidRPr="007523A5" w:rsidRDefault="002A296E" w:rsidP="009F2DD9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263E03B0" w14:textId="487D510E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688</w:t>
            </w:r>
            <w:r w:rsidR="002A296E" w:rsidRPr="007523A5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569</w:t>
            </w:r>
          </w:p>
        </w:tc>
        <w:tc>
          <w:tcPr>
            <w:tcW w:w="256" w:type="dxa"/>
            <w:vAlign w:val="bottom"/>
          </w:tcPr>
          <w:p w14:paraId="342043BD" w14:textId="77777777" w:rsidR="002A296E" w:rsidRPr="007523A5" w:rsidRDefault="002A296E" w:rsidP="009F2DD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54D38A77" w14:textId="7E27C9A1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654</w:t>
            </w:r>
            <w:r w:rsidR="002A296E" w:rsidRPr="007523A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877</w:t>
            </w:r>
          </w:p>
        </w:tc>
        <w:tc>
          <w:tcPr>
            <w:tcW w:w="263" w:type="dxa"/>
            <w:gridSpan w:val="2"/>
            <w:vAlign w:val="bottom"/>
          </w:tcPr>
          <w:p w14:paraId="5273EB25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4410C435" w14:textId="5DE06ACD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525</w:t>
            </w:r>
            <w:r w:rsidR="002A296E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608</w:t>
            </w:r>
          </w:p>
        </w:tc>
        <w:tc>
          <w:tcPr>
            <w:tcW w:w="243" w:type="dxa"/>
            <w:vAlign w:val="bottom"/>
          </w:tcPr>
          <w:p w14:paraId="5243EFF5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5" w:type="dxa"/>
            <w:tcBorders>
              <w:bottom w:val="single" w:sz="4" w:space="0" w:color="auto"/>
            </w:tcBorders>
            <w:vAlign w:val="bottom"/>
          </w:tcPr>
          <w:p w14:paraId="13596784" w14:textId="1D49E446" w:rsidR="002A296E" w:rsidRPr="002A296E" w:rsidRDefault="002A296E" w:rsidP="0084776D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A296E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44" w:type="dxa"/>
            <w:vAlign w:val="bottom"/>
          </w:tcPr>
          <w:p w14:paraId="67E500CD" w14:textId="77777777" w:rsidR="002A296E" w:rsidRPr="005015AC" w:rsidRDefault="002A296E" w:rsidP="009F2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75CAE1C" w14:textId="77777777" w:rsidR="002A296E" w:rsidRPr="005015AC" w:rsidRDefault="002A296E" w:rsidP="009F2DD9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180" w:right="-158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2A296E" w:rsidRPr="005015AC" w14:paraId="3CEEF061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4F43F31F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CD2D263" w14:textId="77777777" w:rsidR="002A296E" w:rsidRPr="005015AC" w:rsidRDefault="002A296E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3EDE0FE8" w14:textId="77777777" w:rsidR="002A296E" w:rsidRPr="005015AC" w:rsidRDefault="002A296E" w:rsidP="00F3198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68151F81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0D668B1B" w14:textId="77777777" w:rsidR="002A296E" w:rsidRPr="005015AC" w:rsidRDefault="002A296E" w:rsidP="00F3198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31F34C39" w14:textId="77777777" w:rsidR="002A296E" w:rsidRPr="005015AC" w:rsidRDefault="002A296E" w:rsidP="00F3198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5DBFF023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87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C48DB" w14:textId="6F5B0133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21</w:t>
            </w:r>
            <w:r w:rsidR="002A296E" w:rsidRPr="007523A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180</w:t>
            </w:r>
            <w:r w:rsidR="002A296E" w:rsidRPr="007523A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712</w:t>
            </w:r>
          </w:p>
        </w:tc>
        <w:tc>
          <w:tcPr>
            <w:tcW w:w="275" w:type="dxa"/>
            <w:vAlign w:val="bottom"/>
          </w:tcPr>
          <w:p w14:paraId="0033C0BF" w14:textId="77777777" w:rsidR="002A296E" w:rsidRPr="007523A5" w:rsidRDefault="002A296E" w:rsidP="00F319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601ED" w14:textId="0388721F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</w:t>
            </w:r>
            <w:r w:rsidR="002A296E" w:rsidRPr="007523A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950</w:t>
            </w:r>
            <w:r w:rsidR="002A296E" w:rsidRPr="007523A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506</w:t>
            </w:r>
          </w:p>
        </w:tc>
        <w:tc>
          <w:tcPr>
            <w:tcW w:w="256" w:type="dxa"/>
            <w:vAlign w:val="bottom"/>
          </w:tcPr>
          <w:p w14:paraId="3634D730" w14:textId="77777777" w:rsidR="002A296E" w:rsidRPr="007523A5" w:rsidRDefault="002A296E" w:rsidP="00F319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30187E" w14:textId="59987DA6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</w:t>
            </w:r>
            <w:r w:rsidR="002A296E" w:rsidRPr="007523A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144</w:t>
            </w:r>
            <w:r w:rsidR="002A296E" w:rsidRPr="007523A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033</w:t>
            </w:r>
          </w:p>
        </w:tc>
        <w:tc>
          <w:tcPr>
            <w:tcW w:w="263" w:type="dxa"/>
            <w:gridSpan w:val="2"/>
            <w:vAlign w:val="bottom"/>
          </w:tcPr>
          <w:p w14:paraId="64285B42" w14:textId="77777777" w:rsidR="002A296E" w:rsidRPr="005015AC" w:rsidRDefault="002A296E" w:rsidP="00F31988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1E9BC" w14:textId="1410DB7D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23</w:t>
            </w:r>
            <w:r w:rsidR="002A296E" w:rsidRPr="005015A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329</w:t>
            </w:r>
            <w:r w:rsidR="002A296E" w:rsidRPr="005015A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824</w:t>
            </w:r>
          </w:p>
        </w:tc>
        <w:tc>
          <w:tcPr>
            <w:tcW w:w="243" w:type="dxa"/>
            <w:vAlign w:val="bottom"/>
          </w:tcPr>
          <w:p w14:paraId="2AB0CDAE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F53C4" w14:textId="3B7095C1" w:rsidR="002A296E" w:rsidRPr="002A296E" w:rsidRDefault="00631E6C" w:rsidP="0084776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493</w:t>
            </w:r>
            <w:r w:rsidR="002A296E" w:rsidRPr="002A296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143</w:t>
            </w:r>
          </w:p>
        </w:tc>
        <w:tc>
          <w:tcPr>
            <w:tcW w:w="244" w:type="dxa"/>
            <w:vAlign w:val="bottom"/>
          </w:tcPr>
          <w:p w14:paraId="3BCD71F3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958C2" w14:textId="1EC8C9EC" w:rsidR="002A296E" w:rsidRPr="005015AC" w:rsidRDefault="00631E6C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2A296E" w:rsidRPr="005015A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863</w:t>
            </w:r>
            <w:r w:rsidR="002A296E" w:rsidRPr="005015A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961</w:t>
            </w:r>
          </w:p>
        </w:tc>
      </w:tr>
      <w:tr w:rsidR="002A296E" w:rsidRPr="005015AC" w14:paraId="04629270" w14:textId="77777777" w:rsidTr="005015AC">
        <w:trPr>
          <w:trHeight w:val="117"/>
        </w:trPr>
        <w:tc>
          <w:tcPr>
            <w:tcW w:w="3151" w:type="dxa"/>
            <w:vAlign w:val="bottom"/>
          </w:tcPr>
          <w:p w14:paraId="35889447" w14:textId="77777777" w:rsidR="002A296E" w:rsidRPr="005015AC" w:rsidRDefault="002A296E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 w:hanging="2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015AC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988" w:type="dxa"/>
            <w:gridSpan w:val="2"/>
            <w:vAlign w:val="bottom"/>
          </w:tcPr>
          <w:p w14:paraId="53AD35DE" w14:textId="77777777" w:rsidR="002A296E" w:rsidRPr="005015AC" w:rsidRDefault="002A296E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13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36F869D4" w14:textId="77777777" w:rsidR="002A296E" w:rsidRPr="005015AC" w:rsidRDefault="002A296E" w:rsidP="00F31988">
            <w:pPr>
              <w:pStyle w:val="acctfourfigures"/>
              <w:tabs>
                <w:tab w:val="clear" w:pos="765"/>
              </w:tabs>
              <w:spacing w:line="240" w:lineRule="auto"/>
              <w:ind w:left="-84" w:right="-133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300BE3B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7E8EE3ED" w14:textId="77777777" w:rsidR="002A296E" w:rsidRPr="005015AC" w:rsidRDefault="002A296E" w:rsidP="00F31988">
            <w:pPr>
              <w:pStyle w:val="acctfourfigures"/>
              <w:tabs>
                <w:tab w:val="clear" w:pos="765"/>
                <w:tab w:val="decimal" w:pos="805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093" w:type="dxa"/>
            <w:vAlign w:val="bottom"/>
          </w:tcPr>
          <w:p w14:paraId="4ACAFD19" w14:textId="77777777" w:rsidR="002A296E" w:rsidRPr="005015AC" w:rsidRDefault="002A296E" w:rsidP="00F3198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57" w:type="dxa"/>
            <w:vAlign w:val="bottom"/>
          </w:tcPr>
          <w:p w14:paraId="685C879D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B8294" w14:textId="6136357E" w:rsidR="002A296E" w:rsidRPr="007523A5" w:rsidRDefault="00631E6C" w:rsidP="003A5A0D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27</w:t>
            </w:r>
            <w:r w:rsidR="002A296E" w:rsidRPr="007523A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246</w:t>
            </w:r>
            <w:r w:rsidR="002A296E" w:rsidRPr="007523A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979</w:t>
            </w:r>
          </w:p>
        </w:tc>
        <w:tc>
          <w:tcPr>
            <w:tcW w:w="275" w:type="dxa"/>
            <w:vAlign w:val="bottom"/>
          </w:tcPr>
          <w:p w14:paraId="5A5D3ADC" w14:textId="77777777" w:rsidR="002A296E" w:rsidRPr="007523A5" w:rsidRDefault="002A296E" w:rsidP="00F31988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A7F49F" w14:textId="1320168A" w:rsidR="002A296E" w:rsidRPr="007523A5" w:rsidRDefault="00631E6C" w:rsidP="003A5A0D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180" w:right="-208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</w:t>
            </w:r>
            <w:r w:rsidR="002A296E" w:rsidRPr="007523A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867</w:t>
            </w:r>
            <w:r w:rsidR="002A296E" w:rsidRPr="007523A5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009</w:t>
            </w:r>
          </w:p>
        </w:tc>
        <w:tc>
          <w:tcPr>
            <w:tcW w:w="256" w:type="dxa"/>
            <w:vAlign w:val="bottom"/>
          </w:tcPr>
          <w:p w14:paraId="5760446A" w14:textId="77777777" w:rsidR="002A296E" w:rsidRPr="007523A5" w:rsidRDefault="002A296E" w:rsidP="00F3198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80" w:right="-158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D6961" w14:textId="0CC88AEE" w:rsidR="002A296E" w:rsidRPr="007523A5" w:rsidRDefault="00631E6C" w:rsidP="003A5A0D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30</w:t>
            </w:r>
            <w:r w:rsidR="00BA572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985</w:t>
            </w:r>
            <w:r w:rsidR="00BA572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658</w:t>
            </w:r>
          </w:p>
        </w:tc>
        <w:tc>
          <w:tcPr>
            <w:tcW w:w="263" w:type="dxa"/>
            <w:gridSpan w:val="2"/>
            <w:vAlign w:val="bottom"/>
          </w:tcPr>
          <w:p w14:paraId="20308409" w14:textId="77777777" w:rsidR="002A296E" w:rsidRPr="005015AC" w:rsidRDefault="002A296E" w:rsidP="00F31988">
            <w:pPr>
              <w:pStyle w:val="acctfourfigures"/>
              <w:tabs>
                <w:tab w:val="clear" w:pos="765"/>
                <w:tab w:val="decimal" w:pos="432"/>
                <w:tab w:val="decimal" w:pos="540"/>
              </w:tabs>
              <w:spacing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45FFED" w14:textId="39519577" w:rsidR="002A296E" w:rsidRPr="005015AC" w:rsidRDefault="00631E6C" w:rsidP="003A5A0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80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28</w:t>
            </w:r>
            <w:r w:rsidR="002A296E" w:rsidRPr="005015A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307</w:t>
            </w:r>
            <w:r w:rsidR="002A296E" w:rsidRPr="005015A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368</w:t>
            </w:r>
          </w:p>
        </w:tc>
        <w:tc>
          <w:tcPr>
            <w:tcW w:w="243" w:type="dxa"/>
            <w:vAlign w:val="bottom"/>
          </w:tcPr>
          <w:p w14:paraId="1877D27C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15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D2990B" w14:textId="6506A098" w:rsidR="002A296E" w:rsidRPr="002A296E" w:rsidRDefault="00631E6C" w:rsidP="00F31988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613</w:t>
            </w:r>
            <w:r w:rsidR="002A296E" w:rsidRPr="002A296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256</w:t>
            </w:r>
          </w:p>
        </w:tc>
        <w:tc>
          <w:tcPr>
            <w:tcW w:w="244" w:type="dxa"/>
            <w:vAlign w:val="bottom"/>
          </w:tcPr>
          <w:p w14:paraId="75461377" w14:textId="77777777" w:rsidR="002A296E" w:rsidRPr="005015AC" w:rsidRDefault="002A296E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ind w:left="-180" w:right="-156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5B1CC" w14:textId="357CBC28" w:rsidR="002A296E" w:rsidRPr="005015AC" w:rsidRDefault="00631E6C" w:rsidP="00F31988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80" w:right="-158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2A296E" w:rsidRPr="005015A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053</w:t>
            </w:r>
            <w:r w:rsidR="002A296E" w:rsidRPr="005015A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950</w:t>
            </w:r>
          </w:p>
        </w:tc>
      </w:tr>
    </w:tbl>
    <w:p w14:paraId="6D9C19EB" w14:textId="5C41F42F" w:rsidR="005015AC" w:rsidRPr="005015AC" w:rsidRDefault="005015AC" w:rsidP="00C83397">
      <w:pPr>
        <w:pStyle w:val="block"/>
        <w:tabs>
          <w:tab w:val="left" w:pos="90"/>
          <w:tab w:val="left" w:pos="180"/>
        </w:tabs>
        <w:spacing w:after="0" w:line="240" w:lineRule="auto"/>
        <w:ind w:left="0" w:right="-518" w:hanging="90"/>
        <w:jc w:val="thaiDistribute"/>
        <w:rPr>
          <w:rFonts w:ascii="Angsana New" w:hAnsi="Angsana New"/>
          <w:sz w:val="26"/>
          <w:szCs w:val="26"/>
          <w:lang w:val="en-US" w:bidi="th-TH"/>
        </w:rPr>
      </w:pPr>
      <w:r w:rsidRPr="00C83397">
        <w:rPr>
          <w:rFonts w:ascii="Angsana New" w:hAnsi="Angsana New"/>
          <w:sz w:val="26"/>
          <w:szCs w:val="26"/>
          <w:lang w:bidi="th-TH"/>
        </w:rPr>
        <w:t xml:space="preserve">* </w:t>
      </w:r>
      <w:r w:rsidRPr="00C83397">
        <w:rPr>
          <w:rFonts w:ascii="Angsana New" w:hAnsi="Angsana New"/>
          <w:sz w:val="26"/>
          <w:szCs w:val="26"/>
          <w:cs/>
          <w:lang w:bidi="th-TH"/>
        </w:rPr>
        <w:t xml:space="preserve">ดูหมายเหตุข้อ </w:t>
      </w:r>
      <w:r w:rsidR="00631E6C" w:rsidRPr="00631E6C">
        <w:rPr>
          <w:rFonts w:ascii="Angsana New" w:hAnsi="Angsana New"/>
          <w:sz w:val="26"/>
          <w:szCs w:val="26"/>
          <w:lang w:val="en-US" w:bidi="th-TH"/>
        </w:rPr>
        <w:t>6</w:t>
      </w:r>
    </w:p>
    <w:tbl>
      <w:tblPr>
        <w:tblW w:w="15363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88"/>
        <w:gridCol w:w="812"/>
        <w:gridCol w:w="178"/>
        <w:gridCol w:w="903"/>
        <w:gridCol w:w="178"/>
        <w:gridCol w:w="10"/>
        <w:gridCol w:w="896"/>
        <w:gridCol w:w="201"/>
        <w:gridCol w:w="879"/>
        <w:gridCol w:w="178"/>
        <w:gridCol w:w="891"/>
        <w:gridCol w:w="186"/>
        <w:gridCol w:w="897"/>
        <w:gridCol w:w="183"/>
        <w:gridCol w:w="900"/>
        <w:gridCol w:w="180"/>
        <w:gridCol w:w="900"/>
        <w:gridCol w:w="180"/>
        <w:gridCol w:w="900"/>
        <w:gridCol w:w="180"/>
        <w:gridCol w:w="749"/>
        <w:gridCol w:w="178"/>
        <w:gridCol w:w="846"/>
      </w:tblGrid>
      <w:tr w:rsidR="00F31988" w:rsidRPr="00B165D6" w14:paraId="46DE8C84" w14:textId="77777777" w:rsidTr="00C83397">
        <w:trPr>
          <w:cantSplit/>
        </w:trPr>
        <w:tc>
          <w:tcPr>
            <w:tcW w:w="2970" w:type="dxa"/>
            <w:vAlign w:val="bottom"/>
          </w:tcPr>
          <w:p w14:paraId="7E46A691" w14:textId="77777777" w:rsidR="00F31988" w:rsidRPr="0082412F" w:rsidRDefault="00F31988" w:rsidP="00282335">
            <w:pPr>
              <w:spacing w:line="340" w:lineRule="exact"/>
              <w:ind w:right="-79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2393" w:type="dxa"/>
            <w:gridSpan w:val="23"/>
            <w:vAlign w:val="bottom"/>
          </w:tcPr>
          <w:p w14:paraId="77710BCC" w14:textId="77777777" w:rsidR="00F31988" w:rsidRPr="0082412F" w:rsidRDefault="00F31988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31988" w:rsidRPr="00B165D6" w14:paraId="28609CBE" w14:textId="77777777" w:rsidTr="00C83397">
        <w:trPr>
          <w:cantSplit/>
        </w:trPr>
        <w:tc>
          <w:tcPr>
            <w:tcW w:w="2970" w:type="dxa"/>
            <w:vAlign w:val="bottom"/>
          </w:tcPr>
          <w:p w14:paraId="62C18416" w14:textId="77777777" w:rsidR="00F31988" w:rsidRPr="0082412F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4F51B8E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78" w:type="dxa"/>
            <w:vAlign w:val="bottom"/>
          </w:tcPr>
          <w:p w14:paraId="3A2EEF14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14:paraId="35969999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1" w:type="dxa"/>
            <w:vAlign w:val="bottom"/>
          </w:tcPr>
          <w:p w14:paraId="6D8F596C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gridSpan w:val="3"/>
            <w:vAlign w:val="bottom"/>
          </w:tcPr>
          <w:p w14:paraId="2F667215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6" w:type="dxa"/>
            <w:vAlign w:val="bottom"/>
          </w:tcPr>
          <w:p w14:paraId="08334E33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334BA157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777963E3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06FA0124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0A775A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3" w:type="dxa"/>
            <w:gridSpan w:val="3"/>
            <w:shd w:val="clear" w:color="auto" w:fill="auto"/>
          </w:tcPr>
          <w:p w14:paraId="6C919727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</w:tc>
      </w:tr>
      <w:tr w:rsidR="00F31988" w:rsidRPr="00B165D6" w14:paraId="2D712946" w14:textId="77777777" w:rsidTr="00C83397">
        <w:trPr>
          <w:cantSplit/>
        </w:trPr>
        <w:tc>
          <w:tcPr>
            <w:tcW w:w="2970" w:type="dxa"/>
            <w:vAlign w:val="bottom"/>
          </w:tcPr>
          <w:p w14:paraId="1D69FC51" w14:textId="77777777" w:rsidR="00F31988" w:rsidRPr="0082412F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6017A5C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01BFC11D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7" w:type="dxa"/>
            <w:gridSpan w:val="4"/>
            <w:vAlign w:val="bottom"/>
          </w:tcPr>
          <w:p w14:paraId="34603706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01" w:type="dxa"/>
            <w:vAlign w:val="bottom"/>
          </w:tcPr>
          <w:p w14:paraId="6A2BB194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8" w:type="dxa"/>
            <w:gridSpan w:val="3"/>
            <w:vAlign w:val="bottom"/>
          </w:tcPr>
          <w:p w14:paraId="294867CA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6" w:type="dxa"/>
            <w:vAlign w:val="bottom"/>
          </w:tcPr>
          <w:p w14:paraId="59C26EDF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13244D96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2C12E88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78231CB3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  <w:r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11049F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3" w:type="dxa"/>
            <w:gridSpan w:val="3"/>
            <w:shd w:val="clear" w:color="auto" w:fill="auto"/>
            <w:vAlign w:val="bottom"/>
          </w:tcPr>
          <w:p w14:paraId="05EB42DF" w14:textId="0CFD1128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งวด</w:t>
            </w:r>
            <w:r w:rsidR="00BC1B6D">
              <w:rPr>
                <w:rFonts w:ascii="Angsana New" w:hAnsi="Angsana New"/>
                <w:sz w:val="26"/>
                <w:szCs w:val="26"/>
                <w:cs/>
                <w:lang w:bidi="th-TH"/>
              </w:rPr>
              <w:t>หก</w:t>
            </w:r>
            <w:r w:rsidRPr="0082412F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F31988" w:rsidRPr="00B165D6" w14:paraId="6208A7CF" w14:textId="77777777" w:rsidTr="00C83397">
        <w:trPr>
          <w:cantSplit/>
        </w:trPr>
        <w:tc>
          <w:tcPr>
            <w:tcW w:w="2970" w:type="dxa"/>
            <w:vAlign w:val="bottom"/>
          </w:tcPr>
          <w:p w14:paraId="6949281C" w14:textId="77777777" w:rsidR="00F31988" w:rsidRPr="0082412F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3694B787" w14:textId="159219CB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89702E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812" w:type="dxa"/>
            <w:vAlign w:val="bottom"/>
          </w:tcPr>
          <w:p w14:paraId="02518B77" w14:textId="579A914E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31988" w:rsidRPr="008241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78" w:type="dxa"/>
            <w:vAlign w:val="bottom"/>
          </w:tcPr>
          <w:p w14:paraId="0D600A68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387BF7C6" w14:textId="2B3BD286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8" w:type="dxa"/>
            <w:gridSpan w:val="2"/>
            <w:vAlign w:val="bottom"/>
          </w:tcPr>
          <w:p w14:paraId="06DD360F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6F6F89BB" w14:textId="1EEF4BB9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31988" w:rsidRPr="008241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01" w:type="dxa"/>
            <w:vAlign w:val="bottom"/>
          </w:tcPr>
          <w:p w14:paraId="2503B230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19D79A9B" w14:textId="61DFED17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bottom"/>
          </w:tcPr>
          <w:p w14:paraId="7F52E480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2A150B8C" w14:textId="5B17698E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31988" w:rsidRPr="008241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6" w:type="dxa"/>
            <w:vAlign w:val="bottom"/>
          </w:tcPr>
          <w:p w14:paraId="0468B5E2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0163F2C" w14:textId="300FAA13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0824AEF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818566" w14:textId="67B86773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31988" w:rsidRPr="008241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30E753FA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8D60F5" w14:textId="5E9B7EAA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CD6741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FEF0B1" w14:textId="415233AA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F31988" w:rsidRPr="0082412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64AC77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3" w:type="dxa"/>
            <w:gridSpan w:val="3"/>
            <w:shd w:val="clear" w:color="auto" w:fill="auto"/>
            <w:vAlign w:val="bottom"/>
          </w:tcPr>
          <w:p w14:paraId="0D3915DE" w14:textId="2E1A36B0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7E45C9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7E45C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</w:tr>
      <w:tr w:rsidR="00F31988" w:rsidRPr="00B165D6" w14:paraId="72FA01BE" w14:textId="77777777" w:rsidTr="00C83397">
        <w:trPr>
          <w:cantSplit/>
        </w:trPr>
        <w:tc>
          <w:tcPr>
            <w:tcW w:w="2970" w:type="dxa"/>
            <w:vAlign w:val="bottom"/>
          </w:tcPr>
          <w:p w14:paraId="011A98F4" w14:textId="77777777" w:rsidR="00F31988" w:rsidRPr="0082412F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8" w:type="dxa"/>
            <w:vAlign w:val="bottom"/>
          </w:tcPr>
          <w:p w14:paraId="746A7991" w14:textId="116513BC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812" w:type="dxa"/>
            <w:vAlign w:val="bottom"/>
          </w:tcPr>
          <w:p w14:paraId="33C6A0F8" w14:textId="016BC9FB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78" w:type="dxa"/>
            <w:vAlign w:val="bottom"/>
          </w:tcPr>
          <w:p w14:paraId="661A21AF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138B1D61" w14:textId="1CAF01EE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8" w:type="dxa"/>
            <w:gridSpan w:val="2"/>
            <w:vAlign w:val="bottom"/>
          </w:tcPr>
          <w:p w14:paraId="5AF2CDCE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6" w:type="dxa"/>
            <w:vAlign w:val="bottom"/>
          </w:tcPr>
          <w:p w14:paraId="2FCE4130" w14:textId="2699328A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201" w:type="dxa"/>
            <w:vAlign w:val="bottom"/>
          </w:tcPr>
          <w:p w14:paraId="16A790C0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3568E613" w14:textId="24EBDE19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  <w:vAlign w:val="bottom"/>
          </w:tcPr>
          <w:p w14:paraId="144F35F4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1" w:type="dxa"/>
            <w:vAlign w:val="bottom"/>
          </w:tcPr>
          <w:p w14:paraId="3DD59D52" w14:textId="2355952A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6" w:type="dxa"/>
            <w:vAlign w:val="bottom"/>
          </w:tcPr>
          <w:p w14:paraId="470117CC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FFAD21E" w14:textId="6068623E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45B76AF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E4CA60" w14:textId="20E8AC9E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5B34A48F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99DA11" w14:textId="4FF427AD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4F8907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48BCFE" w14:textId="59586788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8721E2" w14:textId="77777777" w:rsidR="00F31988" w:rsidRPr="0082412F" w:rsidRDefault="00F31988" w:rsidP="00F31988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582BAB20" w14:textId="2AABD60C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E50C42B" w14:textId="77777777" w:rsidR="00F31988" w:rsidRPr="0082412F" w:rsidRDefault="00F31988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B825B6C" w14:textId="23C2EC66" w:rsidR="00F31988" w:rsidRPr="0082412F" w:rsidRDefault="00631E6C" w:rsidP="00F31988">
            <w:pPr>
              <w:pStyle w:val="acctfourfigures"/>
              <w:tabs>
                <w:tab w:val="clear" w:pos="765"/>
              </w:tabs>
              <w:spacing w:line="240" w:lineRule="auto"/>
              <w:ind w:left="-79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</w:tr>
      <w:tr w:rsidR="00F31988" w:rsidRPr="00B165D6" w14:paraId="4FB8BA5D" w14:textId="77777777" w:rsidTr="00C83397">
        <w:trPr>
          <w:cantSplit/>
        </w:trPr>
        <w:tc>
          <w:tcPr>
            <w:tcW w:w="2970" w:type="dxa"/>
            <w:vAlign w:val="bottom"/>
          </w:tcPr>
          <w:p w14:paraId="7C21C91C" w14:textId="77777777" w:rsidR="00F31988" w:rsidRPr="0082412F" w:rsidRDefault="00F31988" w:rsidP="00282335">
            <w:pPr>
              <w:spacing w:line="340" w:lineRule="exact"/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372D3760" w14:textId="77777777" w:rsidR="00F31988" w:rsidRPr="0082412F" w:rsidRDefault="00F31988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  <w:vAlign w:val="bottom"/>
          </w:tcPr>
          <w:p w14:paraId="5CB22F9F" w14:textId="77777777" w:rsidR="00F31988" w:rsidRPr="0082412F" w:rsidRDefault="00F31988" w:rsidP="00F45CD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15" w:type="dxa"/>
            <w:gridSpan w:val="20"/>
            <w:vAlign w:val="bottom"/>
          </w:tcPr>
          <w:p w14:paraId="3AD9C71F" w14:textId="77777777" w:rsidR="00F31988" w:rsidRPr="0082412F" w:rsidRDefault="00F31988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31988" w:rsidRPr="00B165D6" w14:paraId="286CAE16" w14:textId="77777777" w:rsidTr="00C83397">
        <w:trPr>
          <w:cantSplit/>
        </w:trPr>
        <w:tc>
          <w:tcPr>
            <w:tcW w:w="2970" w:type="dxa"/>
            <w:vAlign w:val="bottom"/>
          </w:tcPr>
          <w:p w14:paraId="7CD27446" w14:textId="77777777" w:rsidR="00F31988" w:rsidRPr="0082412F" w:rsidRDefault="00F31988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88" w:type="dxa"/>
            <w:vAlign w:val="bottom"/>
          </w:tcPr>
          <w:p w14:paraId="30C39040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5981B39A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FD3F84E" w14:textId="77777777" w:rsidR="00F31988" w:rsidRPr="0082412F" w:rsidRDefault="00F31988" w:rsidP="00F45CD9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61E9AE9C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CDC948D" w14:textId="77777777" w:rsidR="00F31988" w:rsidRPr="0082412F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153BC50F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31039024" w14:textId="77777777" w:rsidR="00F31988" w:rsidRPr="0082412F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70BD77B0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FA58723" w14:textId="77777777" w:rsidR="00F31988" w:rsidRPr="0082412F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vAlign w:val="bottom"/>
          </w:tcPr>
          <w:p w14:paraId="7C3E0847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2D07F54" w14:textId="77777777" w:rsidR="00F31988" w:rsidRPr="0082412F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3B1BD51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4B89363" w14:textId="77777777" w:rsidR="00F31988" w:rsidRPr="0082412F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FAF0F8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0FB0FD1" w14:textId="77777777" w:rsidR="00F31988" w:rsidRPr="0082412F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9AA7D4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25673B" w14:textId="77777777" w:rsidR="00F31988" w:rsidRPr="0082412F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F5F59D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DC3DD6" w14:textId="77777777" w:rsidR="00F31988" w:rsidRPr="0082412F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193CFE41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3F2D057" w14:textId="77777777" w:rsidR="00F31988" w:rsidRPr="0082412F" w:rsidRDefault="00F31988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right="-5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52F7372" w14:textId="77777777" w:rsidR="00F31988" w:rsidRPr="0082412F" w:rsidRDefault="00F31988" w:rsidP="00F45CD9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right="-10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5E3437" w:rsidRPr="00B165D6" w14:paraId="6FF1B398" w14:textId="77777777" w:rsidTr="00C83397">
        <w:trPr>
          <w:cantSplit/>
        </w:trPr>
        <w:tc>
          <w:tcPr>
            <w:tcW w:w="2970" w:type="dxa"/>
            <w:vAlign w:val="bottom"/>
          </w:tcPr>
          <w:p w14:paraId="6C5F5B61" w14:textId="77777777" w:rsidR="005E3437" w:rsidRPr="0082412F" w:rsidRDefault="005E3437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บริษัท เฟิร์ส โคราช วินด์ จำกัด</w:t>
            </w:r>
          </w:p>
        </w:tc>
        <w:tc>
          <w:tcPr>
            <w:tcW w:w="988" w:type="dxa"/>
            <w:vAlign w:val="bottom"/>
          </w:tcPr>
          <w:p w14:paraId="21418CD4" w14:textId="40E21DA6" w:rsidR="005E3437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812" w:type="dxa"/>
            <w:vAlign w:val="bottom"/>
          </w:tcPr>
          <w:p w14:paraId="6AC46CC4" w14:textId="15C4CF13" w:rsidR="005E3437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0C8D8D8C" w14:textId="77777777" w:rsidR="005E3437" w:rsidRPr="005015AC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2D7BEE61" w14:textId="169FB7FC" w:rsidR="005E3437" w:rsidRPr="005015AC" w:rsidRDefault="00631E6C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5E3437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996</w:t>
            </w:r>
            <w:r w:rsidR="005E3437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020</w:t>
            </w:r>
          </w:p>
        </w:tc>
        <w:tc>
          <w:tcPr>
            <w:tcW w:w="178" w:type="dxa"/>
            <w:vAlign w:val="bottom"/>
          </w:tcPr>
          <w:p w14:paraId="0674D3C3" w14:textId="77777777" w:rsidR="005E3437" w:rsidRPr="005015AC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5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AEC8F1F" w14:textId="7CE2A8F5" w:rsidR="005E3437" w:rsidRPr="005015AC" w:rsidRDefault="00631E6C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5E3437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996</w:t>
            </w:r>
            <w:r w:rsidR="005E3437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020</w:t>
            </w:r>
          </w:p>
        </w:tc>
        <w:tc>
          <w:tcPr>
            <w:tcW w:w="201" w:type="dxa"/>
            <w:vAlign w:val="bottom"/>
          </w:tcPr>
          <w:p w14:paraId="703B6356" w14:textId="77777777" w:rsidR="005E3437" w:rsidRPr="005015AC" w:rsidRDefault="005E3437" w:rsidP="00F31988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315EDA98" w14:textId="5BEA1A8F" w:rsidR="005E3437" w:rsidRPr="005015AC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399</w:t>
            </w:r>
            <w:r w:rsidR="005E3437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78" w:type="dxa"/>
            <w:vAlign w:val="bottom"/>
          </w:tcPr>
          <w:p w14:paraId="1EF4D8E8" w14:textId="77777777" w:rsidR="005E3437" w:rsidRPr="0082412F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3231EE09" w14:textId="5092B599" w:rsidR="005E3437" w:rsidRPr="0082412F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399</w:t>
            </w:r>
            <w:r w:rsidR="005E3437" w:rsidRPr="0082412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86" w:type="dxa"/>
            <w:vAlign w:val="bottom"/>
          </w:tcPr>
          <w:p w14:paraId="40859A20" w14:textId="77777777" w:rsidR="005E3437" w:rsidRPr="0082412F" w:rsidRDefault="005E3437" w:rsidP="00F3198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07682B5" w14:textId="77777777" w:rsidR="005E3437" w:rsidRPr="005015AC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8145BA" w14:textId="77777777" w:rsidR="005E3437" w:rsidRPr="005015AC" w:rsidRDefault="005E3437" w:rsidP="00F3198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5CC099" w14:textId="77777777" w:rsidR="005E3437" w:rsidRPr="005015AC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5560C2" w14:textId="77777777" w:rsidR="005E3437" w:rsidRPr="005015AC" w:rsidRDefault="005E3437" w:rsidP="00F31988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6DCEA4" w14:textId="127B1B9D" w:rsidR="005E3437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399</w:t>
            </w:r>
            <w:r w:rsidR="005E3437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9D2D17" w14:textId="77777777" w:rsidR="005E3437" w:rsidRPr="005015AC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D79815" w14:textId="2D02A5F6" w:rsidR="005E3437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399</w:t>
            </w:r>
            <w:r w:rsidR="005E3437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23777" w14:textId="77777777" w:rsidR="005E3437" w:rsidRPr="0082412F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5D46C844" w14:textId="188786C5" w:rsidR="005E3437" w:rsidRPr="00A7051E" w:rsidRDefault="00631E6C" w:rsidP="00AB126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A7051E" w:rsidRPr="00A7051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F7DB23D" w14:textId="77777777" w:rsidR="005E3437" w:rsidRPr="0082412F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142BD0B0" w14:textId="425854C1" w:rsidR="005E3437" w:rsidRPr="00BC1B6D" w:rsidRDefault="00631E6C" w:rsidP="00BC1B6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BC1B6D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395</w:t>
            </w:r>
          </w:p>
        </w:tc>
      </w:tr>
      <w:tr w:rsidR="005E3437" w:rsidRPr="00B165D6" w14:paraId="10E117F9" w14:textId="77777777" w:rsidTr="00C83397">
        <w:trPr>
          <w:cantSplit/>
        </w:trPr>
        <w:tc>
          <w:tcPr>
            <w:tcW w:w="2970" w:type="dxa"/>
            <w:vAlign w:val="bottom"/>
          </w:tcPr>
          <w:p w14:paraId="2683CF3F" w14:textId="77777777" w:rsidR="005E3437" w:rsidRPr="0082412F" w:rsidRDefault="005E3437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บริษัท เค.อาร์.ทู จำกัด</w:t>
            </w:r>
          </w:p>
        </w:tc>
        <w:tc>
          <w:tcPr>
            <w:tcW w:w="988" w:type="dxa"/>
            <w:vAlign w:val="bottom"/>
          </w:tcPr>
          <w:p w14:paraId="29B275A3" w14:textId="3AA3633D" w:rsidR="005E3437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812" w:type="dxa"/>
            <w:vAlign w:val="bottom"/>
          </w:tcPr>
          <w:p w14:paraId="3E57A836" w14:textId="3B0CEA78" w:rsidR="005E3437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178" w:type="dxa"/>
            <w:vAlign w:val="bottom"/>
          </w:tcPr>
          <w:p w14:paraId="43DCE9B9" w14:textId="77777777" w:rsidR="005E3437" w:rsidRPr="005015AC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0CFF2A56" w14:textId="69C279C5" w:rsidR="005E3437" w:rsidRPr="005015AC" w:rsidRDefault="00631E6C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5E3437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827</w:t>
            </w:r>
            <w:r w:rsidR="005E3437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407EDB3" w14:textId="77777777" w:rsidR="005E3437" w:rsidRPr="005015AC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F36B84E" w14:textId="2B1EE33C" w:rsidR="005E3437" w:rsidRPr="005015AC" w:rsidRDefault="00631E6C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5E3437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827</w:t>
            </w:r>
            <w:r w:rsidR="005E3437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01" w:type="dxa"/>
            <w:vAlign w:val="bottom"/>
          </w:tcPr>
          <w:p w14:paraId="61495EBA" w14:textId="77777777" w:rsidR="005E3437" w:rsidRPr="005015AC" w:rsidRDefault="005E3437" w:rsidP="00F31988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56C3EFF8" w14:textId="0AB545B4" w:rsidR="005E3437" w:rsidRPr="005015AC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365</w:t>
            </w:r>
            <w:r w:rsidR="005E3437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78" w:type="dxa"/>
            <w:vAlign w:val="bottom"/>
          </w:tcPr>
          <w:p w14:paraId="35D9D43C" w14:textId="77777777" w:rsidR="005E3437" w:rsidRPr="0082412F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00AFE528" w14:textId="12F6843D" w:rsidR="005E3437" w:rsidRPr="0082412F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365</w:t>
            </w:r>
            <w:r w:rsidR="005E3437" w:rsidRPr="0082412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6" w:type="dxa"/>
            <w:vAlign w:val="bottom"/>
          </w:tcPr>
          <w:p w14:paraId="76F6DD76" w14:textId="77777777" w:rsidR="005E3437" w:rsidRPr="0082412F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ADEF7" w14:textId="77777777" w:rsidR="005E3437" w:rsidRPr="005015AC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B68B314" w14:textId="77777777" w:rsidR="005E3437" w:rsidRPr="005015AC" w:rsidRDefault="005E3437" w:rsidP="00F31988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AB7CB" w14:textId="77777777" w:rsidR="005E3437" w:rsidRPr="005015AC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59C310" w14:textId="77777777" w:rsidR="005E3437" w:rsidRPr="005015AC" w:rsidRDefault="005E3437" w:rsidP="00F31988">
            <w:pPr>
              <w:tabs>
                <w:tab w:val="decimal" w:pos="735"/>
              </w:tabs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CE7E6" w14:textId="0F67793C" w:rsidR="005E3437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365</w:t>
            </w:r>
            <w:r w:rsidR="005E3437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9270A" w14:textId="77777777" w:rsidR="005E3437" w:rsidRPr="005015AC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B853A" w14:textId="6E83D515" w:rsidR="005E3437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365</w:t>
            </w:r>
            <w:r w:rsidR="005E3437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92A657" w14:textId="77777777" w:rsidR="005E3437" w:rsidRPr="0082412F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407CA" w14:textId="566E979D" w:rsidR="005E3437" w:rsidRPr="00A7051E" w:rsidRDefault="00631E6C" w:rsidP="00AB126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A7051E" w:rsidRPr="00A7051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AB877D" w14:textId="77777777" w:rsidR="005E3437" w:rsidRPr="0082412F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9B352" w14:textId="26DA1D3A" w:rsidR="005E3437" w:rsidRPr="0082412F" w:rsidRDefault="00631E6C" w:rsidP="00BC1B6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BC1B6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598</w:t>
            </w:r>
          </w:p>
        </w:tc>
      </w:tr>
      <w:tr w:rsidR="005E3437" w:rsidRPr="00B165D6" w14:paraId="04F8CFC9" w14:textId="77777777" w:rsidTr="00C83397">
        <w:trPr>
          <w:cantSplit/>
        </w:trPr>
        <w:tc>
          <w:tcPr>
            <w:tcW w:w="2970" w:type="dxa"/>
            <w:vAlign w:val="bottom"/>
          </w:tcPr>
          <w:p w14:paraId="2661745D" w14:textId="77777777" w:rsidR="005E3437" w:rsidRPr="003A5A0D" w:rsidRDefault="005E3437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-17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A5A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8" w:type="dxa"/>
            <w:vAlign w:val="bottom"/>
          </w:tcPr>
          <w:p w14:paraId="03B9E383" w14:textId="77777777" w:rsidR="005E3437" w:rsidRPr="005015AC" w:rsidRDefault="005E3437" w:rsidP="00F31988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0D59D642" w14:textId="77777777" w:rsidR="005E3437" w:rsidRPr="005015AC" w:rsidRDefault="005E3437" w:rsidP="00F31988">
            <w:pPr>
              <w:pStyle w:val="acctfourfigures"/>
              <w:tabs>
                <w:tab w:val="clear" w:pos="765"/>
                <w:tab w:val="decimal" w:pos="180"/>
              </w:tabs>
              <w:spacing w:line="240" w:lineRule="atLeast"/>
              <w:ind w:left="-79" w:right="-15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A7D6842" w14:textId="77777777" w:rsidR="005E3437" w:rsidRPr="005015AC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4815945A" w14:textId="77777777" w:rsidR="005E3437" w:rsidRPr="005015AC" w:rsidRDefault="005E3437" w:rsidP="00F319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EE91B81" w14:textId="77777777" w:rsidR="005E3437" w:rsidRPr="005015AC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FD129C2" w14:textId="77777777" w:rsidR="005E3437" w:rsidRPr="005015AC" w:rsidRDefault="005E3437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263BE818" w14:textId="77777777" w:rsidR="005E3437" w:rsidRPr="005015AC" w:rsidRDefault="005E3437" w:rsidP="00F31988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3BAC8" w14:textId="3B32B32A" w:rsidR="005E3437" w:rsidRPr="005015AC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</w:t>
            </w:r>
            <w:r w:rsidR="005E3437" w:rsidRPr="005015A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178" w:type="dxa"/>
            <w:vAlign w:val="bottom"/>
          </w:tcPr>
          <w:p w14:paraId="3861713C" w14:textId="77777777" w:rsidR="005E3437" w:rsidRPr="003A5A0D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41D7D4" w14:textId="3DD4C283" w:rsidR="005E3437" w:rsidRPr="003A5A0D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</w:t>
            </w:r>
            <w:r w:rsidR="005E3437" w:rsidRPr="003A5A0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186" w:type="dxa"/>
            <w:vAlign w:val="bottom"/>
          </w:tcPr>
          <w:p w14:paraId="32018901" w14:textId="77777777" w:rsidR="005E3437" w:rsidRPr="003A5A0D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1AC8C" w14:textId="77777777" w:rsidR="005E3437" w:rsidRPr="005015AC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75781C" w14:textId="77777777" w:rsidR="005E3437" w:rsidRPr="005015AC" w:rsidRDefault="005E3437" w:rsidP="00F31988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8DB0C0" w14:textId="77777777" w:rsidR="005E3437" w:rsidRPr="005015AC" w:rsidRDefault="005E3437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C282D9" w14:textId="77777777" w:rsidR="005E3437" w:rsidRPr="005015AC" w:rsidRDefault="005E3437" w:rsidP="00F31988">
            <w:pPr>
              <w:tabs>
                <w:tab w:val="decimal" w:pos="735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22BB83" w14:textId="255E2F8A" w:rsidR="005E3437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</w:t>
            </w:r>
            <w:r w:rsidR="005E3437" w:rsidRPr="005015A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807406" w14:textId="77777777" w:rsidR="005E3437" w:rsidRPr="005015AC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EFBF14" w14:textId="5F91C554" w:rsidR="005E3437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764</w:t>
            </w:r>
            <w:r w:rsidR="005E3437" w:rsidRPr="005015A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82453F" w14:textId="77777777" w:rsidR="005E3437" w:rsidRPr="003A5A0D" w:rsidRDefault="005E3437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A7652B" w14:textId="773E78D4" w:rsidR="005E3437" w:rsidRPr="00A7051E" w:rsidRDefault="00631E6C" w:rsidP="00AB126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2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16</w:t>
            </w:r>
            <w:r w:rsidR="00A7051E" w:rsidRPr="00A7051E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E0EFF2" w14:textId="77777777" w:rsidR="005E3437" w:rsidRPr="003A5A0D" w:rsidRDefault="005E3437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20224" w14:textId="2247FE9A" w:rsidR="005E3437" w:rsidRPr="003A5A0D" w:rsidRDefault="00631E6C" w:rsidP="00BC1B6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31" w:right="-72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15</w:t>
            </w:r>
            <w:r w:rsidR="00BC1B6D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993</w:t>
            </w:r>
          </w:p>
        </w:tc>
      </w:tr>
      <w:tr w:rsidR="00F36C63" w:rsidRPr="00F36C63" w14:paraId="08F96CC3" w14:textId="77777777" w:rsidTr="00C83397">
        <w:trPr>
          <w:cantSplit/>
          <w:trHeight w:hRule="exact" w:val="144"/>
        </w:trPr>
        <w:tc>
          <w:tcPr>
            <w:tcW w:w="2970" w:type="dxa"/>
            <w:vAlign w:val="bottom"/>
          </w:tcPr>
          <w:p w14:paraId="4F1F4F82" w14:textId="77777777" w:rsidR="00F36C63" w:rsidRPr="00F36C63" w:rsidRDefault="00F36C63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8" w:type="dxa"/>
            <w:vAlign w:val="bottom"/>
          </w:tcPr>
          <w:p w14:paraId="7F3A1972" w14:textId="77777777" w:rsidR="00F36C63" w:rsidRPr="00F36C63" w:rsidRDefault="00F36C63" w:rsidP="00F3198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72EF27D7" w14:textId="77777777" w:rsidR="00F36C63" w:rsidRPr="00F36C63" w:rsidRDefault="00F36C63" w:rsidP="00F3198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178" w:type="dxa"/>
            <w:vAlign w:val="bottom"/>
          </w:tcPr>
          <w:p w14:paraId="5BD86601" w14:textId="77777777" w:rsidR="00F36C63" w:rsidRPr="00F36C63" w:rsidRDefault="00F36C63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17CE1ACB" w14:textId="77777777" w:rsidR="00F36C63" w:rsidRPr="00F36C63" w:rsidRDefault="00F36C63" w:rsidP="00F319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58E69CD6" w14:textId="77777777" w:rsidR="00F36C63" w:rsidRPr="00F36C63" w:rsidRDefault="00F36C63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221B9556" w14:textId="77777777" w:rsidR="00F36C63" w:rsidRPr="00F36C63" w:rsidRDefault="00F36C63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0"/>
              </w:rPr>
            </w:pPr>
          </w:p>
        </w:tc>
        <w:tc>
          <w:tcPr>
            <w:tcW w:w="201" w:type="dxa"/>
            <w:vAlign w:val="bottom"/>
          </w:tcPr>
          <w:p w14:paraId="173CC4AF" w14:textId="77777777" w:rsidR="00F36C63" w:rsidRPr="00F36C63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79" w:type="dxa"/>
            <w:vAlign w:val="bottom"/>
          </w:tcPr>
          <w:p w14:paraId="11522925" w14:textId="77777777" w:rsidR="00F36C63" w:rsidRPr="00F36C63" w:rsidRDefault="00F36C63" w:rsidP="00F319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82"/>
              <w:rPr>
                <w:rFonts w:ascii="Angsana New" w:hAnsi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801336E" w14:textId="77777777" w:rsidR="00F36C63" w:rsidRPr="00F36C63" w:rsidRDefault="00F36C63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1" w:type="dxa"/>
            <w:vAlign w:val="bottom"/>
          </w:tcPr>
          <w:p w14:paraId="011EC547" w14:textId="77777777" w:rsidR="00F36C63" w:rsidRPr="00F36C63" w:rsidRDefault="00F36C63" w:rsidP="00F31988">
            <w:pPr>
              <w:pStyle w:val="acctfourfigures"/>
              <w:tabs>
                <w:tab w:val="clear" w:pos="765"/>
                <w:tab w:val="decimal" w:pos="477"/>
                <w:tab w:val="decimal" w:pos="730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0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482DEC1" w14:textId="77777777" w:rsidR="00F36C63" w:rsidRPr="00F36C63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BA86129" w14:textId="77777777" w:rsidR="00F36C63" w:rsidRPr="00F36C63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A45F71" w14:textId="77777777" w:rsidR="00F36C63" w:rsidRPr="00F36C63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EE1F63" w14:textId="77777777" w:rsidR="00F36C63" w:rsidRPr="00F36C63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336C853" w14:textId="77777777" w:rsidR="00F36C63" w:rsidRPr="00F36C63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AFC3D5" w14:textId="77777777" w:rsidR="00F36C63" w:rsidRPr="00F36C63" w:rsidRDefault="00F36C63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F8BE9C" w14:textId="77777777" w:rsidR="00F36C63" w:rsidRPr="00F36C63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B55DA8" w14:textId="77777777" w:rsidR="00F36C63" w:rsidRPr="00F36C63" w:rsidRDefault="00F36C63" w:rsidP="00F3198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D6E0F4" w14:textId="77777777" w:rsidR="00F36C63" w:rsidRPr="00F36C63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6B80D232" w14:textId="77777777" w:rsidR="00F36C63" w:rsidRPr="00F36C63" w:rsidRDefault="00F36C63" w:rsidP="00F3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left="-131" w:right="-7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0CB509" w14:textId="77777777" w:rsidR="00F36C63" w:rsidRPr="00F36C63" w:rsidRDefault="00F36C63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A89F143" w14:textId="77777777" w:rsidR="00F36C63" w:rsidRPr="00F36C63" w:rsidRDefault="00F36C63" w:rsidP="00F3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40" w:lineRule="exact"/>
              <w:ind w:left="-131" w:right="-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F31988" w:rsidRPr="00B165D6" w14:paraId="0887985F" w14:textId="77777777" w:rsidTr="00C83397">
        <w:trPr>
          <w:cantSplit/>
        </w:trPr>
        <w:tc>
          <w:tcPr>
            <w:tcW w:w="2970" w:type="dxa"/>
            <w:vAlign w:val="bottom"/>
          </w:tcPr>
          <w:p w14:paraId="4D032B07" w14:textId="77777777" w:rsidR="00F31988" w:rsidRPr="0082412F" w:rsidRDefault="00F31988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88" w:type="dxa"/>
            <w:vAlign w:val="bottom"/>
          </w:tcPr>
          <w:p w14:paraId="0D969CB0" w14:textId="77777777" w:rsidR="00F31988" w:rsidRPr="00BC1B6D" w:rsidRDefault="00F31988" w:rsidP="00F3198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812" w:type="dxa"/>
            <w:vAlign w:val="bottom"/>
          </w:tcPr>
          <w:p w14:paraId="6605CA0D" w14:textId="77777777" w:rsidR="00F31988" w:rsidRPr="0082412F" w:rsidRDefault="00F31988" w:rsidP="00F31988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72544D2" w14:textId="77777777" w:rsidR="00F31988" w:rsidRPr="0082412F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3BCDD593" w14:textId="77777777" w:rsidR="00F31988" w:rsidRPr="00BC1B6D" w:rsidRDefault="00F31988" w:rsidP="00F319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vAlign w:val="bottom"/>
          </w:tcPr>
          <w:p w14:paraId="62874576" w14:textId="77777777" w:rsidR="00F31988" w:rsidRPr="0082412F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A80B0A2" w14:textId="77777777" w:rsidR="00F31988" w:rsidRPr="0082412F" w:rsidRDefault="00F31988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1" w:type="dxa"/>
            <w:vAlign w:val="bottom"/>
          </w:tcPr>
          <w:p w14:paraId="36051EDA" w14:textId="77777777" w:rsidR="00F31988" w:rsidRPr="0082412F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7D7D6F87" w14:textId="77777777" w:rsidR="00F31988" w:rsidRPr="00BC1B6D" w:rsidRDefault="00F31988" w:rsidP="00F31988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2C822E" w14:textId="77777777" w:rsidR="00F31988" w:rsidRPr="0082412F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568B0D87" w14:textId="77777777" w:rsidR="00F31988" w:rsidRPr="0082412F" w:rsidRDefault="00F31988" w:rsidP="00F31988">
            <w:pPr>
              <w:pStyle w:val="acctfourfigures"/>
              <w:tabs>
                <w:tab w:val="clear" w:pos="765"/>
                <w:tab w:val="decimal" w:pos="477"/>
                <w:tab w:val="decimal" w:pos="730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F92E6AF" w14:textId="77777777" w:rsidR="00F31988" w:rsidRPr="0082412F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1A89DF8" w14:textId="77777777" w:rsidR="00F31988" w:rsidRPr="00BC1B6D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CC0F721" w14:textId="77777777" w:rsidR="00F31988" w:rsidRPr="0082412F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D58422" w14:textId="77777777" w:rsidR="00F31988" w:rsidRPr="0082412F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73AC957" w14:textId="77777777" w:rsidR="00F31988" w:rsidRPr="0082412F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4B0944" w14:textId="77777777" w:rsidR="00F31988" w:rsidRPr="00BC1B6D" w:rsidRDefault="00F31988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AF4D72" w14:textId="77777777" w:rsidR="00F31988" w:rsidRPr="0082412F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3ADCCA" w14:textId="77777777" w:rsidR="00F31988" w:rsidRPr="0082412F" w:rsidRDefault="00F31988" w:rsidP="00F31988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180" w:right="-20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350B12" w14:textId="77777777" w:rsidR="00F31988" w:rsidRPr="0082412F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78F69BA2" w14:textId="77777777" w:rsidR="00F31988" w:rsidRPr="00BC1B6D" w:rsidRDefault="00F31988" w:rsidP="00F3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40" w:lineRule="exact"/>
              <w:ind w:left="-131" w:right="-70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7BD9DD9" w14:textId="77777777" w:rsidR="00F31988" w:rsidRPr="0082412F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05D5B62" w14:textId="77777777" w:rsidR="00F31988" w:rsidRPr="0082412F" w:rsidRDefault="00F31988" w:rsidP="00F31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340" w:lineRule="exact"/>
              <w:ind w:left="-131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31988" w:rsidRPr="00B165D6" w14:paraId="003C4F3D" w14:textId="77777777" w:rsidTr="00C83397">
        <w:trPr>
          <w:cantSplit/>
        </w:trPr>
        <w:tc>
          <w:tcPr>
            <w:tcW w:w="2970" w:type="dxa"/>
            <w:vAlign w:val="bottom"/>
          </w:tcPr>
          <w:p w14:paraId="54ED18DA" w14:textId="77777777" w:rsidR="00F31988" w:rsidRPr="0082412F" w:rsidRDefault="00F31988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บริษัท ชูบุราชบุรี อีเลคทริคเซอร์วิส</w:t>
            </w:r>
            <w:r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88" w:type="dxa"/>
            <w:vAlign w:val="bottom"/>
          </w:tcPr>
          <w:p w14:paraId="26DF40B5" w14:textId="5FD6481D" w:rsidR="00F31988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812" w:type="dxa"/>
            <w:vAlign w:val="bottom"/>
          </w:tcPr>
          <w:p w14:paraId="5DC22D9A" w14:textId="2A017178" w:rsidR="00F31988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78" w:type="dxa"/>
            <w:vAlign w:val="bottom"/>
          </w:tcPr>
          <w:p w14:paraId="7D5C6294" w14:textId="77777777" w:rsidR="00F31988" w:rsidRPr="005015AC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5C3ECEB6" w14:textId="06ACFE34" w:rsidR="00F31988" w:rsidRPr="005015AC" w:rsidRDefault="00631E6C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="00F31988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708CFB33" w14:textId="77777777" w:rsidR="00F31988" w:rsidRPr="005015AC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B8DC09F" w14:textId="752C89B6" w:rsidR="00F31988" w:rsidRPr="005015AC" w:rsidRDefault="00631E6C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</w:t>
            </w:r>
            <w:r w:rsidR="00F31988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01" w:type="dxa"/>
            <w:vAlign w:val="bottom"/>
          </w:tcPr>
          <w:p w14:paraId="38237F96" w14:textId="77777777" w:rsidR="00F31988" w:rsidRPr="005015AC" w:rsidRDefault="00F31988" w:rsidP="00F31988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44E25FA7" w14:textId="70E81455" w:rsidR="00F31988" w:rsidRPr="005015AC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F31988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B7C726B" w14:textId="77777777" w:rsidR="00F31988" w:rsidRPr="005015AC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vAlign w:val="bottom"/>
          </w:tcPr>
          <w:p w14:paraId="303E4A2A" w14:textId="2B99353A" w:rsidR="00F31988" w:rsidRPr="005015AC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F31988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6" w:type="dxa"/>
            <w:vAlign w:val="bottom"/>
          </w:tcPr>
          <w:p w14:paraId="60AFF82F" w14:textId="77777777" w:rsidR="00F31988" w:rsidRPr="005015AC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9D1157D" w14:textId="77777777" w:rsidR="00F31988" w:rsidRPr="005015AC" w:rsidRDefault="00F31988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5324443" w14:textId="77777777" w:rsidR="00F31988" w:rsidRPr="005015AC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718EBD" w14:textId="77777777" w:rsidR="00F31988" w:rsidRPr="005015AC" w:rsidRDefault="00F31988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37DBEAF" w14:textId="77777777" w:rsidR="00F31988" w:rsidRPr="005015AC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08E0C5" w14:textId="03C87F67" w:rsidR="00F31988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F31988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A3AAF4" w14:textId="77777777" w:rsidR="00F31988" w:rsidRPr="005015AC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E20DC2" w14:textId="6065D694" w:rsidR="00F31988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F31988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36B161" w14:textId="77777777" w:rsidR="00F31988" w:rsidRPr="005015AC" w:rsidRDefault="00F31988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3A3FB147" w14:textId="3441ECD1" w:rsidR="00F31988" w:rsidRPr="005015AC" w:rsidRDefault="00631E6C" w:rsidP="00AB126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B87DB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880BEDE" w14:textId="77777777" w:rsidR="00F31988" w:rsidRPr="005015AC" w:rsidRDefault="00F31988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3E272ED4" w14:textId="607E1086" w:rsidR="00F31988" w:rsidRPr="005015AC" w:rsidRDefault="00631E6C" w:rsidP="00F31988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178" w:right="-72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F31988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</w:tr>
      <w:tr w:rsidR="00031F89" w:rsidRPr="00B165D6" w14:paraId="1D598CB9" w14:textId="77777777" w:rsidTr="00C83397">
        <w:trPr>
          <w:cantSplit/>
          <w:trHeight w:val="299"/>
        </w:trPr>
        <w:tc>
          <w:tcPr>
            <w:tcW w:w="2970" w:type="dxa"/>
            <w:vAlign w:val="bottom"/>
          </w:tcPr>
          <w:p w14:paraId="24B890EF" w14:textId="77777777" w:rsidR="00031F89" w:rsidRPr="0082412F" w:rsidRDefault="00031F89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"/>
                <w:tab w:val="left" w:pos="210"/>
                <w:tab w:val="left" w:pos="375"/>
              </w:tabs>
              <w:ind w:right="-70"/>
              <w:rPr>
                <w:rFonts w:ascii="Angsana New" w:hAnsi="Angsana New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บริษัท เซาท์อีสท์ เอเชีย</w:t>
            </w:r>
            <w:r w:rsidRPr="0082412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>เอนเนอร์จี จำกัด</w:t>
            </w:r>
          </w:p>
        </w:tc>
        <w:tc>
          <w:tcPr>
            <w:tcW w:w="988" w:type="dxa"/>
            <w:vAlign w:val="bottom"/>
          </w:tcPr>
          <w:p w14:paraId="579CD606" w14:textId="747B17C3" w:rsidR="00031F89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="00031F89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812" w:type="dxa"/>
            <w:vAlign w:val="bottom"/>
          </w:tcPr>
          <w:p w14:paraId="36CB8B0F" w14:textId="421352FE" w:rsidR="00031F89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  <w:r w:rsidR="00031F89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33</w:t>
            </w:r>
          </w:p>
        </w:tc>
        <w:tc>
          <w:tcPr>
            <w:tcW w:w="178" w:type="dxa"/>
            <w:vAlign w:val="bottom"/>
          </w:tcPr>
          <w:p w14:paraId="39A280FC" w14:textId="77777777" w:rsidR="00031F89" w:rsidRPr="005015AC" w:rsidRDefault="00031F89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2A3B28C7" w14:textId="5E721F7E" w:rsidR="00031F89" w:rsidRPr="005015AC" w:rsidRDefault="00631E6C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031F89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606</w:t>
            </w:r>
            <w:r w:rsidR="00031F89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750</w:t>
            </w:r>
          </w:p>
        </w:tc>
        <w:tc>
          <w:tcPr>
            <w:tcW w:w="178" w:type="dxa"/>
            <w:vAlign w:val="bottom"/>
          </w:tcPr>
          <w:p w14:paraId="3A981CFB" w14:textId="77777777" w:rsidR="00031F89" w:rsidRPr="005015AC" w:rsidRDefault="00031F89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89C95FB" w14:textId="39C466D7" w:rsidR="00031F89" w:rsidRPr="005015AC" w:rsidRDefault="00631E6C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  <w:r w:rsidR="00031F89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606</w:t>
            </w:r>
            <w:r w:rsidR="00031F89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750</w:t>
            </w:r>
          </w:p>
        </w:tc>
        <w:tc>
          <w:tcPr>
            <w:tcW w:w="201" w:type="dxa"/>
            <w:vAlign w:val="bottom"/>
          </w:tcPr>
          <w:p w14:paraId="2A32C55B" w14:textId="77777777" w:rsidR="00031F89" w:rsidRPr="005015AC" w:rsidRDefault="00031F89" w:rsidP="00F31988">
            <w:pPr>
              <w:tabs>
                <w:tab w:val="clear" w:pos="907"/>
                <w:tab w:val="decimal" w:pos="735"/>
                <w:tab w:val="decimal" w:pos="919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78CA019B" w14:textId="37BBA70B" w:rsidR="00031F89" w:rsidRPr="005015AC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31F89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202</w:t>
            </w:r>
            <w:r w:rsidR="00031F89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78" w:type="dxa"/>
            <w:vAlign w:val="bottom"/>
          </w:tcPr>
          <w:p w14:paraId="78AC976F" w14:textId="77777777" w:rsidR="00031F89" w:rsidRPr="005015AC" w:rsidRDefault="00031F89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103A6E8B" w14:textId="7B8789F0" w:rsidR="00031F89" w:rsidRPr="005015AC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31F89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202</w:t>
            </w:r>
            <w:r w:rsidR="00031F89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6" w:type="dxa"/>
            <w:vAlign w:val="bottom"/>
          </w:tcPr>
          <w:p w14:paraId="2CAF8FA8" w14:textId="77777777" w:rsidR="00031F89" w:rsidRPr="005015AC" w:rsidRDefault="00031F89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626EC9B" w14:textId="77777777" w:rsidR="00031F89" w:rsidRPr="005015AC" w:rsidRDefault="00031F89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4FE892" w14:textId="77777777" w:rsidR="00031F89" w:rsidRPr="005015AC" w:rsidRDefault="00031F89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9A2951" w14:textId="77777777" w:rsidR="00031F89" w:rsidRPr="005015AC" w:rsidRDefault="00031F89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2FE110" w14:textId="77777777" w:rsidR="00031F89" w:rsidRPr="005015AC" w:rsidRDefault="00031F89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DA1E72" w14:textId="03AC4AD6" w:rsidR="00031F89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31F89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202</w:t>
            </w:r>
            <w:r w:rsidR="00031F89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ECA03" w14:textId="77777777" w:rsidR="00031F89" w:rsidRPr="005015AC" w:rsidRDefault="00031F89" w:rsidP="00F31988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28C3AF" w14:textId="6BB2732D" w:rsidR="00031F89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031F89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202</w:t>
            </w:r>
            <w:r w:rsidR="00031F89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7EE50" w14:textId="77777777" w:rsidR="00031F89" w:rsidRPr="005015AC" w:rsidRDefault="00031F89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16AE2F75" w14:textId="5CB6FD14" w:rsidR="00031F89" w:rsidRPr="005015AC" w:rsidRDefault="00631E6C" w:rsidP="00AB126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110</w:t>
            </w:r>
            <w:r w:rsidR="00B87DB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35F5E6B" w14:textId="77777777" w:rsidR="00031F89" w:rsidRPr="005015AC" w:rsidRDefault="00031F89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CB60137" w14:textId="66779DE5" w:rsidR="00031F89" w:rsidRPr="005015AC" w:rsidRDefault="00631E6C" w:rsidP="00BC1B6D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184</w:t>
            </w:r>
            <w:r w:rsidR="00BC1B6D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989</w:t>
            </w:r>
          </w:p>
        </w:tc>
      </w:tr>
      <w:tr w:rsidR="00B87DBD" w:rsidRPr="00B165D6" w14:paraId="274563EA" w14:textId="77777777" w:rsidTr="00C83397">
        <w:trPr>
          <w:cantSplit/>
          <w:trHeight w:val="299"/>
        </w:trPr>
        <w:tc>
          <w:tcPr>
            <w:tcW w:w="2970" w:type="dxa"/>
            <w:vAlign w:val="bottom"/>
          </w:tcPr>
          <w:p w14:paraId="0F7864DC" w14:textId="77777777" w:rsidR="00B87DBD" w:rsidRPr="0082412F" w:rsidRDefault="00B87DBD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สมาร์ท อินฟราเนท จำกัด</w:t>
            </w:r>
          </w:p>
        </w:tc>
        <w:tc>
          <w:tcPr>
            <w:tcW w:w="988" w:type="dxa"/>
            <w:vAlign w:val="bottom"/>
          </w:tcPr>
          <w:p w14:paraId="18C2029F" w14:textId="779CC563" w:rsidR="00B87DBD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812" w:type="dxa"/>
            <w:vAlign w:val="bottom"/>
          </w:tcPr>
          <w:p w14:paraId="65EB582A" w14:textId="3764DAFD" w:rsidR="00B87DBD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178" w:type="dxa"/>
            <w:vAlign w:val="bottom"/>
          </w:tcPr>
          <w:p w14:paraId="10A22B43" w14:textId="77777777" w:rsidR="00B87DBD" w:rsidRPr="005015AC" w:rsidRDefault="00B87DBD" w:rsidP="00F31988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38626150" w14:textId="052FD302" w:rsidR="00B87DBD" w:rsidRPr="005015AC" w:rsidRDefault="00631E6C" w:rsidP="00F319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B87DBD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13C07D7" w14:textId="77777777" w:rsidR="00B87DBD" w:rsidRPr="005015AC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7058B69" w14:textId="2D350FA3" w:rsidR="00B87DBD" w:rsidRPr="005015AC" w:rsidRDefault="00631E6C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B87DBD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01" w:type="dxa"/>
            <w:vAlign w:val="bottom"/>
          </w:tcPr>
          <w:p w14:paraId="5AC21FD9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vAlign w:val="bottom"/>
          </w:tcPr>
          <w:p w14:paraId="644CA677" w14:textId="1D5D478E" w:rsidR="00B87DBD" w:rsidRPr="005015AC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78" w:type="dxa"/>
            <w:vAlign w:val="bottom"/>
          </w:tcPr>
          <w:p w14:paraId="6B9B0CE1" w14:textId="77777777" w:rsidR="00B87DBD" w:rsidRPr="005015AC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vAlign w:val="bottom"/>
          </w:tcPr>
          <w:p w14:paraId="3649F1ED" w14:textId="698460A0" w:rsidR="00B87DBD" w:rsidRPr="005015AC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86" w:type="dxa"/>
            <w:vAlign w:val="bottom"/>
          </w:tcPr>
          <w:p w14:paraId="4DD2D103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BA9379C" w14:textId="77777777" w:rsidR="00B87DBD" w:rsidRPr="005015AC" w:rsidRDefault="00B87DBD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5C71525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82EC22" w14:textId="77777777" w:rsidR="00B87DBD" w:rsidRPr="005015AC" w:rsidRDefault="00B87DBD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A996F6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3114791" w14:textId="24D8E3B4" w:rsidR="00B87DBD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F3443E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78DCBB3" w14:textId="49B58E27" w:rsidR="00B87DBD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CC6F51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ED72F5F" w14:textId="7720D844" w:rsidR="00B87DBD" w:rsidRPr="005015AC" w:rsidRDefault="00B87DBD" w:rsidP="00AB126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0412B27" w14:textId="77777777" w:rsidR="00B87DBD" w:rsidRPr="005015AC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F213044" w14:textId="77777777" w:rsidR="00B87DBD" w:rsidRPr="005015AC" w:rsidRDefault="00B87DBD" w:rsidP="00F3198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B87DBD" w:rsidRPr="00B165D6" w14:paraId="268C7B52" w14:textId="77777777" w:rsidTr="00C83397">
        <w:trPr>
          <w:cantSplit/>
          <w:trHeight w:val="299"/>
        </w:trPr>
        <w:tc>
          <w:tcPr>
            <w:tcW w:w="2970" w:type="dxa"/>
            <w:shd w:val="clear" w:color="auto" w:fill="auto"/>
            <w:vAlign w:val="bottom"/>
          </w:tcPr>
          <w:p w14:paraId="2C16DF3A" w14:textId="19DAB8D6" w:rsidR="00B87DBD" w:rsidRPr="0082412F" w:rsidRDefault="00B87DBD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ติงส์ ออน เน็ต จำกัด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047E7809" w14:textId="1338DFCE" w:rsidR="00B87DBD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02CF9B15" w14:textId="69D12DFA" w:rsidR="00B87DBD" w:rsidRPr="005015AC" w:rsidRDefault="00631E6C" w:rsidP="00F3198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35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7D35BD" w14:textId="77777777" w:rsidR="00B87DBD" w:rsidRPr="005015AC" w:rsidRDefault="00B87DBD" w:rsidP="00F31988">
            <w:pPr>
              <w:tabs>
                <w:tab w:val="clear" w:pos="454"/>
              </w:tabs>
              <w:spacing w:line="340" w:lineRule="exact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6B838DF1" w14:textId="327DAE45" w:rsidR="00B87DBD" w:rsidRPr="005015AC" w:rsidRDefault="00631E6C" w:rsidP="00F31988">
            <w:pPr>
              <w:pStyle w:val="acctfourfigures"/>
              <w:tabs>
                <w:tab w:val="clear" w:pos="765"/>
                <w:tab w:val="decimal" w:pos="745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133</w:t>
            </w:r>
            <w:r w:rsidR="00B87DBD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E95841" w14:textId="77777777" w:rsidR="00B87DBD" w:rsidRPr="005015AC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02EB7947" w14:textId="5A5E98D7" w:rsidR="00B87DBD" w:rsidRPr="005015AC" w:rsidRDefault="00631E6C" w:rsidP="00F31988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133</w:t>
            </w:r>
            <w:r w:rsidR="00B87DBD"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1E984D18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53D26351" w14:textId="549DC80D" w:rsidR="00B87DBD" w:rsidRPr="005015AC" w:rsidRDefault="00631E6C" w:rsidP="00F31988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180</w:t>
            </w:r>
            <w:r w:rsidR="00B87DBD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018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93903DA" w14:textId="77777777" w:rsidR="00B87DBD" w:rsidRPr="005015AC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B558B7A" w14:textId="10261D33" w:rsidR="00B87DBD" w:rsidRPr="005015AC" w:rsidRDefault="00631E6C" w:rsidP="00F31988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180</w:t>
            </w:r>
            <w:r w:rsidR="00B87DBD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018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BD49387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752C4B1A" w14:textId="77777777" w:rsidR="00B87DBD" w:rsidRPr="005015AC" w:rsidRDefault="00B87DBD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F4A12F7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7C66493" w14:textId="77777777" w:rsidR="00B87DBD" w:rsidRPr="005015AC" w:rsidRDefault="00B87DBD" w:rsidP="00F319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D22E3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001CE1" w14:textId="392DB3FE" w:rsidR="00B87DBD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180</w:t>
            </w:r>
            <w:r w:rsidR="00B87DBD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0C956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18F422" w14:textId="01447250" w:rsidR="00B87DBD" w:rsidRPr="005015AC" w:rsidRDefault="00631E6C" w:rsidP="00F31988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180</w:t>
            </w:r>
            <w:r w:rsidR="00B87DBD" w:rsidRPr="005015AC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5A9AFD" w14:textId="77777777" w:rsidR="00B87DBD" w:rsidRPr="005015AC" w:rsidRDefault="00B87DBD" w:rsidP="00F31988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1DF89F33" w14:textId="4215937A" w:rsidR="00B87DBD" w:rsidRPr="005015AC" w:rsidRDefault="00B87DBD" w:rsidP="003820D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001F59" w14:textId="77777777" w:rsidR="00B87DBD" w:rsidRPr="005015AC" w:rsidRDefault="00B87DBD" w:rsidP="00F31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DBF7F89" w14:textId="77777777" w:rsidR="00B87DBD" w:rsidRPr="005015AC" w:rsidRDefault="00B87DBD" w:rsidP="00F31988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B87DBD" w:rsidRPr="00B165D6" w14:paraId="35A3D44B" w14:textId="77777777" w:rsidTr="00C83397">
        <w:trPr>
          <w:cantSplit/>
        </w:trPr>
        <w:tc>
          <w:tcPr>
            <w:tcW w:w="2970" w:type="dxa"/>
            <w:shd w:val="clear" w:color="auto" w:fill="auto"/>
            <w:vAlign w:val="bottom"/>
          </w:tcPr>
          <w:p w14:paraId="7663B661" w14:textId="30C05042" w:rsidR="00B87DBD" w:rsidRPr="0082412F" w:rsidRDefault="00B87DBD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71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หินกองเพาเวอร์โฮลดิ้ง จำกัด</w:t>
            </w:r>
            <w:r w:rsidRPr="0082412F">
              <w:rPr>
                <w:rFonts w:ascii="Angsana New" w:hAnsi="Angsana New"/>
                <w:spacing w:val="-6"/>
                <w:sz w:val="26"/>
                <w:szCs w:val="26"/>
              </w:rPr>
              <w:t>*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A588CEA" w14:textId="103A6B17" w:rsidR="00B87DBD" w:rsidRPr="005015AC" w:rsidRDefault="00631E6C" w:rsidP="00D408C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51</w:t>
            </w:r>
          </w:p>
        </w:tc>
        <w:tc>
          <w:tcPr>
            <w:tcW w:w="812" w:type="dxa"/>
            <w:shd w:val="clear" w:color="auto" w:fill="auto"/>
            <w:vAlign w:val="bottom"/>
          </w:tcPr>
          <w:p w14:paraId="6222D994" w14:textId="6AF32A5E" w:rsidR="00B87DBD" w:rsidRPr="005015AC" w:rsidRDefault="00B87DBD" w:rsidP="00D408CB">
            <w:pPr>
              <w:pStyle w:val="acctfourfigures"/>
              <w:tabs>
                <w:tab w:val="clear" w:pos="765"/>
              </w:tabs>
              <w:spacing w:line="240" w:lineRule="auto"/>
              <w:ind w:left="-79" w:right="-13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E01E42B" w14:textId="77777777" w:rsidR="00B87DBD" w:rsidRPr="005015AC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5"/>
              </w:tabs>
              <w:spacing w:after="0" w:line="240" w:lineRule="auto"/>
              <w:ind w:left="-79" w:right="-156"/>
              <w:jc w:val="both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shd w:val="clear" w:color="auto" w:fill="auto"/>
            <w:vAlign w:val="bottom"/>
          </w:tcPr>
          <w:p w14:paraId="599B4AEB" w14:textId="078526A7" w:rsidR="00B87DBD" w:rsidRPr="005015AC" w:rsidRDefault="00631E6C" w:rsidP="00D408CB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80" w:right="-15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305</w:t>
            </w:r>
            <w:r w:rsidR="00B87DB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200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95F89B" w14:textId="77777777" w:rsidR="00B87DBD" w:rsidRPr="005015AC" w:rsidRDefault="00B87DBD" w:rsidP="00D408CB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180" w:right="-156"/>
              <w:jc w:val="both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556F26FA" w14:textId="77777777" w:rsidR="00B87DBD" w:rsidRPr="005015AC" w:rsidRDefault="00B87DBD" w:rsidP="003A5A0D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shd w:val="clear" w:color="auto" w:fill="auto"/>
            <w:vAlign w:val="bottom"/>
          </w:tcPr>
          <w:p w14:paraId="24372867" w14:textId="77777777" w:rsidR="00B87DBD" w:rsidRPr="005015AC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79" w:type="dxa"/>
            <w:shd w:val="clear" w:color="auto" w:fill="auto"/>
            <w:vAlign w:val="bottom"/>
          </w:tcPr>
          <w:p w14:paraId="7315BA40" w14:textId="64B91968" w:rsidR="00B87DBD" w:rsidRPr="005015AC" w:rsidRDefault="00631E6C" w:rsidP="00D408CB">
            <w:pPr>
              <w:pStyle w:val="acctfourfigures"/>
              <w:tabs>
                <w:tab w:val="clear" w:pos="765"/>
                <w:tab w:val="decimal" w:pos="719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155</w:t>
            </w:r>
            <w:r w:rsidR="00B87DB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652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972A5A" w14:textId="77777777" w:rsidR="00B87DBD" w:rsidRPr="005015AC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9409755" w14:textId="77777777" w:rsidR="00B87DBD" w:rsidRPr="005015AC" w:rsidRDefault="00B87DBD" w:rsidP="00DC0C5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DFA9383" w14:textId="77777777" w:rsidR="00B87DBD" w:rsidRPr="005015AC" w:rsidRDefault="00B87DBD" w:rsidP="00D408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50F9D757" w14:textId="77777777" w:rsidR="00B87DBD" w:rsidRPr="005015AC" w:rsidRDefault="00B87DBD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BC6FAC7" w14:textId="77777777" w:rsidR="00B87DBD" w:rsidRPr="005015AC" w:rsidRDefault="00B87DBD" w:rsidP="00D408CB">
            <w:pPr>
              <w:tabs>
                <w:tab w:val="clear" w:pos="454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8F536C" w14:textId="77777777" w:rsidR="00B87DBD" w:rsidRPr="005015AC" w:rsidRDefault="00B87DBD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8039BE" w14:textId="77777777" w:rsidR="00B87DBD" w:rsidRPr="005015AC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33E9E4" w14:textId="124387D9" w:rsidR="00B87DBD" w:rsidRPr="005015AC" w:rsidRDefault="00631E6C" w:rsidP="00D408C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155</w:t>
            </w:r>
            <w:r w:rsidR="00B87DBD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652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A0AEB0" w14:textId="77777777" w:rsidR="00B87DBD" w:rsidRPr="005015AC" w:rsidRDefault="00B87DBD" w:rsidP="00D408CB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5A6E21" w14:textId="77777777" w:rsidR="00B87DBD" w:rsidRPr="005015AC" w:rsidRDefault="00B87DBD" w:rsidP="00DC0C58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FB9D0" w14:textId="77777777" w:rsidR="00B87DBD" w:rsidRPr="005015AC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26C82187" w14:textId="50C78304" w:rsidR="00B87DBD" w:rsidRPr="005015AC" w:rsidRDefault="00B87DBD" w:rsidP="00D408C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6BAFE06" w14:textId="77777777" w:rsidR="00B87DBD" w:rsidRPr="005015AC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2EB01F0C" w14:textId="77777777" w:rsidR="00B87DBD" w:rsidRPr="005015AC" w:rsidRDefault="00B87DBD" w:rsidP="00D408C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015A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B87DBD" w:rsidRPr="00672468" w14:paraId="10D3EBF7" w14:textId="77777777" w:rsidTr="00C83397">
        <w:trPr>
          <w:cantSplit/>
        </w:trPr>
        <w:tc>
          <w:tcPr>
            <w:tcW w:w="2970" w:type="dxa"/>
            <w:vAlign w:val="bottom"/>
          </w:tcPr>
          <w:p w14:paraId="5F581DA0" w14:textId="4CCCA8CA" w:rsidR="00B87DBD" w:rsidRPr="00672468" w:rsidRDefault="00B87DBD" w:rsidP="00501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72468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988" w:type="dxa"/>
            <w:vAlign w:val="bottom"/>
          </w:tcPr>
          <w:p w14:paraId="527574B7" w14:textId="777A830D" w:rsidR="00B87DBD" w:rsidRPr="00672468" w:rsidRDefault="00631E6C" w:rsidP="005015AC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40</w:t>
            </w:r>
          </w:p>
        </w:tc>
        <w:tc>
          <w:tcPr>
            <w:tcW w:w="812" w:type="dxa"/>
            <w:vAlign w:val="bottom"/>
          </w:tcPr>
          <w:p w14:paraId="7F0B7867" w14:textId="35A70A52" w:rsidR="00B87DBD" w:rsidRPr="00672468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170525" w14:textId="77777777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6C2D54D9" w14:textId="1D313444" w:rsidR="00B87DBD" w:rsidRPr="00672468" w:rsidRDefault="00631E6C" w:rsidP="005015AC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  <w:r w:rsidR="00B87DBD" w:rsidRPr="0067246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750</w:t>
            </w:r>
          </w:p>
        </w:tc>
        <w:tc>
          <w:tcPr>
            <w:tcW w:w="178" w:type="dxa"/>
            <w:vAlign w:val="bottom"/>
          </w:tcPr>
          <w:p w14:paraId="221D0524" w14:textId="0288A5B9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E5AF6BE" w14:textId="15EAAFB5" w:rsidR="00B87DBD" w:rsidRPr="00672468" w:rsidRDefault="00B87DBD" w:rsidP="005015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12B8A780" w14:textId="77777777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50FE901F" w14:textId="575E2961" w:rsidR="00B87DBD" w:rsidRPr="00672468" w:rsidRDefault="00631E6C" w:rsidP="005015A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B87DBD" w:rsidRPr="0067246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78" w:type="dxa"/>
            <w:vAlign w:val="bottom"/>
          </w:tcPr>
          <w:p w14:paraId="50EBDF0F" w14:textId="77777777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03D92E93" w14:textId="676375E3" w:rsidR="00B87DBD" w:rsidRPr="00672468" w:rsidRDefault="00B87DBD" w:rsidP="005015A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3DDC7500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D81524C" w14:textId="6DAE7C13" w:rsidR="00B87DBD" w:rsidRPr="00672468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53F0A84" w14:textId="77777777" w:rsidR="00B87DBD" w:rsidRPr="00672468" w:rsidRDefault="00B87DBD" w:rsidP="005015AC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837326" w14:textId="59DAD358" w:rsidR="00B87DBD" w:rsidRPr="00672468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E542C2" w14:textId="77777777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3EF107" w14:textId="3D4EC63E" w:rsidR="00B87DBD" w:rsidRPr="00672468" w:rsidRDefault="00631E6C" w:rsidP="005015A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B87DBD" w:rsidRPr="0067246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B1909B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10555EA" w14:textId="3AEACD48" w:rsidR="00B87DBD" w:rsidRPr="00672468" w:rsidRDefault="00B87DBD" w:rsidP="005015A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BDB00D" w14:textId="77777777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4C17A57C" w14:textId="10FA062D" w:rsidR="00B87DBD" w:rsidRPr="00672468" w:rsidRDefault="00B87DBD" w:rsidP="005015A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3459D1" w14:textId="77777777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6D66839C" w14:textId="5CD215BA" w:rsidR="00B87DBD" w:rsidRPr="00672468" w:rsidRDefault="00B87DBD" w:rsidP="005015A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B87DBD" w:rsidRPr="00672468" w14:paraId="7A75DF9D" w14:textId="77777777" w:rsidTr="00C83397">
        <w:trPr>
          <w:cantSplit/>
        </w:trPr>
        <w:tc>
          <w:tcPr>
            <w:tcW w:w="2970" w:type="dxa"/>
            <w:vAlign w:val="bottom"/>
          </w:tcPr>
          <w:p w14:paraId="69141F47" w14:textId="77777777" w:rsidR="00B87DBD" w:rsidRPr="00672468" w:rsidRDefault="00B87DBD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72468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 ไฟฟ้า เซเปียน-เซน้ำน้อย จำกัด</w:t>
            </w:r>
          </w:p>
        </w:tc>
        <w:tc>
          <w:tcPr>
            <w:tcW w:w="988" w:type="dxa"/>
            <w:vAlign w:val="bottom"/>
          </w:tcPr>
          <w:p w14:paraId="4400E56C" w14:textId="6314C488" w:rsidR="00B87DBD" w:rsidRPr="00672468" w:rsidRDefault="00631E6C" w:rsidP="00D408C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812" w:type="dxa"/>
            <w:vAlign w:val="bottom"/>
          </w:tcPr>
          <w:p w14:paraId="716E3906" w14:textId="42B880DE" w:rsidR="00B87DBD" w:rsidRPr="00672468" w:rsidRDefault="00631E6C" w:rsidP="00D408CB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25</w:t>
            </w:r>
          </w:p>
        </w:tc>
        <w:tc>
          <w:tcPr>
            <w:tcW w:w="178" w:type="dxa"/>
            <w:vAlign w:val="bottom"/>
          </w:tcPr>
          <w:p w14:paraId="2C8E7E63" w14:textId="77777777" w:rsidR="00B87DBD" w:rsidRPr="00672468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3" w:type="dxa"/>
            <w:vAlign w:val="bottom"/>
          </w:tcPr>
          <w:p w14:paraId="71936252" w14:textId="0FC1E793" w:rsidR="00B87DBD" w:rsidRPr="00672468" w:rsidRDefault="00631E6C" w:rsidP="00D408C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094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178" w:type="dxa"/>
            <w:vAlign w:val="bottom"/>
          </w:tcPr>
          <w:p w14:paraId="3E2FD322" w14:textId="77777777" w:rsidR="00B87DBD" w:rsidRPr="00672468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4BC39631" w14:textId="0121C2B3" w:rsidR="00B87DBD" w:rsidRPr="00672468" w:rsidRDefault="00631E6C" w:rsidP="00D408CB">
            <w:pPr>
              <w:pStyle w:val="acctfourfigures"/>
              <w:tabs>
                <w:tab w:val="clear" w:pos="765"/>
                <w:tab w:val="decimal" w:pos="748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10</w:t>
            </w:r>
            <w:r w:rsidR="00B87DBD" w:rsidRPr="0067246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094</w:t>
            </w:r>
            <w:r w:rsidR="00B87DBD" w:rsidRPr="0067246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900</w:t>
            </w:r>
          </w:p>
        </w:tc>
        <w:tc>
          <w:tcPr>
            <w:tcW w:w="201" w:type="dxa"/>
            <w:vAlign w:val="bottom"/>
          </w:tcPr>
          <w:p w14:paraId="2965C3A6" w14:textId="77777777" w:rsidR="00B87DBD" w:rsidRPr="00672468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400F75B8" w14:textId="631FDFEF" w:rsidR="00B87DBD" w:rsidRPr="00672468" w:rsidRDefault="00631E6C" w:rsidP="00D408C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523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725</w:t>
            </w:r>
          </w:p>
        </w:tc>
        <w:tc>
          <w:tcPr>
            <w:tcW w:w="178" w:type="dxa"/>
            <w:vAlign w:val="bottom"/>
          </w:tcPr>
          <w:p w14:paraId="2C23F973" w14:textId="77777777" w:rsidR="00B87DBD" w:rsidRPr="00672468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7B256FF0" w14:textId="73515210" w:rsidR="00B87DBD" w:rsidRPr="00672468" w:rsidRDefault="00631E6C" w:rsidP="00D408C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523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725</w:t>
            </w:r>
          </w:p>
        </w:tc>
        <w:tc>
          <w:tcPr>
            <w:tcW w:w="186" w:type="dxa"/>
            <w:vAlign w:val="bottom"/>
          </w:tcPr>
          <w:p w14:paraId="66444F1C" w14:textId="77777777" w:rsidR="00B87DBD" w:rsidRPr="00672468" w:rsidRDefault="00B87DBD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659BC800" w14:textId="77777777" w:rsidR="00B87DBD" w:rsidRPr="00672468" w:rsidRDefault="00B87DBD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454983F" w14:textId="77777777" w:rsidR="00B87DBD" w:rsidRPr="00672468" w:rsidRDefault="00B87DBD" w:rsidP="00D408CB">
            <w:pPr>
              <w:tabs>
                <w:tab w:val="clear" w:pos="454"/>
                <w:tab w:val="decimal" w:pos="735"/>
              </w:tabs>
              <w:spacing w:line="340" w:lineRule="exact"/>
              <w:ind w:left="-61" w:right="-8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61601C" w14:textId="77777777" w:rsidR="00B87DBD" w:rsidRPr="00672468" w:rsidRDefault="00B87DBD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EB0E6FE" w14:textId="77777777" w:rsidR="00B87DBD" w:rsidRPr="00672468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4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9A696E" w14:textId="79A5ECC9" w:rsidR="00B87DBD" w:rsidRPr="00672468" w:rsidRDefault="00631E6C" w:rsidP="00D408C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523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B5B8E" w14:textId="77777777" w:rsidR="00B87DBD" w:rsidRPr="00672468" w:rsidRDefault="00B87DBD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43212" w14:textId="75971A24" w:rsidR="00B87DBD" w:rsidRPr="00672468" w:rsidRDefault="00631E6C" w:rsidP="00D408CB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63" w:right="-7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523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81D46C" w14:textId="77777777" w:rsidR="00B87DBD" w:rsidRPr="00672468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576"/>
              </w:tabs>
              <w:spacing w:after="0"/>
              <w:ind w:left="-79" w:right="-15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6EBF250C" w14:textId="62CB9807" w:rsidR="00B87DBD" w:rsidRPr="00672468" w:rsidRDefault="00B87DBD" w:rsidP="00D408C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FD3A44" w14:textId="77777777" w:rsidR="00B87DBD" w:rsidRPr="00672468" w:rsidRDefault="00B87DBD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EB114C0" w14:textId="77777777" w:rsidR="00B87DBD" w:rsidRPr="00672468" w:rsidRDefault="00B87DBD" w:rsidP="00D408CB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B87DBD" w:rsidRPr="00672468" w14:paraId="7C0803D1" w14:textId="77777777" w:rsidTr="00C83397">
        <w:trPr>
          <w:cantSplit/>
        </w:trPr>
        <w:tc>
          <w:tcPr>
            <w:tcW w:w="2970" w:type="dxa"/>
          </w:tcPr>
          <w:p w14:paraId="1CE4FE9F" w14:textId="6BFB673A" w:rsidR="00B87DBD" w:rsidRPr="00672468" w:rsidRDefault="00B87DBD" w:rsidP="00501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72468">
              <w:rPr>
                <w:rFonts w:ascii="Angsana New" w:hAnsi="Angsana New"/>
                <w:spacing w:val="-4"/>
                <w:sz w:val="26"/>
                <w:szCs w:val="26"/>
              </w:rPr>
              <w:t xml:space="preserve">NEXIF RATCH ENERGY SINGAPORE </w:t>
            </w:r>
          </w:p>
        </w:tc>
        <w:tc>
          <w:tcPr>
            <w:tcW w:w="988" w:type="dxa"/>
            <w:vAlign w:val="bottom"/>
          </w:tcPr>
          <w:p w14:paraId="1808D508" w14:textId="77777777" w:rsidR="00B87DBD" w:rsidRPr="00672468" w:rsidRDefault="00B87DBD" w:rsidP="00501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5E16162" w14:textId="77777777" w:rsidR="00B87DBD" w:rsidRPr="00672468" w:rsidRDefault="00B87DBD" w:rsidP="005015AC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261BF66" w14:textId="77777777" w:rsidR="00B87DBD" w:rsidRPr="00672468" w:rsidRDefault="00B87DBD" w:rsidP="005015A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0AF87AE2" w14:textId="77777777" w:rsidR="00B87DBD" w:rsidRPr="00672468" w:rsidRDefault="00B87DBD" w:rsidP="005015A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98EE6DF" w14:textId="77777777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A3BF0BE" w14:textId="77777777" w:rsidR="00B87DBD" w:rsidRPr="00672468" w:rsidRDefault="00B87DBD" w:rsidP="005015A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688FB36A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vAlign w:val="bottom"/>
          </w:tcPr>
          <w:p w14:paraId="6BE2D63A" w14:textId="77777777" w:rsidR="00B87DBD" w:rsidRPr="00672468" w:rsidRDefault="00B87DBD" w:rsidP="005015A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8415E69" w14:textId="77777777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vAlign w:val="bottom"/>
          </w:tcPr>
          <w:p w14:paraId="7ECFDF59" w14:textId="77777777" w:rsidR="00B87DBD" w:rsidRPr="00672468" w:rsidRDefault="00B87DBD" w:rsidP="005015A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07B84741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43924E12" w14:textId="77777777" w:rsidR="00B87DBD" w:rsidRPr="00672468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EC9F0FD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2EFBB2" w14:textId="77777777" w:rsidR="00B87DBD" w:rsidRPr="00672468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97A90B7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0E870A" w14:textId="77777777" w:rsidR="00B87DBD" w:rsidRPr="00672468" w:rsidRDefault="00B87DBD" w:rsidP="005015A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5F33D8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54BB91" w14:textId="77777777" w:rsidR="00B87DBD" w:rsidRPr="00672468" w:rsidRDefault="00B87DBD" w:rsidP="005015A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AC51D7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53CC665E" w14:textId="77777777" w:rsidR="00B87DBD" w:rsidRPr="00672468" w:rsidRDefault="00B87DBD" w:rsidP="005015A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131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3800601" w14:textId="77777777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17336BF" w14:textId="77777777" w:rsidR="00B87DBD" w:rsidRPr="00672468" w:rsidRDefault="00B87DBD" w:rsidP="005015AC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B87DBD" w:rsidRPr="00672468" w14:paraId="5A3D2E18" w14:textId="77777777" w:rsidTr="00C83397">
        <w:trPr>
          <w:cantSplit/>
        </w:trPr>
        <w:tc>
          <w:tcPr>
            <w:tcW w:w="2970" w:type="dxa"/>
          </w:tcPr>
          <w:p w14:paraId="745BAC7A" w14:textId="26B418D4" w:rsidR="00B87DBD" w:rsidRPr="00672468" w:rsidRDefault="00B87DBD" w:rsidP="00501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71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672468">
              <w:rPr>
                <w:rFonts w:ascii="Angsana New" w:hAnsi="Angsana New"/>
                <w:spacing w:val="-4"/>
                <w:sz w:val="26"/>
                <w:szCs w:val="26"/>
              </w:rPr>
              <w:t xml:space="preserve">   PTE. LTD.</w:t>
            </w:r>
          </w:p>
        </w:tc>
        <w:tc>
          <w:tcPr>
            <w:tcW w:w="988" w:type="dxa"/>
            <w:vAlign w:val="bottom"/>
          </w:tcPr>
          <w:p w14:paraId="7BF4CA37" w14:textId="612CE84A" w:rsidR="00B87DBD" w:rsidRPr="00672468" w:rsidRDefault="00631E6C" w:rsidP="00672468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49</w:t>
            </w:r>
          </w:p>
        </w:tc>
        <w:tc>
          <w:tcPr>
            <w:tcW w:w="812" w:type="dxa"/>
            <w:vAlign w:val="bottom"/>
          </w:tcPr>
          <w:p w14:paraId="78FE9098" w14:textId="1CA84DEA" w:rsidR="00B87DBD" w:rsidRPr="00672468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ind w:left="-79" w:right="-8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7246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FE17B8" w14:textId="77777777" w:rsidR="00B87DBD" w:rsidRPr="00672468" w:rsidRDefault="00B87DBD" w:rsidP="005015AC">
            <w:pPr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26E0DB77" w14:textId="3390E141" w:rsidR="00B87DBD" w:rsidRPr="00672468" w:rsidRDefault="00631E6C" w:rsidP="005015AC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136</w:t>
            </w:r>
            <w:r w:rsidR="00B87DBD" w:rsidRPr="00672468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876</w:t>
            </w:r>
          </w:p>
        </w:tc>
        <w:tc>
          <w:tcPr>
            <w:tcW w:w="178" w:type="dxa"/>
            <w:vAlign w:val="bottom"/>
          </w:tcPr>
          <w:p w14:paraId="1B50341B" w14:textId="4F4A66F9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6EEBBB69" w14:textId="4943D08D" w:rsidR="00B87DBD" w:rsidRPr="00672468" w:rsidRDefault="00B87DBD" w:rsidP="005015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79" w:right="-253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64818F8C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596CD6FC" w14:textId="0DE37D50" w:rsidR="00B87DBD" w:rsidRPr="00672468" w:rsidRDefault="00631E6C" w:rsidP="005015AC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983</w:t>
            </w:r>
            <w:r w:rsidR="00B87DBD" w:rsidRPr="0067246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812</w:t>
            </w:r>
          </w:p>
        </w:tc>
        <w:tc>
          <w:tcPr>
            <w:tcW w:w="178" w:type="dxa"/>
            <w:vAlign w:val="bottom"/>
          </w:tcPr>
          <w:p w14:paraId="3F805551" w14:textId="77777777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3955E11D" w14:textId="49A48EF5" w:rsidR="00B87DBD" w:rsidRPr="00672468" w:rsidRDefault="00B87DBD" w:rsidP="005015A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EA9E376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7FC1C" w14:textId="490D2FC2" w:rsidR="00B87DBD" w:rsidRPr="00672468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9DF9AA2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C183C" w14:textId="19EE0EC1" w:rsidR="00B87DBD" w:rsidRPr="00672468" w:rsidRDefault="00B87DBD" w:rsidP="005015A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67A9868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582C1" w14:textId="3B30D408" w:rsidR="00B87DBD" w:rsidRPr="00672468" w:rsidRDefault="00631E6C" w:rsidP="005015AC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983</w:t>
            </w:r>
            <w:r w:rsidR="00B87DBD" w:rsidRPr="0067246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E61010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0309A9" w14:textId="5CB8BD74" w:rsidR="00B87DBD" w:rsidRPr="00672468" w:rsidRDefault="00B87DBD" w:rsidP="005015A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108" w:right="-18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9655AF" w14:textId="77777777" w:rsidR="00B87DBD" w:rsidRPr="00672468" w:rsidRDefault="00B87DBD" w:rsidP="005015AC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20ABE" w14:textId="379440C6" w:rsidR="00B87DBD" w:rsidRPr="00672468" w:rsidRDefault="00B87DBD" w:rsidP="00AB1266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42F1A4" w14:textId="77777777" w:rsidR="00B87DBD" w:rsidRPr="00672468" w:rsidRDefault="00B87DBD" w:rsidP="005015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CF985" w14:textId="364905F3" w:rsidR="00B87DBD" w:rsidRPr="00672468" w:rsidRDefault="00B87DBD" w:rsidP="005015AC">
            <w:pPr>
              <w:pStyle w:val="acctfourfigures"/>
              <w:tabs>
                <w:tab w:val="clear" w:pos="765"/>
                <w:tab w:val="decimal" w:pos="410"/>
              </w:tabs>
              <w:spacing w:line="240" w:lineRule="auto"/>
              <w:ind w:left="-131" w:right="-72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7246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D408CB" w:rsidRPr="00B165D6" w14:paraId="75A55DC6" w14:textId="77777777" w:rsidTr="00C83397">
        <w:trPr>
          <w:cantSplit/>
        </w:trPr>
        <w:tc>
          <w:tcPr>
            <w:tcW w:w="2970" w:type="dxa"/>
            <w:vAlign w:val="bottom"/>
          </w:tcPr>
          <w:p w14:paraId="17109062" w14:textId="77777777" w:rsidR="00D408CB" w:rsidRPr="00672468" w:rsidRDefault="00D408CB" w:rsidP="002823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37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7246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88" w:type="dxa"/>
            <w:vAlign w:val="bottom"/>
          </w:tcPr>
          <w:p w14:paraId="717FCD4D" w14:textId="77777777" w:rsidR="00D408CB" w:rsidRPr="00B72268" w:rsidRDefault="00D408CB" w:rsidP="00D408C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2" w:type="dxa"/>
            <w:vAlign w:val="bottom"/>
          </w:tcPr>
          <w:p w14:paraId="4EF3EAAC" w14:textId="77777777" w:rsidR="00D408CB" w:rsidRPr="00672468" w:rsidRDefault="00D408CB" w:rsidP="00D408CB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79" w:right="-156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E7EB14E" w14:textId="77777777" w:rsidR="00D408CB" w:rsidRPr="00672468" w:rsidRDefault="00D408CB" w:rsidP="00D408CB">
            <w:pPr>
              <w:spacing w:line="34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3" w:type="dxa"/>
            <w:vAlign w:val="bottom"/>
          </w:tcPr>
          <w:p w14:paraId="5D6501F5" w14:textId="77777777" w:rsidR="00D408CB" w:rsidRPr="00672468" w:rsidRDefault="00D408CB" w:rsidP="00D408C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7090154" w14:textId="77777777" w:rsidR="00D408CB" w:rsidRPr="00672468" w:rsidRDefault="00D408CB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79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6" w:type="dxa"/>
            <w:gridSpan w:val="2"/>
            <w:vAlign w:val="bottom"/>
          </w:tcPr>
          <w:p w14:paraId="7F84A783" w14:textId="77777777" w:rsidR="00D408CB" w:rsidRPr="00672468" w:rsidRDefault="00D408CB" w:rsidP="00D408CB">
            <w:pPr>
              <w:pStyle w:val="acctfourfigures"/>
              <w:tabs>
                <w:tab w:val="clear" w:pos="765"/>
                <w:tab w:val="decimal" w:pos="779"/>
              </w:tabs>
              <w:spacing w:line="240" w:lineRule="atLeast"/>
              <w:ind w:left="-79" w:right="-253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01" w:type="dxa"/>
            <w:vAlign w:val="bottom"/>
          </w:tcPr>
          <w:p w14:paraId="1F1B4F0B" w14:textId="77777777" w:rsidR="00D408CB" w:rsidRPr="00672468" w:rsidRDefault="00D408CB" w:rsidP="00D408CB">
            <w:pPr>
              <w:tabs>
                <w:tab w:val="decimal" w:pos="735"/>
              </w:tabs>
              <w:spacing w:line="340" w:lineRule="exact"/>
              <w:ind w:left="-61" w:right="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4159C" w14:textId="3798A554" w:rsidR="00D408CB" w:rsidRPr="00672468" w:rsidRDefault="00631E6C" w:rsidP="00D408C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A7051E" w:rsidRPr="006724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066</w:t>
            </w:r>
            <w:r w:rsidR="00A7051E" w:rsidRPr="006724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267</w:t>
            </w:r>
          </w:p>
        </w:tc>
        <w:tc>
          <w:tcPr>
            <w:tcW w:w="178" w:type="dxa"/>
            <w:vAlign w:val="bottom"/>
          </w:tcPr>
          <w:p w14:paraId="18ADFFDB" w14:textId="77777777" w:rsidR="00D408CB" w:rsidRPr="00672468" w:rsidRDefault="00D408CB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ind w:left="-79" w:right="-156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3D2389" w14:textId="33206C83" w:rsidR="00D408CB" w:rsidRPr="00672468" w:rsidRDefault="00631E6C" w:rsidP="00D408CB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08" w:right="-182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D408CB" w:rsidRPr="006724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916</w:t>
            </w:r>
            <w:r w:rsidR="00D408CB" w:rsidRPr="006724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503</w:t>
            </w:r>
          </w:p>
        </w:tc>
        <w:tc>
          <w:tcPr>
            <w:tcW w:w="186" w:type="dxa"/>
            <w:vAlign w:val="bottom"/>
          </w:tcPr>
          <w:p w14:paraId="52893AB3" w14:textId="77777777" w:rsidR="00D408CB" w:rsidRPr="00672468" w:rsidRDefault="00D408CB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DCF7F" w14:textId="77777777" w:rsidR="00D408CB" w:rsidRPr="00672468" w:rsidRDefault="00D408CB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724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22E3F9C" w14:textId="77777777" w:rsidR="00D408CB" w:rsidRPr="00672468" w:rsidRDefault="00D408CB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4B22E9" w14:textId="77777777" w:rsidR="00D408CB" w:rsidRPr="00672468" w:rsidRDefault="00D408CB" w:rsidP="00D408C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7246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86F2F3" w14:textId="77777777" w:rsidR="00D408CB" w:rsidRPr="00672468" w:rsidRDefault="00D408CB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2337DB" w14:textId="2CEABA02" w:rsidR="00D408CB" w:rsidRPr="00672468" w:rsidRDefault="00631E6C" w:rsidP="00D408C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A7051E" w:rsidRPr="006724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066</w:t>
            </w:r>
            <w:r w:rsidR="00A7051E" w:rsidRPr="006724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22CCC2" w14:textId="77777777" w:rsidR="00D408CB" w:rsidRPr="00672468" w:rsidRDefault="00D408CB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162697" w14:textId="70D58333" w:rsidR="00D408CB" w:rsidRPr="00672468" w:rsidRDefault="00631E6C" w:rsidP="00D408C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63" w:right="-70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</w:t>
            </w:r>
            <w:r w:rsidR="00D408CB" w:rsidRPr="006724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916</w:t>
            </w:r>
            <w:r w:rsidR="00D408CB" w:rsidRPr="006724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D328EE" w14:textId="77777777" w:rsidR="00D408CB" w:rsidRPr="00672468" w:rsidRDefault="00D408CB" w:rsidP="00D408CB">
            <w:pPr>
              <w:tabs>
                <w:tab w:val="decimal" w:pos="735"/>
              </w:tabs>
              <w:spacing w:line="340" w:lineRule="exact"/>
              <w:ind w:left="-61" w:right="-104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D5DD2C" w14:textId="6BF31300" w:rsidR="00D408CB" w:rsidRPr="00672468" w:rsidRDefault="00631E6C" w:rsidP="00AB126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131" w:right="-70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120</w:t>
            </w:r>
            <w:r w:rsidR="00B87DBD" w:rsidRPr="0067246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113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A92A8FF" w14:textId="77777777" w:rsidR="00D408CB" w:rsidRPr="00672468" w:rsidRDefault="00D408CB" w:rsidP="00D408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</w:tabs>
              <w:spacing w:after="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9EC92" w14:textId="30F81539" w:rsidR="00D408CB" w:rsidRPr="00354E78" w:rsidRDefault="00631E6C" w:rsidP="00D408CB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left="-131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189</w:t>
            </w:r>
            <w:r w:rsidR="00BC1B6D" w:rsidRPr="0067246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989</w:t>
            </w:r>
          </w:p>
        </w:tc>
      </w:tr>
    </w:tbl>
    <w:p w14:paraId="0BBCEC92" w14:textId="4F7EEC03" w:rsidR="00813A50" w:rsidRPr="005015AC" w:rsidRDefault="00813A50" w:rsidP="00C83397">
      <w:pPr>
        <w:pStyle w:val="block"/>
        <w:tabs>
          <w:tab w:val="left" w:pos="90"/>
          <w:tab w:val="left" w:pos="180"/>
        </w:tabs>
        <w:spacing w:after="0" w:line="240" w:lineRule="auto"/>
        <w:ind w:left="0" w:right="-518" w:hanging="90"/>
        <w:jc w:val="thaiDistribute"/>
        <w:rPr>
          <w:rFonts w:ascii="Angsana New" w:hAnsi="Angsana New"/>
          <w:sz w:val="26"/>
          <w:szCs w:val="26"/>
          <w:lang w:val="en-US" w:bidi="th-TH"/>
        </w:rPr>
      </w:pPr>
      <w:r w:rsidRPr="00C83397">
        <w:rPr>
          <w:rFonts w:ascii="Angsana New" w:hAnsi="Angsana New"/>
          <w:sz w:val="26"/>
          <w:szCs w:val="26"/>
          <w:lang w:bidi="th-TH"/>
        </w:rPr>
        <w:t xml:space="preserve">* </w:t>
      </w:r>
      <w:r w:rsidRPr="00C83397">
        <w:rPr>
          <w:rFonts w:ascii="Angsana New" w:hAnsi="Angsana New"/>
          <w:sz w:val="26"/>
          <w:szCs w:val="26"/>
          <w:cs/>
          <w:lang w:bidi="th-TH"/>
        </w:rPr>
        <w:t xml:space="preserve">ดูหมายเหตุข้อ </w:t>
      </w:r>
      <w:r w:rsidR="00631E6C" w:rsidRPr="00631E6C">
        <w:rPr>
          <w:rFonts w:ascii="Angsana New" w:hAnsi="Angsana New"/>
          <w:sz w:val="26"/>
          <w:szCs w:val="26"/>
          <w:lang w:val="en-US" w:bidi="th-TH"/>
        </w:rPr>
        <w:t>6</w:t>
      </w:r>
    </w:p>
    <w:p w14:paraId="65AB78AA" w14:textId="333B19C9" w:rsidR="005015AC" w:rsidRPr="0082412F" w:rsidRDefault="005015AC" w:rsidP="00E56092">
      <w:pPr>
        <w:pStyle w:val="block"/>
        <w:tabs>
          <w:tab w:val="left" w:pos="90"/>
        </w:tabs>
        <w:spacing w:after="0" w:line="240" w:lineRule="auto"/>
        <w:ind w:left="90" w:right="-518"/>
        <w:jc w:val="thaiDistribute"/>
        <w:rPr>
          <w:rFonts w:ascii="Angsana New" w:hAnsi="Angsana New"/>
          <w:sz w:val="26"/>
          <w:szCs w:val="26"/>
        </w:rPr>
        <w:sectPr w:rsidR="005015AC" w:rsidRPr="0082412F" w:rsidSect="00A0370B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2F898CD4" w14:textId="69CC63C5" w:rsidR="005015AC" w:rsidRPr="00672468" w:rsidRDefault="005015AC" w:rsidP="007C4F94">
      <w:pPr>
        <w:pStyle w:val="block"/>
        <w:spacing w:after="0" w:line="240" w:lineRule="auto"/>
        <w:ind w:left="540" w:right="-27"/>
        <w:jc w:val="thaiDistribute"/>
        <w:rPr>
          <w:rFonts w:ascii="Angsana New" w:hAnsi="Angsana New"/>
          <w:sz w:val="30"/>
          <w:szCs w:val="30"/>
          <w:cs/>
          <w:lang w:val="th-TH" w:bidi="th-TH"/>
        </w:rPr>
      </w:pPr>
      <w:r w:rsidRPr="00672468">
        <w:rPr>
          <w:rFonts w:ascii="Angsana New" w:hAnsi="Angsana New"/>
          <w:sz w:val="30"/>
          <w:szCs w:val="30"/>
          <w:cs/>
          <w:lang w:val="th-TH" w:bidi="th-TH"/>
        </w:rPr>
        <w:t>กลุ่มบริษัทและบริษัทไม่มีเงินลงทุนในบริษัทร่วมและการร่วมค้าซึ่งจดทะเบียนในตลาดหลักทรัพย์ ดังนั้นจึงไม่มี</w:t>
      </w:r>
      <w:r w:rsidR="00813A50">
        <w:rPr>
          <w:rFonts w:ascii="Angsana New" w:hAnsi="Angsana New"/>
          <w:sz w:val="30"/>
          <w:szCs w:val="30"/>
          <w:cs/>
          <w:lang w:val="th-TH" w:bidi="th-TH"/>
        </w:rPr>
        <w:br/>
      </w:r>
      <w:r w:rsidRPr="00672468">
        <w:rPr>
          <w:rFonts w:ascii="Angsana New" w:hAnsi="Angsana New"/>
          <w:sz w:val="30"/>
          <w:szCs w:val="30"/>
          <w:cs/>
          <w:lang w:val="th-TH" w:bidi="th-TH"/>
        </w:rPr>
        <w:t>ราคาที่เปิดเผยต่อสาธารณชน</w:t>
      </w:r>
    </w:p>
    <w:p w14:paraId="70740FA8" w14:textId="3BEE4AA9" w:rsidR="005015AC" w:rsidRPr="007A4198" w:rsidRDefault="005015AC" w:rsidP="007A4198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41D1DE14" w14:textId="77777777" w:rsidR="00354E78" w:rsidRPr="0082412F" w:rsidRDefault="00354E78" w:rsidP="00354E7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2412F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เงินลงทุนในโครงการโรงไฟฟ้าในจังหวัดระยอง</w:t>
      </w:r>
    </w:p>
    <w:p w14:paraId="2B416D6C" w14:textId="77777777" w:rsidR="00354E78" w:rsidRPr="0082412F" w:rsidRDefault="00354E78" w:rsidP="00354E78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080F9F01" w14:textId="43B61230" w:rsidR="00354E78" w:rsidRPr="0082412F" w:rsidRDefault="00354E78" w:rsidP="00354E78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12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มีนาคม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บริษัทได้ลงนามสัญญาซื้อขายหุ้นเพื่อซื้อหุ้นสามัญ NER Singapore Pte. Ltd. ในสัดส่วน</w:t>
      </w:r>
      <w:r w:rsidR="006945EE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การลงทุน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ร้อยละ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49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จาก Nexif Energy Thailand B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V. ซึ่งเป็นผู้ถือหุ้นเดิม เพื่อลงทุนในโครงการโรงไฟฟ้าผู้ผลิตไฟฟ้ารายเล็ก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เน็ก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ส์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ซ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ิ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ฟ เอ็นเนอร์จี ระยอง ต่อมาเมื่อวันที่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13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เมษายน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บริษัทได้ชำระค่าหุ้น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สามัญ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แก่ผู้ถือหุ้นเดิม</w:t>
      </w:r>
      <w:r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และชำระค่าหุ้นเพิ่มทุน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ตามสัดส่วนการลงทุนร้อยละ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49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เป็นจำนวน</w:t>
      </w:r>
      <w:r w:rsidRPr="00D23597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เงิน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29</w:t>
      </w:r>
      <w:r w:rsidRPr="00D23597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95</w:t>
      </w:r>
      <w:r w:rsidRPr="00D23597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D23597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ล้านเหรียญสหรัฐอเมริกา หรือ</w:t>
      </w:r>
      <w:r w:rsidRPr="00D2249F">
        <w:rPr>
          <w:rFonts w:ascii="Angsana New" w:hAnsi="Angsana New"/>
          <w:snapToGrid w:val="0"/>
          <w:spacing w:val="-6"/>
          <w:sz w:val="30"/>
          <w:szCs w:val="30"/>
          <w:cs/>
          <w:lang w:eastAsia="th-TH"/>
        </w:rPr>
        <w:t xml:space="preserve">เทียบเท่า </w:t>
      </w:r>
      <w:r w:rsidR="00631E6C" w:rsidRPr="00D2249F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983</w:t>
      </w:r>
      <w:r w:rsidRPr="00D2249F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.</w:t>
      </w:r>
      <w:r w:rsidR="00631E6C" w:rsidRPr="00D2249F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81</w:t>
      </w:r>
      <w:r w:rsidRPr="00D2249F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 </w:t>
      </w:r>
      <w:r w:rsidRPr="00D2249F">
        <w:rPr>
          <w:rFonts w:ascii="Angsana New" w:hAnsi="Angsana New"/>
          <w:snapToGrid w:val="0"/>
          <w:spacing w:val="-6"/>
          <w:sz w:val="30"/>
          <w:szCs w:val="30"/>
          <w:cs/>
          <w:lang w:eastAsia="th-TH"/>
        </w:rPr>
        <w:t>ล้านบาท</w:t>
      </w:r>
      <w:r w:rsidRPr="00D2249F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 </w:t>
      </w:r>
      <w:r w:rsidR="004903E1" w:rsidRPr="00D2249F">
        <w:rPr>
          <w:rFonts w:ascii="Angsana New" w:hAnsi="Angsana New" w:hint="cs"/>
          <w:snapToGrid w:val="0"/>
          <w:spacing w:val="-6"/>
          <w:sz w:val="30"/>
          <w:szCs w:val="30"/>
          <w:cs/>
          <w:lang w:val="th-TH" w:eastAsia="th-TH"/>
        </w:rPr>
        <w:t>โครงการ</w:t>
      </w:r>
      <w:r w:rsidRPr="00D2249F">
        <w:rPr>
          <w:rFonts w:ascii="Angsana New" w:hAnsi="Angsana New"/>
          <w:snapToGrid w:val="0"/>
          <w:spacing w:val="-6"/>
          <w:sz w:val="30"/>
          <w:szCs w:val="30"/>
          <w:cs/>
          <w:lang w:val="th-TH" w:eastAsia="th-TH"/>
        </w:rPr>
        <w:t xml:space="preserve">ดังกล่าวเป็นโรงไฟฟ้าประเภทสัญญา Firm ระบบ Cogeneration ขนาดกำลังการผลิต </w:t>
      </w:r>
      <w:r w:rsidR="00631E6C" w:rsidRPr="00D2249F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92</w:t>
      </w:r>
      <w:r w:rsidRPr="00D2249F">
        <w:rPr>
          <w:rFonts w:ascii="Angsana New" w:hAnsi="Angsana New"/>
          <w:snapToGrid w:val="0"/>
          <w:spacing w:val="-6"/>
          <w:sz w:val="30"/>
          <w:szCs w:val="30"/>
          <w:cs/>
          <w:lang w:val="th-TH" w:eastAsia="th-TH"/>
        </w:rPr>
        <w:t xml:space="preserve"> เมกะวัตต์ ดำเนินการโดยบริษัท เน็กส์ซิฟ เอ็นเนอร์จี ระยอง จำกัด ซึ่งเป็นบริษัทย่อยของ NER Singapore Pte. Ltd.</w:t>
      </w:r>
      <w:r w:rsidRPr="00377F1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D2249F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มีสัญญาซื้อขายไฟฟ้ากับการไฟฟ้าฝ่ายผลิตแห่งประเทศไทย</w:t>
      </w:r>
      <w:r w:rsidR="006945EE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 เป็น</w:t>
      </w:r>
      <w:r w:rsidR="006945EE"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ระยะเวลา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="006945EE"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ปี</w:t>
      </w:r>
      <w:r w:rsidRPr="00D23597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โครงการดังกล่าวมีกำหนดเดินเครื่องเชิงพาณิชย์ภายในเดือนเมษายน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2565</w:t>
      </w:r>
    </w:p>
    <w:p w14:paraId="5A53A9E0" w14:textId="77777777" w:rsidR="00354E78" w:rsidRDefault="00354E78" w:rsidP="00354E78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56A8DF46" w14:textId="6EE38CF0" w:rsidR="00354E78" w:rsidRPr="00A3040D" w:rsidRDefault="006945EE" w:rsidP="00354E78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ต่อมา</w:t>
      </w:r>
      <w:r w:rsidR="00354E78" w:rsidRPr="00796B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27</w:t>
      </w:r>
      <w:r w:rsidR="00354E78" w:rsidRPr="00796BDA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354E78" w:rsidRPr="00796BDA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เมษายน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="00354E7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354E78" w:rsidRPr="00B55F10">
        <w:rPr>
          <w:rFonts w:ascii="Angsana New" w:hAnsi="Angsana New"/>
          <w:snapToGrid w:val="0"/>
          <w:sz w:val="30"/>
          <w:szCs w:val="30"/>
          <w:lang w:eastAsia="th-TH"/>
        </w:rPr>
        <w:t>NER Singapore Pte. Ltd</w:t>
      </w:r>
      <w:r w:rsidR="00354E78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354E7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354E78" w:rsidRPr="00796BDA">
        <w:rPr>
          <w:rFonts w:ascii="Angsana New" w:hAnsi="Angsana New"/>
          <w:snapToGrid w:val="0"/>
          <w:sz w:val="30"/>
          <w:szCs w:val="30"/>
          <w:cs/>
          <w:lang w:eastAsia="th-TH"/>
        </w:rPr>
        <w:t>ได้เปลี่ยนชื่อ</w:t>
      </w:r>
      <w:r w:rsidR="00354E7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</w:t>
      </w:r>
      <w:r w:rsidR="00354E78" w:rsidRPr="00796BDA">
        <w:rPr>
          <w:rFonts w:ascii="Angsana New" w:hAnsi="Angsana New"/>
          <w:snapToGrid w:val="0"/>
          <w:sz w:val="30"/>
          <w:szCs w:val="30"/>
          <w:cs/>
          <w:lang w:eastAsia="th-TH"/>
        </w:rPr>
        <w:t>เป็น</w:t>
      </w:r>
      <w:r w:rsidR="00354E7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354E78" w:rsidRPr="00796BDA">
        <w:rPr>
          <w:rFonts w:ascii="Angsana New" w:hAnsi="Angsana New"/>
          <w:snapToGrid w:val="0"/>
          <w:sz w:val="30"/>
          <w:szCs w:val="30"/>
          <w:lang w:eastAsia="th-TH"/>
        </w:rPr>
        <w:t>NEXIF RATCH ENERGY SINGAPORE PTE. LTD.</w:t>
      </w:r>
      <w:r w:rsidR="00354E7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354E78" w:rsidRPr="00796BDA">
        <w:rPr>
          <w:rFonts w:ascii="Angsana New" w:hAnsi="Angsana New"/>
          <w:snapToGrid w:val="0"/>
          <w:sz w:val="30"/>
          <w:szCs w:val="30"/>
          <w:cs/>
          <w:lang w:eastAsia="th-TH"/>
        </w:rPr>
        <w:t>และ</w:t>
      </w:r>
      <w:r w:rsidR="00354E7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="00354E7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354E7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พฤษภาคม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="00354E78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354E78" w:rsidRPr="00796BD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เน็กส์ซิฟ เอ็นเนอร์จี ระยอง จำกัด</w:t>
      </w:r>
      <w:r w:rsidR="00354E78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354E78" w:rsidRPr="00796BDA">
        <w:rPr>
          <w:rFonts w:ascii="Angsana New" w:hAnsi="Angsana New"/>
          <w:snapToGrid w:val="0"/>
          <w:sz w:val="30"/>
          <w:szCs w:val="30"/>
          <w:cs/>
          <w:lang w:eastAsia="th-TH"/>
        </w:rPr>
        <w:t>ได้เปลี่ยนชื่อ</w:t>
      </w:r>
      <w:r w:rsidR="00354E78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</w:t>
      </w:r>
      <w:r w:rsidR="00354E78" w:rsidRPr="00796BDA">
        <w:rPr>
          <w:rFonts w:ascii="Angsana New" w:hAnsi="Angsana New"/>
          <w:snapToGrid w:val="0"/>
          <w:sz w:val="30"/>
          <w:szCs w:val="30"/>
          <w:cs/>
          <w:lang w:eastAsia="th-TH"/>
        </w:rPr>
        <w:t>เป็น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354E78" w:rsidRPr="00796BDA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 เน็กส์ซิฟ ราช เอ็นเนอร์จี ระยอง จำกัด</w:t>
      </w:r>
    </w:p>
    <w:p w14:paraId="3FB3177A" w14:textId="32643D6E" w:rsidR="00354E78" w:rsidRDefault="00354E78" w:rsidP="005015AC">
      <w:pPr>
        <w:pStyle w:val="block"/>
        <w:spacing w:after="0" w:line="240" w:lineRule="auto"/>
        <w:ind w:left="540" w:right="-518"/>
        <w:jc w:val="thaiDistribute"/>
        <w:rPr>
          <w:rFonts w:ascii="Angsana New" w:hAnsi="Angsana New"/>
          <w:sz w:val="30"/>
          <w:szCs w:val="30"/>
          <w:highlight w:val="yellow"/>
          <w:cs/>
          <w:lang w:val="th-TH" w:bidi="th-TH"/>
        </w:rPr>
      </w:pPr>
    </w:p>
    <w:p w14:paraId="4CC43285" w14:textId="77777777" w:rsidR="00354E78" w:rsidRPr="0082412F" w:rsidRDefault="00354E78" w:rsidP="00354E78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412F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เงินลงทุนในโครงการโรงไฟฟ้าในจังหวัดนครราชสีมา</w:t>
      </w:r>
    </w:p>
    <w:p w14:paraId="1DD2F947" w14:textId="77777777" w:rsidR="00354E78" w:rsidRPr="0082412F" w:rsidRDefault="00354E78" w:rsidP="00354E78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AA25A1" w14:textId="425F237C" w:rsidR="00CB35AE" w:rsidRPr="009B1A98" w:rsidRDefault="00354E78" w:rsidP="00CB35A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31E6C" w:rsidRPr="00631E6C">
        <w:rPr>
          <w:rFonts w:ascii="Angsana New" w:hAnsi="Angsana New"/>
          <w:sz w:val="30"/>
          <w:szCs w:val="30"/>
        </w:rPr>
        <w:t>27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 xml:space="preserve">มีนาคม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82412F">
        <w:rPr>
          <w:rFonts w:ascii="Angsana New" w:hAnsi="Angsana New"/>
          <w:sz w:val="30"/>
          <w:szCs w:val="30"/>
          <w:cs/>
        </w:rPr>
        <w:t xml:space="preserve"> บริษัทได้ลงนามในสัญญาระหว่างผู้ถือหุ้นกับบริษัท</w:t>
      </w:r>
      <w:r w:rsidR="006945EE">
        <w:rPr>
          <w:rFonts w:ascii="Angsana New" w:hAnsi="Angsana New" w:hint="cs"/>
          <w:sz w:val="30"/>
          <w:szCs w:val="30"/>
          <w:cs/>
        </w:rPr>
        <w:t>ใน</w:t>
      </w:r>
      <w:r w:rsidR="00813A50">
        <w:rPr>
          <w:rFonts w:ascii="Angsana New" w:hAnsi="Angsana New" w:hint="cs"/>
          <w:sz w:val="30"/>
          <w:szCs w:val="30"/>
          <w:cs/>
        </w:rPr>
        <w:t>ป</w:t>
      </w:r>
      <w:r w:rsidR="006945EE">
        <w:rPr>
          <w:rFonts w:ascii="Angsana New" w:hAnsi="Angsana New" w:hint="cs"/>
          <w:sz w:val="30"/>
          <w:szCs w:val="30"/>
          <w:cs/>
        </w:rPr>
        <w:t xml:space="preserve">ระเทศสองแห่ง </w:t>
      </w:r>
      <w:r w:rsidRPr="0082412F">
        <w:rPr>
          <w:rFonts w:ascii="Angsana New" w:hAnsi="Angsana New"/>
          <w:sz w:val="30"/>
          <w:szCs w:val="30"/>
          <w:cs/>
        </w:rPr>
        <w:t xml:space="preserve">เพื่อร่วมพัฒนาโครงการโรงไฟฟ้าในจังหวัดนครราชสีมา </w:t>
      </w:r>
      <w:r w:rsidR="006945EE" w:rsidRPr="0082412F">
        <w:rPr>
          <w:rFonts w:ascii="Angsana New" w:hAnsi="Angsana New"/>
          <w:sz w:val="30"/>
          <w:szCs w:val="30"/>
          <w:cs/>
        </w:rPr>
        <w:t>โดย</w:t>
      </w:r>
      <w:r w:rsidR="006945EE">
        <w:rPr>
          <w:rFonts w:ascii="Angsana New" w:hAnsi="Angsana New" w:hint="cs"/>
          <w:sz w:val="30"/>
          <w:szCs w:val="30"/>
          <w:cs/>
        </w:rPr>
        <w:t>บริษัท</w:t>
      </w:r>
      <w:r w:rsidR="006945EE" w:rsidRPr="0082412F">
        <w:rPr>
          <w:rFonts w:ascii="Angsana New" w:hAnsi="Angsana New"/>
          <w:sz w:val="30"/>
          <w:szCs w:val="30"/>
          <w:cs/>
        </w:rPr>
        <w:t xml:space="preserve">มีสัดส่วนการลงทุนร้อยละ </w:t>
      </w:r>
      <w:r w:rsidR="00631E6C" w:rsidRPr="00631E6C">
        <w:rPr>
          <w:rFonts w:ascii="Angsana New" w:hAnsi="Angsana New"/>
          <w:sz w:val="30"/>
          <w:szCs w:val="30"/>
        </w:rPr>
        <w:t>40</w:t>
      </w:r>
      <w:r w:rsidR="006945EE"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631E6C" w:rsidRPr="00631E6C">
        <w:rPr>
          <w:rFonts w:ascii="Angsana New" w:hAnsi="Angsana New"/>
          <w:sz w:val="30"/>
          <w:szCs w:val="30"/>
        </w:rPr>
        <w:t>21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 xml:space="preserve">เมษายน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>บริษัทพร้อมผู้ถือ</w:t>
      </w:r>
      <w:r w:rsidRPr="009B1A98">
        <w:rPr>
          <w:rFonts w:ascii="Angsana New" w:hAnsi="Angsana New"/>
          <w:sz w:val="30"/>
          <w:szCs w:val="30"/>
          <w:cs/>
        </w:rPr>
        <w:t xml:space="preserve">หุ้นอีก </w:t>
      </w:r>
      <w:r w:rsidR="00631E6C" w:rsidRPr="009B1A98">
        <w:rPr>
          <w:rFonts w:ascii="Angsana New" w:hAnsi="Angsana New"/>
          <w:sz w:val="30"/>
          <w:szCs w:val="30"/>
        </w:rPr>
        <w:t>2</w:t>
      </w:r>
      <w:r w:rsidRPr="009B1A98">
        <w:rPr>
          <w:rFonts w:ascii="Angsana New" w:hAnsi="Angsana New"/>
          <w:sz w:val="30"/>
          <w:szCs w:val="30"/>
        </w:rPr>
        <w:t xml:space="preserve"> </w:t>
      </w:r>
      <w:r w:rsidRPr="009B1A98">
        <w:rPr>
          <w:rFonts w:ascii="Angsana New" w:hAnsi="Angsana New"/>
          <w:sz w:val="30"/>
          <w:szCs w:val="30"/>
          <w:cs/>
        </w:rPr>
        <w:t xml:space="preserve">ราย ได้ดำเนินการจดทะเบียนจัดตั้งบริษัทร่วมทุนชื่อ </w:t>
      </w:r>
      <w:r w:rsidRPr="009B1A98">
        <w:rPr>
          <w:rFonts w:ascii="Angsana New" w:hAnsi="Angsana New"/>
          <w:sz w:val="30"/>
          <w:szCs w:val="30"/>
        </w:rPr>
        <w:t>“</w:t>
      </w:r>
      <w:r w:rsidRPr="009B1A98">
        <w:rPr>
          <w:rFonts w:ascii="Angsana New" w:hAnsi="Angsana New"/>
          <w:sz w:val="30"/>
          <w:szCs w:val="30"/>
          <w:cs/>
        </w:rPr>
        <w:t xml:space="preserve">บริษัท อาร์ อี เอ็น โคราช </w:t>
      </w:r>
      <w:r w:rsidR="00AB1266" w:rsidRPr="009B1A98">
        <w:rPr>
          <w:rFonts w:ascii="Angsana New" w:hAnsi="Angsana New"/>
          <w:sz w:val="30"/>
          <w:szCs w:val="30"/>
          <w:cs/>
        </w:rPr>
        <w:br/>
      </w:r>
      <w:r w:rsidRPr="009B1A98">
        <w:rPr>
          <w:rFonts w:ascii="Angsana New" w:hAnsi="Angsana New"/>
          <w:sz w:val="30"/>
          <w:szCs w:val="30"/>
          <w:cs/>
        </w:rPr>
        <w:t>เอนเนอร์ยี่ จำกัด</w:t>
      </w:r>
      <w:r w:rsidRPr="009B1A98">
        <w:rPr>
          <w:rFonts w:ascii="Angsana New" w:hAnsi="Angsana New"/>
          <w:sz w:val="30"/>
          <w:szCs w:val="30"/>
        </w:rPr>
        <w:t xml:space="preserve">” </w:t>
      </w:r>
      <w:r w:rsidRPr="009B1A98">
        <w:rPr>
          <w:rFonts w:ascii="Angsana New" w:hAnsi="Angsana New"/>
          <w:sz w:val="30"/>
          <w:szCs w:val="30"/>
          <w:cs/>
        </w:rPr>
        <w:t xml:space="preserve">โดยมีทุนจดทะเบียน </w:t>
      </w:r>
      <w:r w:rsidR="00631E6C" w:rsidRPr="009B1A98">
        <w:rPr>
          <w:rFonts w:ascii="Angsana New" w:hAnsi="Angsana New"/>
          <w:sz w:val="30"/>
          <w:szCs w:val="30"/>
        </w:rPr>
        <w:t>1</w:t>
      </w:r>
      <w:r w:rsidRPr="009B1A98">
        <w:rPr>
          <w:rFonts w:ascii="Angsana New" w:hAnsi="Angsana New"/>
          <w:sz w:val="30"/>
          <w:szCs w:val="30"/>
        </w:rPr>
        <w:t xml:space="preserve"> </w:t>
      </w:r>
      <w:r w:rsidRPr="009B1A98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9B1A98">
        <w:rPr>
          <w:rFonts w:ascii="Angsana New" w:hAnsi="Angsana New"/>
          <w:i/>
          <w:iCs/>
          <w:sz w:val="30"/>
          <w:szCs w:val="30"/>
          <w:cs/>
        </w:rPr>
        <w:t xml:space="preserve">(แบ่งเป็นหุ้นสามัญจำนวน </w:t>
      </w:r>
      <w:r w:rsidR="00FD0E93">
        <w:rPr>
          <w:rFonts w:ascii="Angsana New" w:hAnsi="Angsana New"/>
          <w:i/>
          <w:iCs/>
          <w:sz w:val="30"/>
          <w:szCs w:val="30"/>
        </w:rPr>
        <w:t>0.1</w:t>
      </w:r>
      <w:r w:rsidRPr="009B1A98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D0E93">
        <w:rPr>
          <w:rFonts w:ascii="Angsana New" w:hAnsi="Angsana New" w:hint="cs"/>
          <w:i/>
          <w:iCs/>
          <w:sz w:val="30"/>
          <w:szCs w:val="30"/>
          <w:cs/>
        </w:rPr>
        <w:t>ล้าน</w:t>
      </w:r>
      <w:r w:rsidRPr="009B1A98">
        <w:rPr>
          <w:rFonts w:ascii="Angsana New" w:hAnsi="Angsana New"/>
          <w:i/>
          <w:iCs/>
          <w:sz w:val="30"/>
          <w:szCs w:val="30"/>
          <w:cs/>
        </w:rPr>
        <w:t>หุ้น มีมูลค่า</w:t>
      </w:r>
      <w:r w:rsidR="00B057ED" w:rsidRPr="009B1A98">
        <w:rPr>
          <w:rFonts w:ascii="Angsana New" w:hAnsi="Angsana New" w:hint="cs"/>
          <w:i/>
          <w:iCs/>
          <w:sz w:val="30"/>
          <w:szCs w:val="30"/>
          <w:cs/>
        </w:rPr>
        <w:t>หุ้น</w:t>
      </w:r>
      <w:r w:rsidRPr="009B1A98">
        <w:rPr>
          <w:rFonts w:ascii="Angsana New" w:hAnsi="Angsana New"/>
          <w:i/>
          <w:iCs/>
          <w:sz w:val="30"/>
          <w:szCs w:val="30"/>
          <w:cs/>
        </w:rPr>
        <w:t xml:space="preserve">ที่ตราไว้หุ้นละ </w:t>
      </w:r>
      <w:r w:rsidR="00631E6C" w:rsidRPr="009B1A98">
        <w:rPr>
          <w:rFonts w:ascii="Angsana New" w:hAnsi="Angsana New"/>
          <w:i/>
          <w:iCs/>
          <w:sz w:val="30"/>
          <w:szCs w:val="30"/>
        </w:rPr>
        <w:t>10</w:t>
      </w:r>
      <w:r w:rsidR="004E50BC" w:rsidRPr="009B1A98">
        <w:rPr>
          <w:rFonts w:ascii="Angsana New" w:hAnsi="Angsana New"/>
          <w:i/>
          <w:iCs/>
          <w:sz w:val="30"/>
          <w:szCs w:val="30"/>
          <w:cs/>
        </w:rPr>
        <w:t xml:space="preserve"> บาท</w:t>
      </w:r>
      <w:r w:rsidRPr="009B1A98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9B1A98">
        <w:rPr>
          <w:rFonts w:ascii="Angsana New" w:hAnsi="Angsana New"/>
          <w:sz w:val="30"/>
          <w:szCs w:val="30"/>
          <w:cs/>
        </w:rPr>
        <w:t>โดยเรียกชำระค่าหุ้</w:t>
      </w:r>
      <w:r w:rsidR="00F83236" w:rsidRPr="009B1A98">
        <w:rPr>
          <w:rFonts w:ascii="Angsana New" w:hAnsi="Angsana New" w:hint="cs"/>
          <w:sz w:val="30"/>
          <w:szCs w:val="30"/>
          <w:cs/>
        </w:rPr>
        <w:t>นแล้ว</w:t>
      </w:r>
      <w:r w:rsidRPr="009B1A98">
        <w:rPr>
          <w:rFonts w:ascii="Angsana New" w:hAnsi="Angsana New"/>
          <w:sz w:val="30"/>
          <w:szCs w:val="30"/>
          <w:cs/>
        </w:rPr>
        <w:t xml:space="preserve">ร้อยละ </w:t>
      </w:r>
      <w:r w:rsidR="00631E6C" w:rsidRPr="009B1A98">
        <w:rPr>
          <w:rFonts w:ascii="Angsana New" w:hAnsi="Angsana New"/>
          <w:sz w:val="30"/>
          <w:szCs w:val="30"/>
        </w:rPr>
        <w:t>25</w:t>
      </w:r>
      <w:r w:rsidRPr="009B1A98">
        <w:rPr>
          <w:rFonts w:ascii="Angsana New" w:hAnsi="Angsana New"/>
          <w:sz w:val="30"/>
          <w:szCs w:val="30"/>
        </w:rPr>
        <w:t xml:space="preserve"> </w:t>
      </w:r>
      <w:r w:rsidRPr="009B1A98">
        <w:rPr>
          <w:rFonts w:ascii="Angsana New" w:hAnsi="Angsana New"/>
          <w:sz w:val="30"/>
          <w:szCs w:val="30"/>
          <w:cs/>
        </w:rPr>
        <w:t xml:space="preserve">ของทุนจดทะเบียน </w:t>
      </w:r>
      <w:r w:rsidR="00F83236" w:rsidRPr="009B1A98">
        <w:rPr>
          <w:rFonts w:ascii="Angsana New" w:hAnsi="Angsana New" w:hint="cs"/>
          <w:sz w:val="30"/>
          <w:szCs w:val="30"/>
          <w:cs/>
        </w:rPr>
        <w:t xml:space="preserve">และบริษัทได้ชำระค่าหุ้นดังกล่าวตามสัดส่วนการลงทุนร้อยละ </w:t>
      </w:r>
      <w:r w:rsidR="00F83236" w:rsidRPr="009B1A98">
        <w:rPr>
          <w:rFonts w:ascii="Angsana New" w:hAnsi="Angsana New"/>
          <w:sz w:val="30"/>
          <w:szCs w:val="30"/>
        </w:rPr>
        <w:t xml:space="preserve">40 </w:t>
      </w:r>
      <w:r w:rsidR="00F83236" w:rsidRPr="009B1A98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F83236" w:rsidRPr="009B1A98">
        <w:rPr>
          <w:rFonts w:ascii="Angsana New" w:hAnsi="Angsana New"/>
          <w:sz w:val="30"/>
          <w:szCs w:val="30"/>
        </w:rPr>
        <w:t xml:space="preserve">0.1 </w:t>
      </w:r>
      <w:r w:rsidR="00F83236" w:rsidRPr="009B1A9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4903E1" w:rsidRPr="009B1A98">
        <w:rPr>
          <w:rFonts w:ascii="Angsana New" w:hAnsi="Angsana New" w:hint="cs"/>
          <w:sz w:val="30"/>
          <w:szCs w:val="30"/>
          <w:cs/>
        </w:rPr>
        <w:t>โครงการ</w:t>
      </w:r>
      <w:r w:rsidR="00F22EF6" w:rsidRPr="009B1A98">
        <w:rPr>
          <w:rFonts w:ascii="Angsana New" w:hAnsi="Angsana New"/>
          <w:sz w:val="30"/>
          <w:szCs w:val="30"/>
          <w:cs/>
        </w:rPr>
        <w:t xml:space="preserve">ดังกล่าวเป็นโรงไฟฟ้าประเภท </w:t>
      </w:r>
      <w:r w:rsidR="00F22EF6" w:rsidRPr="009B1A98">
        <w:rPr>
          <w:rFonts w:ascii="Angsana New" w:hAnsi="Angsana New"/>
          <w:sz w:val="30"/>
          <w:szCs w:val="30"/>
        </w:rPr>
        <w:t xml:space="preserve">Independence Power Supply </w:t>
      </w:r>
      <w:r w:rsidR="00F22EF6" w:rsidRPr="009B1A98">
        <w:rPr>
          <w:rFonts w:ascii="Angsana New" w:hAnsi="Angsana New"/>
          <w:sz w:val="30"/>
          <w:szCs w:val="30"/>
          <w:cs/>
        </w:rPr>
        <w:t xml:space="preserve">ระบบ </w:t>
      </w:r>
      <w:r w:rsidR="00F22EF6" w:rsidRPr="009B1A98">
        <w:rPr>
          <w:rFonts w:ascii="Angsana New" w:hAnsi="Angsana New"/>
          <w:sz w:val="30"/>
          <w:szCs w:val="30"/>
        </w:rPr>
        <w:t xml:space="preserve">Cogeneration </w:t>
      </w:r>
      <w:r w:rsidR="00F22EF6" w:rsidRPr="009B1A98">
        <w:rPr>
          <w:rFonts w:ascii="Angsana New" w:hAnsi="Angsana New"/>
          <w:sz w:val="30"/>
          <w:szCs w:val="30"/>
          <w:cs/>
        </w:rPr>
        <w:t xml:space="preserve">ขนาดกำลังการผลิต </w:t>
      </w:r>
      <w:r w:rsidR="00631E6C" w:rsidRPr="009B1A98">
        <w:rPr>
          <w:rFonts w:ascii="Angsana New" w:hAnsi="Angsana New"/>
          <w:sz w:val="30"/>
          <w:szCs w:val="30"/>
        </w:rPr>
        <w:t>40</w:t>
      </w:r>
      <w:r w:rsidR="00F22EF6" w:rsidRPr="009B1A98">
        <w:rPr>
          <w:rFonts w:ascii="Angsana New" w:hAnsi="Angsana New"/>
          <w:sz w:val="30"/>
          <w:szCs w:val="30"/>
          <w:cs/>
        </w:rPr>
        <w:t xml:space="preserve"> เมกะวัตต์ ตั้งอยู่ในเขตประกอบการอุตสาหกรรมนวนคร จังหวัดนครราชสีมา โดยจะจำหน่ายไฟฟ้าและไอน้ำให้กับกลุ่มลูกค้าอุตสาหกรรม โครงการดังกล่าวมีกำหนดเดินเครื่องเชิงพาณิชย์ภายในเดือนกรกฎาคม </w:t>
      </w:r>
      <w:r w:rsidR="00631E6C" w:rsidRPr="009B1A98">
        <w:rPr>
          <w:rFonts w:ascii="Angsana New" w:hAnsi="Angsana New"/>
          <w:sz w:val="30"/>
          <w:szCs w:val="30"/>
        </w:rPr>
        <w:t>2566</w:t>
      </w:r>
    </w:p>
    <w:p w14:paraId="627A724A" w14:textId="0E7F5C4C" w:rsidR="00813A50" w:rsidRPr="009B1A98" w:rsidRDefault="00813A50" w:rsidP="00CB35A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2F04ACD" w14:textId="77777777" w:rsidR="007A4198" w:rsidRPr="009B1A98" w:rsidRDefault="007A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9B1A98">
        <w:rPr>
          <w:rFonts w:ascii="Angsana New" w:hAnsi="Angsana New"/>
          <w:sz w:val="30"/>
          <w:szCs w:val="30"/>
          <w:cs/>
        </w:rPr>
        <w:br w:type="page"/>
      </w:r>
    </w:p>
    <w:p w14:paraId="4EC95283" w14:textId="03029DC8" w:rsidR="00CB35AE" w:rsidRDefault="00F83236" w:rsidP="00A94ED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B1A98">
        <w:rPr>
          <w:rFonts w:ascii="Angsana New" w:hAnsi="Angsana New" w:hint="cs"/>
          <w:sz w:val="30"/>
          <w:szCs w:val="30"/>
          <w:cs/>
        </w:rPr>
        <w:t>ใ</w:t>
      </w:r>
      <w:r w:rsidR="00A94EDE" w:rsidRPr="009B1A98">
        <w:rPr>
          <w:rFonts w:ascii="Angsana New" w:hAnsi="Angsana New"/>
          <w:sz w:val="30"/>
          <w:szCs w:val="30"/>
          <w:cs/>
        </w:rPr>
        <w:t>นการประชุมวิสามัญผู้ถือหุ้นของบริษัท อาร์ อี เอ็น โคราช เอนเนอร์ยี่ จำกัด ซึ่งเป็นการร่วมค้าทางตรง</w:t>
      </w:r>
      <w:r w:rsidRPr="009B1A98">
        <w:rPr>
          <w:rFonts w:ascii="Angsana New" w:hAnsi="Angsana New" w:hint="cs"/>
          <w:sz w:val="30"/>
          <w:szCs w:val="30"/>
          <w:cs/>
        </w:rPr>
        <w:t xml:space="preserve"> </w:t>
      </w:r>
      <w:r w:rsidRPr="009B1A9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F2808">
        <w:rPr>
          <w:rFonts w:ascii="Angsana New" w:hAnsi="Angsana New"/>
          <w:sz w:val="30"/>
          <w:szCs w:val="30"/>
        </w:rPr>
        <w:br/>
      </w:r>
      <w:r w:rsidRPr="009B1A98">
        <w:rPr>
          <w:rFonts w:ascii="Angsana New" w:hAnsi="Angsana New"/>
          <w:sz w:val="30"/>
          <w:szCs w:val="30"/>
        </w:rPr>
        <w:t xml:space="preserve">30 </w:t>
      </w:r>
      <w:r w:rsidRPr="009B1A98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9B1A98">
        <w:rPr>
          <w:rFonts w:ascii="Angsana New" w:hAnsi="Angsana New"/>
          <w:sz w:val="30"/>
          <w:szCs w:val="30"/>
        </w:rPr>
        <w:t>2563</w:t>
      </w:r>
      <w:r w:rsidR="00A94EDE" w:rsidRPr="009B1A98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ผู้ถือหุ้นมีมติอนุมัติให้เพิ่มทุนจดทะเบียนของบริษัทจาก </w:t>
      </w:r>
      <w:r w:rsidR="00631E6C" w:rsidRPr="009B1A98">
        <w:rPr>
          <w:rFonts w:ascii="Angsana New" w:hAnsi="Angsana New"/>
          <w:sz w:val="30"/>
          <w:szCs w:val="30"/>
        </w:rPr>
        <w:t>1</w:t>
      </w:r>
      <w:r w:rsidR="00A94EDE" w:rsidRPr="009B1A98">
        <w:rPr>
          <w:rFonts w:ascii="Angsana New" w:hAnsi="Angsana New"/>
          <w:sz w:val="30"/>
          <w:szCs w:val="30"/>
        </w:rPr>
        <w:t xml:space="preserve"> </w:t>
      </w:r>
      <w:r w:rsidR="00A94EDE" w:rsidRPr="009B1A98">
        <w:rPr>
          <w:rFonts w:ascii="Angsana New" w:hAnsi="Angsana New"/>
          <w:sz w:val="30"/>
          <w:szCs w:val="30"/>
          <w:cs/>
        </w:rPr>
        <w:t xml:space="preserve">ล้านบาท </w:t>
      </w:r>
      <w:r w:rsidR="00A94EDE" w:rsidRPr="009B1A98">
        <w:rPr>
          <w:rFonts w:ascii="Angsana New" w:hAnsi="Angsana New"/>
          <w:i/>
          <w:iCs/>
          <w:sz w:val="30"/>
          <w:szCs w:val="30"/>
          <w:cs/>
        </w:rPr>
        <w:t xml:space="preserve">(แบ่งเป็นหุ้นสามัญจำนวน </w:t>
      </w:r>
      <w:r w:rsidR="00631E6C" w:rsidRPr="009B1A98">
        <w:rPr>
          <w:rFonts w:ascii="Angsana New" w:hAnsi="Angsana New"/>
          <w:i/>
          <w:iCs/>
          <w:sz w:val="30"/>
          <w:szCs w:val="30"/>
        </w:rPr>
        <w:t>0</w:t>
      </w:r>
      <w:r w:rsidR="00A94EDE" w:rsidRPr="009B1A98">
        <w:rPr>
          <w:rFonts w:ascii="Angsana New" w:hAnsi="Angsana New"/>
          <w:i/>
          <w:iCs/>
          <w:sz w:val="30"/>
          <w:szCs w:val="30"/>
        </w:rPr>
        <w:t>.</w:t>
      </w:r>
      <w:r w:rsidR="00631E6C" w:rsidRPr="009B1A98">
        <w:rPr>
          <w:rFonts w:ascii="Angsana New" w:hAnsi="Angsana New"/>
          <w:i/>
          <w:iCs/>
          <w:sz w:val="30"/>
          <w:szCs w:val="30"/>
        </w:rPr>
        <w:t>1</w:t>
      </w:r>
      <w:r w:rsidR="00A94EDE" w:rsidRPr="009B1A98">
        <w:rPr>
          <w:rFonts w:ascii="Angsana New" w:hAnsi="Angsana New"/>
          <w:i/>
          <w:iCs/>
          <w:sz w:val="30"/>
          <w:szCs w:val="30"/>
        </w:rPr>
        <w:t xml:space="preserve"> </w:t>
      </w:r>
      <w:r w:rsidR="00A94EDE" w:rsidRPr="009B1A98">
        <w:rPr>
          <w:rFonts w:ascii="Angsana New" w:hAnsi="Angsana New"/>
          <w:i/>
          <w:iCs/>
          <w:sz w:val="30"/>
          <w:szCs w:val="30"/>
          <w:cs/>
        </w:rPr>
        <w:t xml:space="preserve">ล้านหุ้น มีมูลค่าหุ้นที่ตราไว้หุ้นละ </w:t>
      </w:r>
      <w:r w:rsidR="00631E6C" w:rsidRPr="009B1A98">
        <w:rPr>
          <w:rFonts w:ascii="Angsana New" w:hAnsi="Angsana New"/>
          <w:i/>
          <w:iCs/>
          <w:sz w:val="30"/>
          <w:szCs w:val="30"/>
        </w:rPr>
        <w:t>10</w:t>
      </w:r>
      <w:r w:rsidR="00A94EDE" w:rsidRPr="009B1A98">
        <w:rPr>
          <w:rFonts w:ascii="Angsana New" w:hAnsi="Angsana New"/>
          <w:i/>
          <w:iCs/>
          <w:sz w:val="30"/>
          <w:szCs w:val="30"/>
        </w:rPr>
        <w:t xml:space="preserve"> </w:t>
      </w:r>
      <w:r w:rsidR="00A94EDE" w:rsidRPr="009B1A98">
        <w:rPr>
          <w:rFonts w:ascii="Angsana New" w:hAnsi="Angsana New"/>
          <w:i/>
          <w:iCs/>
          <w:sz w:val="30"/>
          <w:szCs w:val="30"/>
          <w:cs/>
        </w:rPr>
        <w:t>บาท)</w:t>
      </w:r>
      <w:r w:rsidR="00A94EDE" w:rsidRPr="009B1A98">
        <w:rPr>
          <w:rFonts w:ascii="Angsana New" w:hAnsi="Angsana New"/>
          <w:sz w:val="30"/>
          <w:szCs w:val="30"/>
          <w:cs/>
        </w:rPr>
        <w:t xml:space="preserve"> เป็น </w:t>
      </w:r>
      <w:r w:rsidR="00631E6C" w:rsidRPr="009B1A98">
        <w:rPr>
          <w:rFonts w:ascii="Angsana New" w:hAnsi="Angsana New"/>
          <w:sz w:val="30"/>
          <w:szCs w:val="30"/>
        </w:rPr>
        <w:t>100</w:t>
      </w:r>
      <w:r w:rsidR="00A94EDE" w:rsidRPr="009B1A98">
        <w:rPr>
          <w:rFonts w:ascii="Angsana New" w:hAnsi="Angsana New"/>
          <w:sz w:val="30"/>
          <w:szCs w:val="30"/>
        </w:rPr>
        <w:t xml:space="preserve"> </w:t>
      </w:r>
      <w:r w:rsidR="00A94EDE" w:rsidRPr="009B1A98">
        <w:rPr>
          <w:rFonts w:ascii="Angsana New" w:hAnsi="Angsana New"/>
          <w:sz w:val="30"/>
          <w:szCs w:val="30"/>
          <w:cs/>
        </w:rPr>
        <w:t xml:space="preserve">ล้านบาท </w:t>
      </w:r>
      <w:r w:rsidR="00A94EDE" w:rsidRPr="009B1A98">
        <w:rPr>
          <w:rFonts w:ascii="Angsana New" w:hAnsi="Angsana New"/>
          <w:i/>
          <w:iCs/>
          <w:sz w:val="30"/>
          <w:szCs w:val="30"/>
          <w:cs/>
        </w:rPr>
        <w:t xml:space="preserve">(แบ่งเป็นหุ้นสามัญจำนวน </w:t>
      </w:r>
      <w:r w:rsidR="00631E6C" w:rsidRPr="009B1A98">
        <w:rPr>
          <w:rFonts w:ascii="Angsana New" w:hAnsi="Angsana New"/>
          <w:i/>
          <w:iCs/>
          <w:sz w:val="30"/>
          <w:szCs w:val="30"/>
        </w:rPr>
        <w:t>10</w:t>
      </w:r>
      <w:r w:rsidR="00A94EDE" w:rsidRPr="009B1A98">
        <w:rPr>
          <w:rFonts w:ascii="Angsana New" w:hAnsi="Angsana New"/>
          <w:i/>
          <w:iCs/>
          <w:sz w:val="30"/>
          <w:szCs w:val="30"/>
        </w:rPr>
        <w:t xml:space="preserve"> </w:t>
      </w:r>
      <w:r w:rsidR="00A94EDE" w:rsidRPr="009B1A98">
        <w:rPr>
          <w:rFonts w:ascii="Angsana New" w:hAnsi="Angsana New"/>
          <w:i/>
          <w:iCs/>
          <w:sz w:val="30"/>
          <w:szCs w:val="30"/>
          <w:cs/>
        </w:rPr>
        <w:t xml:space="preserve">ล้านหุ้น มีมูลค่าหุ้นที่ตราไว้หุ้นละ </w:t>
      </w:r>
      <w:r w:rsidR="00631E6C" w:rsidRPr="009B1A98">
        <w:rPr>
          <w:rFonts w:ascii="Angsana New" w:hAnsi="Angsana New"/>
          <w:i/>
          <w:iCs/>
          <w:sz w:val="30"/>
          <w:szCs w:val="30"/>
        </w:rPr>
        <w:t>10</w:t>
      </w:r>
      <w:r w:rsidR="00A94EDE" w:rsidRPr="009B1A98">
        <w:rPr>
          <w:rFonts w:ascii="Angsana New" w:hAnsi="Angsana New"/>
          <w:i/>
          <w:iCs/>
          <w:sz w:val="30"/>
          <w:szCs w:val="30"/>
        </w:rPr>
        <w:t xml:space="preserve"> </w:t>
      </w:r>
      <w:r w:rsidR="00A94EDE" w:rsidRPr="009B1A98">
        <w:rPr>
          <w:rFonts w:ascii="Angsana New" w:hAnsi="Angsana New"/>
          <w:i/>
          <w:iCs/>
          <w:sz w:val="30"/>
          <w:szCs w:val="30"/>
          <w:cs/>
        </w:rPr>
        <w:t>บาท)</w:t>
      </w:r>
      <w:r w:rsidR="00A94EDE" w:rsidRPr="009B1A98">
        <w:rPr>
          <w:rFonts w:ascii="Angsana New" w:hAnsi="Angsana New"/>
          <w:sz w:val="30"/>
          <w:szCs w:val="30"/>
          <w:cs/>
        </w:rPr>
        <w:t xml:space="preserve"> โดยการออกหุ้นสามัญใหม่จำนวน </w:t>
      </w:r>
      <w:r w:rsidR="00631E6C" w:rsidRPr="009B1A98">
        <w:rPr>
          <w:rFonts w:ascii="Angsana New" w:hAnsi="Angsana New"/>
          <w:sz w:val="30"/>
          <w:szCs w:val="30"/>
        </w:rPr>
        <w:t>99</w:t>
      </w:r>
      <w:r w:rsidR="00A94EDE" w:rsidRPr="009B1A98">
        <w:rPr>
          <w:rFonts w:ascii="Angsana New" w:hAnsi="Angsana New"/>
          <w:sz w:val="30"/>
          <w:szCs w:val="30"/>
        </w:rPr>
        <w:t xml:space="preserve"> </w:t>
      </w:r>
      <w:r w:rsidR="00A94EDE" w:rsidRPr="009B1A98">
        <w:rPr>
          <w:rFonts w:ascii="Angsana New" w:hAnsi="Angsana New"/>
          <w:sz w:val="30"/>
          <w:szCs w:val="30"/>
          <w:cs/>
        </w:rPr>
        <w:t xml:space="preserve">ล้านหุ้น มีมูลค่าหุ้นที่ตราไว้หุ้นละ </w:t>
      </w:r>
      <w:r w:rsidR="00631E6C" w:rsidRPr="009B1A98">
        <w:rPr>
          <w:rFonts w:ascii="Angsana New" w:hAnsi="Angsana New"/>
          <w:sz w:val="30"/>
          <w:szCs w:val="30"/>
        </w:rPr>
        <w:t>10</w:t>
      </w:r>
      <w:r w:rsidR="00A94EDE" w:rsidRPr="009B1A98">
        <w:rPr>
          <w:rFonts w:ascii="Angsana New" w:hAnsi="Angsana New"/>
          <w:sz w:val="30"/>
          <w:szCs w:val="30"/>
        </w:rPr>
        <w:t xml:space="preserve"> </w:t>
      </w:r>
      <w:r w:rsidR="00A94EDE" w:rsidRPr="009B1A98">
        <w:rPr>
          <w:rFonts w:ascii="Angsana New" w:hAnsi="Angsana New"/>
          <w:sz w:val="30"/>
          <w:szCs w:val="30"/>
          <w:cs/>
        </w:rPr>
        <w:t xml:space="preserve">บาท </w:t>
      </w:r>
      <w:r w:rsidR="007A4198" w:rsidRPr="009B1A98">
        <w:rPr>
          <w:rFonts w:ascii="Angsana New" w:hAnsi="Angsana New"/>
          <w:sz w:val="30"/>
          <w:szCs w:val="30"/>
        </w:rPr>
        <w:br/>
      </w:r>
      <w:r w:rsidR="00A94EDE" w:rsidRPr="009B1A98">
        <w:rPr>
          <w:rFonts w:ascii="Angsana New" w:hAnsi="Angsana New"/>
          <w:sz w:val="30"/>
          <w:szCs w:val="30"/>
          <w:cs/>
        </w:rPr>
        <w:t xml:space="preserve">การร่วมค้าดังกล่าวได้เรียกชำระค่าหุ้นสามัญเดิมส่วนที่เหลืออีกร้อยละ </w:t>
      </w:r>
      <w:r w:rsidR="00631E6C" w:rsidRPr="009B1A98">
        <w:rPr>
          <w:rFonts w:ascii="Angsana New" w:hAnsi="Angsana New"/>
          <w:sz w:val="30"/>
          <w:szCs w:val="30"/>
        </w:rPr>
        <w:t>75</w:t>
      </w:r>
      <w:r w:rsidR="00A94EDE" w:rsidRPr="009B1A98">
        <w:rPr>
          <w:rFonts w:ascii="Angsana New" w:hAnsi="Angsana New"/>
          <w:sz w:val="30"/>
          <w:szCs w:val="30"/>
        </w:rPr>
        <w:t xml:space="preserve"> </w:t>
      </w:r>
      <w:r w:rsidR="00A94EDE" w:rsidRPr="009B1A98">
        <w:rPr>
          <w:rFonts w:ascii="Angsana New" w:hAnsi="Angsana New"/>
          <w:sz w:val="30"/>
          <w:szCs w:val="30"/>
          <w:cs/>
        </w:rPr>
        <w:t xml:space="preserve">และเรียกชำระค่าหุ้นเพิ่มทุนร้อยละ </w:t>
      </w:r>
      <w:r w:rsidR="00631E6C" w:rsidRPr="009B1A98">
        <w:rPr>
          <w:rFonts w:ascii="Angsana New" w:hAnsi="Angsana New"/>
          <w:sz w:val="30"/>
          <w:szCs w:val="30"/>
        </w:rPr>
        <w:t>25</w:t>
      </w:r>
      <w:r w:rsidR="00A94EDE" w:rsidRPr="009B1A98">
        <w:rPr>
          <w:rFonts w:ascii="Angsana New" w:hAnsi="Angsana New"/>
          <w:sz w:val="30"/>
          <w:szCs w:val="30"/>
        </w:rPr>
        <w:t xml:space="preserve"> </w:t>
      </w:r>
      <w:r w:rsidR="00A94EDE" w:rsidRPr="009B1A98">
        <w:rPr>
          <w:rFonts w:ascii="Angsana New" w:hAnsi="Angsana New"/>
          <w:sz w:val="30"/>
          <w:szCs w:val="30"/>
          <w:cs/>
        </w:rPr>
        <w:t xml:space="preserve">ของทุนจดทะเบียนที่เพิ่ม </w:t>
      </w:r>
      <w:r w:rsidRPr="009B1A98">
        <w:rPr>
          <w:rFonts w:ascii="Angsana New" w:hAnsi="Angsana New" w:hint="cs"/>
          <w:sz w:val="30"/>
          <w:szCs w:val="30"/>
          <w:cs/>
        </w:rPr>
        <w:t>โดย</w:t>
      </w:r>
      <w:r w:rsidR="00A94EDE" w:rsidRPr="009B1A98">
        <w:rPr>
          <w:rFonts w:ascii="Angsana New" w:hAnsi="Angsana New"/>
          <w:sz w:val="30"/>
          <w:szCs w:val="30"/>
          <w:cs/>
        </w:rPr>
        <w:t>บริษัทได้ชำระค่าหุ้นสามัญเดิมและค่าหุ้น</w:t>
      </w:r>
      <w:r w:rsidR="00A94EDE" w:rsidRPr="00A94EDE">
        <w:rPr>
          <w:rFonts w:ascii="Angsana New" w:hAnsi="Angsana New"/>
          <w:sz w:val="30"/>
          <w:szCs w:val="30"/>
          <w:cs/>
        </w:rPr>
        <w:t xml:space="preserve">สามัญเพิ่มทุนตามสัดส่วนการลงทุนร้อยละ </w:t>
      </w:r>
      <w:r w:rsidR="00631E6C" w:rsidRPr="00631E6C">
        <w:rPr>
          <w:rFonts w:ascii="Angsana New" w:hAnsi="Angsana New"/>
          <w:sz w:val="30"/>
          <w:szCs w:val="30"/>
        </w:rPr>
        <w:t>40</w:t>
      </w:r>
      <w:r w:rsidR="00A94EDE" w:rsidRPr="00A94EDE">
        <w:rPr>
          <w:rFonts w:ascii="Angsana New" w:hAnsi="Angsana New"/>
          <w:sz w:val="30"/>
          <w:szCs w:val="30"/>
        </w:rPr>
        <w:t xml:space="preserve"> </w:t>
      </w:r>
      <w:r w:rsidR="00A94EDE" w:rsidRPr="00A94EDE">
        <w:rPr>
          <w:rFonts w:ascii="Angsana New" w:hAnsi="Angsana New"/>
          <w:sz w:val="30"/>
          <w:szCs w:val="30"/>
          <w:cs/>
        </w:rPr>
        <w:t xml:space="preserve">เป็นจำนวนเงินรวม </w:t>
      </w:r>
      <w:r w:rsidR="00631E6C" w:rsidRPr="00631E6C">
        <w:rPr>
          <w:rFonts w:ascii="Angsana New" w:hAnsi="Angsana New"/>
          <w:sz w:val="30"/>
          <w:szCs w:val="30"/>
        </w:rPr>
        <w:t>10</w:t>
      </w:r>
      <w:r w:rsidR="00A94EDE" w:rsidRPr="00A94EDE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A94EDE" w:rsidRPr="00A94EDE">
        <w:rPr>
          <w:rFonts w:ascii="Angsana New" w:hAnsi="Angsana New"/>
          <w:sz w:val="30"/>
          <w:szCs w:val="30"/>
        </w:rPr>
        <w:t xml:space="preserve"> </w:t>
      </w:r>
      <w:r w:rsidR="00A94EDE" w:rsidRPr="00A94EDE">
        <w:rPr>
          <w:rFonts w:ascii="Angsana New" w:hAnsi="Angsana New"/>
          <w:sz w:val="30"/>
          <w:szCs w:val="30"/>
          <w:cs/>
        </w:rPr>
        <w:t>ล้านบาท</w:t>
      </w:r>
    </w:p>
    <w:p w14:paraId="5072CF29" w14:textId="5F823DA5" w:rsidR="0087340C" w:rsidRDefault="0087340C" w:rsidP="00354E7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B1E1E07" w14:textId="77777777" w:rsidR="008E0923" w:rsidRPr="007A4198" w:rsidRDefault="008E0923" w:rsidP="008E092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A41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หินกองเพาเวอร์โฮลดิ้ง จำกัด</w:t>
      </w:r>
    </w:p>
    <w:p w14:paraId="1D72ABFA" w14:textId="77777777" w:rsidR="008E0923" w:rsidRPr="007A4198" w:rsidRDefault="008E0923" w:rsidP="008E092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33C6535" w14:textId="20FE7BBB" w:rsidR="008E0923" w:rsidRDefault="008E0923" w:rsidP="00813A5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A4198">
        <w:rPr>
          <w:rFonts w:ascii="Angsana New" w:hAnsi="Angsana New" w:hint="cs"/>
          <w:sz w:val="30"/>
          <w:szCs w:val="30"/>
          <w:cs/>
        </w:rPr>
        <w:t xml:space="preserve">ในการประชุมสามัญผู้ถือหุ้นของบริษัท หินกองเพาเวอร์โฮลดิ้ง จำกัด ซึ่งเป็นการร่วมค้าทางตรง เมื่อวันที่ </w:t>
      </w:r>
      <w:r w:rsidR="00813A50" w:rsidRPr="007A4198">
        <w:rPr>
          <w:rFonts w:ascii="Angsana New" w:hAnsi="Angsana New"/>
          <w:sz w:val="30"/>
          <w:szCs w:val="30"/>
        </w:rPr>
        <w:br/>
      </w:r>
      <w:r w:rsidR="00631E6C" w:rsidRPr="00631E6C">
        <w:rPr>
          <w:rFonts w:ascii="Angsana New" w:hAnsi="Angsana New" w:hint="cs"/>
          <w:sz w:val="30"/>
          <w:szCs w:val="30"/>
        </w:rPr>
        <w:t>2</w:t>
      </w:r>
      <w:r w:rsidR="00631E6C" w:rsidRPr="00631E6C">
        <w:rPr>
          <w:rFonts w:ascii="Angsana New" w:hAnsi="Angsana New"/>
          <w:sz w:val="30"/>
          <w:szCs w:val="30"/>
        </w:rPr>
        <w:t>8</w:t>
      </w:r>
      <w:r w:rsidR="00813A50" w:rsidRPr="007A4198">
        <w:rPr>
          <w:rFonts w:ascii="Angsana New" w:hAnsi="Angsana New"/>
          <w:sz w:val="30"/>
          <w:szCs w:val="30"/>
        </w:rPr>
        <w:t xml:space="preserve"> </w:t>
      </w:r>
      <w:r w:rsidRPr="007A419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31E6C" w:rsidRPr="00631E6C">
        <w:rPr>
          <w:rFonts w:ascii="Angsana New" w:hAnsi="Angsana New" w:hint="cs"/>
          <w:sz w:val="30"/>
          <w:szCs w:val="30"/>
        </w:rPr>
        <w:t>2563</w:t>
      </w:r>
      <w:r w:rsidRPr="007A4198">
        <w:rPr>
          <w:rFonts w:ascii="Angsana New" w:hAnsi="Angsana New" w:hint="cs"/>
          <w:sz w:val="30"/>
          <w:szCs w:val="30"/>
        </w:rPr>
        <w:t xml:space="preserve"> </w:t>
      </w:r>
      <w:r w:rsidRPr="007A4198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ผู้ถือหุ้นมีมติอนุมัติให้เพิ่มทุนจดทะเบียนของบริษัทจาก </w:t>
      </w:r>
      <w:r w:rsidR="00631E6C" w:rsidRPr="00631E6C">
        <w:rPr>
          <w:rFonts w:ascii="Angsana New" w:hAnsi="Angsana New" w:hint="cs"/>
          <w:sz w:val="30"/>
          <w:szCs w:val="30"/>
        </w:rPr>
        <w:t>4</w:t>
      </w:r>
      <w:r w:rsidRPr="007A4198">
        <w:rPr>
          <w:rFonts w:ascii="Angsana New" w:hAnsi="Angsana New" w:hint="cs"/>
          <w:sz w:val="30"/>
          <w:szCs w:val="30"/>
        </w:rPr>
        <w:t xml:space="preserve"> </w:t>
      </w:r>
      <w:r w:rsidRPr="007A419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A4198">
        <w:rPr>
          <w:rFonts w:ascii="Angsana New" w:hAnsi="Angsana New" w:hint="cs"/>
          <w:i/>
          <w:iCs/>
          <w:sz w:val="30"/>
          <w:szCs w:val="30"/>
        </w:rPr>
        <w:t>(</w:t>
      </w:r>
      <w:r w:rsidRPr="007A4198">
        <w:rPr>
          <w:rFonts w:ascii="Angsana New" w:hAnsi="Angsana New" w:hint="cs"/>
          <w:i/>
          <w:iCs/>
          <w:sz w:val="30"/>
          <w:szCs w:val="30"/>
          <w:cs/>
        </w:rPr>
        <w:t xml:space="preserve">แบ่งเป็นหุ้นสามัญจำนวน </w:t>
      </w:r>
      <w:r w:rsidR="00631E6C" w:rsidRPr="00631E6C">
        <w:rPr>
          <w:rFonts w:ascii="Angsana New" w:hAnsi="Angsana New" w:hint="cs"/>
          <w:i/>
          <w:iCs/>
          <w:sz w:val="30"/>
          <w:szCs w:val="30"/>
        </w:rPr>
        <w:t>0</w:t>
      </w:r>
      <w:r w:rsidRPr="007A4198">
        <w:rPr>
          <w:rFonts w:ascii="Angsana New" w:hAnsi="Angsana New" w:hint="cs"/>
          <w:i/>
          <w:iCs/>
          <w:sz w:val="30"/>
          <w:szCs w:val="30"/>
        </w:rPr>
        <w:t>.</w:t>
      </w:r>
      <w:r w:rsidR="00631E6C" w:rsidRPr="00631E6C">
        <w:rPr>
          <w:rFonts w:ascii="Angsana New" w:hAnsi="Angsana New" w:hint="cs"/>
          <w:i/>
          <w:iCs/>
          <w:sz w:val="30"/>
          <w:szCs w:val="30"/>
        </w:rPr>
        <w:t>4</w:t>
      </w:r>
      <w:r w:rsidRPr="007A419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198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</w:t>
      </w:r>
      <w:r w:rsidR="001F7840" w:rsidRPr="007A4198">
        <w:rPr>
          <w:rFonts w:ascii="Angsana New" w:hAnsi="Angsana New" w:hint="cs"/>
          <w:i/>
          <w:iCs/>
          <w:sz w:val="30"/>
          <w:szCs w:val="30"/>
          <w:cs/>
        </w:rPr>
        <w:t>มี</w:t>
      </w:r>
      <w:r w:rsidRPr="007A4198">
        <w:rPr>
          <w:rFonts w:ascii="Angsana New" w:hAnsi="Angsana New" w:hint="cs"/>
          <w:i/>
          <w:iCs/>
          <w:sz w:val="30"/>
          <w:szCs w:val="30"/>
          <w:cs/>
        </w:rPr>
        <w:t>มูลค่า</w:t>
      </w:r>
      <w:r w:rsidR="001F7840" w:rsidRPr="007A4198">
        <w:rPr>
          <w:rFonts w:ascii="Angsana New" w:hAnsi="Angsana New" w:hint="cs"/>
          <w:i/>
          <w:iCs/>
          <w:sz w:val="30"/>
          <w:szCs w:val="30"/>
          <w:cs/>
        </w:rPr>
        <w:t>หุ้น</w:t>
      </w:r>
      <w:r w:rsidRPr="007A4198">
        <w:rPr>
          <w:rFonts w:ascii="Angsana New" w:hAnsi="Angsana New" w:hint="cs"/>
          <w:i/>
          <w:iCs/>
          <w:sz w:val="30"/>
          <w:szCs w:val="30"/>
          <w:cs/>
        </w:rPr>
        <w:t>ที่ตราไว้หุ้นละ</w:t>
      </w:r>
      <w:r w:rsidRPr="007A419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631E6C" w:rsidRPr="00631E6C">
        <w:rPr>
          <w:rFonts w:ascii="Angsana New" w:hAnsi="Angsana New" w:hint="cs"/>
          <w:i/>
          <w:iCs/>
          <w:sz w:val="30"/>
          <w:szCs w:val="30"/>
        </w:rPr>
        <w:t>10</w:t>
      </w:r>
      <w:r w:rsidRPr="007A419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198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Pr="007A4198">
        <w:rPr>
          <w:rFonts w:ascii="Angsana New" w:hAnsi="Angsana New" w:hint="cs"/>
          <w:sz w:val="30"/>
          <w:szCs w:val="30"/>
          <w:cs/>
        </w:rPr>
        <w:t xml:space="preserve"> เป็น </w:t>
      </w:r>
      <w:r w:rsidR="00631E6C" w:rsidRPr="00631E6C">
        <w:rPr>
          <w:rFonts w:ascii="Angsana New" w:hAnsi="Angsana New" w:hint="cs"/>
          <w:sz w:val="30"/>
          <w:szCs w:val="30"/>
        </w:rPr>
        <w:t>1</w:t>
      </w:r>
      <w:r w:rsidRPr="007A4198">
        <w:rPr>
          <w:rFonts w:ascii="Angsana New" w:hAnsi="Angsana New" w:hint="cs"/>
          <w:sz w:val="30"/>
          <w:szCs w:val="30"/>
        </w:rPr>
        <w:t>,</w:t>
      </w:r>
      <w:r w:rsidR="00631E6C" w:rsidRPr="00631E6C">
        <w:rPr>
          <w:rFonts w:ascii="Angsana New" w:hAnsi="Angsana New" w:hint="cs"/>
          <w:sz w:val="30"/>
          <w:szCs w:val="30"/>
        </w:rPr>
        <w:t>204</w:t>
      </w:r>
      <w:r w:rsidRPr="007A4198">
        <w:rPr>
          <w:rFonts w:ascii="Angsana New" w:hAnsi="Angsana New" w:hint="cs"/>
          <w:sz w:val="30"/>
          <w:szCs w:val="30"/>
        </w:rPr>
        <w:t xml:space="preserve"> </w:t>
      </w:r>
      <w:r w:rsidRPr="007A4198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7A4198">
        <w:rPr>
          <w:rFonts w:ascii="Angsana New" w:hAnsi="Angsana New" w:hint="cs"/>
          <w:i/>
          <w:iCs/>
          <w:sz w:val="30"/>
          <w:szCs w:val="30"/>
        </w:rPr>
        <w:t>(</w:t>
      </w:r>
      <w:r w:rsidRPr="007A4198">
        <w:rPr>
          <w:rFonts w:ascii="Angsana New" w:hAnsi="Angsana New" w:hint="cs"/>
          <w:i/>
          <w:iCs/>
          <w:sz w:val="30"/>
          <w:szCs w:val="30"/>
          <w:cs/>
        </w:rPr>
        <w:t xml:space="preserve">แบ่งเป็นหุ้นสามัญจำนวน </w:t>
      </w:r>
      <w:r w:rsidR="00631E6C" w:rsidRPr="00631E6C">
        <w:rPr>
          <w:rFonts w:ascii="Angsana New" w:hAnsi="Angsana New" w:hint="cs"/>
          <w:i/>
          <w:iCs/>
          <w:sz w:val="30"/>
          <w:szCs w:val="30"/>
        </w:rPr>
        <w:t>120</w:t>
      </w:r>
      <w:r w:rsidRPr="007A4198">
        <w:rPr>
          <w:rFonts w:ascii="Angsana New" w:hAnsi="Angsana New" w:hint="cs"/>
          <w:i/>
          <w:iCs/>
          <w:sz w:val="30"/>
          <w:szCs w:val="30"/>
        </w:rPr>
        <w:t>.</w:t>
      </w:r>
      <w:r w:rsidR="00631E6C" w:rsidRPr="00631E6C">
        <w:rPr>
          <w:rFonts w:ascii="Angsana New" w:hAnsi="Angsana New" w:hint="cs"/>
          <w:i/>
          <w:iCs/>
          <w:sz w:val="30"/>
          <w:szCs w:val="30"/>
        </w:rPr>
        <w:t>4</w:t>
      </w:r>
      <w:r w:rsidRPr="007A419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198">
        <w:rPr>
          <w:rFonts w:ascii="Angsana New" w:hAnsi="Angsana New" w:hint="cs"/>
          <w:i/>
          <w:iCs/>
          <w:sz w:val="30"/>
          <w:szCs w:val="30"/>
          <w:cs/>
        </w:rPr>
        <w:t xml:space="preserve">ล้านหุ้น </w:t>
      </w:r>
      <w:r w:rsidR="00C70A96">
        <w:rPr>
          <w:rFonts w:ascii="Angsana New" w:hAnsi="Angsana New"/>
          <w:i/>
          <w:iCs/>
          <w:sz w:val="30"/>
          <w:szCs w:val="30"/>
          <w:cs/>
        </w:rPr>
        <w:br/>
      </w:r>
      <w:r w:rsidR="001F7840" w:rsidRPr="007A4198">
        <w:rPr>
          <w:rFonts w:ascii="Angsana New" w:hAnsi="Angsana New" w:hint="cs"/>
          <w:i/>
          <w:iCs/>
          <w:sz w:val="30"/>
          <w:szCs w:val="30"/>
          <w:cs/>
        </w:rPr>
        <w:t>มี</w:t>
      </w:r>
      <w:r w:rsidRPr="007A4198">
        <w:rPr>
          <w:rFonts w:ascii="Angsana New" w:hAnsi="Angsana New" w:hint="cs"/>
          <w:i/>
          <w:iCs/>
          <w:sz w:val="30"/>
          <w:szCs w:val="30"/>
          <w:cs/>
        </w:rPr>
        <w:t>มูลค่า</w:t>
      </w:r>
      <w:r w:rsidR="001F7840" w:rsidRPr="007A4198">
        <w:rPr>
          <w:rFonts w:ascii="Angsana New" w:hAnsi="Angsana New" w:hint="cs"/>
          <w:i/>
          <w:iCs/>
          <w:sz w:val="30"/>
          <w:szCs w:val="30"/>
          <w:cs/>
        </w:rPr>
        <w:t>หุ้น</w:t>
      </w:r>
      <w:r w:rsidRPr="007A4198">
        <w:rPr>
          <w:rFonts w:ascii="Angsana New" w:hAnsi="Angsana New" w:hint="cs"/>
          <w:i/>
          <w:iCs/>
          <w:sz w:val="30"/>
          <w:szCs w:val="30"/>
          <w:cs/>
        </w:rPr>
        <w:t>ที่ตราไว้หุ้นละ</w:t>
      </w:r>
      <w:r w:rsidRPr="007A419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631E6C" w:rsidRPr="00631E6C">
        <w:rPr>
          <w:rFonts w:ascii="Angsana New" w:hAnsi="Angsana New" w:hint="cs"/>
          <w:i/>
          <w:iCs/>
          <w:sz w:val="30"/>
          <w:szCs w:val="30"/>
        </w:rPr>
        <w:t>10</w:t>
      </w:r>
      <w:r w:rsidRPr="007A4198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198">
        <w:rPr>
          <w:rFonts w:ascii="Angsana New" w:hAnsi="Angsana New" w:hint="cs"/>
          <w:i/>
          <w:iCs/>
          <w:sz w:val="30"/>
          <w:szCs w:val="30"/>
          <w:cs/>
        </w:rPr>
        <w:t>บาท)</w:t>
      </w:r>
      <w:r w:rsidRPr="007A4198">
        <w:rPr>
          <w:rFonts w:ascii="Angsana New" w:hAnsi="Angsana New" w:hint="cs"/>
          <w:sz w:val="30"/>
          <w:szCs w:val="30"/>
          <w:cs/>
        </w:rPr>
        <w:t xml:space="preserve"> โดยการออกหุ้นสามัญใหม่จำนวน </w:t>
      </w:r>
      <w:r w:rsidR="00631E6C" w:rsidRPr="00631E6C">
        <w:rPr>
          <w:rFonts w:ascii="Angsana New" w:hAnsi="Angsana New" w:hint="cs"/>
          <w:sz w:val="30"/>
          <w:szCs w:val="30"/>
        </w:rPr>
        <w:t>120</w:t>
      </w:r>
      <w:r w:rsidRPr="007A4198">
        <w:rPr>
          <w:rFonts w:ascii="Angsana New" w:hAnsi="Angsana New" w:hint="cs"/>
          <w:sz w:val="30"/>
          <w:szCs w:val="30"/>
        </w:rPr>
        <w:t xml:space="preserve"> </w:t>
      </w:r>
      <w:r w:rsidRPr="007A4198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 w:rsidR="001F7840" w:rsidRPr="007A4198">
        <w:rPr>
          <w:rFonts w:ascii="Angsana New" w:hAnsi="Angsana New" w:hint="cs"/>
          <w:sz w:val="30"/>
          <w:szCs w:val="30"/>
          <w:cs/>
        </w:rPr>
        <w:t>มี</w:t>
      </w:r>
      <w:r w:rsidRPr="007A4198">
        <w:rPr>
          <w:rFonts w:ascii="Angsana New" w:hAnsi="Angsana New" w:hint="cs"/>
          <w:sz w:val="30"/>
          <w:szCs w:val="30"/>
          <w:cs/>
        </w:rPr>
        <w:t>มูลค่า</w:t>
      </w:r>
      <w:r w:rsidR="001F7840" w:rsidRPr="007A4198">
        <w:rPr>
          <w:rFonts w:ascii="Angsana New" w:hAnsi="Angsana New" w:hint="cs"/>
          <w:sz w:val="30"/>
          <w:szCs w:val="30"/>
          <w:cs/>
        </w:rPr>
        <w:t>หุ้น</w:t>
      </w:r>
      <w:r w:rsidRPr="007A4198">
        <w:rPr>
          <w:rFonts w:ascii="Angsana New" w:hAnsi="Angsana New" w:hint="cs"/>
          <w:sz w:val="30"/>
          <w:szCs w:val="30"/>
          <w:cs/>
        </w:rPr>
        <w:t>ที่ตราไว้หุ้นละ</w:t>
      </w:r>
      <w:r w:rsidRPr="007A4198">
        <w:rPr>
          <w:rFonts w:ascii="Angsana New" w:hAnsi="Angsana New" w:hint="cs"/>
          <w:sz w:val="30"/>
          <w:szCs w:val="30"/>
        </w:rPr>
        <w:t xml:space="preserve"> </w:t>
      </w:r>
      <w:r w:rsidR="00C70A96">
        <w:rPr>
          <w:rFonts w:ascii="Angsana New" w:hAnsi="Angsana New"/>
          <w:sz w:val="30"/>
          <w:szCs w:val="30"/>
          <w:cs/>
        </w:rPr>
        <w:br/>
      </w:r>
      <w:r w:rsidR="00631E6C" w:rsidRPr="00631E6C">
        <w:rPr>
          <w:rFonts w:ascii="Angsana New" w:hAnsi="Angsana New" w:hint="cs"/>
          <w:sz w:val="30"/>
          <w:szCs w:val="30"/>
        </w:rPr>
        <w:t>10</w:t>
      </w:r>
      <w:r w:rsidRPr="007A4198">
        <w:rPr>
          <w:rFonts w:ascii="Angsana New" w:hAnsi="Angsana New" w:hint="cs"/>
          <w:sz w:val="30"/>
          <w:szCs w:val="30"/>
        </w:rPr>
        <w:t xml:space="preserve"> </w:t>
      </w:r>
      <w:r w:rsidRPr="007A4198">
        <w:rPr>
          <w:rFonts w:ascii="Angsana New" w:hAnsi="Angsana New" w:hint="cs"/>
          <w:sz w:val="30"/>
          <w:szCs w:val="30"/>
          <w:cs/>
        </w:rPr>
        <w:t xml:space="preserve">บาท และเรียกชำระค่าหุ้นเพิ่มทุนร้อยละ </w:t>
      </w:r>
      <w:r w:rsidR="00631E6C" w:rsidRPr="00631E6C">
        <w:rPr>
          <w:rFonts w:ascii="Angsana New" w:hAnsi="Angsana New" w:hint="cs"/>
          <w:sz w:val="30"/>
          <w:szCs w:val="30"/>
        </w:rPr>
        <w:t>25</w:t>
      </w:r>
      <w:r w:rsidRPr="007A4198">
        <w:rPr>
          <w:rFonts w:ascii="Angsana New" w:hAnsi="Angsana New" w:hint="cs"/>
          <w:sz w:val="30"/>
          <w:szCs w:val="30"/>
        </w:rPr>
        <w:t>.</w:t>
      </w:r>
      <w:r w:rsidR="00631E6C" w:rsidRPr="00631E6C">
        <w:rPr>
          <w:rFonts w:ascii="Angsana New" w:hAnsi="Angsana New" w:hint="cs"/>
          <w:sz w:val="30"/>
          <w:szCs w:val="30"/>
        </w:rPr>
        <w:t>1</w:t>
      </w:r>
      <w:r w:rsidRPr="007A4198">
        <w:rPr>
          <w:rFonts w:ascii="Angsana New" w:hAnsi="Angsana New" w:hint="cs"/>
          <w:sz w:val="30"/>
          <w:szCs w:val="30"/>
        </w:rPr>
        <w:t xml:space="preserve"> </w:t>
      </w:r>
      <w:r w:rsidRPr="007A4198">
        <w:rPr>
          <w:rFonts w:ascii="Angsana New" w:hAnsi="Angsana New" w:hint="cs"/>
          <w:sz w:val="30"/>
          <w:szCs w:val="30"/>
          <w:cs/>
        </w:rPr>
        <w:t xml:space="preserve">ของทุนจดทะเบียนที่เพิ่ม ต่อมาเมื่อวันที่ </w:t>
      </w:r>
      <w:r w:rsidR="00631E6C" w:rsidRPr="00631E6C">
        <w:rPr>
          <w:rFonts w:ascii="Angsana New" w:hAnsi="Angsana New" w:hint="cs"/>
          <w:sz w:val="30"/>
          <w:szCs w:val="30"/>
        </w:rPr>
        <w:t>30</w:t>
      </w:r>
      <w:r w:rsidRPr="007A4198">
        <w:rPr>
          <w:rFonts w:ascii="Angsana New" w:hAnsi="Angsana New" w:hint="cs"/>
          <w:sz w:val="30"/>
          <w:szCs w:val="30"/>
        </w:rPr>
        <w:t xml:space="preserve"> </w:t>
      </w:r>
      <w:r w:rsidRPr="007A4198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="00631E6C" w:rsidRPr="00631E6C">
        <w:rPr>
          <w:rFonts w:ascii="Angsana New" w:hAnsi="Angsana New" w:hint="cs"/>
          <w:sz w:val="30"/>
          <w:szCs w:val="30"/>
        </w:rPr>
        <w:t>2563</w:t>
      </w:r>
      <w:r w:rsidRPr="007A4198">
        <w:rPr>
          <w:rFonts w:ascii="Angsana New" w:hAnsi="Angsana New" w:hint="cs"/>
          <w:sz w:val="30"/>
          <w:szCs w:val="30"/>
          <w:cs/>
        </w:rPr>
        <w:t xml:space="preserve"> บริษัทได้ชำระค่าหุ้นเพิ่มทุนดังกล่าวตามสัดส่วนการลงทุนร้อยละ </w:t>
      </w:r>
      <w:r w:rsidR="00631E6C" w:rsidRPr="00631E6C">
        <w:rPr>
          <w:rFonts w:ascii="Angsana New" w:hAnsi="Angsana New" w:hint="cs"/>
          <w:sz w:val="30"/>
          <w:szCs w:val="30"/>
        </w:rPr>
        <w:t>51</w:t>
      </w:r>
      <w:r w:rsidRPr="007A4198">
        <w:rPr>
          <w:rFonts w:ascii="Angsana New" w:hAnsi="Angsana New" w:hint="cs"/>
          <w:sz w:val="30"/>
          <w:szCs w:val="30"/>
        </w:rPr>
        <w:t xml:space="preserve"> </w:t>
      </w:r>
      <w:r w:rsidRPr="007A4198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="00631E6C" w:rsidRPr="00631E6C">
        <w:rPr>
          <w:rFonts w:ascii="Angsana New" w:hAnsi="Angsana New" w:hint="cs"/>
          <w:sz w:val="30"/>
          <w:szCs w:val="30"/>
        </w:rPr>
        <w:t>153</w:t>
      </w:r>
      <w:r w:rsidRPr="007A4198">
        <w:rPr>
          <w:rFonts w:ascii="Angsana New" w:hAnsi="Angsana New" w:hint="cs"/>
          <w:sz w:val="30"/>
          <w:szCs w:val="30"/>
        </w:rPr>
        <w:t>.</w:t>
      </w:r>
      <w:r w:rsidR="00631E6C" w:rsidRPr="00631E6C">
        <w:rPr>
          <w:rFonts w:ascii="Angsana New" w:hAnsi="Angsana New" w:hint="cs"/>
          <w:sz w:val="30"/>
          <w:szCs w:val="30"/>
        </w:rPr>
        <w:t>61</w:t>
      </w:r>
      <w:r w:rsidRPr="007A4198">
        <w:rPr>
          <w:rFonts w:ascii="Angsana New" w:hAnsi="Angsana New" w:hint="cs"/>
          <w:sz w:val="30"/>
          <w:szCs w:val="30"/>
        </w:rPr>
        <w:t xml:space="preserve"> </w:t>
      </w:r>
      <w:r w:rsidRPr="007A4198">
        <w:rPr>
          <w:rFonts w:ascii="Angsana New" w:hAnsi="Angsana New" w:hint="cs"/>
          <w:sz w:val="30"/>
          <w:szCs w:val="30"/>
          <w:cs/>
        </w:rPr>
        <w:t>ล้านบาท</w:t>
      </w:r>
    </w:p>
    <w:p w14:paraId="37965124" w14:textId="77777777" w:rsidR="004E50BC" w:rsidRPr="0082412F" w:rsidRDefault="004E50BC" w:rsidP="00354E7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9B461C2" w14:textId="503ED71A" w:rsidR="00D57700" w:rsidRPr="0096494D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6494D">
        <w:rPr>
          <w:rFonts w:ascii="Angsana New" w:hAnsi="Angsana New"/>
          <w:b/>
          <w:bCs/>
          <w:i/>
          <w:iCs/>
          <w:sz w:val="30"/>
          <w:szCs w:val="30"/>
          <w:cs/>
        </w:rPr>
        <w:t>การจ่ายชำระค่า</w:t>
      </w:r>
      <w:r w:rsidR="00D64B2F" w:rsidRPr="0096494D">
        <w:rPr>
          <w:rFonts w:ascii="Angsana New" w:hAnsi="Angsana New"/>
          <w:b/>
          <w:bCs/>
          <w:i/>
          <w:iCs/>
          <w:sz w:val="30"/>
          <w:szCs w:val="30"/>
          <w:cs/>
        </w:rPr>
        <w:t>หุ้น</w:t>
      </w:r>
      <w:r w:rsidR="00354E78" w:rsidRPr="0096494D">
        <w:rPr>
          <w:rFonts w:ascii="Angsana New" w:hAnsi="Angsana New"/>
          <w:b/>
          <w:bCs/>
          <w:i/>
          <w:iCs/>
          <w:sz w:val="30"/>
          <w:szCs w:val="30"/>
          <w:cs/>
        </w:rPr>
        <w:t>เพิ่ม</w:t>
      </w:r>
      <w:r w:rsidR="00AB12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เติม</w:t>
      </w:r>
      <w:r w:rsidR="00354E78" w:rsidRPr="0096494D">
        <w:rPr>
          <w:rFonts w:ascii="Angsana New" w:hAnsi="Angsana New"/>
          <w:b/>
          <w:bCs/>
          <w:i/>
          <w:iCs/>
          <w:sz w:val="30"/>
          <w:szCs w:val="30"/>
          <w:cs/>
        </w:rPr>
        <w:t>และค่าหุ้น</w:t>
      </w:r>
      <w:r w:rsidRPr="0096494D">
        <w:rPr>
          <w:rFonts w:ascii="Angsana New" w:hAnsi="Angsana New"/>
          <w:b/>
          <w:bCs/>
          <w:i/>
          <w:iCs/>
          <w:sz w:val="30"/>
          <w:szCs w:val="30"/>
          <w:cs/>
        </w:rPr>
        <w:t>เพิ่ม</w:t>
      </w:r>
      <w:r w:rsidR="00AB12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ทุน</w:t>
      </w:r>
    </w:p>
    <w:p w14:paraId="28171C81" w14:textId="77777777" w:rsidR="00D57700" w:rsidRPr="0096494D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rtl/>
          <w:cs/>
          <w:lang w:val="th-TH" w:bidi="ar-SA"/>
        </w:rPr>
      </w:pPr>
    </w:p>
    <w:p w14:paraId="19AD5037" w14:textId="16952A2A" w:rsidR="00D57700" w:rsidRPr="0096494D" w:rsidRDefault="00D57700" w:rsidP="00607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96494D">
        <w:rPr>
          <w:rFonts w:ascii="Angsana New" w:hAnsi="Angsana New"/>
          <w:sz w:val="30"/>
          <w:szCs w:val="30"/>
          <w:cs/>
          <w:lang w:val="th-TH"/>
        </w:rPr>
        <w:t>ในระหว่าง</w:t>
      </w:r>
      <w:r w:rsidR="000271C5" w:rsidRPr="0096494D">
        <w:rPr>
          <w:rFonts w:ascii="Angsana New" w:hAnsi="Angsana New"/>
          <w:sz w:val="30"/>
          <w:szCs w:val="30"/>
          <w:cs/>
          <w:lang w:val="th-TH"/>
        </w:rPr>
        <w:t>งวด</w:t>
      </w:r>
      <w:r w:rsidR="00354E78" w:rsidRPr="0096494D">
        <w:rPr>
          <w:rFonts w:ascii="Angsana New" w:hAnsi="Angsana New"/>
          <w:sz w:val="30"/>
          <w:szCs w:val="30"/>
          <w:cs/>
          <w:lang w:val="th-TH"/>
        </w:rPr>
        <w:t>หก</w:t>
      </w:r>
      <w:r w:rsidR="000271C5" w:rsidRPr="0096494D">
        <w:rPr>
          <w:rFonts w:ascii="Angsana New" w:hAnsi="Angsana New"/>
          <w:sz w:val="30"/>
          <w:szCs w:val="30"/>
          <w:cs/>
          <w:lang w:val="th-TH"/>
        </w:rPr>
        <w:t>เดือน</w:t>
      </w:r>
      <w:r w:rsidRPr="0096494D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96494D">
        <w:rPr>
          <w:rFonts w:ascii="Angsana New" w:hAnsi="Angsana New"/>
          <w:sz w:val="30"/>
          <w:szCs w:val="30"/>
        </w:rPr>
        <w:t xml:space="preserve"> </w:t>
      </w:r>
      <w:r w:rsidR="007E45C9" w:rsidRPr="0096494D">
        <w:rPr>
          <w:rFonts w:ascii="Angsana New" w:hAnsi="Angsana New"/>
          <w:sz w:val="30"/>
          <w:szCs w:val="30"/>
          <w:cs/>
        </w:rPr>
        <w:t>มิถุนายน</w:t>
      </w:r>
      <w:r w:rsidR="00126C68" w:rsidRPr="0096494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96494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45CD9" w:rsidRPr="0096494D">
        <w:rPr>
          <w:rFonts w:ascii="Angsana New" w:hAnsi="Angsana New"/>
          <w:sz w:val="30"/>
          <w:szCs w:val="30"/>
          <w:cs/>
          <w:lang w:val="th-TH"/>
        </w:rPr>
        <w:t>การร่วมค้าได้เรียกชำระค่าหุ้น</w:t>
      </w:r>
      <w:r w:rsidR="00354E78" w:rsidRPr="0096494D">
        <w:rPr>
          <w:rFonts w:ascii="Angsana New" w:hAnsi="Angsana New"/>
          <w:sz w:val="30"/>
          <w:szCs w:val="30"/>
          <w:cs/>
          <w:lang w:val="th-TH"/>
        </w:rPr>
        <w:t>เพิ่ม</w:t>
      </w:r>
      <w:r w:rsidR="003E6356">
        <w:rPr>
          <w:rFonts w:ascii="Angsana New" w:hAnsi="Angsana New" w:hint="cs"/>
          <w:sz w:val="30"/>
          <w:szCs w:val="30"/>
          <w:cs/>
          <w:lang w:val="th-TH"/>
        </w:rPr>
        <w:t>เติม</w:t>
      </w:r>
      <w:r w:rsidR="00354E78" w:rsidRPr="0096494D">
        <w:rPr>
          <w:rFonts w:ascii="Angsana New" w:hAnsi="Angsana New"/>
          <w:sz w:val="30"/>
          <w:szCs w:val="30"/>
          <w:cs/>
          <w:lang w:val="th-TH"/>
        </w:rPr>
        <w:t>และค่าหุ้น</w:t>
      </w:r>
      <w:r w:rsidR="00F45CD9" w:rsidRPr="0096494D">
        <w:rPr>
          <w:rFonts w:ascii="Angsana New" w:hAnsi="Angsana New"/>
          <w:sz w:val="30"/>
          <w:szCs w:val="30"/>
          <w:cs/>
          <w:lang w:val="th-TH"/>
        </w:rPr>
        <w:t>เพิ่ม</w:t>
      </w:r>
      <w:r w:rsidR="003E6356">
        <w:rPr>
          <w:rFonts w:ascii="Angsana New" w:hAnsi="Angsana New" w:hint="cs"/>
          <w:sz w:val="30"/>
          <w:szCs w:val="30"/>
          <w:cs/>
          <w:lang w:val="th-TH"/>
        </w:rPr>
        <w:t>ทุน</w:t>
      </w:r>
      <w:r w:rsidR="00DC0C58" w:rsidRPr="0096494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813A50">
        <w:rPr>
          <w:rFonts w:ascii="Angsana New" w:hAnsi="Angsana New"/>
          <w:sz w:val="30"/>
          <w:szCs w:val="30"/>
          <w:cs/>
          <w:lang w:val="th-TH"/>
        </w:rPr>
        <w:br/>
      </w:r>
      <w:r w:rsidR="00F45CD9" w:rsidRPr="0096494D">
        <w:rPr>
          <w:rFonts w:ascii="Angsana New" w:hAnsi="Angsana New"/>
          <w:sz w:val="30"/>
          <w:szCs w:val="30"/>
          <w:cs/>
          <w:lang w:val="th-TH"/>
        </w:rPr>
        <w:t>โดยกลุ่มบริษัทได้จ่ายชำระค่าหุ้นดังกล่าวตามสัดส่วนการลงทุน ดังนี้</w:t>
      </w:r>
    </w:p>
    <w:p w14:paraId="28EB0F2B" w14:textId="77777777" w:rsidR="00D57700" w:rsidRPr="0096494D" w:rsidRDefault="00D57700" w:rsidP="00D577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360" w:type="dxa"/>
        <w:tblInd w:w="468" w:type="dxa"/>
        <w:tblLook w:val="04A0" w:firstRow="1" w:lastRow="0" w:firstColumn="1" w:lastColumn="0" w:noHBand="0" w:noVBand="1"/>
      </w:tblPr>
      <w:tblGrid>
        <w:gridCol w:w="4230"/>
        <w:gridCol w:w="3690"/>
        <w:gridCol w:w="1440"/>
      </w:tblGrid>
      <w:tr w:rsidR="00F813C9" w:rsidRPr="0096494D" w14:paraId="479E0E33" w14:textId="77777777" w:rsidTr="004E50BC">
        <w:tc>
          <w:tcPr>
            <w:tcW w:w="4230" w:type="dxa"/>
          </w:tcPr>
          <w:p w14:paraId="5CB1BF82" w14:textId="77777777" w:rsidR="00D57700" w:rsidRPr="0096494D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96494D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3690" w:type="dxa"/>
          </w:tcPr>
          <w:p w14:paraId="2A0CC4BB" w14:textId="77777777" w:rsidR="00D57700" w:rsidRPr="0096494D" w:rsidRDefault="00D57700" w:rsidP="002774C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649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1440" w:type="dxa"/>
          </w:tcPr>
          <w:p w14:paraId="46E3FFFE" w14:textId="77777777" w:rsidR="00D57700" w:rsidRPr="0096494D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</w:pPr>
            <w:r w:rsidRPr="0096494D">
              <w:rPr>
                <w:rFonts w:ascii="Angsana New" w:hAnsi="Angsana New"/>
                <w:b/>
                <w:bCs/>
                <w:spacing w:val="2"/>
                <w:sz w:val="30"/>
                <w:szCs w:val="30"/>
                <w:cs/>
              </w:rPr>
              <w:t>จำนวนเงิน</w:t>
            </w:r>
          </w:p>
          <w:p w14:paraId="33E086BF" w14:textId="77777777" w:rsidR="00D57700" w:rsidRPr="0096494D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79" w:right="-108"/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</w:pPr>
            <w:r w:rsidRPr="0096494D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(</w:t>
            </w:r>
            <w:r w:rsidRPr="0096494D">
              <w:rPr>
                <w:rFonts w:ascii="Angsana New" w:hAnsi="Angsana New"/>
                <w:i/>
                <w:iCs/>
                <w:spacing w:val="2"/>
                <w:sz w:val="30"/>
                <w:szCs w:val="30"/>
                <w:cs/>
              </w:rPr>
              <w:t>ล้านบาท</w:t>
            </w:r>
            <w:r w:rsidRPr="0096494D">
              <w:rPr>
                <w:rFonts w:ascii="Angsana New" w:hAnsi="Angsana New"/>
                <w:i/>
                <w:iCs/>
                <w:spacing w:val="2"/>
                <w:sz w:val="30"/>
                <w:szCs w:val="30"/>
              </w:rPr>
              <w:t>)</w:t>
            </w:r>
          </w:p>
        </w:tc>
      </w:tr>
      <w:tr w:rsidR="00354E78" w:rsidRPr="0096494D" w14:paraId="60AC1121" w14:textId="77777777" w:rsidTr="004E50BC">
        <w:tc>
          <w:tcPr>
            <w:tcW w:w="4230" w:type="dxa"/>
            <w:shd w:val="clear" w:color="auto" w:fill="auto"/>
          </w:tcPr>
          <w:p w14:paraId="7EA2C5DA" w14:textId="6FD2C58E" w:rsidR="00354E78" w:rsidRPr="0096494D" w:rsidRDefault="00354E78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6494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การร่วมค้าทางตรง</w:t>
            </w:r>
          </w:p>
        </w:tc>
        <w:tc>
          <w:tcPr>
            <w:tcW w:w="3690" w:type="dxa"/>
            <w:shd w:val="clear" w:color="auto" w:fill="auto"/>
          </w:tcPr>
          <w:p w14:paraId="458D49CF" w14:textId="77777777" w:rsidR="00354E78" w:rsidRPr="0096494D" w:rsidRDefault="00354E78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8556FBA" w14:textId="77777777" w:rsidR="00354E78" w:rsidRPr="0096494D" w:rsidRDefault="00354E78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08"/>
              <w:jc w:val="right"/>
              <w:rPr>
                <w:rFonts w:ascii="Angsana New" w:hAnsi="Angsana New"/>
                <w:spacing w:val="2"/>
                <w:sz w:val="30"/>
                <w:szCs w:val="30"/>
              </w:rPr>
            </w:pPr>
          </w:p>
        </w:tc>
      </w:tr>
      <w:tr w:rsidR="00354E78" w:rsidRPr="0096494D" w14:paraId="34E8D261" w14:textId="77777777" w:rsidTr="004E50BC">
        <w:tc>
          <w:tcPr>
            <w:tcW w:w="4230" w:type="dxa"/>
            <w:shd w:val="clear" w:color="auto" w:fill="auto"/>
          </w:tcPr>
          <w:p w14:paraId="528874EF" w14:textId="2F59DBB2" w:rsidR="00354E78" w:rsidRPr="0096494D" w:rsidRDefault="00354E78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494D">
              <w:rPr>
                <w:rFonts w:ascii="Angsana New" w:hAnsi="Angsana New"/>
                <w:sz w:val="30"/>
                <w:szCs w:val="30"/>
                <w:cs/>
              </w:rPr>
              <w:t>บริษัท หินกองเพาเวอร์โฮลดิ้ง จำกัด</w:t>
            </w:r>
          </w:p>
        </w:tc>
        <w:tc>
          <w:tcPr>
            <w:tcW w:w="3690" w:type="dxa"/>
            <w:shd w:val="clear" w:color="auto" w:fill="auto"/>
          </w:tcPr>
          <w:p w14:paraId="57FAC66C" w14:textId="736CE344" w:rsidR="00354E78" w:rsidRPr="0096494D" w:rsidRDefault="0096494D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96494D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4A9AEFA8" w14:textId="764D4229" w:rsidR="00354E78" w:rsidRPr="0096494D" w:rsidRDefault="00631E6C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153</w:t>
            </w:r>
            <w:r w:rsidR="0096494D" w:rsidRPr="0096494D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61</w:t>
            </w:r>
          </w:p>
        </w:tc>
      </w:tr>
      <w:tr w:rsidR="00354E78" w:rsidRPr="0096494D" w14:paraId="062F2F8D" w14:textId="77777777" w:rsidTr="004E50BC">
        <w:tc>
          <w:tcPr>
            <w:tcW w:w="4230" w:type="dxa"/>
            <w:shd w:val="clear" w:color="auto" w:fill="auto"/>
          </w:tcPr>
          <w:p w14:paraId="79DBC710" w14:textId="4A617C23" w:rsidR="00354E78" w:rsidRPr="0096494D" w:rsidRDefault="00354E78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494D">
              <w:rPr>
                <w:rFonts w:ascii="Angsana New" w:hAnsi="Angsana New"/>
                <w:sz w:val="30"/>
                <w:szCs w:val="30"/>
                <w:cs/>
              </w:rPr>
              <w:t>บริษัท อาร์ อี เอ็น โคราช เอนเนอร์ยี่ จำกัด</w:t>
            </w:r>
          </w:p>
        </w:tc>
        <w:tc>
          <w:tcPr>
            <w:tcW w:w="3690" w:type="dxa"/>
            <w:shd w:val="clear" w:color="auto" w:fill="auto"/>
          </w:tcPr>
          <w:p w14:paraId="7F70B7C2" w14:textId="417E674F" w:rsidR="00354E78" w:rsidRPr="0096494D" w:rsidRDefault="0096494D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96494D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2246837E" w14:textId="26D8B2D0" w:rsidR="00354E78" w:rsidRPr="0096494D" w:rsidRDefault="00631E6C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10</w:t>
            </w:r>
            <w:r w:rsidR="0096494D" w:rsidRPr="0096494D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30</w:t>
            </w:r>
          </w:p>
        </w:tc>
      </w:tr>
      <w:tr w:rsidR="00354E78" w:rsidRPr="0096494D" w14:paraId="55291019" w14:textId="77777777" w:rsidTr="004E50BC">
        <w:tc>
          <w:tcPr>
            <w:tcW w:w="4230" w:type="dxa"/>
            <w:shd w:val="clear" w:color="auto" w:fill="auto"/>
          </w:tcPr>
          <w:p w14:paraId="0FD55E1F" w14:textId="64715D01" w:rsidR="00354E78" w:rsidRPr="0096494D" w:rsidRDefault="00354E78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494D">
              <w:rPr>
                <w:rFonts w:ascii="Angsana New" w:hAnsi="Angsana New"/>
                <w:sz w:val="30"/>
                <w:szCs w:val="30"/>
              </w:rPr>
              <w:t>NEXIF RATCH ENERGY SINGAPORE</w:t>
            </w:r>
          </w:p>
        </w:tc>
        <w:tc>
          <w:tcPr>
            <w:tcW w:w="3690" w:type="dxa"/>
            <w:shd w:val="clear" w:color="auto" w:fill="auto"/>
          </w:tcPr>
          <w:p w14:paraId="078885B6" w14:textId="77777777" w:rsidR="00354E78" w:rsidRPr="0096494D" w:rsidRDefault="00354E78" w:rsidP="00354E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B7E3E4F" w14:textId="77777777" w:rsidR="00354E78" w:rsidRPr="0096494D" w:rsidRDefault="00354E78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</w:p>
        </w:tc>
      </w:tr>
      <w:tr w:rsidR="00354E78" w:rsidRPr="00E56092" w14:paraId="6BA0AB14" w14:textId="77777777" w:rsidTr="004E50BC">
        <w:tc>
          <w:tcPr>
            <w:tcW w:w="4230" w:type="dxa"/>
            <w:shd w:val="clear" w:color="auto" w:fill="auto"/>
          </w:tcPr>
          <w:p w14:paraId="01B0C04B" w14:textId="4BE8CA64" w:rsidR="00354E78" w:rsidRPr="0096494D" w:rsidRDefault="00354E78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6494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96494D">
              <w:rPr>
                <w:rFonts w:ascii="Angsana New" w:hAnsi="Angsana New"/>
                <w:sz w:val="30"/>
                <w:szCs w:val="30"/>
              </w:rPr>
              <w:t>PTE. LTD.</w:t>
            </w:r>
          </w:p>
        </w:tc>
        <w:tc>
          <w:tcPr>
            <w:tcW w:w="3690" w:type="dxa"/>
            <w:shd w:val="clear" w:color="auto" w:fill="auto"/>
          </w:tcPr>
          <w:p w14:paraId="74CDB01F" w14:textId="4525162C" w:rsidR="00354E78" w:rsidRPr="0096494D" w:rsidRDefault="0096494D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cs/>
              </w:rPr>
            </w:pPr>
            <w:r w:rsidRPr="0096494D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ชำระค่าหุ้นเพิ่มทุน</w:t>
            </w:r>
          </w:p>
        </w:tc>
        <w:tc>
          <w:tcPr>
            <w:tcW w:w="1440" w:type="dxa"/>
            <w:shd w:val="clear" w:color="auto" w:fill="auto"/>
          </w:tcPr>
          <w:p w14:paraId="11EA7BEB" w14:textId="7EF994E8" w:rsidR="00354E78" w:rsidRPr="0096494D" w:rsidRDefault="00631E6C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983</w:t>
            </w:r>
            <w:r w:rsidR="0096494D" w:rsidRPr="0096494D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81</w:t>
            </w:r>
          </w:p>
        </w:tc>
      </w:tr>
      <w:tr w:rsidR="00354E78" w:rsidRPr="00354E78" w14:paraId="7738AAA1" w14:textId="77777777" w:rsidTr="004E50BC">
        <w:tc>
          <w:tcPr>
            <w:tcW w:w="4230" w:type="dxa"/>
            <w:shd w:val="clear" w:color="auto" w:fill="auto"/>
          </w:tcPr>
          <w:p w14:paraId="3003A65B" w14:textId="77777777" w:rsidR="00354E78" w:rsidRPr="00354E78" w:rsidRDefault="00354E78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3690" w:type="dxa"/>
            <w:shd w:val="clear" w:color="auto" w:fill="auto"/>
          </w:tcPr>
          <w:p w14:paraId="1711C8BA" w14:textId="77777777" w:rsidR="00354E78" w:rsidRPr="00354E78" w:rsidRDefault="00354E78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04E4EFB" w14:textId="77777777" w:rsidR="00354E78" w:rsidRPr="0096494D" w:rsidRDefault="00354E78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F813C9" w:rsidRPr="00E56092" w14:paraId="08A1ADCF" w14:textId="77777777" w:rsidTr="004E50BC">
        <w:tc>
          <w:tcPr>
            <w:tcW w:w="4230" w:type="dxa"/>
            <w:shd w:val="clear" w:color="auto" w:fill="auto"/>
          </w:tcPr>
          <w:p w14:paraId="159398F1" w14:textId="27764AAE" w:rsidR="00D57700" w:rsidRPr="00FB3C44" w:rsidRDefault="00D57700" w:rsidP="00277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B3C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การร่วมค้าทาง</w:t>
            </w:r>
            <w:r w:rsidR="00DC0C58" w:rsidRPr="00FB3C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อ้อม</w:t>
            </w:r>
          </w:p>
        </w:tc>
        <w:tc>
          <w:tcPr>
            <w:tcW w:w="3690" w:type="dxa"/>
            <w:shd w:val="clear" w:color="auto" w:fill="auto"/>
          </w:tcPr>
          <w:p w14:paraId="5A5F03EE" w14:textId="77777777" w:rsidR="00D57700" w:rsidRPr="00E56092" w:rsidRDefault="00D57700" w:rsidP="002774C4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26AC03" w14:textId="77777777" w:rsidR="00D57700" w:rsidRPr="0096494D" w:rsidRDefault="00D57700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highlight w:val="yellow"/>
                <w:lang w:val="en-US" w:bidi="th-TH"/>
              </w:rPr>
            </w:pPr>
          </w:p>
        </w:tc>
      </w:tr>
      <w:tr w:rsidR="00A84FDD" w:rsidRPr="00B165D6" w14:paraId="49908F6D" w14:textId="77777777" w:rsidTr="004E50BC">
        <w:tc>
          <w:tcPr>
            <w:tcW w:w="4230" w:type="dxa"/>
            <w:shd w:val="clear" w:color="auto" w:fill="auto"/>
          </w:tcPr>
          <w:p w14:paraId="3D9592F3" w14:textId="77777777" w:rsidR="00A84FDD" w:rsidRPr="00FB3C44" w:rsidRDefault="00C51761" w:rsidP="00A84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B3C44">
              <w:rPr>
                <w:rFonts w:ascii="Angsana New" w:hAnsi="Angsana New"/>
                <w:sz w:val="30"/>
                <w:szCs w:val="30"/>
              </w:rPr>
              <w:t>PT Medco Ratch Power Riau</w:t>
            </w:r>
          </w:p>
        </w:tc>
        <w:tc>
          <w:tcPr>
            <w:tcW w:w="3690" w:type="dxa"/>
            <w:shd w:val="clear" w:color="auto" w:fill="auto"/>
          </w:tcPr>
          <w:p w14:paraId="2E334953" w14:textId="63B25149" w:rsidR="00A84FDD" w:rsidRPr="00E56092" w:rsidRDefault="00C51761" w:rsidP="00A84FDD">
            <w:pPr>
              <w:ind w:left="720" w:right="-45" w:hanging="720"/>
              <w:jc w:val="thaiDistribute"/>
              <w:rPr>
                <w:rFonts w:ascii="Angsana New" w:hAnsi="Angsana New"/>
                <w:spacing w:val="2"/>
                <w:sz w:val="30"/>
                <w:szCs w:val="30"/>
                <w:highlight w:val="yellow"/>
              </w:rPr>
            </w:pPr>
            <w:r w:rsidRPr="00260327">
              <w:rPr>
                <w:rFonts w:ascii="Angsana New" w:hAnsi="Angsana New"/>
                <w:spacing w:val="2"/>
                <w:sz w:val="30"/>
                <w:szCs w:val="30"/>
                <w:cs/>
              </w:rPr>
              <w:t>ชำระค่าหุ้นเพิ่ม</w:t>
            </w:r>
            <w:r w:rsidR="00424574" w:rsidRPr="00260327">
              <w:rPr>
                <w:rFonts w:ascii="Angsana New" w:hAnsi="Angsana New"/>
                <w:spacing w:val="2"/>
                <w:sz w:val="30"/>
                <w:szCs w:val="30"/>
                <w:cs/>
              </w:rPr>
              <w:t>เติม</w:t>
            </w:r>
          </w:p>
        </w:tc>
        <w:tc>
          <w:tcPr>
            <w:tcW w:w="1440" w:type="dxa"/>
            <w:shd w:val="clear" w:color="auto" w:fill="auto"/>
          </w:tcPr>
          <w:p w14:paraId="0090AEDA" w14:textId="22DCA7E5" w:rsidR="00A84FDD" w:rsidRPr="0082412F" w:rsidRDefault="00631E6C" w:rsidP="007A419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79" w:right="165"/>
              <w:jc w:val="right"/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230</w:t>
            </w:r>
            <w:r w:rsidR="00FB3C44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pacing w:val="2"/>
                <w:sz w:val="30"/>
                <w:szCs w:val="30"/>
                <w:lang w:val="en-US" w:bidi="th-TH"/>
              </w:rPr>
              <w:t>21</w:t>
            </w:r>
          </w:p>
        </w:tc>
      </w:tr>
    </w:tbl>
    <w:p w14:paraId="1317C18D" w14:textId="77777777" w:rsidR="00D625E7" w:rsidRPr="0082412F" w:rsidRDefault="0088136D" w:rsidP="005B07D0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168F7D8" w14:textId="77777777" w:rsidR="00620080" w:rsidRPr="0082412F" w:rsidRDefault="00620080" w:rsidP="00387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932"/>
        <w:gridCol w:w="1170"/>
        <w:gridCol w:w="1440"/>
        <w:gridCol w:w="270"/>
        <w:gridCol w:w="1440"/>
      </w:tblGrid>
      <w:tr w:rsidR="00F813C9" w:rsidRPr="00B165D6" w14:paraId="07A5BA19" w14:textId="77777777" w:rsidTr="004E50BC">
        <w:tc>
          <w:tcPr>
            <w:tcW w:w="4932" w:type="dxa"/>
            <w:shd w:val="clear" w:color="auto" w:fill="auto"/>
            <w:vAlign w:val="bottom"/>
          </w:tcPr>
          <w:p w14:paraId="02F8E719" w14:textId="77777777" w:rsidR="00620080" w:rsidRPr="003A5A0D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1C66474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53087CB9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A5A0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A5A0D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F813C9" w:rsidRPr="00B165D6" w14:paraId="4450E895" w14:textId="77777777" w:rsidTr="004E50BC">
        <w:tc>
          <w:tcPr>
            <w:tcW w:w="4932" w:type="dxa"/>
            <w:shd w:val="clear" w:color="auto" w:fill="auto"/>
            <w:vAlign w:val="bottom"/>
          </w:tcPr>
          <w:p w14:paraId="7BE11257" w14:textId="58B59E41" w:rsidR="00620080" w:rsidRPr="003A5A0D" w:rsidRDefault="009D1D0C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</w:t>
            </w:r>
            <w:r w:rsidR="000A0F72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หรับ</w:t>
            </w:r>
            <w:r w:rsidR="000271C5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งวด</w:t>
            </w:r>
            <w:r w:rsidR="00E5609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หก</w:t>
            </w:r>
            <w:r w:rsidR="000271C5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</w:t>
            </w:r>
            <w:r w:rsidR="000A0F72" w:rsidRPr="003A5A0D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631E6C" w:rsidRPr="00631E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30</w:t>
            </w:r>
            <w:r w:rsidR="007E45C9" w:rsidRPr="00E5609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7E45C9" w:rsidRPr="00E56092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04899BD4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2BD02F" w14:textId="724A9ACF" w:rsidR="00620080" w:rsidRPr="003A5A0D" w:rsidRDefault="00631E6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E6F71" w14:textId="77777777" w:rsidR="00620080" w:rsidRPr="003A5A0D" w:rsidRDefault="00620080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66301F" w14:textId="38F1DE08" w:rsidR="00620080" w:rsidRPr="003A5A0D" w:rsidRDefault="00631E6C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F813C9" w:rsidRPr="00B165D6" w14:paraId="16378791" w14:textId="77777777" w:rsidTr="004E50BC">
        <w:tc>
          <w:tcPr>
            <w:tcW w:w="4932" w:type="dxa"/>
            <w:shd w:val="clear" w:color="auto" w:fill="auto"/>
            <w:vAlign w:val="bottom"/>
          </w:tcPr>
          <w:p w14:paraId="6EF7755E" w14:textId="77777777" w:rsidR="00620080" w:rsidRPr="003A5A0D" w:rsidRDefault="00620080" w:rsidP="005B07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2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65E7DCD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207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14:paraId="120CF59F" w14:textId="77777777" w:rsidR="00620080" w:rsidRPr="003A5A0D" w:rsidRDefault="00620080" w:rsidP="00273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5CD9" w:rsidRPr="00B165D6" w14:paraId="05E724D1" w14:textId="77777777" w:rsidTr="004E50BC">
        <w:tc>
          <w:tcPr>
            <w:tcW w:w="4932" w:type="dxa"/>
            <w:vAlign w:val="bottom"/>
          </w:tcPr>
          <w:p w14:paraId="6B587EFE" w14:textId="52C09920" w:rsidR="00F45CD9" w:rsidRPr="003A5A0D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A0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vAlign w:val="bottom"/>
          </w:tcPr>
          <w:p w14:paraId="3D0CD4C1" w14:textId="77777777" w:rsidR="00F45CD9" w:rsidRPr="003A5A0D" w:rsidRDefault="00F45CD9" w:rsidP="00F45C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04ABAF8" w14:textId="3681B7C4" w:rsidR="00F45CD9" w:rsidRPr="00F02FFF" w:rsidRDefault="00631E6C" w:rsidP="00F45C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  <w:r w:rsidR="00F45CD9" w:rsidRPr="00F02F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</w:t>
            </w:r>
            <w:r w:rsidR="00F45CD9" w:rsidRPr="00F02FF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  <w:vAlign w:val="bottom"/>
          </w:tcPr>
          <w:p w14:paraId="3DF3812E" w14:textId="77777777" w:rsidR="00F45CD9" w:rsidRPr="003A5A0D" w:rsidRDefault="00F45CD9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AF8752" w14:textId="7351E8CA" w:rsidR="00F45CD9" w:rsidRPr="003A5A0D" w:rsidRDefault="00631E6C" w:rsidP="00F45C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F45CD9" w:rsidRPr="003A5A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690</w:t>
            </w:r>
            <w:r w:rsidR="00F45CD9" w:rsidRPr="003A5A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558</w:t>
            </w:r>
          </w:p>
        </w:tc>
      </w:tr>
      <w:tr w:rsidR="00E56092" w:rsidRPr="00B165D6" w14:paraId="2259FA87" w14:textId="77777777" w:rsidTr="004E50BC">
        <w:tc>
          <w:tcPr>
            <w:tcW w:w="4932" w:type="dxa"/>
            <w:vAlign w:val="bottom"/>
          </w:tcPr>
          <w:p w14:paraId="4C35B694" w14:textId="16048D01" w:rsidR="00E56092" w:rsidRPr="003A5A0D" w:rsidRDefault="00E56092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เพิ่มเงินลงทุน</w:t>
            </w:r>
          </w:p>
        </w:tc>
        <w:tc>
          <w:tcPr>
            <w:tcW w:w="1170" w:type="dxa"/>
            <w:vAlign w:val="bottom"/>
          </w:tcPr>
          <w:p w14:paraId="43AA3650" w14:textId="77777777" w:rsidR="00E56092" w:rsidRPr="003A5A0D" w:rsidRDefault="00E56092" w:rsidP="00F45C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2207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3F28023" w14:textId="62D32702" w:rsidR="00E56092" w:rsidRPr="00F02FFF" w:rsidRDefault="00813A50" w:rsidP="00813A50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2AC031" w14:textId="77777777" w:rsidR="00E56092" w:rsidRPr="003A5A0D" w:rsidRDefault="00E56092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1BECD8" w14:textId="6F0D13DF" w:rsidR="00E56092" w:rsidRPr="003A5A0D" w:rsidRDefault="00631E6C" w:rsidP="00F45C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E5609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000</w:t>
            </w:r>
          </w:p>
        </w:tc>
      </w:tr>
      <w:tr w:rsidR="00F93D66" w:rsidRPr="00B165D6" w14:paraId="1F5011BD" w14:textId="77777777" w:rsidTr="004E50BC">
        <w:tc>
          <w:tcPr>
            <w:tcW w:w="4932" w:type="dxa"/>
            <w:vAlign w:val="bottom"/>
          </w:tcPr>
          <w:p w14:paraId="0F7C191B" w14:textId="77777777" w:rsidR="00F93D66" w:rsidRPr="003A5A0D" w:rsidRDefault="00F93D66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170" w:type="dxa"/>
            <w:vAlign w:val="bottom"/>
          </w:tcPr>
          <w:p w14:paraId="26DBD69C" w14:textId="77777777" w:rsidR="00F93D66" w:rsidRPr="003A5A0D" w:rsidRDefault="00F93D66" w:rsidP="00382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AC4E22E" w14:textId="7DAE537B" w:rsidR="00F93D66" w:rsidRPr="00F02FFF" w:rsidRDefault="00F93D66" w:rsidP="005D66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2F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02F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960</w:t>
            </w:r>
            <w:r w:rsidRPr="00F02F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E25F1CD" w14:textId="77777777" w:rsidR="00F93D66" w:rsidRPr="003A5A0D" w:rsidRDefault="00F93D66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BA1F50" w14:textId="77777777" w:rsidR="00F93D66" w:rsidRPr="003A5A0D" w:rsidRDefault="0000229C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3A5A0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D66" w:rsidRPr="00B165D6" w14:paraId="5F24D902" w14:textId="77777777" w:rsidTr="004E50BC">
        <w:tc>
          <w:tcPr>
            <w:tcW w:w="4932" w:type="dxa"/>
            <w:vAlign w:val="bottom"/>
          </w:tcPr>
          <w:p w14:paraId="3FA36F9F" w14:textId="77777777" w:rsidR="00777DFF" w:rsidRPr="00BA48A1" w:rsidRDefault="00777DFF" w:rsidP="0077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BA48A1">
              <w:rPr>
                <w:rFonts w:asciiTheme="majorBidi" w:hAnsiTheme="majorBidi"/>
                <w:sz w:val="30"/>
                <w:szCs w:val="30"/>
                <w:cs/>
              </w:rPr>
              <w:t>ส่วนได้เสียของการร่วมค้าที่ยังคงอยู่ในกลุ่มบริษัท ณ วันที่</w:t>
            </w:r>
          </w:p>
          <w:p w14:paraId="5DC532AF" w14:textId="1983CA83" w:rsidR="00F93D66" w:rsidRPr="00BA48A1" w:rsidRDefault="00777DFF" w:rsidP="00777D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8A1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BA48A1">
              <w:rPr>
                <w:rFonts w:asciiTheme="majorBidi" w:hAnsiTheme="majorBidi"/>
                <w:sz w:val="30"/>
                <w:szCs w:val="30"/>
                <w:cs/>
              </w:rPr>
              <w:t>สูญเสียอำนาจการควบคุม</w:t>
            </w:r>
          </w:p>
        </w:tc>
        <w:tc>
          <w:tcPr>
            <w:tcW w:w="1170" w:type="dxa"/>
            <w:vAlign w:val="bottom"/>
          </w:tcPr>
          <w:p w14:paraId="71365829" w14:textId="77777777" w:rsidR="00F93D66" w:rsidRPr="00BA48A1" w:rsidRDefault="00F93D66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CE10F03" w14:textId="60282774" w:rsidR="00F93D66" w:rsidRPr="00F02FFF" w:rsidRDefault="00F93D66" w:rsidP="00F239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/>
              <w:ind w:left="-108"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02FF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02FF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31E6C" w:rsidRPr="00631E6C">
              <w:rPr>
                <w:rFonts w:asciiTheme="majorBidi" w:hAnsiTheme="majorBidi" w:cstheme="majorBidi"/>
                <w:sz w:val="30"/>
                <w:szCs w:val="30"/>
              </w:rPr>
              <w:t>040</w:t>
            </w:r>
            <w:r w:rsidRPr="00F02FF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7109B224" w14:textId="77777777" w:rsidR="00F93D66" w:rsidRPr="00BA48A1" w:rsidRDefault="00F93D66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C03F6EE" w14:textId="77777777" w:rsidR="00F93D66" w:rsidRPr="003A5A0D" w:rsidRDefault="00F93D66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BA48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3D66" w:rsidRPr="00B165D6" w14:paraId="3E3F9E9D" w14:textId="77777777" w:rsidTr="004E50BC">
        <w:tc>
          <w:tcPr>
            <w:tcW w:w="4932" w:type="dxa"/>
            <w:vAlign w:val="bottom"/>
          </w:tcPr>
          <w:p w14:paraId="23A605AF" w14:textId="5FD10C82" w:rsidR="00F93D66" w:rsidRPr="003A5A0D" w:rsidRDefault="00F93D66" w:rsidP="00F45CD9">
            <w:pPr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7E45C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7E45C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3334C9E4" w14:textId="77777777" w:rsidR="00F93D66" w:rsidRPr="003A5A0D" w:rsidRDefault="00F93D66" w:rsidP="00F45CD9">
            <w:pPr>
              <w:pStyle w:val="acctfourfigures"/>
              <w:tabs>
                <w:tab w:val="clear" w:pos="765"/>
                <w:tab w:val="left" w:pos="432"/>
                <w:tab w:val="decimal" w:pos="1152"/>
              </w:tabs>
              <w:spacing w:line="240" w:lineRule="auto"/>
              <w:ind w:right="2207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1F5F7" w14:textId="245834D7" w:rsidR="00F93D66" w:rsidRPr="00F02FFF" w:rsidRDefault="00631E6C" w:rsidP="0073477F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</w:t>
            </w:r>
            <w:r w:rsidR="00F93D66" w:rsidRPr="00F02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556</w:t>
            </w:r>
            <w:r w:rsidR="00F93D66" w:rsidRPr="00F02FF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610</w:t>
            </w:r>
          </w:p>
        </w:tc>
        <w:tc>
          <w:tcPr>
            <w:tcW w:w="270" w:type="dxa"/>
            <w:vAlign w:val="bottom"/>
          </w:tcPr>
          <w:p w14:paraId="16B5B8CF" w14:textId="77777777" w:rsidR="00F93D66" w:rsidRPr="003A5A0D" w:rsidRDefault="00F93D66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7F99E4" w14:textId="6C5C2B12" w:rsidR="00F93D66" w:rsidRPr="003A5A0D" w:rsidRDefault="00631E6C" w:rsidP="00F45CD9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F93D66"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694</w:t>
            </w:r>
            <w:r w:rsidR="00F93D66" w:rsidRPr="003A5A0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558</w:t>
            </w:r>
          </w:p>
        </w:tc>
      </w:tr>
    </w:tbl>
    <w:p w14:paraId="29B4BE42" w14:textId="0D27B77B" w:rsidR="0062030F" w:rsidRDefault="0062030F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47B6AA59" w14:textId="77777777" w:rsidR="00F02FFF" w:rsidRPr="0082412F" w:rsidRDefault="00F02FFF" w:rsidP="006200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15F3BFEC" w14:textId="77777777" w:rsidR="00AD27D2" w:rsidRPr="0082412F" w:rsidRDefault="00AD27D2" w:rsidP="008813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AD27D2" w:rsidRPr="0082412F" w:rsidSect="00620AA0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43168153" w14:textId="5EA77587" w:rsidR="005A3A79" w:rsidRPr="0082412F" w:rsidRDefault="005A3A79" w:rsidP="00453FDC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  <w:r w:rsidRPr="0082412F">
        <w:rPr>
          <w:rFonts w:ascii="Angsana New" w:hAnsi="Angsana New"/>
          <w:sz w:val="28"/>
          <w:szCs w:val="28"/>
          <w:cs/>
          <w:lang w:bidi="th-TH"/>
        </w:rPr>
        <w:t xml:space="preserve">เงินลงทุนในบริษัทย่อย ณ วันที่ </w:t>
      </w:r>
      <w:r w:rsidR="00631E6C" w:rsidRPr="00631E6C">
        <w:rPr>
          <w:rFonts w:ascii="Angsana New" w:hAnsi="Angsana New"/>
          <w:sz w:val="28"/>
          <w:szCs w:val="28"/>
          <w:lang w:val="en-US" w:bidi="th-TH"/>
        </w:rPr>
        <w:t>30</w:t>
      </w:r>
      <w:r w:rsidR="007E45C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7E45C9">
        <w:rPr>
          <w:rFonts w:ascii="Angsana New" w:hAnsi="Angsana New"/>
          <w:sz w:val="28"/>
          <w:szCs w:val="28"/>
          <w:cs/>
          <w:lang w:val="en-US" w:bidi="th-TH"/>
        </w:rPr>
        <w:t>มิถุนายน</w:t>
      </w:r>
      <w:r w:rsidR="00126C68" w:rsidRPr="0082412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631E6C" w:rsidRPr="00631E6C">
        <w:rPr>
          <w:rFonts w:ascii="Angsana New" w:hAnsi="Angsana New"/>
          <w:sz w:val="28"/>
          <w:szCs w:val="28"/>
          <w:lang w:val="en-US" w:bidi="th-TH"/>
        </w:rPr>
        <w:t>2563</w:t>
      </w:r>
      <w:r w:rsidR="00C72F2E" w:rsidRPr="0082412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6826BF" w:rsidRPr="0082412F">
        <w:rPr>
          <w:rFonts w:ascii="Angsana New" w:hAnsi="Angsana New"/>
          <w:sz w:val="28"/>
          <w:szCs w:val="28"/>
          <w:cs/>
          <w:lang w:val="en-US" w:bidi="th-TH"/>
        </w:rPr>
        <w:t xml:space="preserve">และ </w:t>
      </w:r>
      <w:r w:rsidR="00631E6C" w:rsidRPr="00631E6C">
        <w:rPr>
          <w:rFonts w:ascii="Angsana New" w:hAnsi="Angsana New"/>
          <w:sz w:val="28"/>
          <w:szCs w:val="28"/>
          <w:lang w:val="en-US" w:bidi="th-TH"/>
        </w:rPr>
        <w:t>31</w:t>
      </w:r>
      <w:r w:rsidRPr="0082412F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82412F">
        <w:rPr>
          <w:rFonts w:ascii="Angsana New" w:hAnsi="Angsana New"/>
          <w:sz w:val="28"/>
          <w:szCs w:val="28"/>
          <w:cs/>
          <w:lang w:val="en-US" w:bidi="th-TH"/>
        </w:rPr>
        <w:t xml:space="preserve">ธันวาคม </w:t>
      </w:r>
      <w:r w:rsidR="00631E6C" w:rsidRPr="00631E6C">
        <w:rPr>
          <w:rFonts w:ascii="Angsana New" w:hAnsi="Angsana New"/>
          <w:sz w:val="28"/>
          <w:szCs w:val="28"/>
          <w:lang w:val="en-US" w:bidi="th-TH"/>
        </w:rPr>
        <w:t>2562</w:t>
      </w:r>
      <w:r w:rsidR="00C72F2E" w:rsidRPr="0082412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6C24FD" w:rsidRPr="0082412F">
        <w:rPr>
          <w:rFonts w:ascii="Angsana New" w:hAnsi="Angsana New"/>
          <w:sz w:val="28"/>
          <w:szCs w:val="28"/>
          <w:cs/>
          <w:lang w:bidi="th-TH"/>
        </w:rPr>
        <w:t>และ</w:t>
      </w:r>
      <w:r w:rsidR="006A3BFF" w:rsidRPr="0082412F">
        <w:rPr>
          <w:rFonts w:ascii="Angsana New" w:hAnsi="Angsana New"/>
          <w:sz w:val="28"/>
          <w:szCs w:val="28"/>
          <w:cs/>
          <w:lang w:bidi="th-TH"/>
        </w:rPr>
        <w:t>เงินปันผล</w:t>
      </w:r>
      <w:r w:rsidR="007A7737" w:rsidRPr="0082412F">
        <w:rPr>
          <w:rFonts w:ascii="Angsana New" w:hAnsi="Angsana New"/>
          <w:sz w:val="28"/>
          <w:szCs w:val="28"/>
          <w:cs/>
          <w:lang w:bidi="th-TH"/>
        </w:rPr>
        <w:t>รับ</w:t>
      </w:r>
      <w:r w:rsidR="006C24FD" w:rsidRPr="0082412F">
        <w:rPr>
          <w:rFonts w:ascii="Angsana New" w:hAnsi="Angsana New"/>
          <w:sz w:val="28"/>
          <w:szCs w:val="28"/>
          <w:cs/>
          <w:lang w:bidi="th-TH"/>
        </w:rPr>
        <w:t>จากเงินลงทุนสำหรับ</w:t>
      </w:r>
      <w:r w:rsidR="000271C5" w:rsidRPr="0082412F">
        <w:rPr>
          <w:rFonts w:ascii="Angsana New" w:hAnsi="Angsana New"/>
          <w:sz w:val="28"/>
          <w:szCs w:val="28"/>
          <w:cs/>
          <w:lang w:bidi="th-TH"/>
        </w:rPr>
        <w:t>งวด</w:t>
      </w:r>
      <w:r w:rsidR="009C79F5">
        <w:rPr>
          <w:rFonts w:ascii="Angsana New" w:hAnsi="Angsana New"/>
          <w:sz w:val="28"/>
          <w:szCs w:val="28"/>
          <w:cs/>
          <w:lang w:bidi="th-TH"/>
        </w:rPr>
        <w:t>หก</w:t>
      </w:r>
      <w:r w:rsidR="000271C5" w:rsidRPr="0082412F">
        <w:rPr>
          <w:rFonts w:ascii="Angsana New" w:hAnsi="Angsana New"/>
          <w:sz w:val="28"/>
          <w:szCs w:val="28"/>
          <w:cs/>
          <w:lang w:bidi="th-TH"/>
        </w:rPr>
        <w:t>เดือน</w:t>
      </w:r>
      <w:r w:rsidR="006C24FD" w:rsidRPr="0082412F">
        <w:rPr>
          <w:rFonts w:ascii="Angsana New" w:hAnsi="Angsana New"/>
          <w:sz w:val="28"/>
          <w:szCs w:val="28"/>
          <w:cs/>
          <w:lang w:bidi="th-TH"/>
        </w:rPr>
        <w:t xml:space="preserve">สิ้นสุดวันที่ </w:t>
      </w:r>
      <w:r w:rsidR="00631E6C" w:rsidRPr="00631E6C">
        <w:rPr>
          <w:rFonts w:ascii="Angsana New" w:hAnsi="Angsana New"/>
          <w:sz w:val="28"/>
          <w:szCs w:val="28"/>
          <w:lang w:val="en-US" w:bidi="th-TH"/>
        </w:rPr>
        <w:t>30</w:t>
      </w:r>
      <w:r w:rsidR="007E45C9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7E45C9">
        <w:rPr>
          <w:rFonts w:ascii="Angsana New" w:hAnsi="Angsana New"/>
          <w:sz w:val="28"/>
          <w:szCs w:val="28"/>
          <w:cs/>
          <w:lang w:val="en-US" w:bidi="th-TH"/>
        </w:rPr>
        <w:t>มิถุนายน</w:t>
      </w:r>
      <w:r w:rsidR="00C97110" w:rsidRPr="0082412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6C24FD" w:rsidRPr="0082412F">
        <w:rPr>
          <w:rFonts w:ascii="Angsana New" w:hAnsi="Angsana New"/>
          <w:sz w:val="28"/>
          <w:szCs w:val="28"/>
          <w:cs/>
          <w:lang w:bidi="th-TH"/>
        </w:rPr>
        <w:t>มีดังนี้</w:t>
      </w:r>
    </w:p>
    <w:p w14:paraId="516C16A8" w14:textId="77777777" w:rsidR="00C72F2E" w:rsidRPr="007A4198" w:rsidRDefault="00C72F2E" w:rsidP="006A24D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</w:p>
    <w:tbl>
      <w:tblPr>
        <w:tblW w:w="15469" w:type="dxa"/>
        <w:tblInd w:w="-1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09"/>
        <w:gridCol w:w="900"/>
        <w:gridCol w:w="180"/>
        <w:gridCol w:w="897"/>
        <w:gridCol w:w="183"/>
        <w:gridCol w:w="900"/>
        <w:gridCol w:w="180"/>
        <w:gridCol w:w="900"/>
        <w:gridCol w:w="180"/>
        <w:gridCol w:w="900"/>
        <w:gridCol w:w="180"/>
        <w:gridCol w:w="897"/>
        <w:gridCol w:w="183"/>
        <w:gridCol w:w="900"/>
        <w:gridCol w:w="180"/>
        <w:gridCol w:w="900"/>
        <w:gridCol w:w="180"/>
        <w:gridCol w:w="988"/>
        <w:gridCol w:w="182"/>
        <w:gridCol w:w="990"/>
        <w:gridCol w:w="180"/>
        <w:gridCol w:w="900"/>
        <w:gridCol w:w="180"/>
        <w:gridCol w:w="900"/>
      </w:tblGrid>
      <w:tr w:rsidR="00D4797E" w:rsidRPr="00B165D6" w14:paraId="281E225C" w14:textId="77777777" w:rsidTr="006A2E73">
        <w:trPr>
          <w:cantSplit/>
          <w:trHeight w:val="341"/>
        </w:trPr>
        <w:tc>
          <w:tcPr>
            <w:tcW w:w="2509" w:type="dxa"/>
            <w:vAlign w:val="bottom"/>
          </w:tcPr>
          <w:p w14:paraId="3AAE0C24" w14:textId="77777777" w:rsidR="00D4797E" w:rsidRPr="0082412F" w:rsidRDefault="00D4797E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0" w:type="dxa"/>
            <w:gridSpan w:val="23"/>
          </w:tcPr>
          <w:p w14:paraId="42148424" w14:textId="3190D02B" w:rsidR="00D4797E" w:rsidRPr="0082412F" w:rsidRDefault="00D4797E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797E" w:rsidRPr="00B165D6" w14:paraId="2C113610" w14:textId="77777777" w:rsidTr="006A2E73">
        <w:trPr>
          <w:cantSplit/>
          <w:trHeight w:val="341"/>
        </w:trPr>
        <w:tc>
          <w:tcPr>
            <w:tcW w:w="2509" w:type="dxa"/>
            <w:vAlign w:val="bottom"/>
          </w:tcPr>
          <w:p w14:paraId="2718EFA0" w14:textId="77777777" w:rsidR="00D4797E" w:rsidRPr="0082412F" w:rsidRDefault="00D4797E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3"/>
          </w:tcPr>
          <w:p w14:paraId="02AD9C8E" w14:textId="1C0EDFB7" w:rsidR="00D4797E" w:rsidRPr="0082412F" w:rsidRDefault="00D4797E" w:rsidP="00F45CD9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สัดส่วน</w:t>
            </w:r>
          </w:p>
        </w:tc>
        <w:tc>
          <w:tcPr>
            <w:tcW w:w="183" w:type="dxa"/>
            <w:vAlign w:val="bottom"/>
          </w:tcPr>
          <w:p w14:paraId="595B9561" w14:textId="77777777" w:rsidR="00D4797E" w:rsidRPr="0082412F" w:rsidRDefault="00D4797E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97E8102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7528013D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1AC4875C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3" w:type="dxa"/>
            <w:vAlign w:val="bottom"/>
          </w:tcPr>
          <w:p w14:paraId="00899431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3906BF05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bottom"/>
          </w:tcPr>
          <w:p w14:paraId="52DAE487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327DFFD0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6CB9034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6A67D2DC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เงินปันผลรับสำหรับ</w:t>
            </w:r>
          </w:p>
        </w:tc>
      </w:tr>
      <w:tr w:rsidR="00D4797E" w:rsidRPr="00B165D6" w14:paraId="2DB1E578" w14:textId="77777777" w:rsidTr="006A2E73">
        <w:trPr>
          <w:cantSplit/>
          <w:trHeight w:val="341"/>
        </w:trPr>
        <w:tc>
          <w:tcPr>
            <w:tcW w:w="2509" w:type="dxa"/>
            <w:vAlign w:val="bottom"/>
          </w:tcPr>
          <w:p w14:paraId="2B53CC1F" w14:textId="77777777" w:rsidR="00D4797E" w:rsidRPr="0082412F" w:rsidRDefault="00D4797E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3"/>
          </w:tcPr>
          <w:p w14:paraId="48CA7F9A" w14:textId="30D48889" w:rsidR="00D4797E" w:rsidRPr="0082412F" w:rsidRDefault="00D4797E" w:rsidP="00F45CD9">
            <w:pPr>
              <w:tabs>
                <w:tab w:val="clear" w:pos="1871"/>
              </w:tabs>
              <w:spacing w:line="340" w:lineRule="exact"/>
              <w:ind w:left="-95" w:right="-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ความเป็นเจ้าของ</w:t>
            </w:r>
          </w:p>
        </w:tc>
        <w:tc>
          <w:tcPr>
            <w:tcW w:w="183" w:type="dxa"/>
            <w:vAlign w:val="bottom"/>
          </w:tcPr>
          <w:p w14:paraId="1B8E1595" w14:textId="77777777" w:rsidR="00D4797E" w:rsidRPr="0082412F" w:rsidRDefault="00D4797E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4DEB86A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F5598B1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7" w:type="dxa"/>
            <w:gridSpan w:val="3"/>
            <w:vAlign w:val="bottom"/>
          </w:tcPr>
          <w:p w14:paraId="71CFA480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3" w:type="dxa"/>
            <w:vAlign w:val="bottom"/>
          </w:tcPr>
          <w:p w14:paraId="45E6B969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3F63D52D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73F5E5A1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shd w:val="clear" w:color="auto" w:fill="auto"/>
            <w:vAlign w:val="bottom"/>
          </w:tcPr>
          <w:p w14:paraId="3B7739DD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8241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2F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8241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2412F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F3AE2C" w14:textId="77777777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14:paraId="0A6DB47D" w14:textId="3905D24B" w:rsidR="00D4797E" w:rsidRPr="0082412F" w:rsidRDefault="00D4797E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/>
                <w:sz w:val="28"/>
                <w:szCs w:val="28"/>
                <w:cs/>
              </w:rPr>
              <w:t>หก</w:t>
            </w:r>
            <w:r w:rsidRPr="0082412F">
              <w:rPr>
                <w:rFonts w:ascii="Angsana New" w:hAnsi="Angsana New"/>
                <w:sz w:val="28"/>
                <w:szCs w:val="28"/>
                <w:cs/>
              </w:rPr>
              <w:t>เดือนสิ้นสุดวันที่</w:t>
            </w:r>
          </w:p>
        </w:tc>
      </w:tr>
      <w:tr w:rsidR="007A206F" w:rsidRPr="00B165D6" w14:paraId="7BE4ACE1" w14:textId="77777777" w:rsidTr="006A2E73">
        <w:trPr>
          <w:cantSplit/>
          <w:trHeight w:val="354"/>
        </w:trPr>
        <w:tc>
          <w:tcPr>
            <w:tcW w:w="2509" w:type="dxa"/>
            <w:vAlign w:val="bottom"/>
          </w:tcPr>
          <w:p w14:paraId="1CBD0011" w14:textId="77777777" w:rsidR="007C4F94" w:rsidRPr="0082412F" w:rsidRDefault="007C4F94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19B84CFE" w14:textId="7D2B3674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30</w:t>
            </w:r>
            <w:r w:rsidR="007C4F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4F9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</w:tcPr>
          <w:p w14:paraId="004F969E" w14:textId="77777777" w:rsidR="007C4F94" w:rsidRPr="000E0389" w:rsidRDefault="007C4F94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4E6E6452" w14:textId="6F7B01B7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31</w:t>
            </w:r>
            <w:r w:rsidR="007C4F94" w:rsidRPr="008241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4F94" w:rsidRPr="0082412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7C0B7288" w14:textId="77777777" w:rsidR="007C4F94" w:rsidRPr="0082412F" w:rsidRDefault="007C4F94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35B5F4" w14:textId="0A6C4729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30</w:t>
            </w:r>
            <w:r w:rsidR="007C4F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4F9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4D9236DE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D4FCBB2" w14:textId="53D177EF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31</w:t>
            </w:r>
            <w:r w:rsidR="007C4F94" w:rsidRPr="008241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4F94" w:rsidRPr="0082412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9465ED3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B0CBE7" w14:textId="75A316EC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30</w:t>
            </w:r>
            <w:r w:rsidR="007C4F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4F9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88B0B26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  <w:vAlign w:val="bottom"/>
          </w:tcPr>
          <w:p w14:paraId="39378D6B" w14:textId="56E962CC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31</w:t>
            </w:r>
            <w:r w:rsidR="007C4F94" w:rsidRPr="008241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4F94" w:rsidRPr="0082412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233908D5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E148761" w14:textId="158DA026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30</w:t>
            </w:r>
            <w:r w:rsidR="007C4F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4F9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49A7053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3D4030F" w14:textId="091F356C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31</w:t>
            </w:r>
            <w:r w:rsidR="007C4F94" w:rsidRPr="008241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4F94" w:rsidRPr="0082412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3786274C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09E6813" w14:textId="7FF8AA93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30</w:t>
            </w:r>
            <w:r w:rsidR="007C4F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4F9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2" w:type="dxa"/>
            <w:vAlign w:val="bottom"/>
          </w:tcPr>
          <w:p w14:paraId="480B7618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7ABE64B6" w14:textId="0F22D702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31</w:t>
            </w:r>
            <w:r w:rsidR="007C4F94" w:rsidRPr="0082412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4F94" w:rsidRPr="0082412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A8CD4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C69A4D0" w14:textId="61875B31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30</w:t>
            </w:r>
            <w:r w:rsidR="007C4F9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C4F9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A206F" w:rsidRPr="00B165D6" w14:paraId="50DDA012" w14:textId="77777777" w:rsidTr="006A2E73">
        <w:trPr>
          <w:cantSplit/>
          <w:trHeight w:val="341"/>
        </w:trPr>
        <w:tc>
          <w:tcPr>
            <w:tcW w:w="2509" w:type="dxa"/>
            <w:vAlign w:val="bottom"/>
          </w:tcPr>
          <w:p w14:paraId="0EC9348B" w14:textId="77777777" w:rsidR="007C4F94" w:rsidRPr="0082412F" w:rsidRDefault="007C4F94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7F17543" w14:textId="1E9EFE69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</w:tcPr>
          <w:p w14:paraId="49B773D7" w14:textId="77777777" w:rsidR="007C4F94" w:rsidRPr="000E0389" w:rsidRDefault="007C4F94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652C7117" w14:textId="1F8735CF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3" w:type="dxa"/>
            <w:vAlign w:val="bottom"/>
          </w:tcPr>
          <w:p w14:paraId="74FB72D1" w14:textId="77777777" w:rsidR="007C4F94" w:rsidRPr="0082412F" w:rsidRDefault="007C4F94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70B89B" w14:textId="1911CBF3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1866F5BE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40EE2EFF" w14:textId="0DD32207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0C8DD697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6E0C30" w14:textId="158B1F8A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70D66327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7" w:type="dxa"/>
            <w:vAlign w:val="bottom"/>
          </w:tcPr>
          <w:p w14:paraId="6BA6C793" w14:textId="2C80BE12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3" w:type="dxa"/>
            <w:vAlign w:val="bottom"/>
          </w:tcPr>
          <w:p w14:paraId="78434EB5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2F5CC8" w14:textId="78CB5F9F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39073534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490EFD8" w14:textId="4B50A383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vAlign w:val="bottom"/>
          </w:tcPr>
          <w:p w14:paraId="274E1726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79DAD2EF" w14:textId="12A4772D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2" w:type="dxa"/>
            <w:vAlign w:val="bottom"/>
          </w:tcPr>
          <w:p w14:paraId="5ADB1BA0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2BFAC42" w14:textId="2C272A84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401F5E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D00263F" w14:textId="35B6D690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dxa"/>
            <w:vAlign w:val="bottom"/>
          </w:tcPr>
          <w:p w14:paraId="39C83B91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51A20D1B" w14:textId="61BA50C6" w:rsidR="007C4F94" w:rsidRPr="0082412F" w:rsidRDefault="00631E6C" w:rsidP="00F45CD9">
            <w:pPr>
              <w:spacing w:line="340" w:lineRule="exact"/>
              <w:ind w:left="-142" w:right="-12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31E6C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4797E" w:rsidRPr="00B165D6" w14:paraId="5574B3E8" w14:textId="77777777" w:rsidTr="006A2E73">
        <w:trPr>
          <w:cantSplit/>
          <w:trHeight w:val="341"/>
        </w:trPr>
        <w:tc>
          <w:tcPr>
            <w:tcW w:w="2509" w:type="dxa"/>
            <w:vAlign w:val="bottom"/>
          </w:tcPr>
          <w:p w14:paraId="6152B585" w14:textId="77777777" w:rsidR="00D4797E" w:rsidRPr="0082412F" w:rsidRDefault="00D4797E" w:rsidP="00F45CD9">
            <w:pPr>
              <w:spacing w:line="340" w:lineRule="exact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77" w:type="dxa"/>
            <w:gridSpan w:val="3"/>
          </w:tcPr>
          <w:p w14:paraId="3D0A8722" w14:textId="1DE3CF32" w:rsidR="00D4797E" w:rsidRPr="0082412F" w:rsidRDefault="00D4797E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241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183" w:type="dxa"/>
            <w:vAlign w:val="bottom"/>
          </w:tcPr>
          <w:p w14:paraId="57EEF8B2" w14:textId="77777777" w:rsidR="00D4797E" w:rsidRPr="0082412F" w:rsidRDefault="00D4797E" w:rsidP="00F45CD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0" w:type="dxa"/>
            <w:gridSpan w:val="19"/>
            <w:vAlign w:val="bottom"/>
          </w:tcPr>
          <w:p w14:paraId="05C79A3C" w14:textId="77777777" w:rsidR="00D4797E" w:rsidRPr="0082412F" w:rsidRDefault="00D4797E" w:rsidP="00F45CD9">
            <w:pPr>
              <w:spacing w:line="34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2412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A206F" w:rsidRPr="00B165D6" w14:paraId="44DFDA91" w14:textId="77777777" w:rsidTr="006A2E73">
        <w:trPr>
          <w:cantSplit/>
          <w:trHeight w:val="404"/>
        </w:trPr>
        <w:tc>
          <w:tcPr>
            <w:tcW w:w="2509" w:type="dxa"/>
            <w:vAlign w:val="bottom"/>
          </w:tcPr>
          <w:p w14:paraId="7926A963" w14:textId="77777777" w:rsidR="007C4F94" w:rsidRPr="0082412F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2" w:right="-378" w:hanging="1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0" w:type="dxa"/>
            <w:vAlign w:val="bottom"/>
          </w:tcPr>
          <w:p w14:paraId="5B3D4090" w14:textId="77777777" w:rsidR="007C4F94" w:rsidRPr="0082412F" w:rsidRDefault="007C4F94" w:rsidP="00F45CD9">
            <w:pPr>
              <w:tabs>
                <w:tab w:val="decimal" w:pos="551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E0EDC3B" w14:textId="77777777" w:rsidR="007C4F94" w:rsidRPr="0082412F" w:rsidRDefault="007C4F94" w:rsidP="00F45CD9">
            <w:pPr>
              <w:tabs>
                <w:tab w:val="decimal" w:pos="32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57E2A90E" w14:textId="0DE6E5E9" w:rsidR="007C4F94" w:rsidRPr="0082412F" w:rsidRDefault="007C4F94" w:rsidP="00F45CD9">
            <w:pPr>
              <w:tabs>
                <w:tab w:val="decimal" w:pos="323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2D7C68A3" w14:textId="77777777" w:rsidR="007C4F94" w:rsidRPr="0082412F" w:rsidRDefault="007C4F94" w:rsidP="00F45CD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C6F3EF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88CC93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21CF872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C740D79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35AF8D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659C90D5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426D28B3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70BF3563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270196A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18BDA7D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49C54C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222F74A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2757CF7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047FA94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64DA5A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199FB0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0FF97A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E2B5A8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5FBCEF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61" w:right="-10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206F" w:rsidRPr="00B165D6" w14:paraId="413676C6" w14:textId="77777777" w:rsidTr="006A2E73">
        <w:trPr>
          <w:cantSplit/>
          <w:trHeight w:val="379"/>
        </w:trPr>
        <w:tc>
          <w:tcPr>
            <w:tcW w:w="2509" w:type="dxa"/>
            <w:vAlign w:val="bottom"/>
          </w:tcPr>
          <w:p w14:paraId="5AD0B9ED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บริษัท ผลิตไฟฟ้าราชบุรี จำกัด</w:t>
            </w:r>
          </w:p>
        </w:tc>
        <w:tc>
          <w:tcPr>
            <w:tcW w:w="900" w:type="dxa"/>
            <w:vAlign w:val="bottom"/>
          </w:tcPr>
          <w:p w14:paraId="14799D5B" w14:textId="2262F24B" w:rsidR="007C4F94" w:rsidRPr="00F02FFF" w:rsidRDefault="00631E6C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33A27228" w14:textId="77777777" w:rsidR="007C4F94" w:rsidRPr="000E0389" w:rsidRDefault="007C4F94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189660E3" w14:textId="1A4A4906" w:rsidR="007C4F94" w:rsidRPr="00F02FFF" w:rsidRDefault="00631E6C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5C0F9A1D" w14:textId="77777777" w:rsidR="007C4F94" w:rsidRPr="0082412F" w:rsidRDefault="007C4F94" w:rsidP="00F45CD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982678" w14:textId="6AFE76EB" w:rsidR="007C4F94" w:rsidRPr="00F02FFF" w:rsidRDefault="00631E6C" w:rsidP="00F45C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3108C4ED" w14:textId="77777777" w:rsidR="007C4F94" w:rsidRPr="00F02FFF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779130" w14:textId="0C7FFCBD" w:rsidR="007C4F94" w:rsidRPr="00F02FFF" w:rsidRDefault="00631E6C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E09B727" w14:textId="77777777" w:rsidR="007C4F94" w:rsidRPr="00F02FF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C42F68" w14:textId="633AA54E" w:rsidR="007C4F94" w:rsidRPr="00F02FFF" w:rsidRDefault="00631E6C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25B7343" w14:textId="77777777" w:rsidR="007C4F94" w:rsidRPr="0082412F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496199F2" w14:textId="6A167F55" w:rsidR="007C4F94" w:rsidRPr="0082412F" w:rsidRDefault="00631E6C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7C4F94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  <w:r w:rsidR="007C4F94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405BB321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F3C724" w14:textId="77777777" w:rsidR="007C4F94" w:rsidRPr="00F02FFF" w:rsidRDefault="007C4F94" w:rsidP="00F45CD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2B74DC" w14:textId="77777777" w:rsidR="007C4F94" w:rsidRPr="00F02FFF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2F1263" w14:textId="77777777" w:rsidR="007C4F94" w:rsidRPr="00F02FFF" w:rsidRDefault="007C4F94" w:rsidP="00F45CD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E11A1D" w14:textId="77777777" w:rsidR="007C4F94" w:rsidRPr="00F02FF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3B37C37" w14:textId="6BFE8D28" w:rsidR="007C4F94" w:rsidRPr="00F02FFF" w:rsidRDefault="00631E6C" w:rsidP="00F45CD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B10DDF" w14:textId="77777777" w:rsidR="007C4F94" w:rsidRPr="00F02FFF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6DDDDC" w14:textId="29CDF1B1" w:rsidR="007C4F94" w:rsidRPr="00F02FFF" w:rsidRDefault="00631E6C" w:rsidP="003A5A0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900</w:t>
            </w:r>
            <w:r w:rsidR="007C4F94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E4FD17" w14:textId="77777777" w:rsidR="007C4F94" w:rsidRPr="0082412F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CE2FBA" w14:textId="2570E005" w:rsidR="007C4F94" w:rsidRPr="00E204F6" w:rsidRDefault="00631E6C" w:rsidP="00F35A9D">
            <w:pPr>
              <w:pStyle w:val="acctfourfigures"/>
              <w:tabs>
                <w:tab w:val="clear" w:pos="765"/>
                <w:tab w:val="decimal" w:pos="672"/>
              </w:tabs>
              <w:spacing w:line="240" w:lineRule="atLeast"/>
              <w:ind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C4F94" w:rsidRPr="00E204F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044</w:t>
            </w:r>
            <w:r w:rsidR="007C4F94" w:rsidRPr="00E204F6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09BA47" w14:textId="77777777" w:rsidR="007C4F94" w:rsidRPr="0082412F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3C091D" w14:textId="28D02188" w:rsidR="007C4F94" w:rsidRPr="0082412F" w:rsidRDefault="00631E6C" w:rsidP="00F45CD9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C4F9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207</w:t>
            </w:r>
            <w:r w:rsidR="007C4F94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312</w:t>
            </w:r>
          </w:p>
        </w:tc>
      </w:tr>
      <w:tr w:rsidR="007A206F" w:rsidRPr="00B165D6" w14:paraId="043BAB13" w14:textId="77777777" w:rsidTr="006A2E73">
        <w:trPr>
          <w:cantSplit/>
          <w:trHeight w:val="379"/>
        </w:trPr>
        <w:tc>
          <w:tcPr>
            <w:tcW w:w="2509" w:type="dxa"/>
            <w:vAlign w:val="bottom"/>
          </w:tcPr>
          <w:p w14:paraId="61777094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บริษัท ราชบุรีพลังงาน จำกัด</w:t>
            </w:r>
          </w:p>
        </w:tc>
        <w:tc>
          <w:tcPr>
            <w:tcW w:w="900" w:type="dxa"/>
            <w:vAlign w:val="bottom"/>
          </w:tcPr>
          <w:p w14:paraId="3E26D820" w14:textId="7785E7C7" w:rsidR="007C4F94" w:rsidRPr="00F02FFF" w:rsidRDefault="00631E6C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7C4F94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15A8379" w14:textId="77777777" w:rsidR="007C4F94" w:rsidRPr="000E0389" w:rsidRDefault="007C4F94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33E0EDA" w14:textId="29CC7ABE" w:rsidR="007C4F94" w:rsidRPr="00F02FFF" w:rsidRDefault="00631E6C" w:rsidP="00F45CD9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7C4F94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2ECCA91F" w14:textId="77777777" w:rsidR="007C4F94" w:rsidRPr="0082412F" w:rsidRDefault="007C4F94" w:rsidP="00F45CD9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80E1B3" w14:textId="45738D0B" w:rsidR="007C4F94" w:rsidRPr="00F02FFF" w:rsidRDefault="00631E6C" w:rsidP="00F45CD9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640</w:t>
            </w:r>
            <w:r w:rsidR="007C4F94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775F8F41" w14:textId="77777777" w:rsidR="007C4F94" w:rsidRPr="00F02FFF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8079AF0" w14:textId="20BEB42D" w:rsidR="007C4F94" w:rsidRPr="00F02FFF" w:rsidRDefault="00631E6C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640</w:t>
            </w:r>
            <w:r w:rsidR="007C4F94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46CFB970" w14:textId="77777777" w:rsidR="007C4F94" w:rsidRPr="00F02FF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A09C5C5" w14:textId="207F52E1" w:rsidR="007C4F94" w:rsidRPr="00F02FFF" w:rsidRDefault="00631E6C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640</w:t>
            </w:r>
            <w:r w:rsidR="007C4F94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3F4E65D" w14:textId="77777777" w:rsidR="007C4F94" w:rsidRPr="0082412F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753668C8" w14:textId="11ED7E4B" w:rsidR="007C4F94" w:rsidRPr="0082412F" w:rsidRDefault="00631E6C" w:rsidP="00F45CD9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640</w:t>
            </w:r>
            <w:r w:rsidR="007C4F94" w:rsidRPr="0082412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435EA92E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8D328A" w14:textId="77777777" w:rsidR="007C4F94" w:rsidRPr="00F02FFF" w:rsidRDefault="007C4F94" w:rsidP="00F45CD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D89008" w14:textId="77777777" w:rsidR="007C4F94" w:rsidRPr="00F02FFF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1A49B7" w14:textId="77777777" w:rsidR="007C4F94" w:rsidRPr="00F02FFF" w:rsidRDefault="007C4F94" w:rsidP="00F45CD9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8ABDE8" w14:textId="77777777" w:rsidR="007C4F94" w:rsidRPr="00F02FF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BA4519C" w14:textId="6A71BA77" w:rsidR="007C4F94" w:rsidRPr="00F02FFF" w:rsidRDefault="00631E6C" w:rsidP="00F45CD9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640</w:t>
            </w:r>
            <w:r w:rsidR="007C4F94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9DBAFD5" w14:textId="77777777" w:rsidR="007C4F94" w:rsidRPr="00F02FFF" w:rsidRDefault="007C4F94" w:rsidP="00F45C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F5300F" w14:textId="563BB9A3" w:rsidR="007C4F94" w:rsidRPr="00F02FFF" w:rsidRDefault="00631E6C" w:rsidP="003A5A0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640</w:t>
            </w:r>
            <w:r w:rsidR="007C4F94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417356" w14:textId="77777777" w:rsidR="007C4F94" w:rsidRPr="0082412F" w:rsidRDefault="007C4F94" w:rsidP="00F4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F27372" w14:textId="1211656C" w:rsidR="007C4F94" w:rsidRPr="00E204F6" w:rsidRDefault="007C4F94" w:rsidP="003A5A0D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204F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43C802" w14:textId="77777777" w:rsidR="007C4F94" w:rsidRPr="0082412F" w:rsidRDefault="007C4F94" w:rsidP="00F45C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C5CEEA3" w14:textId="77777777" w:rsidR="007C4F94" w:rsidRPr="0082412F" w:rsidRDefault="007C4F94" w:rsidP="00F45CD9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E6356" w:rsidRPr="00B165D6" w14:paraId="11CEA3DC" w14:textId="77777777" w:rsidTr="006A2E73">
        <w:trPr>
          <w:cantSplit/>
          <w:trHeight w:val="379"/>
        </w:trPr>
        <w:tc>
          <w:tcPr>
            <w:tcW w:w="2509" w:type="dxa"/>
            <w:vAlign w:val="bottom"/>
          </w:tcPr>
          <w:p w14:paraId="001EB2CD" w14:textId="71B7265C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อาร์เอช อินเตอร์เนชั่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น</w:t>
            </w:r>
            <w:r w:rsidRPr="0082412F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แนล</w:t>
            </w:r>
            <w:r w:rsidR="006A2E73">
              <w:rPr>
                <w:rFonts w:ascii="Angsana New" w:hAnsi="Angsana New"/>
                <w:spacing w:val="-6"/>
                <w:sz w:val="28"/>
                <w:szCs w:val="28"/>
                <w:cs/>
              </w:rPr>
              <w:br/>
            </w:r>
            <w:r w:rsidR="006A2E7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</w:t>
            </w:r>
            <w:r w:rsidRPr="0082412F">
              <w:rPr>
                <w:rFonts w:ascii="Angsana New" w:hAnsi="Angsana New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900" w:type="dxa"/>
            <w:vAlign w:val="bottom"/>
          </w:tcPr>
          <w:p w14:paraId="34BE0D1C" w14:textId="42B9E4AE" w:rsidR="003E6356" w:rsidRPr="00F02FFF" w:rsidRDefault="00631E6C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6C7C848A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A09AC35" w14:textId="7B17D50C" w:rsidR="003E6356" w:rsidRPr="00F02FFF" w:rsidRDefault="00631E6C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60206EF4" w14:textId="77777777" w:rsidR="003E6356" w:rsidRPr="0082412F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4D70AA" w14:textId="34DD5227" w:rsidR="003E6356" w:rsidRPr="00F02FFF" w:rsidRDefault="00631E6C" w:rsidP="003E63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0E8046C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FFE74D4" w14:textId="4B8D962B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FD4E1CE" w14:textId="77777777" w:rsidR="003E6356" w:rsidRPr="00F02FF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E747D1" w14:textId="10CFB531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67BB0EAA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0E2E85C6" w14:textId="01A37260" w:rsidR="003E6356" w:rsidRPr="0082412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3E6356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  <w:r w:rsidR="003E6356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29CEB3A1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9CDF1E4" w14:textId="79E705E2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C59FD4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916659" w14:textId="2ED9B8F9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10588D" w14:textId="77777777" w:rsidR="003E6356" w:rsidRPr="00F02FF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321C235" w14:textId="7A357F91" w:rsidR="003E6356" w:rsidRPr="00F02FFF" w:rsidRDefault="00631E6C" w:rsidP="003E635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12452CE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8983B9" w14:textId="4FBEEE6B" w:rsidR="003E6356" w:rsidRPr="00F02FFF" w:rsidRDefault="00631E6C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8F36B6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32AA2D" w14:textId="2021026F" w:rsidR="003E6356" w:rsidRPr="00E204F6" w:rsidRDefault="003E6356" w:rsidP="003E635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204F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B753D2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176019" w14:textId="2D6715B9" w:rsidR="003E6356" w:rsidRPr="0082412F" w:rsidRDefault="003E6356" w:rsidP="003E6356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E6356" w:rsidRPr="00B165D6" w14:paraId="29E05A65" w14:textId="77777777" w:rsidTr="006A2E73">
        <w:trPr>
          <w:cantSplit/>
          <w:trHeight w:val="391"/>
        </w:trPr>
        <w:tc>
          <w:tcPr>
            <w:tcW w:w="2509" w:type="dxa"/>
            <w:vAlign w:val="bottom"/>
          </w:tcPr>
          <w:p w14:paraId="31C34176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บริษัท ราช โอแอนด์เอ็ม จำกัด</w:t>
            </w:r>
          </w:p>
        </w:tc>
        <w:tc>
          <w:tcPr>
            <w:tcW w:w="900" w:type="dxa"/>
            <w:vAlign w:val="bottom"/>
          </w:tcPr>
          <w:p w14:paraId="2AB32CD3" w14:textId="32B85288" w:rsidR="003E6356" w:rsidRPr="00F02FFF" w:rsidRDefault="00631E6C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DDEF617" w14:textId="77777777" w:rsidR="003E6356" w:rsidRPr="000E0389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36CB7624" w14:textId="27E4348A" w:rsidR="003E6356" w:rsidRPr="00F02FFF" w:rsidRDefault="00631E6C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3680149A" w14:textId="77777777" w:rsidR="003E6356" w:rsidRPr="0082412F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A32365" w14:textId="67BCBE80" w:rsidR="003E6356" w:rsidRPr="00F02FFF" w:rsidRDefault="00631E6C" w:rsidP="003E63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0F91D686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8DF9DAE" w14:textId="46D974F4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65B11598" w14:textId="77777777" w:rsidR="003E6356" w:rsidRPr="00F02FF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964BF3" w14:textId="0BD817B5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vAlign w:val="bottom"/>
          </w:tcPr>
          <w:p w14:paraId="01EC7A0E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68131737" w14:textId="638F5C0E" w:rsidR="003E6356" w:rsidRPr="0082412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E6356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3" w:type="dxa"/>
            <w:vAlign w:val="bottom"/>
          </w:tcPr>
          <w:p w14:paraId="3F6E98A9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E369A8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5918D6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81ABC89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4BF91BC" w14:textId="77777777" w:rsidR="003E6356" w:rsidRPr="00F02FF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446BB74" w14:textId="53130192" w:rsidR="003E6356" w:rsidRPr="00F02FFF" w:rsidRDefault="00631E6C" w:rsidP="003E635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8922908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3CF437" w14:textId="22CB397A" w:rsidR="003E6356" w:rsidRPr="00F02FFF" w:rsidRDefault="00631E6C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71D9CA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BD053A" w14:textId="20012394" w:rsidR="003E6356" w:rsidRPr="00E204F6" w:rsidRDefault="003E6356" w:rsidP="003E635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204F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E832C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7B07A0" w14:textId="77777777" w:rsidR="003E6356" w:rsidRPr="0082412F" w:rsidRDefault="003E6356" w:rsidP="003E635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E6356" w:rsidRPr="00B165D6" w14:paraId="2D719E75" w14:textId="77777777" w:rsidTr="006A2E73">
        <w:trPr>
          <w:cantSplit/>
          <w:trHeight w:val="704"/>
        </w:trPr>
        <w:tc>
          <w:tcPr>
            <w:tcW w:w="2509" w:type="dxa"/>
            <w:vAlign w:val="bottom"/>
          </w:tcPr>
          <w:p w14:paraId="1EF8A34B" w14:textId="051D621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บริษัท ราชบุรี อัลลายแอนซ์</w:t>
            </w:r>
            <w:r w:rsidR="006A2E7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6A2E7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241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439D3C7A" w14:textId="57484AF7" w:rsidR="003E6356" w:rsidRPr="00F02FFF" w:rsidRDefault="00631E6C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27C9713F" w14:textId="77777777" w:rsidR="003E6356" w:rsidRPr="000E0389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0225F20F" w14:textId="07212ACF" w:rsidR="003E6356" w:rsidRPr="00F02FFF" w:rsidRDefault="00631E6C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04C3E5D8" w14:textId="77777777" w:rsidR="003E6356" w:rsidRPr="0082412F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555261" w14:textId="18E45B3A" w:rsidR="003E6356" w:rsidRPr="00F02FFF" w:rsidRDefault="00631E6C" w:rsidP="003E63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420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66464BF0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1DC18A5" w14:textId="29B1CB92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420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63AA3F57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4CDECD" w14:textId="11B1ABFE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420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0" w:type="dxa"/>
            <w:vAlign w:val="bottom"/>
          </w:tcPr>
          <w:p w14:paraId="410C0B0E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0610F4DA" w14:textId="2BD47FB5" w:rsidR="003E6356" w:rsidRPr="0082412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420</w:t>
            </w:r>
            <w:r w:rsidR="003E6356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3" w:type="dxa"/>
            <w:vAlign w:val="bottom"/>
          </w:tcPr>
          <w:p w14:paraId="538DFDBA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4B9AB2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7A5523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20FB93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602AC5" w14:textId="77777777" w:rsidR="003E6356" w:rsidRPr="00F02FF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4557E6A" w14:textId="70099520" w:rsidR="003E6356" w:rsidRPr="00F02FFF" w:rsidRDefault="00631E6C" w:rsidP="003E635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420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EDF80D9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5EE498" w14:textId="4A9FAEF0" w:rsidR="003E6356" w:rsidRPr="00F02FFF" w:rsidRDefault="00631E6C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420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745417" w14:textId="77777777" w:rsidR="003E6356" w:rsidRPr="0082412F" w:rsidRDefault="003E6356" w:rsidP="003E6356">
            <w:pPr>
              <w:pStyle w:val="acctfourfigures"/>
              <w:tabs>
                <w:tab w:val="clear" w:pos="765"/>
                <w:tab w:val="decimal" w:pos="728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CACB05" w14:textId="29FF8F4E" w:rsidR="003E6356" w:rsidRPr="00E204F6" w:rsidRDefault="003E6356" w:rsidP="003E635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204F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DB88C3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1A63C0" w14:textId="7E4EDA7D" w:rsidR="003E6356" w:rsidRPr="0082412F" w:rsidRDefault="00631E6C" w:rsidP="003E6356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3E6356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</w:tr>
      <w:tr w:rsidR="003E6356" w:rsidRPr="00B165D6" w14:paraId="23706302" w14:textId="77777777" w:rsidTr="006A2E73">
        <w:trPr>
          <w:cantSplit/>
          <w:trHeight w:val="757"/>
        </w:trPr>
        <w:tc>
          <w:tcPr>
            <w:tcW w:w="2509" w:type="dxa"/>
            <w:vAlign w:val="bottom"/>
          </w:tcPr>
          <w:p w14:paraId="7AD8C2F2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>บริษัท หินกองเพาเวอร์โฮลดิ้ง</w:t>
            </w:r>
            <w:r w:rsidRPr="0082412F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68BBB2F3" w14:textId="58F2D062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</w:rPr>
            </w:pPr>
            <w:r w:rsidRPr="0082412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241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03CD09FE" w14:textId="521839F4" w:rsidR="003E6356" w:rsidRPr="00F02FFF" w:rsidRDefault="003E6356" w:rsidP="003E6356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561516B" w14:textId="77777777" w:rsidR="003E6356" w:rsidRPr="000E0389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6C051675" w14:textId="46207EC2" w:rsidR="003E6356" w:rsidRPr="00F02FFF" w:rsidRDefault="00631E6C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1A3B87C2" w14:textId="77777777" w:rsidR="003E6356" w:rsidRPr="0082412F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D3DDB0" w14:textId="30419F59" w:rsidR="003E6356" w:rsidRPr="00F02FFF" w:rsidRDefault="003E6356" w:rsidP="003E6356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2EC9C53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3611DD" w14:textId="06EA91A0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075832EA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A5F693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F14EC0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3E67046D" w14:textId="3335596E" w:rsidR="003E6356" w:rsidRPr="0082412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E6356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3" w:type="dxa"/>
            <w:vAlign w:val="bottom"/>
          </w:tcPr>
          <w:p w14:paraId="112199ED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1AC1C8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8907B3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F92309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C1F547" w14:textId="77777777" w:rsidR="003E6356" w:rsidRPr="00F02FF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8EB5294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5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6CBAA92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5B735B" w14:textId="4B1DEDC5" w:rsidR="003E6356" w:rsidRPr="00F02FFF" w:rsidRDefault="00631E6C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6529D2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024D3B" w14:textId="76311D55" w:rsidR="003E6356" w:rsidRPr="00E204F6" w:rsidRDefault="003E6356" w:rsidP="003E635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59B882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108389B" w14:textId="77777777" w:rsidR="003E6356" w:rsidRPr="0082412F" w:rsidRDefault="003E6356" w:rsidP="003E635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E6356" w:rsidRPr="00B165D6" w14:paraId="329BC3EB" w14:textId="77777777" w:rsidTr="006A2E73">
        <w:trPr>
          <w:cantSplit/>
          <w:trHeight w:val="770"/>
        </w:trPr>
        <w:tc>
          <w:tcPr>
            <w:tcW w:w="2509" w:type="dxa"/>
            <w:vAlign w:val="bottom"/>
          </w:tcPr>
          <w:p w14:paraId="29930F42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</w:rPr>
            </w:pPr>
            <w:r w:rsidRPr="0082412F">
              <w:rPr>
                <w:rFonts w:ascii="Angsana New" w:hAnsi="Angsana New"/>
                <w:sz w:val="28"/>
                <w:szCs w:val="28"/>
                <w:cs/>
              </w:rPr>
              <w:t xml:space="preserve">บริษัท ราช โคเจนเนอเรชั่น </w:t>
            </w:r>
          </w:p>
          <w:p w14:paraId="09BD0E0D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2412F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900" w:type="dxa"/>
            <w:vAlign w:val="bottom"/>
          </w:tcPr>
          <w:p w14:paraId="34D0CF9B" w14:textId="646F60A5" w:rsidR="003E6356" w:rsidRPr="00F02FFF" w:rsidRDefault="00631E6C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0" w:type="dxa"/>
          </w:tcPr>
          <w:p w14:paraId="3B5179DD" w14:textId="77777777" w:rsidR="003E6356" w:rsidRPr="000E0389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49B940B4" w14:textId="4D1B18A2" w:rsidR="003E6356" w:rsidRPr="00F02FFF" w:rsidRDefault="00631E6C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97</w:t>
            </w:r>
          </w:p>
        </w:tc>
        <w:tc>
          <w:tcPr>
            <w:tcW w:w="183" w:type="dxa"/>
            <w:vAlign w:val="bottom"/>
          </w:tcPr>
          <w:p w14:paraId="62F41999" w14:textId="77777777" w:rsidR="003E6356" w:rsidRPr="0082412F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986E51D" w14:textId="4EA25908" w:rsidR="003E6356" w:rsidRPr="00F02FFF" w:rsidRDefault="00631E6C" w:rsidP="003E63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7105DE7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9EF54FD" w14:textId="03D43E19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650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5D9C413B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E7F4DAC" w14:textId="528A51FE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0" w:type="dxa"/>
            <w:vAlign w:val="bottom"/>
          </w:tcPr>
          <w:p w14:paraId="04D3A624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469960B6" w14:textId="691149EB" w:rsidR="003E6356" w:rsidRPr="0082412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E6356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3E6356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3" w:type="dxa"/>
            <w:vAlign w:val="bottom"/>
          </w:tcPr>
          <w:p w14:paraId="051FF159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7AA4E5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14BC8F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928BD8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0BCBC4" w14:textId="77777777" w:rsidR="003E6356" w:rsidRPr="00F02FF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394E011" w14:textId="5862B1F3" w:rsidR="003E6356" w:rsidRPr="00F02FFF" w:rsidRDefault="00631E6C" w:rsidP="003E635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164B90E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C0F80" w14:textId="1EBD0C1D" w:rsidR="003E6356" w:rsidRPr="00F02FFF" w:rsidRDefault="00631E6C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866</w:t>
            </w:r>
            <w:r w:rsidR="003E6356" w:rsidRPr="00F02FF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052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8B6AEE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920699" w14:textId="4C29772E" w:rsidR="003E6356" w:rsidRPr="00E204F6" w:rsidRDefault="003E6356" w:rsidP="003E635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204F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140921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  <w:tab w:val="decimal" w:pos="780"/>
              </w:tabs>
              <w:spacing w:after="0"/>
              <w:ind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FFE4" w14:textId="77777777" w:rsidR="003E6356" w:rsidRPr="0082412F" w:rsidRDefault="003E6356" w:rsidP="003E635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E6356" w:rsidRPr="00B165D6" w14:paraId="7895F72C" w14:textId="77777777" w:rsidTr="006A2E73">
        <w:trPr>
          <w:cantSplit/>
          <w:trHeight w:val="379"/>
        </w:trPr>
        <w:tc>
          <w:tcPr>
            <w:tcW w:w="2509" w:type="dxa"/>
            <w:vAlign w:val="bottom"/>
          </w:tcPr>
          <w:p w14:paraId="1CB7CC0A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70" w:hanging="10"/>
              <w:rPr>
                <w:rFonts w:ascii="Angsana New" w:hAnsi="Angsana New"/>
                <w:sz w:val="28"/>
                <w:szCs w:val="28"/>
                <w:cs/>
              </w:rPr>
            </w:pPr>
            <w:r w:rsidRPr="0082412F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บริษัท ราช-ลาว เซอร์วิส จำกัด</w:t>
            </w:r>
          </w:p>
        </w:tc>
        <w:tc>
          <w:tcPr>
            <w:tcW w:w="900" w:type="dxa"/>
            <w:vAlign w:val="bottom"/>
          </w:tcPr>
          <w:p w14:paraId="521B61EA" w14:textId="2E889C27" w:rsidR="003E6356" w:rsidRPr="00F02FFF" w:rsidRDefault="00631E6C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0" w:type="dxa"/>
          </w:tcPr>
          <w:p w14:paraId="4E65FBD0" w14:textId="77777777" w:rsidR="003E6356" w:rsidRPr="000E0389" w:rsidRDefault="003E6356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97" w:type="dxa"/>
            <w:vAlign w:val="bottom"/>
          </w:tcPr>
          <w:p w14:paraId="7F883661" w14:textId="6D5CDFEC" w:rsidR="003E6356" w:rsidRPr="00F02FFF" w:rsidRDefault="00631E6C" w:rsidP="003E6356">
            <w:pPr>
              <w:pStyle w:val="acctfourfigures"/>
              <w:tabs>
                <w:tab w:val="clear" w:pos="765"/>
                <w:tab w:val="decimal" w:pos="352"/>
              </w:tabs>
              <w:spacing w:line="240" w:lineRule="atLeast"/>
              <w:ind w:left="-79" w:right="-156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99</w:t>
            </w:r>
          </w:p>
        </w:tc>
        <w:tc>
          <w:tcPr>
            <w:tcW w:w="183" w:type="dxa"/>
            <w:vAlign w:val="bottom"/>
          </w:tcPr>
          <w:p w14:paraId="279B286B" w14:textId="77777777" w:rsidR="003E6356" w:rsidRPr="0082412F" w:rsidRDefault="003E6356" w:rsidP="003E6356">
            <w:pPr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66A4A0C" w14:textId="16C29E27" w:rsidR="003E6356" w:rsidRPr="00F02FFF" w:rsidRDefault="00631E6C" w:rsidP="003E6356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36A7522D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085B71" w14:textId="56CED481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77A8E8BF" w14:textId="77777777" w:rsidR="003E6356" w:rsidRPr="00F02FF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5F5DA67" w14:textId="46B83CC9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0" w:type="dxa"/>
            <w:vAlign w:val="bottom"/>
          </w:tcPr>
          <w:p w14:paraId="63C8745D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1C24F08D" w14:textId="6FE167B6" w:rsidR="003E6356" w:rsidRPr="0082412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3E6356" w:rsidRPr="0082412F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3" w:type="dxa"/>
            <w:vAlign w:val="bottom"/>
          </w:tcPr>
          <w:p w14:paraId="502CFFC1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5C613C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0B17A3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967DB6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F02FF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61A37B" w14:textId="77777777" w:rsidR="003E6356" w:rsidRPr="00F02FF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C982F9" w14:textId="083D5325" w:rsidR="003E6356" w:rsidRPr="00F02FFF" w:rsidRDefault="00631E6C" w:rsidP="003E6356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DB24366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D0A20E" w14:textId="778FF40B" w:rsidR="003E6356" w:rsidRPr="00F02FFF" w:rsidRDefault="00631E6C" w:rsidP="003E635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77</w:t>
            </w:r>
            <w:r w:rsidR="003E6356" w:rsidRPr="00F02FFF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8"/>
                <w:szCs w:val="28"/>
                <w:lang w:val="en-US" w:bidi="th-TH"/>
              </w:rPr>
              <w:t>858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E5D29E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CDE803" w14:textId="6DCE035D" w:rsidR="003E6356" w:rsidRPr="00E204F6" w:rsidRDefault="003E6356" w:rsidP="003E6356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204F6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ABB84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089DAE" w14:textId="77777777" w:rsidR="003E6356" w:rsidRPr="0082412F" w:rsidRDefault="003E6356" w:rsidP="003E6356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97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2412F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3E6356" w:rsidRPr="00B165D6" w14:paraId="16DEBF64" w14:textId="77777777" w:rsidTr="006A2E73">
        <w:trPr>
          <w:cantSplit/>
          <w:trHeight w:val="391"/>
        </w:trPr>
        <w:tc>
          <w:tcPr>
            <w:tcW w:w="2509" w:type="dxa"/>
            <w:vAlign w:val="bottom"/>
          </w:tcPr>
          <w:p w14:paraId="2C384075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" w:right="-378" w:hanging="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vAlign w:val="bottom"/>
          </w:tcPr>
          <w:p w14:paraId="050D8A85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4A8FD4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vAlign w:val="bottom"/>
          </w:tcPr>
          <w:p w14:paraId="7387C4C3" w14:textId="397A2E2F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  <w:vAlign w:val="bottom"/>
          </w:tcPr>
          <w:p w14:paraId="3A9472BD" w14:textId="77777777" w:rsidR="003E6356" w:rsidRPr="0082412F" w:rsidRDefault="003E6356" w:rsidP="003E6356">
            <w:pPr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C0286E9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7FE9913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432E44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52C1AA" w14:textId="77777777" w:rsidR="003E6356" w:rsidRPr="00F02FF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C843A" w14:textId="346DB757" w:rsidR="003E6356" w:rsidRPr="00F02FF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3E6356" w:rsidRPr="00F02FF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556</w:t>
            </w:r>
            <w:r w:rsidR="003E6356" w:rsidRPr="00F02FF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80" w:type="dxa"/>
            <w:vAlign w:val="bottom"/>
          </w:tcPr>
          <w:p w14:paraId="40C98D5F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41495C" w14:textId="67AF0FD8" w:rsidR="003E6356" w:rsidRPr="0082412F" w:rsidRDefault="00631E6C" w:rsidP="003E6356">
            <w:pPr>
              <w:pStyle w:val="acctfourfigures"/>
              <w:tabs>
                <w:tab w:val="clear" w:pos="765"/>
                <w:tab w:val="decimal" w:pos="80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3E6356" w:rsidRPr="008241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560</w:t>
            </w:r>
            <w:r w:rsidR="003E6356" w:rsidRPr="008241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83" w:type="dxa"/>
            <w:vAlign w:val="bottom"/>
          </w:tcPr>
          <w:p w14:paraId="56A80BB6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D6354A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70823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78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8FFFA7" w14:textId="77777777" w:rsidR="003E6356" w:rsidRPr="00F02FFF" w:rsidRDefault="003E6356" w:rsidP="003E6356">
            <w:pPr>
              <w:pStyle w:val="acctfourfigures"/>
              <w:tabs>
                <w:tab w:val="clear" w:pos="765"/>
                <w:tab w:val="decimal" w:pos="496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F02FF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C4F9AD0" w14:textId="77777777" w:rsidR="003E6356" w:rsidRPr="00F02FF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F2DBAE" w14:textId="4B2BEBCB" w:rsidR="003E6356" w:rsidRPr="00F02FFF" w:rsidRDefault="00631E6C" w:rsidP="006A2E73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3E6356" w:rsidRPr="00F02FF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556</w:t>
            </w:r>
            <w:r w:rsidR="003E6356" w:rsidRPr="00F02FF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3E26BF0" w14:textId="77777777" w:rsidR="003E6356" w:rsidRPr="00F02FF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53CC34" w14:textId="62FC68C2" w:rsidR="003E6356" w:rsidRPr="00F02FFF" w:rsidRDefault="00631E6C" w:rsidP="006A2E73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</w:t>
            </w:r>
            <w:r w:rsidR="003E6356" w:rsidRPr="00F02FF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560</w:t>
            </w:r>
            <w:r w:rsidR="003E6356" w:rsidRPr="00F02FF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CD9D97" w14:textId="77777777" w:rsidR="003E6356" w:rsidRPr="0082412F" w:rsidRDefault="003E6356" w:rsidP="003E63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237443" w14:textId="5F96314C" w:rsidR="003E6356" w:rsidRPr="00E204F6" w:rsidRDefault="00631E6C" w:rsidP="006A2E73">
            <w:pPr>
              <w:pStyle w:val="acctfourfigures"/>
              <w:tabs>
                <w:tab w:val="clear" w:pos="765"/>
                <w:tab w:val="decimal" w:pos="747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3E6356" w:rsidRPr="00E204F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044</w:t>
            </w:r>
            <w:r w:rsidR="003E6356" w:rsidRPr="00E204F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2FFE5C" w14:textId="77777777" w:rsidR="003E6356" w:rsidRPr="0082412F" w:rsidRDefault="003E6356" w:rsidP="003E63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800"/>
              </w:tabs>
              <w:spacing w:after="0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E0F52" w14:textId="1F102922" w:rsidR="003E6356" w:rsidRPr="0082412F" w:rsidRDefault="00631E6C" w:rsidP="006A2E73">
            <w:pPr>
              <w:pStyle w:val="acctfourfigures"/>
              <w:tabs>
                <w:tab w:val="clear" w:pos="765"/>
                <w:tab w:val="decimal" w:pos="739"/>
              </w:tabs>
              <w:spacing w:line="240" w:lineRule="atLeast"/>
              <w:ind w:left="-79" w:right="-97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3E635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327</w:t>
            </w:r>
            <w:r w:rsidR="003E6356" w:rsidRPr="0082412F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312</w:t>
            </w:r>
          </w:p>
        </w:tc>
      </w:tr>
    </w:tbl>
    <w:p w14:paraId="7C9092AC" w14:textId="77777777" w:rsidR="00075915" w:rsidRPr="0087340C" w:rsidRDefault="00075915" w:rsidP="00075915">
      <w:pPr>
        <w:pStyle w:val="block"/>
        <w:spacing w:after="0" w:line="240" w:lineRule="atLeast"/>
        <w:ind w:left="0"/>
        <w:jc w:val="thaiDistribute"/>
        <w:rPr>
          <w:rFonts w:ascii="Angsana New" w:hAnsi="Angsana New"/>
          <w:szCs w:val="22"/>
          <w:cs/>
          <w:lang w:val="en-US" w:bidi="th-TH"/>
        </w:rPr>
        <w:sectPr w:rsidR="00075915" w:rsidRPr="0087340C" w:rsidSect="00F901FA">
          <w:footerReference w:type="default" r:id="rId11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157CD17" w14:textId="77777777" w:rsidR="00F45CD9" w:rsidRPr="0082412F" w:rsidRDefault="00F45CD9" w:rsidP="00F45CD9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2412F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บริษัทย่อยทั้งหมดดำเนินธุรกิจในประเทศไทย ยกเว้นบริษัท ราช</w:t>
      </w:r>
      <w:r w:rsidRPr="0082412F">
        <w:rPr>
          <w:rFonts w:ascii="Angsana New" w:hAnsi="Angsana New"/>
          <w:snapToGrid w:val="0"/>
          <w:sz w:val="30"/>
          <w:szCs w:val="30"/>
          <w:lang w:eastAsia="th-TH"/>
        </w:rPr>
        <w:t>-</w:t>
      </w:r>
      <w:r w:rsidRPr="0082412F">
        <w:rPr>
          <w:rFonts w:ascii="Angsana New" w:hAnsi="Angsana New"/>
          <w:snapToGrid w:val="0"/>
          <w:sz w:val="30"/>
          <w:szCs w:val="30"/>
          <w:cs/>
          <w:lang w:eastAsia="th-TH"/>
        </w:rPr>
        <w:t>ลาว เซอร์วิส จำกัด ซึ่งดำเนินธุรกิจในสปป.ลาว</w:t>
      </w:r>
    </w:p>
    <w:p w14:paraId="3063C7E5" w14:textId="77777777" w:rsidR="00F45CD9" w:rsidRPr="007A4198" w:rsidRDefault="00F45CD9" w:rsidP="007A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30B19F83" w14:textId="77777777" w:rsidR="00172A33" w:rsidRPr="0082412F" w:rsidRDefault="00172A33" w:rsidP="00172A33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41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ราช-ออสเตรเลีย คอร์ปอเรชั่น จำกัด</w:t>
      </w:r>
    </w:p>
    <w:p w14:paraId="29412421" w14:textId="77777777" w:rsidR="00172A33" w:rsidRPr="007A4198" w:rsidRDefault="00172A33" w:rsidP="0017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313E107" w14:textId="3A9F1B10" w:rsidR="00172A33" w:rsidRDefault="00172A33" w:rsidP="0017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2412F">
        <w:rPr>
          <w:rFonts w:ascii="Angsana New" w:hAnsi="Angsana New" w:hint="cs"/>
          <w:sz w:val="30"/>
          <w:szCs w:val="30"/>
          <w:cs/>
          <w:lang w:val="th-TH"/>
        </w:rPr>
        <w:t>ในระหว่างงวด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เดือนสิ้นสุดวันที่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มิถุนายน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631E6C" w:rsidRPr="00631E6C">
        <w:rPr>
          <w:rFonts w:ascii="Angsana New" w:hAnsi="Angsana New" w:hint="cs"/>
          <w:sz w:val="30"/>
          <w:szCs w:val="30"/>
        </w:rPr>
        <w:t>2563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3A5A0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 xml:space="preserve">บริษัท อาร์เอช อินเตอร์เนชั่นแนล (สิงคโปร์) คอร์ปอเรชั่น จำกัด ซึ่งเป็นบริษัทย่อยทางอ้อม </w:t>
      </w:r>
      <w:r w:rsidRPr="003A5A0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ได้จ่ายชำระค่าหุ้น</w:t>
      </w:r>
      <w:r w:rsidR="00291C2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เพิ่มทุน</w:t>
      </w:r>
      <w:r w:rsidRPr="003A5A0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ให้แก่</w:t>
      </w:r>
      <w:r w:rsidRPr="003A5A0D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บริษัท ราช-ออสเตรเลีย คอร์ปอเรชั่น จำกัด</w:t>
      </w:r>
      <w:r w:rsidRPr="003A5A0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ซึ่งเป็นบริษัทย่อยของบริษัทย่อยทางอ้อมดังกล่าว ตามสัดส่วนการลงทุนร้อยละ </w:t>
      </w:r>
      <w:r w:rsidR="00631E6C" w:rsidRPr="00631E6C">
        <w:rPr>
          <w:rFonts w:ascii="Angsana New" w:hAnsi="Angsana New" w:hint="cs"/>
          <w:snapToGrid w:val="0"/>
          <w:sz w:val="30"/>
          <w:szCs w:val="30"/>
          <w:lang w:eastAsia="th-TH"/>
        </w:rPr>
        <w:t>100</w:t>
      </w:r>
      <w:r w:rsidRPr="003A5A0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82412F">
        <w:rPr>
          <w:rFonts w:ascii="Angsana New" w:hAnsi="Angsana New" w:hint="cs"/>
          <w:sz w:val="30"/>
          <w:szCs w:val="30"/>
          <w:cs/>
          <w:lang w:val="th-TH"/>
        </w:rPr>
        <w:t>ดังนี้</w:t>
      </w:r>
    </w:p>
    <w:p w14:paraId="6CAC979E" w14:textId="77777777" w:rsidR="00172A33" w:rsidRPr="007A4198" w:rsidRDefault="00172A33" w:rsidP="00172A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500" w:type="dxa"/>
        <w:tblInd w:w="468" w:type="dxa"/>
        <w:tblLook w:val="04A0" w:firstRow="1" w:lastRow="0" w:firstColumn="1" w:lastColumn="0" w:noHBand="0" w:noVBand="1"/>
      </w:tblPr>
      <w:tblGrid>
        <w:gridCol w:w="2430"/>
        <w:gridCol w:w="2320"/>
        <w:gridCol w:w="2375"/>
        <w:gridCol w:w="2375"/>
      </w:tblGrid>
      <w:tr w:rsidR="00172A33" w:rsidRPr="000E7F55" w14:paraId="2D53C82B" w14:textId="77777777" w:rsidTr="00316853">
        <w:trPr>
          <w:trHeight w:val="783"/>
        </w:trPr>
        <w:tc>
          <w:tcPr>
            <w:tcW w:w="2430" w:type="dxa"/>
          </w:tcPr>
          <w:p w14:paraId="34416C94" w14:textId="77777777" w:rsidR="00172A33" w:rsidRPr="000E7F55" w:rsidRDefault="00172A33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rPr>
                <w:rFonts w:asciiTheme="majorBidi" w:hAnsiTheme="majorBidi" w:cstheme="majorBidi"/>
                <w:b/>
                <w:bCs/>
                <w:spacing w:val="2"/>
                <w:sz w:val="30"/>
                <w:szCs w:val="30"/>
              </w:rPr>
            </w:pPr>
            <w:r w:rsidRPr="000E7F55">
              <w:rPr>
                <w:rFonts w:asciiTheme="majorBidi" w:hAnsiTheme="majorBidi" w:cstheme="majorBidi"/>
                <w:b/>
                <w:bCs/>
                <w:spacing w:val="2"/>
                <w:sz w:val="30"/>
                <w:szCs w:val="30"/>
                <w:cs/>
              </w:rPr>
              <w:t>วันที่จ่าย</w:t>
            </w:r>
          </w:p>
        </w:tc>
        <w:tc>
          <w:tcPr>
            <w:tcW w:w="2320" w:type="dxa"/>
          </w:tcPr>
          <w:p w14:paraId="4CEF3E0F" w14:textId="77777777" w:rsidR="00172A33" w:rsidRPr="000E7F55" w:rsidRDefault="00172A33" w:rsidP="0003218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F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2375" w:type="dxa"/>
          </w:tcPr>
          <w:p w14:paraId="112CAC8E" w14:textId="77777777" w:rsidR="00172A33" w:rsidRPr="000E7F55" w:rsidRDefault="00172A33" w:rsidP="000F2808">
            <w:pPr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F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จำนวนเงิน</w:t>
            </w:r>
          </w:p>
          <w:p w14:paraId="79E474A9" w14:textId="77777777" w:rsidR="00172A33" w:rsidRPr="000E7F55" w:rsidRDefault="00172A33" w:rsidP="000F2808">
            <w:pPr>
              <w:ind w:left="-90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F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F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ล้านเหรียญออสเตรเลีย</w:t>
            </w:r>
            <w:r w:rsidRPr="000E7F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75" w:type="dxa"/>
          </w:tcPr>
          <w:p w14:paraId="4C5C769F" w14:textId="77777777" w:rsidR="00172A33" w:rsidRPr="000E7F55" w:rsidRDefault="00172A33" w:rsidP="000F2808">
            <w:pPr>
              <w:tabs>
                <w:tab w:val="clear" w:pos="1871"/>
                <w:tab w:val="left" w:pos="2030"/>
              </w:tabs>
              <w:ind w:left="-120" w:right="-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F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เทียบเท่าจำนวนเงิน</w:t>
            </w:r>
          </w:p>
          <w:p w14:paraId="123F9C17" w14:textId="77777777" w:rsidR="00172A33" w:rsidRPr="000E7F55" w:rsidRDefault="00172A33" w:rsidP="000F2808">
            <w:pPr>
              <w:ind w:left="-120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E7F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F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0E7F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72A33" w:rsidRPr="000E7F55" w14:paraId="1DBE64A4" w14:textId="77777777" w:rsidTr="00316853">
        <w:trPr>
          <w:trHeight w:val="382"/>
        </w:trPr>
        <w:tc>
          <w:tcPr>
            <w:tcW w:w="2430" w:type="dxa"/>
            <w:shd w:val="clear" w:color="auto" w:fill="auto"/>
          </w:tcPr>
          <w:p w14:paraId="0232DABD" w14:textId="58A4E088" w:rsidR="00172A33" w:rsidRPr="000E7F55" w:rsidRDefault="00631E6C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172A33" w:rsidRPr="000E7F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2A33" w:rsidRPr="000E7F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20" w:type="dxa"/>
            <w:shd w:val="clear" w:color="auto" w:fill="auto"/>
          </w:tcPr>
          <w:p w14:paraId="73FE3237" w14:textId="77777777" w:rsidR="00172A33" w:rsidRPr="000E7F55" w:rsidRDefault="00172A33" w:rsidP="00032185">
            <w:pPr>
              <w:ind w:left="720" w:right="-45" w:hanging="720"/>
              <w:jc w:val="thaiDistribute"/>
              <w:rPr>
                <w:rFonts w:asciiTheme="majorBidi" w:hAnsiTheme="majorBidi" w:cstheme="majorBidi"/>
                <w:spacing w:val="2"/>
                <w:sz w:val="30"/>
                <w:szCs w:val="30"/>
              </w:rPr>
            </w:pPr>
            <w:r w:rsidRPr="000E7F5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ชำระค่าหุ้นเพิ่มทุน</w:t>
            </w:r>
          </w:p>
        </w:tc>
        <w:tc>
          <w:tcPr>
            <w:tcW w:w="2375" w:type="dxa"/>
            <w:shd w:val="clear" w:color="auto" w:fill="auto"/>
          </w:tcPr>
          <w:p w14:paraId="79D9529A" w14:textId="2A23EB7F" w:rsidR="00172A33" w:rsidRPr="008525E8" w:rsidRDefault="00631E6C" w:rsidP="000F2808">
            <w:pPr>
              <w:pStyle w:val="acctfourfigures"/>
              <w:tabs>
                <w:tab w:val="clear" w:pos="765"/>
                <w:tab w:val="decimal" w:pos="171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42</w:t>
            </w:r>
            <w:r w:rsidR="00172A33" w:rsidRPr="008525E8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75" w:type="dxa"/>
          </w:tcPr>
          <w:p w14:paraId="2142E0FF" w14:textId="355619D3" w:rsidR="00172A33" w:rsidRPr="000E7F55" w:rsidRDefault="00631E6C" w:rsidP="000F2808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884</w:t>
            </w:r>
            <w:r w:rsidR="00172A33" w:rsidRPr="000E7F5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</w:tr>
      <w:tr w:rsidR="00172A33" w:rsidRPr="000E7F55" w14:paraId="7F1262BB" w14:textId="77777777" w:rsidTr="00316853">
        <w:trPr>
          <w:trHeight w:val="391"/>
        </w:trPr>
        <w:tc>
          <w:tcPr>
            <w:tcW w:w="2430" w:type="dxa"/>
            <w:shd w:val="clear" w:color="auto" w:fill="auto"/>
          </w:tcPr>
          <w:p w14:paraId="2C279E6D" w14:textId="7F62DA40" w:rsidR="00172A33" w:rsidRPr="000E7F55" w:rsidRDefault="00631E6C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172A33" w:rsidRPr="000E7F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2A33" w:rsidRPr="000E7F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20" w:type="dxa"/>
            <w:shd w:val="clear" w:color="auto" w:fill="auto"/>
          </w:tcPr>
          <w:p w14:paraId="06F593F1" w14:textId="77777777" w:rsidR="00172A33" w:rsidRPr="000E7F55" w:rsidRDefault="00172A33" w:rsidP="00032185">
            <w:pPr>
              <w:ind w:left="720" w:right="-45" w:hanging="720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E7F5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ชำระค่าหุ้นเพิ่มทุน</w:t>
            </w:r>
          </w:p>
        </w:tc>
        <w:tc>
          <w:tcPr>
            <w:tcW w:w="2375" w:type="dxa"/>
            <w:shd w:val="clear" w:color="auto" w:fill="auto"/>
          </w:tcPr>
          <w:p w14:paraId="16393DF3" w14:textId="39222B06" w:rsidR="00172A33" w:rsidRPr="008525E8" w:rsidRDefault="00631E6C" w:rsidP="000F2808">
            <w:pPr>
              <w:pStyle w:val="acctfourfigures"/>
              <w:tabs>
                <w:tab w:val="clear" w:pos="765"/>
                <w:tab w:val="decimal" w:pos="171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  <w:r w:rsidR="00172A33" w:rsidRPr="008525E8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75" w:type="dxa"/>
          </w:tcPr>
          <w:p w14:paraId="2D0A4C00" w14:textId="55B3FC83" w:rsidR="00172A33" w:rsidRPr="000E7F55" w:rsidRDefault="00631E6C" w:rsidP="000F2808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973</w:t>
            </w:r>
            <w:r w:rsidR="00172A33" w:rsidRPr="000E7F5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96</w:t>
            </w:r>
          </w:p>
        </w:tc>
      </w:tr>
      <w:tr w:rsidR="00172A33" w:rsidRPr="000E7F55" w14:paraId="12D51D01" w14:textId="77777777" w:rsidTr="00316853">
        <w:trPr>
          <w:trHeight w:val="382"/>
        </w:trPr>
        <w:tc>
          <w:tcPr>
            <w:tcW w:w="2430" w:type="dxa"/>
            <w:shd w:val="clear" w:color="auto" w:fill="auto"/>
          </w:tcPr>
          <w:p w14:paraId="7F628BC0" w14:textId="7BD2E73A" w:rsidR="00172A33" w:rsidRPr="000E7F55" w:rsidRDefault="00631E6C" w:rsidP="000321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45" w:firstLine="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31E6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172A33" w:rsidRPr="000E7F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72A33" w:rsidRPr="000E7F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631E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320" w:type="dxa"/>
            <w:shd w:val="clear" w:color="auto" w:fill="auto"/>
          </w:tcPr>
          <w:p w14:paraId="029853A4" w14:textId="77777777" w:rsidR="00172A33" w:rsidRPr="000E7F55" w:rsidRDefault="00172A33" w:rsidP="00032185">
            <w:pPr>
              <w:ind w:left="720" w:right="-45" w:hanging="720"/>
              <w:jc w:val="thaiDistribute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0E7F55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ชำระค่าหุ้นเพิ่มทุน</w:t>
            </w:r>
          </w:p>
        </w:tc>
        <w:tc>
          <w:tcPr>
            <w:tcW w:w="2375" w:type="dxa"/>
            <w:shd w:val="clear" w:color="auto" w:fill="auto"/>
          </w:tcPr>
          <w:p w14:paraId="28CD7D0B" w14:textId="5FD59603" w:rsidR="00172A33" w:rsidRPr="000E7F55" w:rsidRDefault="00631E6C" w:rsidP="000F2808">
            <w:pPr>
              <w:pStyle w:val="acctfourfigures"/>
              <w:tabs>
                <w:tab w:val="clear" w:pos="765"/>
                <w:tab w:val="decimal" w:pos="171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172A33" w:rsidRPr="000E7F5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375" w:type="dxa"/>
          </w:tcPr>
          <w:p w14:paraId="6E42C6E4" w14:textId="15FF9D34" w:rsidR="00172A33" w:rsidRPr="000E7F55" w:rsidRDefault="00631E6C" w:rsidP="000F2808">
            <w:pPr>
              <w:pStyle w:val="acctfourfigures"/>
              <w:tabs>
                <w:tab w:val="clear" w:pos="765"/>
                <w:tab w:val="decimal" w:pos="1590"/>
              </w:tabs>
              <w:spacing w:line="240" w:lineRule="atLeast"/>
              <w:ind w:left="-108" w:right="-1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432</w:t>
            </w:r>
            <w:r w:rsidR="00172A33" w:rsidRPr="000E7F55">
              <w:rPr>
                <w:rFonts w:ascii="Angsana New" w:hAnsi="Angsana New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</w:tr>
    </w:tbl>
    <w:p w14:paraId="240093AD" w14:textId="77777777" w:rsidR="002A5A79" w:rsidRPr="007A4198" w:rsidRDefault="002A5A79" w:rsidP="0069107F">
      <w:pPr>
        <w:ind w:left="540"/>
        <w:jc w:val="thaiDistribute"/>
        <w:rPr>
          <w:rFonts w:ascii="Angsana New" w:hAnsi="Angsana New"/>
          <w:snapToGrid w:val="0"/>
          <w:sz w:val="30"/>
          <w:szCs w:val="30"/>
          <w:highlight w:val="yellow"/>
          <w:lang w:eastAsia="th-TH"/>
        </w:rPr>
      </w:pPr>
    </w:p>
    <w:p w14:paraId="452E0ED1" w14:textId="77777777" w:rsidR="002A5A79" w:rsidRPr="00CA5233" w:rsidRDefault="002A5A79" w:rsidP="002A5A79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A5233">
        <w:rPr>
          <w:rFonts w:ascii="Angsana New" w:hAnsi="Angsana New"/>
          <w:b/>
          <w:bCs/>
          <w:i/>
          <w:iCs/>
          <w:sz w:val="30"/>
          <w:szCs w:val="30"/>
          <w:cs/>
        </w:rPr>
        <w:t>ขายเงินลงทุนบางส่วนในบริษัท หินกองเพาเวอร์โฮลดิ้ง จำกัด</w:t>
      </w:r>
    </w:p>
    <w:p w14:paraId="12FB3FE5" w14:textId="77777777" w:rsidR="00E46670" w:rsidRPr="007A4198" w:rsidRDefault="00E46670" w:rsidP="00DC0C58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BCEF11C" w14:textId="41222217" w:rsidR="00E46670" w:rsidRPr="00CA5233" w:rsidRDefault="00E46670" w:rsidP="00E46670">
      <w:pPr>
        <w:pStyle w:val="ListParagraph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5233">
        <w:rPr>
          <w:rFonts w:ascii="Angsana New" w:hAnsi="Angsana New"/>
          <w:sz w:val="30"/>
          <w:szCs w:val="30"/>
          <w:cs/>
        </w:rPr>
        <w:t>เมื่อวันที่</w:t>
      </w:r>
      <w:r w:rsidRPr="00CA5233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3</w:t>
      </w:r>
      <w:r w:rsidRPr="00CA5233">
        <w:rPr>
          <w:rFonts w:ascii="Angsana New" w:hAnsi="Angsana New"/>
          <w:sz w:val="30"/>
          <w:szCs w:val="30"/>
        </w:rPr>
        <w:t xml:space="preserve"> </w:t>
      </w:r>
      <w:r w:rsidRPr="00CA5233">
        <w:rPr>
          <w:rFonts w:ascii="Angsana New" w:hAnsi="Angsana New"/>
          <w:sz w:val="30"/>
          <w:szCs w:val="30"/>
          <w:cs/>
        </w:rPr>
        <w:t>มกราคม</w:t>
      </w:r>
      <w:r w:rsidRPr="00CA5233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CA5233">
        <w:rPr>
          <w:rFonts w:ascii="Angsana New" w:hAnsi="Angsana New"/>
          <w:sz w:val="30"/>
          <w:szCs w:val="30"/>
        </w:rPr>
        <w:t xml:space="preserve"> </w:t>
      </w:r>
      <w:r w:rsidRPr="00CA5233">
        <w:rPr>
          <w:rFonts w:ascii="Angsana New" w:hAnsi="Angsana New"/>
          <w:sz w:val="30"/>
          <w:szCs w:val="30"/>
          <w:cs/>
        </w:rPr>
        <w:t xml:space="preserve">กลุ่มบริษัทได้ขายส่วนได้เสียในบริษัท หินกองเพาเวอร์โฮลดิ้ง จำกัด ซึ่งเป็นบริษัทย่อยทางตรง ออกไปร้อยละ </w:t>
      </w:r>
      <w:r w:rsidR="00631E6C" w:rsidRPr="00631E6C">
        <w:rPr>
          <w:rFonts w:ascii="Angsana New" w:hAnsi="Angsana New"/>
          <w:sz w:val="30"/>
          <w:szCs w:val="30"/>
        </w:rPr>
        <w:t>49</w:t>
      </w:r>
      <w:r w:rsidRPr="00CA5233">
        <w:rPr>
          <w:rFonts w:ascii="Angsana New" w:hAnsi="Angsana New"/>
          <w:sz w:val="30"/>
          <w:szCs w:val="30"/>
        </w:rPr>
        <w:t xml:space="preserve"> </w:t>
      </w:r>
      <w:r w:rsidRPr="00CA5233">
        <w:rPr>
          <w:rFonts w:ascii="Angsana New" w:hAnsi="Angsana New"/>
          <w:sz w:val="30"/>
          <w:szCs w:val="30"/>
          <w:cs/>
        </w:rPr>
        <w:t xml:space="preserve">เป็นเงินสดจำนวน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CA5233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96</w:t>
      </w:r>
      <w:r w:rsidRPr="00CA5233">
        <w:rPr>
          <w:rFonts w:ascii="Angsana New" w:hAnsi="Angsana New"/>
          <w:sz w:val="30"/>
          <w:szCs w:val="30"/>
        </w:rPr>
        <w:t xml:space="preserve"> </w:t>
      </w:r>
      <w:r w:rsidRPr="00CA5233">
        <w:rPr>
          <w:rFonts w:ascii="Angsana New" w:hAnsi="Angsana New"/>
          <w:sz w:val="30"/>
          <w:szCs w:val="30"/>
          <w:cs/>
        </w:rPr>
        <w:t>ล้านบาท ทำให้บริษัท หินกองเพาเวอร์โฮลดิ้ง จำกัด</w:t>
      </w:r>
      <w:r w:rsidR="008F5D37" w:rsidRPr="00CA5233">
        <w:rPr>
          <w:rFonts w:ascii="Angsana New" w:hAnsi="Angsana New"/>
          <w:sz w:val="30"/>
          <w:szCs w:val="30"/>
          <w:cs/>
        </w:rPr>
        <w:t xml:space="preserve"> </w:t>
      </w:r>
      <w:r w:rsidRPr="00CA5233">
        <w:rPr>
          <w:rFonts w:ascii="Angsana New" w:hAnsi="Angsana New"/>
          <w:sz w:val="30"/>
          <w:szCs w:val="30"/>
          <w:cs/>
        </w:rPr>
        <w:t xml:space="preserve">ไม่ได้เป็นบริษัทย่อยทางตรงอีกต่อไปแต่กลายเป็นการร่วมค้าทางตรง มูลค่าตามบัญชีของสินทรัพย์สุทธิของบริษัท หินกองเพาเวอร์โฮลดิ้ง จำกัด ในงบการเงินของกลุ่มบริษัท ณ วันที่ขาย มีจำนวน </w:t>
      </w:r>
      <w:r w:rsidR="00631E6C" w:rsidRPr="00631E6C">
        <w:rPr>
          <w:rFonts w:ascii="Angsana New" w:hAnsi="Angsana New"/>
          <w:color w:val="000000"/>
          <w:sz w:val="30"/>
          <w:szCs w:val="30"/>
        </w:rPr>
        <w:t>20</w:t>
      </w:r>
      <w:r w:rsidRPr="00CA5233">
        <w:rPr>
          <w:rFonts w:ascii="Angsana New" w:hAnsi="Angsana New"/>
          <w:color w:val="000000"/>
          <w:sz w:val="30"/>
          <w:szCs w:val="30"/>
        </w:rPr>
        <w:t>.</w:t>
      </w:r>
      <w:r w:rsidR="00631E6C" w:rsidRPr="00631E6C">
        <w:rPr>
          <w:rFonts w:ascii="Angsana New" w:hAnsi="Angsana New"/>
          <w:color w:val="000000"/>
          <w:sz w:val="30"/>
          <w:szCs w:val="30"/>
        </w:rPr>
        <w:t>98</w:t>
      </w:r>
      <w:r w:rsidRPr="00CA5233">
        <w:rPr>
          <w:rFonts w:ascii="Angsana New" w:hAnsi="Angsana New"/>
          <w:sz w:val="30"/>
          <w:szCs w:val="30"/>
          <w:cs/>
        </w:rPr>
        <w:t xml:space="preserve"> ล้านบาท มูลค่ายุติธรรมของส่วน</w:t>
      </w:r>
      <w:r w:rsidR="008F5D37" w:rsidRPr="00CA5233">
        <w:rPr>
          <w:rFonts w:ascii="Angsana New" w:hAnsi="Angsana New"/>
          <w:sz w:val="30"/>
          <w:szCs w:val="30"/>
          <w:cs/>
        </w:rPr>
        <w:br/>
      </w:r>
      <w:r w:rsidRPr="00CA5233">
        <w:rPr>
          <w:rFonts w:ascii="Angsana New" w:hAnsi="Angsana New"/>
          <w:sz w:val="30"/>
          <w:szCs w:val="30"/>
          <w:cs/>
        </w:rPr>
        <w:t xml:space="preserve">ได้เสียของการร่วมค้าที่ยังคงอยู่ในกลุ่มบริษัท ณ วันที่สูญเสียอำนาจการควบคุมมีจำนวน </w:t>
      </w:r>
      <w:r w:rsidR="00631E6C" w:rsidRPr="00631E6C">
        <w:rPr>
          <w:rFonts w:ascii="Angsana New" w:hAnsi="Angsana New"/>
          <w:color w:val="000000"/>
          <w:sz w:val="30"/>
          <w:szCs w:val="30"/>
        </w:rPr>
        <w:t>2</w:t>
      </w:r>
      <w:r w:rsidRPr="00CA5233">
        <w:rPr>
          <w:rFonts w:ascii="Angsana New" w:hAnsi="Angsana New"/>
          <w:color w:val="000000"/>
          <w:sz w:val="30"/>
          <w:szCs w:val="30"/>
        </w:rPr>
        <w:t>.</w:t>
      </w:r>
      <w:r w:rsidR="00631E6C" w:rsidRPr="00631E6C">
        <w:rPr>
          <w:rFonts w:ascii="Angsana New" w:hAnsi="Angsana New"/>
          <w:color w:val="000000"/>
          <w:sz w:val="30"/>
          <w:szCs w:val="30"/>
        </w:rPr>
        <w:t>04</w:t>
      </w:r>
      <w:r w:rsidRPr="00CA5233">
        <w:rPr>
          <w:rFonts w:ascii="Angsana New" w:hAnsi="Angsana New"/>
          <w:sz w:val="30"/>
          <w:szCs w:val="30"/>
          <w:cs/>
        </w:rPr>
        <w:t xml:space="preserve"> ล้านบาท ได้ถือเป็นมูลค่าเริ่มแรกของเงินลงทุนใน</w:t>
      </w:r>
      <w:r w:rsidR="003A5A0D" w:rsidRPr="00CA5233">
        <w:rPr>
          <w:rFonts w:ascii="Angsana New" w:hAnsi="Angsana New"/>
          <w:sz w:val="30"/>
          <w:szCs w:val="30"/>
          <w:cs/>
        </w:rPr>
        <w:t>การร่วมค้า</w:t>
      </w:r>
      <w:r w:rsidRPr="00CA5233">
        <w:rPr>
          <w:rFonts w:ascii="Angsana New" w:hAnsi="Angsana New"/>
          <w:sz w:val="30"/>
          <w:szCs w:val="30"/>
          <w:cs/>
        </w:rPr>
        <w:t xml:space="preserve">นั้น ณ วันนั้น กลุ่มบริษัทรับรู้ขาดทุนจากการขายเป็นจำนวน </w:t>
      </w:r>
      <w:r w:rsidR="00631E6C" w:rsidRPr="00631E6C">
        <w:rPr>
          <w:rFonts w:ascii="Angsana New" w:hAnsi="Angsana New"/>
          <w:color w:val="000000"/>
          <w:sz w:val="30"/>
          <w:szCs w:val="30"/>
        </w:rPr>
        <w:t>16</w:t>
      </w:r>
      <w:r w:rsidRPr="00CA5233">
        <w:rPr>
          <w:rFonts w:ascii="Angsana New" w:hAnsi="Angsana New"/>
          <w:color w:val="000000"/>
          <w:sz w:val="30"/>
          <w:szCs w:val="30"/>
        </w:rPr>
        <w:t>.</w:t>
      </w:r>
      <w:r w:rsidR="00631E6C" w:rsidRPr="00631E6C">
        <w:rPr>
          <w:rFonts w:ascii="Angsana New" w:hAnsi="Angsana New"/>
          <w:color w:val="000000"/>
          <w:sz w:val="30"/>
          <w:szCs w:val="30"/>
        </w:rPr>
        <w:t>98</w:t>
      </w:r>
      <w:r w:rsidRPr="00CA5233">
        <w:rPr>
          <w:rFonts w:ascii="Angsana New" w:hAnsi="Angsana New"/>
          <w:sz w:val="30"/>
          <w:szCs w:val="30"/>
          <w:cs/>
        </w:rPr>
        <w:t xml:space="preserve"> </w:t>
      </w:r>
      <w:r w:rsidR="00F139A0" w:rsidRPr="00CA5233">
        <w:rPr>
          <w:rFonts w:ascii="Angsana New" w:hAnsi="Angsana New"/>
          <w:sz w:val="30"/>
          <w:szCs w:val="30"/>
        </w:rPr>
        <w:br/>
      </w:r>
      <w:r w:rsidRPr="00CA5233">
        <w:rPr>
          <w:rFonts w:ascii="Angsana New" w:hAnsi="Angsana New"/>
          <w:sz w:val="30"/>
          <w:szCs w:val="30"/>
          <w:cs/>
        </w:rPr>
        <w:t>ล้านบาท ซึ่งรวมอยู่ในค่าใช้จ่ายในการบริหารในงบกำไรขาดทุนเบ็ดเสร็จรวม</w:t>
      </w:r>
    </w:p>
    <w:p w14:paraId="5D048C7F" w14:textId="77777777" w:rsidR="00E46670" w:rsidRPr="007A4198" w:rsidRDefault="00E46670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28ECF5D" w14:textId="70A6EC9D" w:rsidR="00E46670" w:rsidRPr="0082412F" w:rsidRDefault="00E46670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A5233">
        <w:rPr>
          <w:rFonts w:ascii="Angsana New" w:hAnsi="Angsana New"/>
          <w:sz w:val="30"/>
          <w:szCs w:val="30"/>
          <w:cs/>
        </w:rPr>
        <w:t>จากการขายเงินลงทุนดังกล่าวทำให้สัดส่วนการถือหุ้นของกลุ่มบริษัทในบริษัท หินกองเพาเวอร์ จำกัด ซึ่งเป็น</w:t>
      </w:r>
      <w:r w:rsidR="007A4198">
        <w:rPr>
          <w:rFonts w:ascii="Angsana New" w:hAnsi="Angsana New"/>
          <w:sz w:val="30"/>
          <w:szCs w:val="30"/>
        </w:rPr>
        <w:br/>
      </w:r>
      <w:r w:rsidRPr="00CA5233">
        <w:rPr>
          <w:rFonts w:ascii="Angsana New" w:hAnsi="Angsana New"/>
          <w:sz w:val="30"/>
          <w:szCs w:val="30"/>
          <w:cs/>
        </w:rPr>
        <w:t xml:space="preserve">บริษัทย่อยของบริษัท หินกองเพาเวอร์โฮลดิ้ง จำกัด ลดลงเหลือร้อยละ </w:t>
      </w:r>
      <w:r w:rsidR="00631E6C" w:rsidRPr="00631E6C">
        <w:rPr>
          <w:rFonts w:ascii="Angsana New" w:hAnsi="Angsana New"/>
          <w:sz w:val="30"/>
          <w:szCs w:val="30"/>
        </w:rPr>
        <w:t>51</w:t>
      </w:r>
      <w:r w:rsidRPr="00CA5233">
        <w:rPr>
          <w:rFonts w:ascii="Angsana New" w:hAnsi="Angsana New"/>
          <w:sz w:val="30"/>
          <w:szCs w:val="30"/>
        </w:rPr>
        <w:t xml:space="preserve"> </w:t>
      </w:r>
      <w:r w:rsidRPr="00CA5233">
        <w:rPr>
          <w:rFonts w:ascii="Angsana New" w:hAnsi="Angsana New"/>
          <w:sz w:val="30"/>
          <w:szCs w:val="30"/>
          <w:cs/>
        </w:rPr>
        <w:t>ทำให้บริษัท หินกองเพาเวอร์ จำกัด</w:t>
      </w:r>
      <w:r w:rsidR="008F5D37" w:rsidRPr="00CA5233">
        <w:rPr>
          <w:rFonts w:ascii="Angsana New" w:hAnsi="Angsana New"/>
          <w:sz w:val="30"/>
          <w:szCs w:val="30"/>
          <w:cs/>
        </w:rPr>
        <w:t xml:space="preserve"> </w:t>
      </w:r>
      <w:r w:rsidRPr="00CA5233">
        <w:rPr>
          <w:rFonts w:ascii="Angsana New" w:hAnsi="Angsana New"/>
          <w:sz w:val="30"/>
          <w:szCs w:val="30"/>
          <w:cs/>
        </w:rPr>
        <w:t>ไม่ได้เป็นบริษัทย่อยทางอ้อมอีกต่อไปแต่กลายเป็นบริษัทย่อยของการร่วมค้าทางตรง</w:t>
      </w:r>
    </w:p>
    <w:p w14:paraId="77E8065B" w14:textId="7ABF74D8" w:rsidR="008F5D37" w:rsidRPr="007A4198" w:rsidRDefault="008F5D37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DF2690C" w14:textId="77777777" w:rsidR="007A4198" w:rsidRPr="0082412F" w:rsidRDefault="007A4198" w:rsidP="00E46670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BB5D37E" w14:textId="77777777" w:rsidR="005A7618" w:rsidRPr="0082412F" w:rsidRDefault="005A7618" w:rsidP="00E466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  <w:sectPr w:rsidR="005A7618" w:rsidRPr="0082412F" w:rsidSect="00BB1B83">
          <w:headerReference w:type="default" r:id="rId12"/>
          <w:pgSz w:w="11907" w:h="16840" w:code="9"/>
          <w:pgMar w:top="1152" w:right="1109" w:bottom="1152" w:left="1170" w:header="720" w:footer="720" w:gutter="0"/>
          <w:cols w:space="708"/>
          <w:docGrid w:linePitch="360"/>
        </w:sectPr>
      </w:pPr>
    </w:p>
    <w:p w14:paraId="597F3ECC" w14:textId="2399BC40" w:rsidR="00BB4E92" w:rsidRPr="0082412F" w:rsidRDefault="00BB4E92" w:rsidP="0028053C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0198F087" w14:textId="77777777" w:rsidR="007664B1" w:rsidRPr="0082412F" w:rsidRDefault="007664B1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502B68" w14:textId="6CD4262F" w:rsidR="002738BC" w:rsidRPr="004F4D37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>การซื้อ จำหน่ายและโอนที่ดิน อาคารและอุปกรณ์</w:t>
      </w:r>
      <w:r w:rsidR="00AE695C" w:rsidRPr="004F4D37">
        <w:rPr>
          <w:rFonts w:ascii="Angsana New" w:hAnsi="Angsana New"/>
          <w:sz w:val="30"/>
          <w:szCs w:val="30"/>
          <w:cs/>
        </w:rPr>
        <w:t>ไม่รวมสินทรัพย์สิทธิการใช้</w:t>
      </w:r>
      <w:r w:rsidRPr="004F4D37">
        <w:rPr>
          <w:rFonts w:ascii="Angsana New" w:hAnsi="Angsana New"/>
          <w:sz w:val="30"/>
          <w:szCs w:val="30"/>
          <w:cs/>
        </w:rPr>
        <w:t>ระหว่าง</w:t>
      </w:r>
      <w:r w:rsidR="000271C5" w:rsidRPr="004F4D37">
        <w:rPr>
          <w:rFonts w:ascii="Angsana New" w:hAnsi="Angsana New"/>
          <w:sz w:val="30"/>
          <w:szCs w:val="30"/>
          <w:cs/>
        </w:rPr>
        <w:t>งวด</w:t>
      </w:r>
      <w:r w:rsidR="007D629E" w:rsidRPr="004F4D37">
        <w:rPr>
          <w:rFonts w:ascii="Angsana New" w:hAnsi="Angsana New"/>
          <w:sz w:val="30"/>
          <w:szCs w:val="30"/>
          <w:cs/>
        </w:rPr>
        <w:t>หก</w:t>
      </w:r>
      <w:r w:rsidR="000271C5" w:rsidRPr="004F4D37">
        <w:rPr>
          <w:rFonts w:ascii="Angsana New" w:hAnsi="Angsana New"/>
          <w:sz w:val="30"/>
          <w:szCs w:val="30"/>
          <w:cs/>
        </w:rPr>
        <w:t>เดือน</w:t>
      </w:r>
      <w:r w:rsidRPr="004F4D37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4F4D37">
        <w:rPr>
          <w:rFonts w:ascii="Angsana New" w:hAnsi="Angsana New"/>
          <w:sz w:val="30"/>
          <w:szCs w:val="30"/>
        </w:rPr>
        <w:t xml:space="preserve"> </w:t>
      </w:r>
      <w:r w:rsidR="007E45C9" w:rsidRPr="004F4D37">
        <w:rPr>
          <w:rFonts w:ascii="Angsana New" w:hAnsi="Angsana New"/>
          <w:sz w:val="30"/>
          <w:szCs w:val="30"/>
          <w:cs/>
        </w:rPr>
        <w:t>มิถุนายน</w:t>
      </w:r>
      <w:r w:rsidRPr="004F4D37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="006A45D5">
        <w:rPr>
          <w:rFonts w:ascii="Angsana New" w:hAnsi="Angsana New"/>
          <w:sz w:val="30"/>
          <w:szCs w:val="30"/>
        </w:rPr>
        <w:t xml:space="preserve"> </w:t>
      </w:r>
      <w:r w:rsidRPr="004F4D37">
        <w:rPr>
          <w:rFonts w:ascii="Angsana New" w:hAnsi="Angsana New"/>
          <w:sz w:val="30"/>
          <w:szCs w:val="30"/>
          <w:cs/>
        </w:rPr>
        <w:t>มีดังนี้</w:t>
      </w:r>
    </w:p>
    <w:p w14:paraId="159E0FC0" w14:textId="77777777" w:rsidR="002738BC" w:rsidRPr="004F4D37" w:rsidRDefault="002738BC" w:rsidP="008F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38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308"/>
        <w:gridCol w:w="266"/>
        <w:gridCol w:w="1491"/>
        <w:gridCol w:w="269"/>
        <w:gridCol w:w="1331"/>
        <w:gridCol w:w="274"/>
        <w:gridCol w:w="1342"/>
        <w:gridCol w:w="269"/>
        <w:gridCol w:w="1622"/>
      </w:tblGrid>
      <w:tr w:rsidR="006A45D5" w:rsidRPr="007A4198" w14:paraId="51E6090C" w14:textId="77777777" w:rsidTr="006A45D5">
        <w:trPr>
          <w:trHeight w:val="433"/>
        </w:trPr>
        <w:tc>
          <w:tcPr>
            <w:tcW w:w="2052" w:type="pct"/>
            <w:shd w:val="clear" w:color="auto" w:fill="auto"/>
            <w:vAlign w:val="bottom"/>
          </w:tcPr>
          <w:p w14:paraId="45ABA503" w14:textId="77777777" w:rsidR="006A45D5" w:rsidRPr="007A4198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3" w:type="pct"/>
            <w:gridSpan w:val="5"/>
            <w:vAlign w:val="bottom"/>
          </w:tcPr>
          <w:p w14:paraId="64E62F04" w14:textId="65433432" w:rsidR="006A45D5" w:rsidRPr="007A4198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A41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6DA69EDE" w14:textId="77777777" w:rsidR="006A45D5" w:rsidRPr="007A4198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pct"/>
            <w:gridSpan w:val="3"/>
            <w:tcBorders>
              <w:bottom w:val="single" w:sz="4" w:space="0" w:color="auto"/>
            </w:tcBorders>
            <w:vAlign w:val="bottom"/>
          </w:tcPr>
          <w:p w14:paraId="1D9B081F" w14:textId="4F488154" w:rsidR="006A45D5" w:rsidRPr="007A4198" w:rsidRDefault="006A45D5" w:rsidP="003C59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41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</w:t>
            </w:r>
            <w:r w:rsidR="00062CCF" w:rsidRPr="007A419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6A45D5" w:rsidRPr="004F4D37" w14:paraId="29CE2DD2" w14:textId="77777777" w:rsidTr="006A45D5">
        <w:trPr>
          <w:trHeight w:val="343"/>
        </w:trPr>
        <w:tc>
          <w:tcPr>
            <w:tcW w:w="2052" w:type="pct"/>
            <w:shd w:val="clear" w:color="auto" w:fill="auto"/>
            <w:vAlign w:val="bottom"/>
          </w:tcPr>
          <w:p w14:paraId="00F5F551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D0E3BD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DB628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020281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  <w:tc>
          <w:tcPr>
            <w:tcW w:w="9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7173C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322C1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" w:type="pct"/>
            <w:shd w:val="clear" w:color="auto" w:fill="auto"/>
            <w:vAlign w:val="bottom"/>
          </w:tcPr>
          <w:p w14:paraId="4C49044E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2836F509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93"/>
                <w:tab w:val="right" w:pos="169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5F6325CC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79ADE08B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การจำหน่ายและ</w:t>
            </w:r>
          </w:p>
        </w:tc>
      </w:tr>
      <w:tr w:rsidR="006A45D5" w:rsidRPr="004F4D37" w14:paraId="5A0AE5B6" w14:textId="77777777" w:rsidTr="006A45D5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65C0AB94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2B832D63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6270FE3D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3D64ABF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6EFE3A08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2A052B09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350C1ED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6C2C69C7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EE2D879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F978A6C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การโอนออก</w:t>
            </w:r>
          </w:p>
        </w:tc>
      </w:tr>
      <w:tr w:rsidR="006A45D5" w:rsidRPr="004F4D37" w14:paraId="7EEE9A4C" w14:textId="77777777" w:rsidTr="006A45D5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6F1B4DE2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0587BDFB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439008CC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07AE3FF2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F4D37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2D7E57B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6F8B6CDB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52DC1135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5F8CFDA3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EEB38D2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60EFABA0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F4D37">
              <w:rPr>
                <w:rFonts w:ascii="Angsana New" w:hAnsi="Angsana New"/>
                <w:sz w:val="30"/>
                <w:szCs w:val="30"/>
                <w:cs/>
              </w:rPr>
              <w:t>ราคาตามบัญชี</w:t>
            </w:r>
          </w:p>
        </w:tc>
      </w:tr>
      <w:tr w:rsidR="006A45D5" w:rsidRPr="004F4D37" w14:paraId="560DEA23" w14:textId="77777777" w:rsidTr="006A45D5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22A24E05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72" w:type="pct"/>
            <w:shd w:val="clear" w:color="auto" w:fill="auto"/>
            <w:vAlign w:val="bottom"/>
          </w:tcPr>
          <w:p w14:paraId="4797EBC2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F4D3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6" w:type="pct"/>
            <w:shd w:val="clear" w:color="auto" w:fill="auto"/>
            <w:vAlign w:val="bottom"/>
          </w:tcPr>
          <w:p w14:paraId="2A3C586E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68193D77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B57DF57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0" w:type="pct"/>
            <w:shd w:val="clear" w:color="auto" w:fill="auto"/>
            <w:vAlign w:val="bottom"/>
          </w:tcPr>
          <w:p w14:paraId="651FCFAA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แลกเปลี่ยน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106E9C67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shd w:val="clear" w:color="auto" w:fill="auto"/>
            <w:vAlign w:val="bottom"/>
          </w:tcPr>
          <w:p w14:paraId="7E72E79E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F4D37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92C8E30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D578F98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6A45D5" w:rsidRPr="004F4D37" w14:paraId="219E503D" w14:textId="77777777" w:rsidTr="006A45D5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6EDC1695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48" w:type="pct"/>
            <w:gridSpan w:val="9"/>
            <w:vAlign w:val="bottom"/>
          </w:tcPr>
          <w:p w14:paraId="30323834" w14:textId="77777777" w:rsidR="006A45D5" w:rsidRPr="004F4D37" w:rsidRDefault="006A45D5" w:rsidP="002738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A45D5" w:rsidRPr="004F4D37" w14:paraId="5D89135F" w14:textId="77777777" w:rsidTr="006A45D5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5178F57F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472" w:type="pct"/>
            <w:vAlign w:val="bottom"/>
          </w:tcPr>
          <w:p w14:paraId="286EF1F7" w14:textId="475F4B1A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6" w:type="pct"/>
            <w:vAlign w:val="bottom"/>
          </w:tcPr>
          <w:p w14:paraId="434548A1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4000F4B" w14:textId="0EB534A3" w:rsidR="006A45D5" w:rsidRPr="004F4D37" w:rsidRDefault="006A45D5" w:rsidP="008F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2157A30A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3A167499" w14:textId="3F586F67" w:rsidR="006A45D5" w:rsidRPr="004F4D37" w:rsidRDefault="00631E6C" w:rsidP="003A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6A45D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332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0A83F3BE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032A718E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0E530A8A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2C7FB39" w14:textId="77777777" w:rsidR="006A45D5" w:rsidRPr="004F4D37" w:rsidRDefault="006A45D5" w:rsidP="008F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45D5" w:rsidRPr="004F4D37" w14:paraId="4488637C" w14:textId="77777777" w:rsidTr="006A45D5">
        <w:trPr>
          <w:trHeight w:val="309"/>
        </w:trPr>
        <w:tc>
          <w:tcPr>
            <w:tcW w:w="2052" w:type="pct"/>
            <w:shd w:val="clear" w:color="auto" w:fill="auto"/>
            <w:vAlign w:val="bottom"/>
          </w:tcPr>
          <w:p w14:paraId="6EB8F9FA" w14:textId="35AED069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อาคาร สิ่ง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</w:t>
            </w:r>
            <w:r w:rsidRPr="004F4D37">
              <w:rPr>
                <w:rFonts w:ascii="Angsana New" w:hAnsi="Angsana New"/>
                <w:sz w:val="30"/>
                <w:szCs w:val="30"/>
                <w:cs/>
              </w:rPr>
              <w:t>ลูกสร้างและส่วนปรับปรุงอาคาร</w:t>
            </w:r>
          </w:p>
        </w:tc>
        <w:tc>
          <w:tcPr>
            <w:tcW w:w="472" w:type="pct"/>
            <w:vAlign w:val="bottom"/>
          </w:tcPr>
          <w:p w14:paraId="495ADD30" w14:textId="441397B9" w:rsidR="006A45D5" w:rsidRPr="004F4D37" w:rsidRDefault="00631E6C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="006A45D5" w:rsidRPr="004F4D37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472</w:t>
            </w:r>
          </w:p>
        </w:tc>
        <w:tc>
          <w:tcPr>
            <w:tcW w:w="96" w:type="pct"/>
            <w:vAlign w:val="bottom"/>
          </w:tcPr>
          <w:p w14:paraId="3DE44D89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7A7F451A" w14:textId="58B11D0B" w:rsidR="006A45D5" w:rsidRPr="004F4D37" w:rsidRDefault="006A45D5" w:rsidP="008F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F8AE975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0F2B26D1" w14:textId="2764D8BB" w:rsidR="006A45D5" w:rsidRPr="004F4D37" w:rsidRDefault="00631E6C" w:rsidP="003A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420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057CD667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139E2EB" w14:textId="46E20437" w:rsidR="006A45D5" w:rsidRPr="004F4D37" w:rsidRDefault="006A45D5" w:rsidP="006A4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44C31F5F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0C975CBA" w14:textId="77777777" w:rsidR="006A45D5" w:rsidRPr="004F4D37" w:rsidRDefault="006A45D5" w:rsidP="008F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45D5" w:rsidRPr="004F4D37" w14:paraId="73C048EE" w14:textId="77777777" w:rsidTr="006A45D5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3F5D52C8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โรงไฟฟ้า ระบบส่งพลังงานไฟฟ้า</w:t>
            </w:r>
          </w:p>
        </w:tc>
        <w:tc>
          <w:tcPr>
            <w:tcW w:w="472" w:type="pct"/>
            <w:vAlign w:val="bottom"/>
          </w:tcPr>
          <w:p w14:paraId="7A3D881D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" w:type="pct"/>
            <w:vAlign w:val="bottom"/>
          </w:tcPr>
          <w:p w14:paraId="259BA8FD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FAEAD7A" w14:textId="77777777" w:rsidR="006A45D5" w:rsidRPr="004F4D37" w:rsidRDefault="006A45D5" w:rsidP="008F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4B420AAB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3FA02ACC" w14:textId="77777777" w:rsidR="006A45D5" w:rsidRPr="004F4D37" w:rsidRDefault="006A45D5" w:rsidP="003A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" w:type="pct"/>
            <w:shd w:val="clear" w:color="auto" w:fill="auto"/>
            <w:vAlign w:val="bottom"/>
          </w:tcPr>
          <w:p w14:paraId="7E96A46E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742F055F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" w:type="pct"/>
            <w:vAlign w:val="bottom"/>
          </w:tcPr>
          <w:p w14:paraId="4AEDFFA1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27748F8B" w14:textId="77777777" w:rsidR="006A45D5" w:rsidRPr="004F4D37" w:rsidRDefault="006A45D5" w:rsidP="008F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45D5" w:rsidRPr="004F4D37" w14:paraId="25277F76" w14:textId="77777777" w:rsidTr="006A45D5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32BAC062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 w:line="240" w:lineRule="auto"/>
              <w:ind w:left="72" w:right="-131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และเครื่องมือเครื่องใช้ในการผลิตและบำรุงรักษา</w:t>
            </w:r>
          </w:p>
        </w:tc>
        <w:tc>
          <w:tcPr>
            <w:tcW w:w="472" w:type="pct"/>
            <w:vAlign w:val="bottom"/>
          </w:tcPr>
          <w:p w14:paraId="4173350F" w14:textId="795EEA25" w:rsidR="006A45D5" w:rsidRPr="004F4D37" w:rsidRDefault="00631E6C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357</w:t>
            </w:r>
            <w:r w:rsidR="006A45D5" w:rsidRPr="004F4D37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827</w:t>
            </w:r>
          </w:p>
        </w:tc>
        <w:tc>
          <w:tcPr>
            <w:tcW w:w="96" w:type="pct"/>
            <w:vAlign w:val="bottom"/>
          </w:tcPr>
          <w:p w14:paraId="7BC768E5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2C102156" w14:textId="0E90B076" w:rsidR="006A45D5" w:rsidRPr="004F4D37" w:rsidRDefault="006A45D5" w:rsidP="003A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49</w:t>
            </w:r>
            <w:r w:rsidRPr="004F4D37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784</w:t>
            </w:r>
            <w:r w:rsidRPr="004F4D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01DBBBBC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65BDC674" w14:textId="0BDA6D62" w:rsidR="006A45D5" w:rsidRPr="004F4D37" w:rsidRDefault="00631E6C" w:rsidP="003A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95</w:t>
            </w:r>
            <w:r w:rsidR="006A45D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C7341F6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2CB6417A" w14:textId="7028EC6A" w:rsidR="006A45D5" w:rsidRPr="004F4D37" w:rsidRDefault="006A45D5" w:rsidP="006A4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6FAA741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38EF62D2" w14:textId="77777777" w:rsidR="006A45D5" w:rsidRPr="004F4D37" w:rsidRDefault="006A45D5" w:rsidP="008F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45D5" w:rsidRPr="004F4D37" w14:paraId="5272D109" w14:textId="77777777" w:rsidTr="006A45D5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7751AACE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  <w:r w:rsidRPr="004F4D3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F4D37">
              <w:rPr>
                <w:rFonts w:ascii="Angsana New" w:hAnsi="Angsana New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472" w:type="pct"/>
            <w:vAlign w:val="bottom"/>
          </w:tcPr>
          <w:p w14:paraId="131291FB" w14:textId="010A8922" w:rsidR="006A45D5" w:rsidRPr="004F4D37" w:rsidRDefault="00631E6C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96" w:type="pct"/>
            <w:vAlign w:val="bottom"/>
          </w:tcPr>
          <w:p w14:paraId="4A770873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538BFB71" w14:textId="6F886059" w:rsidR="006A45D5" w:rsidRPr="004F4D37" w:rsidRDefault="006A45D5" w:rsidP="003A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78</w:t>
            </w:r>
            <w:r w:rsidRPr="004F4D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3C3A0BD2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19E4551A" w14:textId="3369629E" w:rsidR="006A45D5" w:rsidRPr="004F4D37" w:rsidRDefault="00631E6C" w:rsidP="003A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67A189CE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3B3088FD" w14:textId="58332AED" w:rsidR="006A45D5" w:rsidRPr="004F4D37" w:rsidRDefault="00B04D12" w:rsidP="00B04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500433FE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4C4B6832" w14:textId="1B9634C1" w:rsidR="006A45D5" w:rsidRPr="004F4D37" w:rsidRDefault="00260327" w:rsidP="00260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45D5" w:rsidRPr="004F4D37" w14:paraId="19DC7A08" w14:textId="77777777" w:rsidTr="006A45D5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19CA3577" w14:textId="77777777" w:rsidR="006A45D5" w:rsidRPr="004F4D37" w:rsidRDefault="006A45D5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472" w:type="pct"/>
            <w:vAlign w:val="bottom"/>
          </w:tcPr>
          <w:p w14:paraId="7D71DEFB" w14:textId="6B432E57" w:rsidR="006A45D5" w:rsidRPr="004F4D37" w:rsidRDefault="00631E6C" w:rsidP="006F3A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96" w:type="pct"/>
            <w:vAlign w:val="bottom"/>
          </w:tcPr>
          <w:p w14:paraId="148451B3" w14:textId="77777777" w:rsidR="006A45D5" w:rsidRPr="004F4D37" w:rsidRDefault="006A45D5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shd w:val="clear" w:color="auto" w:fill="auto"/>
            <w:vAlign w:val="bottom"/>
          </w:tcPr>
          <w:p w14:paraId="333F0616" w14:textId="384FE4CD" w:rsidR="006A45D5" w:rsidRPr="004F4D37" w:rsidRDefault="006A45D5" w:rsidP="008F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13D94D77" w14:textId="77777777" w:rsidR="006A45D5" w:rsidRPr="004F4D37" w:rsidRDefault="006A45D5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vAlign w:val="bottom"/>
          </w:tcPr>
          <w:p w14:paraId="127D8F0C" w14:textId="186D5EC4" w:rsidR="006A45D5" w:rsidRPr="004F4D37" w:rsidRDefault="006A45D5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75E57767" w14:textId="77777777" w:rsidR="006A45D5" w:rsidRPr="004F4D37" w:rsidRDefault="006A45D5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vAlign w:val="bottom"/>
          </w:tcPr>
          <w:p w14:paraId="7F22A586" w14:textId="77777777" w:rsidR="006A45D5" w:rsidRPr="004F4D37" w:rsidRDefault="006A45D5" w:rsidP="00C547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6F34F04D" w14:textId="77777777" w:rsidR="006A45D5" w:rsidRPr="004F4D37" w:rsidRDefault="006A45D5" w:rsidP="00A707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  <w:vAlign w:val="bottom"/>
          </w:tcPr>
          <w:p w14:paraId="5CF3A618" w14:textId="77777777" w:rsidR="006A45D5" w:rsidRPr="004F4D37" w:rsidRDefault="006A45D5" w:rsidP="008F5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45D5" w:rsidRPr="004F4D37" w14:paraId="432FC6BF" w14:textId="77777777" w:rsidTr="006A45D5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3A4241C0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1AE1291C" w14:textId="111FF895" w:rsidR="006A45D5" w:rsidRPr="004F4D37" w:rsidRDefault="00631E6C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="006A45D5" w:rsidRPr="004F4D37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634</w:t>
            </w:r>
            <w:r w:rsidR="006A45D5" w:rsidRPr="004F4D37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997</w:t>
            </w:r>
          </w:p>
        </w:tc>
        <w:tc>
          <w:tcPr>
            <w:tcW w:w="96" w:type="pct"/>
            <w:vAlign w:val="bottom"/>
          </w:tcPr>
          <w:p w14:paraId="4AF2E027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E0EDC" w14:textId="5167E3B9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F4D37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56</w:t>
            </w:r>
            <w:r w:rsidRPr="004F4D37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543</w:t>
            </w:r>
            <w:r w:rsidRPr="004F4D3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7EDCEDD4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7C9CCB08" w14:textId="76FA964F" w:rsidR="006A45D5" w:rsidRPr="004F4D37" w:rsidRDefault="00631E6C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94</w:t>
            </w:r>
            <w:r w:rsidR="006A45D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625FD33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1A6F5AC8" w14:textId="5031F891" w:rsidR="006A45D5" w:rsidRPr="004F4D37" w:rsidRDefault="006A45D5" w:rsidP="006A4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97" w:type="pct"/>
            <w:vAlign w:val="bottom"/>
          </w:tcPr>
          <w:p w14:paraId="3CFA688C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99E0B" w14:textId="060A03CD" w:rsidR="006A45D5" w:rsidRPr="004F4D37" w:rsidRDefault="006A45D5" w:rsidP="006A45D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A45D5" w:rsidRPr="00B165D6" w14:paraId="5DEB06DF" w14:textId="77777777" w:rsidTr="006A45D5">
        <w:trPr>
          <w:trHeight w:val="323"/>
        </w:trPr>
        <w:tc>
          <w:tcPr>
            <w:tcW w:w="2052" w:type="pct"/>
            <w:shd w:val="clear" w:color="auto" w:fill="auto"/>
            <w:vAlign w:val="bottom"/>
          </w:tcPr>
          <w:p w14:paraId="1AE8667B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02F09" w14:textId="06526995" w:rsidR="006A45D5" w:rsidRPr="004F4D37" w:rsidRDefault="00631E6C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6A45D5" w:rsidRPr="004F4D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997</w:t>
            </w:r>
            <w:r w:rsidR="006A45D5" w:rsidRPr="004F4D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052</w:t>
            </w:r>
          </w:p>
        </w:tc>
        <w:tc>
          <w:tcPr>
            <w:tcW w:w="96" w:type="pct"/>
            <w:vAlign w:val="bottom"/>
          </w:tcPr>
          <w:p w14:paraId="62094881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F6DB5" w14:textId="77C0ABCC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F4D37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  <w:r w:rsidRPr="004F4D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405</w:t>
            </w:r>
            <w:r w:rsidRPr="004F4D37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97" w:type="pct"/>
            <w:shd w:val="clear" w:color="auto" w:fill="auto"/>
            <w:vAlign w:val="bottom"/>
          </w:tcPr>
          <w:p w14:paraId="4B90815C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F80A4" w14:textId="4F1E281C" w:rsidR="006A45D5" w:rsidRPr="004F4D37" w:rsidRDefault="00631E6C" w:rsidP="003A5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  <w:r w:rsidR="006A45D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430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AB6BB5E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100"/>
              </w:tabs>
              <w:spacing w:after="0" w:line="240" w:lineRule="auto"/>
              <w:ind w:left="-126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3EC9EF" w14:textId="468C860E" w:rsidR="006A45D5" w:rsidRPr="004F4D37" w:rsidRDefault="00B04D12" w:rsidP="00B04D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7" w:type="pct"/>
            <w:tcBorders>
              <w:left w:val="nil"/>
            </w:tcBorders>
            <w:vAlign w:val="bottom"/>
          </w:tcPr>
          <w:p w14:paraId="66D5BCEC" w14:textId="77777777" w:rsidR="006A45D5" w:rsidRPr="004F4D37" w:rsidRDefault="006A45D5" w:rsidP="002A5A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31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  <w:vAlign w:val="bottom"/>
          </w:tcPr>
          <w:p w14:paraId="30BDA78A" w14:textId="00472539" w:rsidR="006A45D5" w:rsidRPr="004F4D37" w:rsidRDefault="00260327" w:rsidP="002603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C738FB3" w14:textId="6BFB8B2F" w:rsidR="002738BC" w:rsidRDefault="002738BC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2C176D81" w14:textId="77777777" w:rsidR="007A4198" w:rsidRPr="0082412F" w:rsidRDefault="007A4198" w:rsidP="00F72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185C9514" w14:textId="77777777" w:rsidR="002738BC" w:rsidRPr="0082412F" w:rsidRDefault="002738BC" w:rsidP="006A45D5">
      <w:pPr>
        <w:pStyle w:val="ListParagraph"/>
        <w:spacing w:line="240" w:lineRule="auto"/>
        <w:ind w:left="518"/>
        <w:rPr>
          <w:rFonts w:ascii="Angsana New" w:hAnsi="Angsana New"/>
          <w:sz w:val="2"/>
          <w:szCs w:val="2"/>
        </w:rPr>
        <w:sectPr w:rsidR="002738BC" w:rsidRPr="0082412F" w:rsidSect="002738BC">
          <w:headerReference w:type="default" r:id="rId13"/>
          <w:pgSz w:w="16840" w:h="11907" w:orient="landscape" w:code="9"/>
          <w:pgMar w:top="1152" w:right="1152" w:bottom="576" w:left="1152" w:header="720" w:footer="720" w:gutter="0"/>
          <w:cols w:space="708"/>
          <w:docGrid w:linePitch="360"/>
        </w:sectPr>
      </w:pPr>
    </w:p>
    <w:p w14:paraId="6607D243" w14:textId="14AFD199" w:rsidR="00FD4825" w:rsidRPr="00591FFA" w:rsidRDefault="00FD4825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A61DB">
        <w:rPr>
          <w:rFonts w:ascii="Angsana New" w:hAnsi="Angsana New"/>
          <w:sz w:val="30"/>
          <w:szCs w:val="30"/>
          <w:cs/>
        </w:rPr>
        <w:t>มูลค่าตามบัญชีของสินทรัพย์สิทธิการใช้ของกลุ่มบริษัทและบริษัท</w:t>
      </w:r>
      <w:r w:rsidRPr="00BA61DB">
        <w:rPr>
          <w:rFonts w:ascii="Angsana New" w:hAnsi="Angsana New"/>
          <w:sz w:val="30"/>
          <w:szCs w:val="30"/>
        </w:rPr>
        <w:t xml:space="preserve"> </w:t>
      </w:r>
      <w:r w:rsidRPr="00BA61D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BA61DB">
        <w:rPr>
          <w:rFonts w:ascii="Angsana New" w:hAnsi="Angsana New"/>
          <w:sz w:val="30"/>
          <w:szCs w:val="30"/>
        </w:rPr>
        <w:t xml:space="preserve"> </w:t>
      </w:r>
      <w:r w:rsidR="007E45C9" w:rsidRPr="00BA61DB">
        <w:rPr>
          <w:rFonts w:ascii="Angsana New" w:hAnsi="Angsana New"/>
          <w:sz w:val="30"/>
          <w:szCs w:val="30"/>
          <w:cs/>
        </w:rPr>
        <w:t>มิถุนายน</w:t>
      </w:r>
      <w:r w:rsidRPr="00BA61DB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BA61DB">
        <w:rPr>
          <w:rFonts w:ascii="Angsana New" w:hAnsi="Angsana New"/>
          <w:sz w:val="30"/>
          <w:szCs w:val="30"/>
          <w:cs/>
        </w:rPr>
        <w:t xml:space="preserve"> มีจำนวน </w:t>
      </w:r>
      <w:r w:rsidR="00631E6C" w:rsidRPr="00631E6C">
        <w:rPr>
          <w:rFonts w:ascii="Angsana New" w:hAnsi="Angsana New"/>
          <w:sz w:val="30"/>
          <w:szCs w:val="30"/>
        </w:rPr>
        <w:t>988</w:t>
      </w:r>
      <w:r w:rsidR="00BA61DB" w:rsidRPr="00BA61DB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67</w:t>
      </w:r>
      <w:r w:rsidR="00591FFA" w:rsidRPr="00BA61DB">
        <w:rPr>
          <w:rFonts w:ascii="Angsana New" w:hAnsi="Angsana New"/>
          <w:sz w:val="30"/>
          <w:szCs w:val="30"/>
        </w:rPr>
        <w:br/>
      </w:r>
      <w:r w:rsidRPr="00BA61DB">
        <w:rPr>
          <w:rFonts w:ascii="Angsana New" w:hAnsi="Angsana New"/>
          <w:sz w:val="30"/>
          <w:szCs w:val="30"/>
          <w:cs/>
        </w:rPr>
        <w:t>ล้านบาท</w:t>
      </w:r>
      <w:r w:rsidR="006E6A34" w:rsidRPr="00BA61DB">
        <w:rPr>
          <w:rFonts w:ascii="Angsana New" w:hAnsi="Angsana New"/>
          <w:sz w:val="30"/>
          <w:szCs w:val="30"/>
        </w:rPr>
        <w:t xml:space="preserve"> </w:t>
      </w:r>
      <w:r w:rsidRPr="00BA61DB">
        <w:rPr>
          <w:rFonts w:ascii="Angsana New" w:hAnsi="Angsana New"/>
          <w:sz w:val="30"/>
          <w:szCs w:val="30"/>
          <w:cs/>
        </w:rPr>
        <w:t xml:space="preserve">และ </w:t>
      </w:r>
      <w:r w:rsidR="00631E6C" w:rsidRPr="00631E6C">
        <w:rPr>
          <w:rFonts w:ascii="Angsana New" w:hAnsi="Angsana New"/>
          <w:sz w:val="30"/>
          <w:szCs w:val="30"/>
        </w:rPr>
        <w:t>47</w:t>
      </w:r>
      <w:r w:rsidR="00BA61DB" w:rsidRPr="00BA61DB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84</w:t>
      </w:r>
      <w:r w:rsidR="00AE695C" w:rsidRPr="00BA61DB">
        <w:rPr>
          <w:rFonts w:ascii="Angsana New" w:hAnsi="Angsana New"/>
          <w:sz w:val="30"/>
          <w:szCs w:val="30"/>
        </w:rPr>
        <w:t xml:space="preserve"> </w:t>
      </w:r>
      <w:r w:rsidRPr="00BA61DB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BA61DB">
        <w:rPr>
          <w:rFonts w:ascii="Angsana New" w:hAnsi="Angsana New"/>
          <w:sz w:val="30"/>
          <w:szCs w:val="30"/>
        </w:rPr>
        <w:t xml:space="preserve"> </w:t>
      </w:r>
      <w:r w:rsidRPr="00BA61DB">
        <w:rPr>
          <w:rFonts w:ascii="Angsana New" w:hAnsi="Angsana New"/>
          <w:sz w:val="30"/>
          <w:szCs w:val="30"/>
          <w:cs/>
        </w:rPr>
        <w:t xml:space="preserve">และกลุ่มบริษัทและบริษัทรับรู้ค่าเสื่อมราคาของสินทรัพย์สิทธิการใช้สำหรับงวดสามเดือนสิ้นสุด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BA61DB">
        <w:rPr>
          <w:rFonts w:ascii="Angsana New" w:hAnsi="Angsana New"/>
          <w:sz w:val="30"/>
          <w:szCs w:val="30"/>
        </w:rPr>
        <w:t xml:space="preserve"> </w:t>
      </w:r>
      <w:r w:rsidR="007E45C9" w:rsidRPr="00BA61DB">
        <w:rPr>
          <w:rFonts w:ascii="Angsana New" w:hAnsi="Angsana New"/>
          <w:sz w:val="30"/>
          <w:szCs w:val="30"/>
          <w:cs/>
        </w:rPr>
        <w:t>มิถุนายน</w:t>
      </w:r>
      <w:r w:rsidRPr="000C574A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0C574A">
        <w:rPr>
          <w:rFonts w:ascii="Angsana New" w:hAnsi="Angsana New"/>
          <w:sz w:val="30"/>
          <w:szCs w:val="30"/>
          <w:cs/>
        </w:rPr>
        <w:t xml:space="preserve"> จำนวน </w:t>
      </w:r>
      <w:r w:rsidR="00631E6C" w:rsidRPr="00631E6C">
        <w:rPr>
          <w:rFonts w:ascii="Angsana New" w:hAnsi="Angsana New"/>
          <w:sz w:val="30"/>
          <w:szCs w:val="30"/>
        </w:rPr>
        <w:t>15</w:t>
      </w:r>
      <w:r w:rsidR="000C574A" w:rsidRPr="000C574A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69</w:t>
      </w:r>
      <w:r w:rsidR="00AE695C" w:rsidRPr="000C574A">
        <w:rPr>
          <w:rFonts w:ascii="Angsana New" w:hAnsi="Angsana New"/>
          <w:sz w:val="30"/>
          <w:szCs w:val="30"/>
        </w:rPr>
        <w:t xml:space="preserve"> </w:t>
      </w:r>
      <w:r w:rsidRPr="000C574A">
        <w:rPr>
          <w:rFonts w:ascii="Angsana New" w:hAnsi="Angsana New"/>
          <w:sz w:val="30"/>
          <w:szCs w:val="30"/>
          <w:cs/>
        </w:rPr>
        <w:t>ล้านบาท</w:t>
      </w:r>
      <w:r w:rsidRPr="000C574A">
        <w:rPr>
          <w:rFonts w:ascii="Angsana New" w:hAnsi="Angsana New"/>
          <w:sz w:val="30"/>
          <w:szCs w:val="30"/>
        </w:rPr>
        <w:t xml:space="preserve"> </w:t>
      </w:r>
      <w:r w:rsidRPr="000C574A">
        <w:rPr>
          <w:rFonts w:ascii="Angsana New" w:hAnsi="Angsana New"/>
          <w:sz w:val="30"/>
          <w:szCs w:val="30"/>
          <w:cs/>
        </w:rPr>
        <w:t xml:space="preserve">และ </w:t>
      </w:r>
      <w:r w:rsidR="00631E6C" w:rsidRPr="00631E6C">
        <w:rPr>
          <w:rFonts w:ascii="Angsana New" w:hAnsi="Angsana New"/>
          <w:sz w:val="30"/>
          <w:szCs w:val="30"/>
        </w:rPr>
        <w:t>4</w:t>
      </w:r>
      <w:r w:rsidR="000C574A" w:rsidRPr="000C574A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11</w:t>
      </w:r>
      <w:r w:rsidR="00AE695C" w:rsidRPr="000C574A">
        <w:rPr>
          <w:rFonts w:ascii="Angsana New" w:hAnsi="Angsana New"/>
          <w:sz w:val="30"/>
          <w:szCs w:val="30"/>
        </w:rPr>
        <w:t xml:space="preserve"> </w:t>
      </w:r>
      <w:r w:rsidRPr="000C574A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AE695C" w:rsidRPr="000C574A">
        <w:rPr>
          <w:rFonts w:ascii="Angsana New" w:hAnsi="Angsana New"/>
          <w:sz w:val="30"/>
          <w:szCs w:val="30"/>
        </w:rPr>
        <w:t xml:space="preserve"> </w:t>
      </w:r>
      <w:r w:rsidR="00AE695C" w:rsidRPr="000C574A">
        <w:rPr>
          <w:rFonts w:ascii="Angsana New" w:hAnsi="Angsana New"/>
          <w:sz w:val="30"/>
          <w:szCs w:val="30"/>
          <w:cs/>
        </w:rPr>
        <w:t xml:space="preserve">และสำหรับงวดหกเดือนสิ้นสุดวันที่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AE695C" w:rsidRPr="000C574A">
        <w:rPr>
          <w:rFonts w:ascii="Angsana New" w:hAnsi="Angsana New"/>
          <w:sz w:val="30"/>
          <w:szCs w:val="30"/>
        </w:rPr>
        <w:t xml:space="preserve"> </w:t>
      </w:r>
      <w:r w:rsidR="00AE695C" w:rsidRPr="000C574A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="00AE695C" w:rsidRPr="000C574A">
        <w:rPr>
          <w:rFonts w:ascii="Angsana New" w:hAnsi="Angsana New"/>
          <w:sz w:val="30"/>
          <w:szCs w:val="30"/>
        </w:rPr>
        <w:t xml:space="preserve"> </w:t>
      </w:r>
      <w:r w:rsidR="000C574A" w:rsidRPr="000C574A">
        <w:rPr>
          <w:rFonts w:ascii="Angsana New" w:hAnsi="Angsana New"/>
          <w:sz w:val="30"/>
          <w:szCs w:val="30"/>
          <w:cs/>
        </w:rPr>
        <w:t xml:space="preserve">จำนวน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0C574A" w:rsidRPr="000C574A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11</w:t>
      </w:r>
      <w:r w:rsidR="00AE695C" w:rsidRPr="000C574A">
        <w:rPr>
          <w:rFonts w:ascii="Angsana New" w:hAnsi="Angsana New"/>
          <w:sz w:val="30"/>
          <w:szCs w:val="30"/>
        </w:rPr>
        <w:t xml:space="preserve"> </w:t>
      </w:r>
      <w:r w:rsidR="00AE695C" w:rsidRPr="000C574A">
        <w:rPr>
          <w:rFonts w:ascii="Angsana New" w:hAnsi="Angsana New"/>
          <w:sz w:val="30"/>
          <w:szCs w:val="30"/>
          <w:cs/>
        </w:rPr>
        <w:t>ล้านบาท</w:t>
      </w:r>
      <w:r w:rsidR="00AE695C" w:rsidRPr="000C574A">
        <w:rPr>
          <w:rFonts w:ascii="Angsana New" w:hAnsi="Angsana New"/>
          <w:sz w:val="30"/>
          <w:szCs w:val="30"/>
        </w:rPr>
        <w:t xml:space="preserve"> </w:t>
      </w:r>
      <w:r w:rsidR="00AE695C" w:rsidRPr="000C574A">
        <w:rPr>
          <w:rFonts w:ascii="Angsana New" w:hAnsi="Angsana New"/>
          <w:sz w:val="30"/>
          <w:szCs w:val="30"/>
          <w:cs/>
        </w:rPr>
        <w:t xml:space="preserve">และ </w:t>
      </w:r>
      <w:r w:rsidR="00631E6C" w:rsidRPr="00631E6C">
        <w:rPr>
          <w:rFonts w:ascii="Angsana New" w:hAnsi="Angsana New"/>
          <w:sz w:val="30"/>
          <w:szCs w:val="30"/>
        </w:rPr>
        <w:t>8</w:t>
      </w:r>
      <w:r w:rsidR="000C574A" w:rsidRPr="000C574A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04</w:t>
      </w:r>
      <w:r w:rsidR="00AE695C" w:rsidRPr="000C574A">
        <w:rPr>
          <w:rFonts w:ascii="Angsana New" w:hAnsi="Angsana New"/>
          <w:sz w:val="30"/>
          <w:szCs w:val="30"/>
        </w:rPr>
        <w:t xml:space="preserve"> </w:t>
      </w:r>
      <w:r w:rsidR="00AE695C" w:rsidRPr="000C574A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551A44A8" w14:textId="77777777" w:rsidR="00FD4825" w:rsidRPr="00591FFA" w:rsidRDefault="00FD4825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C8C595" w14:textId="02B4AB7B" w:rsidR="00FD4825" w:rsidRPr="00591FFA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1FFA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8F5D37" w:rsidRPr="00591FFA">
        <w:rPr>
          <w:rFonts w:ascii="Angsana New" w:hAnsi="Angsana New"/>
          <w:sz w:val="30"/>
          <w:szCs w:val="30"/>
        </w:rPr>
        <w:t xml:space="preserve"> </w:t>
      </w:r>
      <w:r w:rsidR="008F5D37" w:rsidRPr="00591FFA">
        <w:rPr>
          <w:rFonts w:ascii="Angsana New" w:hAnsi="Angsana New"/>
          <w:sz w:val="30"/>
          <w:szCs w:val="30"/>
          <w:cs/>
        </w:rPr>
        <w:t>แยกตามประเภทของสินทร</w:t>
      </w:r>
      <w:r w:rsidR="00B03EFF" w:rsidRPr="00591FFA">
        <w:rPr>
          <w:rFonts w:ascii="Angsana New" w:hAnsi="Angsana New"/>
          <w:sz w:val="30"/>
          <w:szCs w:val="30"/>
          <w:cs/>
        </w:rPr>
        <w:t>ั</w:t>
      </w:r>
      <w:r w:rsidR="008F5D37" w:rsidRPr="00591FFA">
        <w:rPr>
          <w:rFonts w:ascii="Angsana New" w:hAnsi="Angsana New"/>
          <w:sz w:val="30"/>
          <w:szCs w:val="30"/>
          <w:cs/>
        </w:rPr>
        <w:t>พย์ที่เช่า</w:t>
      </w:r>
      <w:r w:rsidRPr="00591FF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050DC31" w14:textId="423FD3C3" w:rsidR="003820DB" w:rsidRPr="00591FFA" w:rsidRDefault="003820DB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74"/>
        <w:gridCol w:w="178"/>
        <w:gridCol w:w="1098"/>
        <w:gridCol w:w="178"/>
        <w:gridCol w:w="1240"/>
        <w:gridCol w:w="178"/>
        <w:gridCol w:w="1664"/>
        <w:gridCol w:w="178"/>
        <w:gridCol w:w="1242"/>
      </w:tblGrid>
      <w:tr w:rsidR="008F5D37" w:rsidRPr="00B165D6" w14:paraId="0B936577" w14:textId="77777777" w:rsidTr="004E50BC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37C62F57" w14:textId="77777777" w:rsidR="008F5D37" w:rsidRPr="00DC7B86" w:rsidRDefault="008F5D37" w:rsidP="008F5D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74" w:type="dxa"/>
          </w:tcPr>
          <w:p w14:paraId="4912DBFF" w14:textId="77777777" w:rsidR="008F5D37" w:rsidRPr="0082412F" w:rsidRDefault="008F5D37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738E92BC" w14:textId="77777777" w:rsidR="008F5D37" w:rsidRPr="0082412F" w:rsidRDefault="008F5D37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778" w:type="dxa"/>
            <w:gridSpan w:val="7"/>
          </w:tcPr>
          <w:p w14:paraId="3B501DC8" w14:textId="5BE7B698" w:rsidR="008F5D37" w:rsidRPr="007863DA" w:rsidRDefault="008F5D37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3D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8F5D37" w:rsidRPr="00B165D6" w14:paraId="1CE7856D" w14:textId="77777777" w:rsidTr="004E50BC">
        <w:trPr>
          <w:trHeight w:val="20"/>
          <w:tblHeader/>
        </w:trPr>
        <w:tc>
          <w:tcPr>
            <w:tcW w:w="2250" w:type="dxa"/>
            <w:shd w:val="clear" w:color="auto" w:fill="auto"/>
            <w:vAlign w:val="bottom"/>
          </w:tcPr>
          <w:p w14:paraId="37E34F6A" w14:textId="77777777" w:rsidR="003820DB" w:rsidRPr="007863DA" w:rsidRDefault="003820DB" w:rsidP="008F5D37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7863D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74" w:type="dxa"/>
          </w:tcPr>
          <w:p w14:paraId="266A6948" w14:textId="77777777" w:rsidR="003820DB" w:rsidRPr="007863DA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78" w:type="dxa"/>
          </w:tcPr>
          <w:p w14:paraId="5B55A57A" w14:textId="77777777" w:rsidR="003820DB" w:rsidRPr="007863DA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98" w:type="dxa"/>
          </w:tcPr>
          <w:p w14:paraId="7FBA2D9B" w14:textId="77777777" w:rsidR="003820DB" w:rsidRPr="007863DA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63DA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ที่ดิน</w:t>
            </w:r>
            <w:r w:rsidRPr="007863DA">
              <w:rPr>
                <w:rFonts w:ascii="Angsana New" w:hAnsi="Angsana New"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78" w:type="dxa"/>
          </w:tcPr>
          <w:p w14:paraId="24748FEB" w14:textId="77777777" w:rsidR="003820DB" w:rsidRPr="007863DA" w:rsidRDefault="003820DB" w:rsidP="008F5D3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6C1E08C" w14:textId="77777777" w:rsidR="003820DB" w:rsidRPr="007863DA" w:rsidRDefault="003820DB" w:rsidP="008F5D37">
            <w:pPr>
              <w:pStyle w:val="Pa47"/>
              <w:ind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63DA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76D01AD8" w14:textId="77777777" w:rsidR="003820DB" w:rsidRPr="007863DA" w:rsidRDefault="003820DB" w:rsidP="008F5D37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64" w:type="dxa"/>
            <w:vAlign w:val="bottom"/>
          </w:tcPr>
          <w:p w14:paraId="28A2D552" w14:textId="77777777" w:rsidR="003820DB" w:rsidRPr="007863DA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7863DA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178" w:type="dxa"/>
          </w:tcPr>
          <w:p w14:paraId="09DE6037" w14:textId="77777777" w:rsidR="003820DB" w:rsidRPr="007863DA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242" w:type="dxa"/>
          </w:tcPr>
          <w:p w14:paraId="331DE503" w14:textId="77777777" w:rsidR="003820DB" w:rsidRPr="007863DA" w:rsidRDefault="003820DB" w:rsidP="008F5D37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3DA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8F5D37" w:rsidRPr="00B165D6" w14:paraId="5C22DEE0" w14:textId="77777777" w:rsidTr="004E50BC">
        <w:trPr>
          <w:trHeight w:val="20"/>
        </w:trPr>
        <w:tc>
          <w:tcPr>
            <w:tcW w:w="2250" w:type="dxa"/>
          </w:tcPr>
          <w:p w14:paraId="78F65832" w14:textId="77777777" w:rsidR="003820DB" w:rsidRPr="007863DA" w:rsidRDefault="003820DB" w:rsidP="008F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74" w:type="dxa"/>
          </w:tcPr>
          <w:p w14:paraId="1DA27FCF" w14:textId="77777777" w:rsidR="003820DB" w:rsidRPr="007863DA" w:rsidRDefault="003820DB" w:rsidP="008F5D3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6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" w:type="dxa"/>
          </w:tcPr>
          <w:p w14:paraId="7E0DF599" w14:textId="77777777" w:rsidR="003820DB" w:rsidRPr="007863DA" w:rsidRDefault="003820DB" w:rsidP="008F5D3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8" w:type="dxa"/>
            <w:gridSpan w:val="7"/>
          </w:tcPr>
          <w:p w14:paraId="7893E0C5" w14:textId="77777777" w:rsidR="003820DB" w:rsidRPr="007863DA" w:rsidRDefault="003820DB" w:rsidP="008F5D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863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863D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863D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F5D37" w:rsidRPr="00B165D6" w14:paraId="52527695" w14:textId="77777777" w:rsidTr="004E50BC">
        <w:trPr>
          <w:trHeight w:val="20"/>
        </w:trPr>
        <w:tc>
          <w:tcPr>
            <w:tcW w:w="2250" w:type="dxa"/>
          </w:tcPr>
          <w:p w14:paraId="40CD1436" w14:textId="730C66AF" w:rsidR="003820DB" w:rsidRPr="007863DA" w:rsidRDefault="003820DB" w:rsidP="008F5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863D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Pr="007863D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863DA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974" w:type="dxa"/>
          </w:tcPr>
          <w:p w14:paraId="168D377B" w14:textId="18285931" w:rsidR="003820DB" w:rsidRPr="007863DA" w:rsidRDefault="00631E6C" w:rsidP="008F5D3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1E6C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A41B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(ข</w:t>
            </w:r>
            <w:r w:rsidR="00A41B8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429637AF" w14:textId="77777777" w:rsidR="003820DB" w:rsidRPr="007863DA" w:rsidRDefault="003820DB" w:rsidP="008F5D37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7E311CA" w14:textId="3C04FE33" w:rsidR="003820DB" w:rsidRPr="007863DA" w:rsidRDefault="00631E6C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945</w:t>
            </w:r>
            <w:r w:rsidR="00B350E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413</w:t>
            </w:r>
          </w:p>
        </w:tc>
        <w:tc>
          <w:tcPr>
            <w:tcW w:w="178" w:type="dxa"/>
          </w:tcPr>
          <w:p w14:paraId="7D2E245B" w14:textId="77777777" w:rsidR="003820DB" w:rsidRPr="007863DA" w:rsidRDefault="003820DB" w:rsidP="008F5D3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6E35BD2E" w14:textId="4B4257E2" w:rsidR="003820DB" w:rsidRPr="007863DA" w:rsidRDefault="00631E6C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23</w:t>
            </w:r>
            <w:r w:rsidR="00B350E5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983</w:t>
            </w:r>
          </w:p>
        </w:tc>
        <w:tc>
          <w:tcPr>
            <w:tcW w:w="178" w:type="dxa"/>
          </w:tcPr>
          <w:p w14:paraId="1EA76CF2" w14:textId="77777777" w:rsidR="003820DB" w:rsidRPr="007863DA" w:rsidRDefault="003820DB" w:rsidP="008F5D37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64" w:type="dxa"/>
          </w:tcPr>
          <w:p w14:paraId="180B54A9" w14:textId="5E7AAB2D" w:rsidR="003820DB" w:rsidRPr="007863DA" w:rsidRDefault="00631E6C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34</w:t>
            </w:r>
            <w:r w:rsidR="003820DB" w:rsidRPr="007863DA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360</w:t>
            </w:r>
          </w:p>
        </w:tc>
        <w:tc>
          <w:tcPr>
            <w:tcW w:w="178" w:type="dxa"/>
          </w:tcPr>
          <w:p w14:paraId="05BB9B95" w14:textId="77777777" w:rsidR="003820DB" w:rsidRPr="007863DA" w:rsidRDefault="003820DB" w:rsidP="008F5D3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94C61D9" w14:textId="6EF581FC" w:rsidR="003820DB" w:rsidRPr="007863DA" w:rsidRDefault="00631E6C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="00256D62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003</w:t>
            </w:r>
            <w:r w:rsidR="00256D62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756</w:t>
            </w:r>
          </w:p>
        </w:tc>
      </w:tr>
      <w:tr w:rsidR="00A678B0" w:rsidRPr="00A678B0" w14:paraId="650BA1A2" w14:textId="77777777" w:rsidTr="004E50BC">
        <w:trPr>
          <w:trHeight w:val="20"/>
        </w:trPr>
        <w:tc>
          <w:tcPr>
            <w:tcW w:w="2250" w:type="dxa"/>
          </w:tcPr>
          <w:p w14:paraId="65C6BE53" w14:textId="1F7D22D2" w:rsidR="00A678B0" w:rsidRPr="00A678B0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A678B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74" w:type="dxa"/>
          </w:tcPr>
          <w:p w14:paraId="148071B6" w14:textId="77777777" w:rsidR="00A678B0" w:rsidRPr="007863DA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1E971AC0" w14:textId="77777777" w:rsidR="00A678B0" w:rsidRPr="007863DA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25EA041B" w14:textId="665C856F" w:rsidR="00A678B0" w:rsidRPr="00104F09" w:rsidRDefault="00631E6C" w:rsidP="00F57D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953</w:t>
            </w:r>
          </w:p>
        </w:tc>
        <w:tc>
          <w:tcPr>
            <w:tcW w:w="178" w:type="dxa"/>
          </w:tcPr>
          <w:p w14:paraId="1DAC36CF" w14:textId="77777777" w:rsidR="00A678B0" w:rsidRPr="00104F09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2BF631C" w14:textId="0D4DA75D" w:rsidR="00A678B0" w:rsidRPr="00104F09" w:rsidRDefault="00631E6C" w:rsidP="00A6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8</w:t>
            </w:r>
            <w:r w:rsidR="00104F09"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074</w:t>
            </w:r>
          </w:p>
        </w:tc>
        <w:tc>
          <w:tcPr>
            <w:tcW w:w="178" w:type="dxa"/>
          </w:tcPr>
          <w:p w14:paraId="334A270D" w14:textId="77777777" w:rsidR="00A678B0" w:rsidRPr="00104F09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64" w:type="dxa"/>
          </w:tcPr>
          <w:p w14:paraId="3EC8FD8E" w14:textId="712A65FE" w:rsidR="00A678B0" w:rsidRPr="00104F09" w:rsidRDefault="00104F09" w:rsidP="0010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900" w:right="-110"/>
              <w:rPr>
                <w:rFonts w:ascii="Angsana New" w:hAnsi="Angsana New"/>
                <w:sz w:val="30"/>
                <w:szCs w:val="30"/>
              </w:rPr>
            </w:pPr>
            <w:r w:rsidRPr="00104F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3FB416A3" w14:textId="77777777" w:rsidR="00A678B0" w:rsidRPr="00104F09" w:rsidRDefault="00A678B0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AD55430" w14:textId="40341155" w:rsidR="00A678B0" w:rsidRPr="00104F09" w:rsidRDefault="00631E6C" w:rsidP="00A678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9</w:t>
            </w:r>
            <w:r w:rsidR="00104F09"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027</w:t>
            </w:r>
          </w:p>
        </w:tc>
      </w:tr>
      <w:tr w:rsidR="003E1A03" w:rsidRPr="00B165D6" w14:paraId="023EE79A" w14:textId="77777777" w:rsidTr="004E50BC">
        <w:trPr>
          <w:trHeight w:val="20"/>
        </w:trPr>
        <w:tc>
          <w:tcPr>
            <w:tcW w:w="2250" w:type="dxa"/>
          </w:tcPr>
          <w:p w14:paraId="153821E4" w14:textId="77777777" w:rsidR="003E1A03" w:rsidRPr="007863DA" w:rsidRDefault="003E1A03" w:rsidP="003E1A03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7863DA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7863DA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74" w:type="dxa"/>
          </w:tcPr>
          <w:p w14:paraId="2578F42F" w14:textId="77777777" w:rsidR="003E1A03" w:rsidRPr="007863DA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" w:type="dxa"/>
          </w:tcPr>
          <w:p w14:paraId="2C3C6613" w14:textId="77777777" w:rsidR="003E1A03" w:rsidRPr="007863DA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14:paraId="2424A6D1" w14:textId="48DAD9EE" w:rsidR="003E1A03" w:rsidRPr="00104F09" w:rsidRDefault="00986C44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F09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20</w:t>
            </w:r>
            <w:r w:rsidR="00924ECE"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233</w:t>
            </w:r>
            <w:r w:rsidRPr="00104F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2D207772" w14:textId="77777777" w:rsidR="003E1A03" w:rsidRPr="00104F09" w:rsidRDefault="003E1A03" w:rsidP="003E1A03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240" w:type="dxa"/>
          </w:tcPr>
          <w:p w14:paraId="519309E2" w14:textId="0A9CE1D1" w:rsidR="003E1A03" w:rsidRPr="00104F09" w:rsidRDefault="00104F09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F09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5</w:t>
            </w:r>
            <w:r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550</w:t>
            </w:r>
            <w:r w:rsidRPr="00104F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0EF0928" w14:textId="77777777" w:rsidR="003E1A03" w:rsidRPr="00104F09" w:rsidRDefault="003E1A03" w:rsidP="003E1A03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664" w:type="dxa"/>
          </w:tcPr>
          <w:p w14:paraId="3D3F0625" w14:textId="4547E863" w:rsidR="003E1A03" w:rsidRPr="00104F09" w:rsidRDefault="00104F09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F09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4</w:t>
            </w:r>
            <w:r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328</w:t>
            </w:r>
            <w:r w:rsidRPr="00104F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35DB7F47" w14:textId="77777777" w:rsidR="003E1A03" w:rsidRPr="00104F09" w:rsidRDefault="003E1A03" w:rsidP="003E1A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0AE855C" w14:textId="3DC1545A" w:rsidR="003E1A03" w:rsidRPr="00104F09" w:rsidRDefault="00104F09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F09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30</w:t>
            </w:r>
            <w:r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111</w:t>
            </w:r>
            <w:r w:rsidRPr="00104F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E1A03" w:rsidRPr="00B165D6" w14:paraId="04974A50" w14:textId="77777777" w:rsidTr="004E50BC">
        <w:trPr>
          <w:trHeight w:val="20"/>
        </w:trPr>
        <w:tc>
          <w:tcPr>
            <w:tcW w:w="2250" w:type="dxa"/>
            <w:vAlign w:val="bottom"/>
          </w:tcPr>
          <w:p w14:paraId="4E9AF94F" w14:textId="0EDB14F5" w:rsidR="003E1A03" w:rsidRPr="007863DA" w:rsidRDefault="003E1A03" w:rsidP="003E1A03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863DA">
              <w:rPr>
                <w:rFonts w:ascii="Angsana New" w:hAnsi="Angsana New"/>
                <w:sz w:val="30"/>
                <w:szCs w:val="30"/>
                <w:cs/>
              </w:rPr>
              <w:t>ปรับปรุงอัตราแลกเปลี่ยน</w:t>
            </w:r>
          </w:p>
        </w:tc>
        <w:tc>
          <w:tcPr>
            <w:tcW w:w="974" w:type="dxa"/>
          </w:tcPr>
          <w:p w14:paraId="2A5B3B58" w14:textId="77777777" w:rsidR="003E1A03" w:rsidRPr="007863DA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09006B2D" w14:textId="77777777" w:rsidR="003E1A03" w:rsidRPr="007863DA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701C4668" w14:textId="17058447" w:rsidR="003E1A03" w:rsidRPr="00104F09" w:rsidRDefault="00631E6C" w:rsidP="00104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</w:t>
            </w:r>
            <w:r w:rsidR="00924ECE"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001</w:t>
            </w:r>
          </w:p>
        </w:tc>
        <w:tc>
          <w:tcPr>
            <w:tcW w:w="178" w:type="dxa"/>
          </w:tcPr>
          <w:p w14:paraId="07C5F24E" w14:textId="77777777" w:rsidR="003E1A03" w:rsidRPr="00104F09" w:rsidRDefault="003E1A03" w:rsidP="003E1A0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FED4AD0" w14:textId="326AF333" w:rsidR="003E1A03" w:rsidRPr="00E003DA" w:rsidRDefault="00104F09" w:rsidP="00786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E0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5D5BFB68" w14:textId="77777777" w:rsidR="003E1A03" w:rsidRPr="00104F09" w:rsidRDefault="003E1A03" w:rsidP="003E1A03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bottom w:val="single" w:sz="4" w:space="0" w:color="auto"/>
            </w:tcBorders>
            <w:vAlign w:val="bottom"/>
          </w:tcPr>
          <w:p w14:paraId="2CC8A990" w14:textId="0EFDE413" w:rsidR="003E1A03" w:rsidRPr="00E003DA" w:rsidRDefault="00104F09" w:rsidP="007863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E003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91DB88E" w14:textId="77777777" w:rsidR="003E1A03" w:rsidRPr="00104F09" w:rsidRDefault="003E1A03" w:rsidP="003E1A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43DDEBF" w14:textId="0E3865BB" w:rsidR="003E1A03" w:rsidRPr="00104F09" w:rsidRDefault="00631E6C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6</w:t>
            </w:r>
            <w:r w:rsidR="00104F09"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001</w:t>
            </w:r>
          </w:p>
        </w:tc>
      </w:tr>
      <w:tr w:rsidR="003E1A03" w:rsidRPr="00B165D6" w14:paraId="01298F5A" w14:textId="77777777" w:rsidTr="004E50BC">
        <w:trPr>
          <w:trHeight w:val="20"/>
        </w:trPr>
        <w:tc>
          <w:tcPr>
            <w:tcW w:w="2250" w:type="dxa"/>
            <w:vAlign w:val="bottom"/>
          </w:tcPr>
          <w:p w14:paraId="4247B5DE" w14:textId="2AB20147" w:rsidR="003E1A03" w:rsidRPr="007863DA" w:rsidRDefault="003E1A03" w:rsidP="003E1A03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6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7E45C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E45C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7863D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74" w:type="dxa"/>
          </w:tcPr>
          <w:p w14:paraId="5418E4F5" w14:textId="77777777" w:rsidR="003E1A03" w:rsidRPr="007863DA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</w:tcPr>
          <w:p w14:paraId="5A147DA5" w14:textId="77777777" w:rsidR="003E1A03" w:rsidRPr="007863DA" w:rsidRDefault="003E1A03" w:rsidP="003E1A03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5F24F955" w14:textId="45C7B6CE" w:rsidR="003E1A03" w:rsidRPr="00104F09" w:rsidRDefault="00631E6C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932</w:t>
            </w:r>
            <w:r w:rsidR="00104F09" w:rsidRPr="00104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134</w:t>
            </w:r>
          </w:p>
        </w:tc>
        <w:tc>
          <w:tcPr>
            <w:tcW w:w="178" w:type="dxa"/>
          </w:tcPr>
          <w:p w14:paraId="287E1C47" w14:textId="77777777" w:rsidR="003E1A03" w:rsidRPr="00104F09" w:rsidRDefault="003E1A03" w:rsidP="003E1A0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090FA6F0" w14:textId="6ADE3B6B" w:rsidR="003E1A03" w:rsidRPr="00104F09" w:rsidRDefault="00631E6C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104F09" w:rsidRPr="00104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178" w:type="dxa"/>
          </w:tcPr>
          <w:p w14:paraId="3884022E" w14:textId="77777777" w:rsidR="003E1A03" w:rsidRPr="00104F09" w:rsidRDefault="003E1A03" w:rsidP="003E1A03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64" w:type="dxa"/>
            <w:tcBorders>
              <w:top w:val="single" w:sz="4" w:space="0" w:color="auto"/>
              <w:bottom w:val="double" w:sz="4" w:space="0" w:color="auto"/>
            </w:tcBorders>
          </w:tcPr>
          <w:p w14:paraId="3B547302" w14:textId="2F178A57" w:rsidR="003E1A03" w:rsidRPr="00104F09" w:rsidRDefault="00631E6C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104F09" w:rsidRPr="00104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032</w:t>
            </w:r>
          </w:p>
        </w:tc>
        <w:tc>
          <w:tcPr>
            <w:tcW w:w="178" w:type="dxa"/>
          </w:tcPr>
          <w:p w14:paraId="31CCD477" w14:textId="77777777" w:rsidR="003E1A03" w:rsidRPr="00104F09" w:rsidRDefault="003E1A03" w:rsidP="003E1A03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FB0AD" w14:textId="7A87B368" w:rsidR="003E1A03" w:rsidRPr="00104F09" w:rsidRDefault="00631E6C" w:rsidP="003E1A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988</w:t>
            </w:r>
            <w:r w:rsidR="00104F09" w:rsidRPr="00104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673</w:t>
            </w:r>
          </w:p>
        </w:tc>
      </w:tr>
    </w:tbl>
    <w:p w14:paraId="326D3382" w14:textId="77777777" w:rsidR="003820DB" w:rsidRPr="0082412F" w:rsidRDefault="003820DB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990"/>
        <w:gridCol w:w="450"/>
        <w:gridCol w:w="1620"/>
        <w:gridCol w:w="297"/>
        <w:gridCol w:w="1683"/>
        <w:gridCol w:w="303"/>
        <w:gridCol w:w="1587"/>
      </w:tblGrid>
      <w:tr w:rsidR="00167B98" w:rsidRPr="00B165D6" w14:paraId="64FC9263" w14:textId="77777777" w:rsidTr="007A4198">
        <w:trPr>
          <w:trHeight w:val="19"/>
          <w:tblHeader/>
        </w:trPr>
        <w:tc>
          <w:tcPr>
            <w:tcW w:w="2250" w:type="dxa"/>
            <w:shd w:val="clear" w:color="auto" w:fill="auto"/>
            <w:vAlign w:val="bottom"/>
          </w:tcPr>
          <w:p w14:paraId="33A14C22" w14:textId="77777777" w:rsidR="00167B98" w:rsidRPr="00DC7B86" w:rsidRDefault="00167B98" w:rsidP="003820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4DF28739" w14:textId="77777777" w:rsidR="00167B98" w:rsidRPr="0082412F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6C3A6B7F" w14:textId="77777777" w:rsidR="00167B98" w:rsidRPr="0082412F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490" w:type="dxa"/>
            <w:gridSpan w:val="5"/>
          </w:tcPr>
          <w:p w14:paraId="1FD90E0B" w14:textId="3334968F" w:rsidR="00167B98" w:rsidRPr="0082412F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67B98" w:rsidRPr="00B165D6" w14:paraId="1AF1820F" w14:textId="77777777" w:rsidTr="007A4198">
        <w:trPr>
          <w:trHeight w:val="19"/>
          <w:tblHeader/>
        </w:trPr>
        <w:tc>
          <w:tcPr>
            <w:tcW w:w="2250" w:type="dxa"/>
            <w:shd w:val="clear" w:color="auto" w:fill="auto"/>
            <w:vAlign w:val="bottom"/>
          </w:tcPr>
          <w:p w14:paraId="73C2D3CF" w14:textId="77777777" w:rsidR="00167B98" w:rsidRPr="0082412F" w:rsidRDefault="00167B98" w:rsidP="003820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14449E48" w14:textId="77777777" w:rsidR="00167B98" w:rsidRPr="0082412F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2778FC83" w14:textId="77777777" w:rsidR="00167B98" w:rsidRPr="0082412F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620" w:type="dxa"/>
          </w:tcPr>
          <w:p w14:paraId="0ADE4116" w14:textId="77777777" w:rsidR="00167B98" w:rsidRPr="0082412F" w:rsidRDefault="00167B98" w:rsidP="003820DB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297" w:type="dxa"/>
          </w:tcPr>
          <w:p w14:paraId="0B73A277" w14:textId="77777777" w:rsidR="00167B98" w:rsidRPr="0082412F" w:rsidRDefault="00167B98" w:rsidP="003820DB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83" w:type="dxa"/>
            <w:vAlign w:val="bottom"/>
          </w:tcPr>
          <w:p w14:paraId="6E2C6EEB" w14:textId="77777777" w:rsidR="00167B98" w:rsidRPr="0082412F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เครื่องใช้สำนักงาน</w:t>
            </w:r>
          </w:p>
        </w:tc>
        <w:tc>
          <w:tcPr>
            <w:tcW w:w="303" w:type="dxa"/>
          </w:tcPr>
          <w:p w14:paraId="39A81659" w14:textId="77777777" w:rsidR="00167B98" w:rsidRPr="0082412F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587" w:type="dxa"/>
          </w:tcPr>
          <w:p w14:paraId="006E1A3F" w14:textId="77777777" w:rsidR="00167B98" w:rsidRPr="0082412F" w:rsidRDefault="00167B98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958C1" w:rsidRPr="00B165D6" w14:paraId="7580158D" w14:textId="77777777" w:rsidTr="007A4198">
        <w:trPr>
          <w:trHeight w:val="19"/>
          <w:tblHeader/>
        </w:trPr>
        <w:tc>
          <w:tcPr>
            <w:tcW w:w="2250" w:type="dxa"/>
            <w:shd w:val="clear" w:color="auto" w:fill="auto"/>
            <w:vAlign w:val="bottom"/>
          </w:tcPr>
          <w:p w14:paraId="741529B4" w14:textId="77777777" w:rsidR="007958C1" w:rsidRPr="0082412F" w:rsidRDefault="007958C1" w:rsidP="003820D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AEDE6E8" w14:textId="77777777" w:rsidR="007958C1" w:rsidRPr="0082412F" w:rsidRDefault="007958C1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450" w:type="dxa"/>
          </w:tcPr>
          <w:p w14:paraId="43C050AF" w14:textId="77777777" w:rsidR="007958C1" w:rsidRPr="0082412F" w:rsidRDefault="007958C1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490" w:type="dxa"/>
            <w:gridSpan w:val="5"/>
          </w:tcPr>
          <w:p w14:paraId="1C4DF36B" w14:textId="380906F4" w:rsidR="007958C1" w:rsidRPr="0082412F" w:rsidRDefault="007958C1" w:rsidP="003820DB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863D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863D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863D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67B98" w:rsidRPr="00B165D6" w14:paraId="688483A2" w14:textId="77777777" w:rsidTr="007A4198">
        <w:trPr>
          <w:trHeight w:val="19"/>
        </w:trPr>
        <w:tc>
          <w:tcPr>
            <w:tcW w:w="2250" w:type="dxa"/>
          </w:tcPr>
          <w:p w14:paraId="3E174282" w14:textId="77777777" w:rsidR="00167B98" w:rsidRPr="0082412F" w:rsidRDefault="00167B9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D5F3807" w14:textId="77777777" w:rsidR="00167B98" w:rsidRPr="0082412F" w:rsidRDefault="00167B98" w:rsidP="003820D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50" w:type="dxa"/>
          </w:tcPr>
          <w:p w14:paraId="68F52893" w14:textId="77777777" w:rsidR="00167B98" w:rsidRPr="0082412F" w:rsidRDefault="00167B98" w:rsidP="003820D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C047313" w14:textId="77777777" w:rsidR="00167B98" w:rsidRPr="0082412F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</w:tcPr>
          <w:p w14:paraId="31BF97DD" w14:textId="77777777" w:rsidR="00167B98" w:rsidRPr="0082412F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1E31CBB5" w14:textId="77777777" w:rsidR="00167B98" w:rsidRPr="0082412F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3" w:type="dxa"/>
          </w:tcPr>
          <w:p w14:paraId="7760B119" w14:textId="77777777" w:rsidR="00167B98" w:rsidRPr="0082412F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20228CE9" w14:textId="7A04F7CE" w:rsidR="00167B98" w:rsidRPr="0082412F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7B98" w:rsidRPr="00B165D6" w14:paraId="7D87EE1F" w14:textId="77777777" w:rsidTr="007A4198">
        <w:trPr>
          <w:trHeight w:val="19"/>
        </w:trPr>
        <w:tc>
          <w:tcPr>
            <w:tcW w:w="2250" w:type="dxa"/>
          </w:tcPr>
          <w:p w14:paraId="3EBAD882" w14:textId="396A1E67" w:rsidR="00167B98" w:rsidRPr="0082412F" w:rsidRDefault="00167B98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1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2563</w:t>
            </w:r>
            <w:r w:rsidRPr="0082412F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90" w:type="dxa"/>
          </w:tcPr>
          <w:p w14:paraId="2110DA55" w14:textId="0674EFC3" w:rsidR="00167B98" w:rsidRPr="0082412F" w:rsidRDefault="00631E6C" w:rsidP="003820D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31E6C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  <w:r w:rsidR="00167B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(ข</w:t>
            </w:r>
            <w:r w:rsidR="00167B9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1E949FF6" w14:textId="77777777" w:rsidR="00167B98" w:rsidRPr="0082412F" w:rsidRDefault="00167B98" w:rsidP="003820DB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96278E4" w14:textId="64D8FEBD" w:rsidR="00167B98" w:rsidRPr="00104F09" w:rsidRDefault="00631E6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16</w:t>
            </w:r>
            <w:r w:rsidR="00167B98"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661</w:t>
            </w:r>
          </w:p>
        </w:tc>
        <w:tc>
          <w:tcPr>
            <w:tcW w:w="297" w:type="dxa"/>
          </w:tcPr>
          <w:p w14:paraId="11C48C30" w14:textId="77777777" w:rsidR="00167B98" w:rsidRPr="00104F09" w:rsidRDefault="00167B98" w:rsidP="003820D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83" w:type="dxa"/>
          </w:tcPr>
          <w:p w14:paraId="3C42BA3F" w14:textId="5BF7566F" w:rsidR="00167B98" w:rsidRPr="00104F09" w:rsidRDefault="00631E6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33</w:t>
            </w:r>
            <w:r w:rsidR="00167B98"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435</w:t>
            </w:r>
          </w:p>
        </w:tc>
        <w:tc>
          <w:tcPr>
            <w:tcW w:w="303" w:type="dxa"/>
          </w:tcPr>
          <w:p w14:paraId="66EFCE30" w14:textId="77777777" w:rsidR="00167B98" w:rsidRPr="00104F09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18C5F656" w14:textId="23682117" w:rsidR="00167B98" w:rsidRPr="00104F09" w:rsidRDefault="00631E6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50</w:t>
            </w:r>
            <w:r w:rsidR="00167B98"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167B98" w:rsidRPr="00A678B0" w14:paraId="697CE5E5" w14:textId="77777777" w:rsidTr="007A4198">
        <w:trPr>
          <w:trHeight w:val="19"/>
        </w:trPr>
        <w:tc>
          <w:tcPr>
            <w:tcW w:w="2250" w:type="dxa"/>
          </w:tcPr>
          <w:p w14:paraId="21C816CF" w14:textId="5983E7F3" w:rsidR="00167B98" w:rsidRPr="00A678B0" w:rsidRDefault="00167B98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A678B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41FB541" w14:textId="77777777" w:rsidR="00167B98" w:rsidRPr="0082412F" w:rsidRDefault="00167B98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1F793EFB" w14:textId="77777777" w:rsidR="00167B98" w:rsidRPr="0082412F" w:rsidRDefault="00167B98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6E810ED" w14:textId="288DAD1D" w:rsidR="00167B98" w:rsidRPr="00104F09" w:rsidRDefault="00631E6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</w:t>
            </w:r>
            <w:r w:rsidR="00167B98"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780</w:t>
            </w:r>
          </w:p>
        </w:tc>
        <w:tc>
          <w:tcPr>
            <w:tcW w:w="297" w:type="dxa"/>
          </w:tcPr>
          <w:p w14:paraId="7FDE27F0" w14:textId="77777777" w:rsidR="00167B98" w:rsidRPr="00104F09" w:rsidRDefault="00167B98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83" w:type="dxa"/>
          </w:tcPr>
          <w:p w14:paraId="08AF2C36" w14:textId="56900FD6" w:rsidR="00167B98" w:rsidRPr="00104F09" w:rsidRDefault="00167B9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F0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3" w:type="dxa"/>
          </w:tcPr>
          <w:p w14:paraId="433FB735" w14:textId="77777777" w:rsidR="00167B98" w:rsidRPr="00104F09" w:rsidRDefault="00167B98" w:rsidP="00A67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</w:tcPr>
          <w:p w14:paraId="7E6450CE" w14:textId="7E15D210" w:rsidR="00167B98" w:rsidRPr="00104F09" w:rsidRDefault="00631E6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5</w:t>
            </w:r>
            <w:r w:rsidR="00167B98"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780</w:t>
            </w:r>
          </w:p>
        </w:tc>
      </w:tr>
      <w:tr w:rsidR="00167B98" w:rsidRPr="00B165D6" w14:paraId="72743D00" w14:textId="77777777" w:rsidTr="007A4198">
        <w:trPr>
          <w:trHeight w:val="19"/>
        </w:trPr>
        <w:tc>
          <w:tcPr>
            <w:tcW w:w="2250" w:type="dxa"/>
          </w:tcPr>
          <w:p w14:paraId="49516D77" w14:textId="77777777" w:rsidR="00167B98" w:rsidRPr="0082412F" w:rsidRDefault="00167B98" w:rsidP="003820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990" w:type="dxa"/>
          </w:tcPr>
          <w:p w14:paraId="53E13C9B" w14:textId="77777777" w:rsidR="00167B98" w:rsidRPr="0082412F" w:rsidRDefault="00167B98" w:rsidP="003820D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" w:type="dxa"/>
          </w:tcPr>
          <w:p w14:paraId="02DEE000" w14:textId="77777777" w:rsidR="00167B98" w:rsidRPr="0082412F" w:rsidRDefault="00167B98" w:rsidP="003820D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45EC2F2" w14:textId="03E984B4" w:rsidR="00167B98" w:rsidRPr="00104F09" w:rsidRDefault="00167B9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F09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3</w:t>
            </w:r>
            <w:r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834</w:t>
            </w:r>
            <w:r w:rsidRPr="00104F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7" w:type="dxa"/>
          </w:tcPr>
          <w:p w14:paraId="42696148" w14:textId="77777777" w:rsidR="00167B98" w:rsidRPr="00104F09" w:rsidRDefault="00167B98" w:rsidP="003820DB">
            <w:pPr>
              <w:pStyle w:val="acctmergecolhdg"/>
              <w:spacing w:line="240" w:lineRule="atLeast"/>
              <w:jc w:val="right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83" w:type="dxa"/>
            <w:tcBorders>
              <w:bottom w:val="single" w:sz="4" w:space="0" w:color="auto"/>
            </w:tcBorders>
          </w:tcPr>
          <w:p w14:paraId="5FC5D6CE" w14:textId="0C5BB98C" w:rsidR="00167B98" w:rsidRPr="00104F09" w:rsidRDefault="00167B9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F09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4</w:t>
            </w:r>
            <w:r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202</w:t>
            </w:r>
            <w:r w:rsidRPr="00104F0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3" w:type="dxa"/>
          </w:tcPr>
          <w:p w14:paraId="43CE79E6" w14:textId="77777777" w:rsidR="00167B98" w:rsidRPr="00104F09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</w:tcPr>
          <w:p w14:paraId="632736F5" w14:textId="4DECB8DA" w:rsidR="00167B98" w:rsidRPr="00104F09" w:rsidRDefault="00167B98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104F09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8</w:t>
            </w:r>
            <w:r w:rsidRPr="00104F09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</w:rPr>
              <w:t>036</w:t>
            </w:r>
            <w:r w:rsidRPr="00104F0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67B98" w:rsidRPr="00B165D6" w14:paraId="27715829" w14:textId="77777777" w:rsidTr="007A4198">
        <w:trPr>
          <w:trHeight w:val="19"/>
        </w:trPr>
        <w:tc>
          <w:tcPr>
            <w:tcW w:w="2250" w:type="dxa"/>
            <w:vAlign w:val="bottom"/>
          </w:tcPr>
          <w:p w14:paraId="70552DB2" w14:textId="7C0B0985" w:rsidR="00167B98" w:rsidRPr="00591FFA" w:rsidRDefault="00167B98" w:rsidP="003820DB">
            <w:pPr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91F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  <w:r w:rsidRPr="00591F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631E6C"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90" w:type="dxa"/>
          </w:tcPr>
          <w:p w14:paraId="0EC6F9E2" w14:textId="77777777" w:rsidR="00167B98" w:rsidRPr="00591FFA" w:rsidRDefault="00167B98" w:rsidP="003820D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14:paraId="026CFC17" w14:textId="77777777" w:rsidR="00167B98" w:rsidRPr="00591FFA" w:rsidRDefault="00167B98" w:rsidP="003820DB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B2371C" w14:textId="752429CB" w:rsidR="00167B98" w:rsidRPr="00104F09" w:rsidRDefault="00631E6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167B98" w:rsidRPr="00104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97" w:type="dxa"/>
          </w:tcPr>
          <w:p w14:paraId="58F8EA2A" w14:textId="77777777" w:rsidR="00167B98" w:rsidRPr="00104F09" w:rsidRDefault="00167B98" w:rsidP="003820D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3C218D" w14:textId="26B77CBA" w:rsidR="00167B98" w:rsidRPr="00104F09" w:rsidRDefault="00631E6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167B98" w:rsidRPr="00104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303" w:type="dxa"/>
          </w:tcPr>
          <w:p w14:paraId="7DE00552" w14:textId="77777777" w:rsidR="00167B98" w:rsidRPr="00104F09" w:rsidRDefault="00167B98" w:rsidP="003820D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391899" w14:textId="2F542282" w:rsidR="00167B98" w:rsidRPr="00104F09" w:rsidRDefault="00631E6C" w:rsidP="000726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="00167B98" w:rsidRPr="00104F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</w:p>
        </w:tc>
      </w:tr>
    </w:tbl>
    <w:p w14:paraId="7EF4DEB5" w14:textId="77777777" w:rsidR="00E003DA" w:rsidRPr="007A4198" w:rsidRDefault="00E003DA" w:rsidP="007A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7795F7" w14:textId="0EF8EEFB" w:rsidR="00E71E50" w:rsidRPr="0082412F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2412F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14:paraId="1CC0EE76" w14:textId="77777777" w:rsidR="00E71E50" w:rsidRPr="0082412F" w:rsidRDefault="00E71E50" w:rsidP="00E71E50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088F484" w14:textId="574CCF34" w:rsidR="002A5A79" w:rsidRPr="00183BE4" w:rsidRDefault="002A5A79" w:rsidP="002A5A79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66212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66212A">
        <w:rPr>
          <w:rFonts w:ascii="Angsana New" w:hAnsi="Angsana New"/>
          <w:sz w:val="30"/>
          <w:szCs w:val="30"/>
        </w:rPr>
        <w:t xml:space="preserve"> </w:t>
      </w:r>
      <w:r w:rsidR="007E45C9" w:rsidRPr="0066212A">
        <w:rPr>
          <w:rFonts w:ascii="Angsana New" w:hAnsi="Angsana New"/>
          <w:sz w:val="30"/>
          <w:szCs w:val="30"/>
          <w:cs/>
        </w:rPr>
        <w:t>มิถุนายน</w:t>
      </w:r>
      <w:r w:rsidRPr="0066212A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66212A">
        <w:rPr>
          <w:rFonts w:ascii="Angsana New" w:hAnsi="Angsana New"/>
          <w:sz w:val="30"/>
          <w:szCs w:val="30"/>
          <w:cs/>
        </w:rPr>
        <w:t xml:space="preserve"> บริษัท</w:t>
      </w:r>
      <w:r w:rsidRPr="0066212A">
        <w:rPr>
          <w:rFonts w:ascii="Angsana New" w:hAnsi="Angsana New"/>
          <w:sz w:val="30"/>
          <w:szCs w:val="30"/>
        </w:rPr>
        <w:t xml:space="preserve"> </w:t>
      </w:r>
      <w:r w:rsidRPr="0066212A">
        <w:rPr>
          <w:rFonts w:ascii="Angsana New" w:hAnsi="Angsana New"/>
          <w:sz w:val="30"/>
          <w:szCs w:val="30"/>
          <w:cs/>
        </w:rPr>
        <w:t xml:space="preserve">ราช-ออสเตรเลีย คอร์ปอเรชั่น จำกัด ซึ่งเป็นบริษัทย่อยทางอ้อม ได้จดจำนองที่ดิน อาคารและโรงไฟฟ้า และจดจำนำอุปกรณ์ของโรงไฟฟ้า </w:t>
      </w:r>
      <w:r w:rsidR="00631E6C" w:rsidRPr="00631E6C">
        <w:rPr>
          <w:rFonts w:ascii="Angsana New" w:hAnsi="Angsana New"/>
          <w:sz w:val="30"/>
          <w:szCs w:val="30"/>
        </w:rPr>
        <w:t>5</w:t>
      </w:r>
      <w:r w:rsidRPr="0066212A">
        <w:rPr>
          <w:rFonts w:ascii="Angsana New" w:hAnsi="Angsana New"/>
          <w:sz w:val="30"/>
          <w:szCs w:val="30"/>
          <w:cs/>
        </w:rPr>
        <w:t xml:space="preserve"> โครงการ มูลค่าสุทธิตามบัญชีจำนวน </w:t>
      </w:r>
      <w:r w:rsidR="00631E6C" w:rsidRPr="00631E6C">
        <w:rPr>
          <w:rFonts w:ascii="Angsana New" w:hAnsi="Angsana New"/>
          <w:sz w:val="30"/>
          <w:szCs w:val="30"/>
        </w:rPr>
        <w:t>952</w:t>
      </w:r>
      <w:r w:rsidR="0066212A" w:rsidRPr="0066212A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95</w:t>
      </w:r>
      <w:r w:rsidR="00183BE4" w:rsidRPr="0066212A">
        <w:rPr>
          <w:rFonts w:ascii="Angsana New" w:hAnsi="Angsana New"/>
          <w:sz w:val="30"/>
          <w:szCs w:val="30"/>
        </w:rPr>
        <w:t xml:space="preserve"> </w:t>
      </w:r>
      <w:r w:rsidRPr="0066212A">
        <w:rPr>
          <w:rFonts w:ascii="Angsana New" w:hAnsi="Angsana New"/>
          <w:sz w:val="30"/>
          <w:szCs w:val="30"/>
          <w:cs/>
        </w:rPr>
        <w:t>ล้านเหรียญออสเตรเลีย หรือเทียบเท่า</w:t>
      </w:r>
      <w:r w:rsidR="0066212A" w:rsidRPr="0066212A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20</w:t>
      </w:r>
      <w:r w:rsidR="0066212A" w:rsidRPr="0066212A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241</w:t>
      </w:r>
      <w:r w:rsidR="0066212A" w:rsidRPr="0066212A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15</w:t>
      </w:r>
      <w:r w:rsidR="0066212A" w:rsidRPr="0066212A">
        <w:rPr>
          <w:rFonts w:ascii="Angsana New" w:hAnsi="Angsana New"/>
          <w:sz w:val="30"/>
          <w:szCs w:val="30"/>
        </w:rPr>
        <w:t xml:space="preserve"> </w:t>
      </w:r>
      <w:r w:rsidRPr="0066212A">
        <w:rPr>
          <w:rFonts w:ascii="Angsana New" w:hAnsi="Angsana New"/>
          <w:sz w:val="30"/>
          <w:szCs w:val="30"/>
          <w:cs/>
        </w:rPr>
        <w:t>ล้านบาท</w:t>
      </w:r>
      <w:r w:rsidR="00FD4825" w:rsidRPr="0066212A">
        <w:rPr>
          <w:rFonts w:ascii="Angsana New" w:hAnsi="Angsana New"/>
          <w:sz w:val="30"/>
          <w:szCs w:val="30"/>
          <w:cs/>
        </w:rPr>
        <w:t xml:space="preserve"> </w:t>
      </w:r>
      <w:r w:rsidRPr="0066212A">
        <w:rPr>
          <w:rFonts w:ascii="Angsana New" w:hAnsi="Angsana New"/>
          <w:sz w:val="30"/>
          <w:szCs w:val="30"/>
          <w:cs/>
        </w:rPr>
        <w:t>เพื่อเป็นหลักประกันเงินกู้ยืมระยะยาวจากสถาบันการเงิน</w:t>
      </w:r>
      <w:r w:rsidR="00B165D6" w:rsidRPr="0066212A">
        <w:rPr>
          <w:rFonts w:ascii="Angsana New" w:hAnsi="Angsana New"/>
          <w:sz w:val="30"/>
          <w:szCs w:val="30"/>
        </w:rPr>
        <w:t xml:space="preserve"> </w:t>
      </w:r>
      <w:r w:rsidR="00B165D6" w:rsidRPr="00183BE4">
        <w:rPr>
          <w:rFonts w:ascii="Angsana New" w:hAnsi="Angsana New"/>
          <w:sz w:val="30"/>
          <w:szCs w:val="30"/>
          <w:highlight w:val="yellow"/>
        </w:rPr>
        <w:br/>
      </w:r>
      <w:r w:rsidRPr="007958C1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631E6C" w:rsidRPr="00631E6C">
        <w:rPr>
          <w:rFonts w:ascii="Angsana New" w:hAnsi="Angsana New"/>
          <w:sz w:val="30"/>
          <w:szCs w:val="30"/>
        </w:rPr>
        <w:t>8</w:t>
      </w:r>
      <w:r w:rsidRPr="007958C1">
        <w:rPr>
          <w:rFonts w:ascii="Angsana New" w:hAnsi="Angsana New"/>
          <w:sz w:val="30"/>
          <w:szCs w:val="30"/>
          <w:cs/>
        </w:rPr>
        <w:t>)</w:t>
      </w:r>
    </w:p>
    <w:p w14:paraId="11194904" w14:textId="5A130416" w:rsidR="007A4198" w:rsidRDefault="007A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1212E8DC" w14:textId="3E006E24" w:rsidR="002A5A79" w:rsidRPr="0082412F" w:rsidRDefault="002A5A79" w:rsidP="003E1A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83BE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183BE4">
        <w:rPr>
          <w:rFonts w:ascii="Angsana New" w:hAnsi="Angsana New"/>
          <w:sz w:val="30"/>
          <w:szCs w:val="30"/>
        </w:rPr>
        <w:t xml:space="preserve"> </w:t>
      </w:r>
      <w:r w:rsidR="007E45C9" w:rsidRPr="00183BE4">
        <w:rPr>
          <w:rFonts w:ascii="Angsana New" w:hAnsi="Angsana New"/>
          <w:sz w:val="30"/>
          <w:szCs w:val="30"/>
          <w:cs/>
        </w:rPr>
        <w:t>มิถุนายน</w:t>
      </w:r>
      <w:r w:rsidR="00FD4825" w:rsidRPr="00183BE4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</w:t>
      </w:r>
      <w:r w:rsidR="00631E6C" w:rsidRPr="00631E6C">
        <w:rPr>
          <w:rFonts w:ascii="Angsana New" w:hAnsi="Angsana New" w:hint="cs"/>
          <w:sz w:val="30"/>
          <w:szCs w:val="30"/>
        </w:rPr>
        <w:t>6</w:t>
      </w:r>
      <w:r w:rsidR="00631E6C" w:rsidRPr="00631E6C">
        <w:rPr>
          <w:rFonts w:ascii="Angsana New" w:hAnsi="Angsana New"/>
          <w:sz w:val="30"/>
          <w:szCs w:val="30"/>
        </w:rPr>
        <w:t>3</w:t>
      </w:r>
      <w:r w:rsidR="00FD4825" w:rsidRPr="00183BE4">
        <w:rPr>
          <w:rFonts w:ascii="Angsana New" w:hAnsi="Angsana New"/>
          <w:sz w:val="30"/>
          <w:szCs w:val="30"/>
          <w:cs/>
        </w:rPr>
        <w:t xml:space="preserve"> </w:t>
      </w:r>
      <w:r w:rsidRPr="00183BE4">
        <w:rPr>
          <w:rFonts w:ascii="Angsana New" w:hAnsi="Angsana New"/>
          <w:sz w:val="30"/>
          <w:szCs w:val="30"/>
          <w:cs/>
        </w:rPr>
        <w:t>บริษัท ราช โคเจนเนอเรชั่น จำกัด ซึ่งเป็นบริษัทย่อยทางตรง ได้จดจำนองที่ดิน</w:t>
      </w:r>
      <w:r w:rsidR="003E1A03" w:rsidRPr="00183BE4">
        <w:rPr>
          <w:rFonts w:ascii="Angsana New" w:hAnsi="Angsana New"/>
          <w:sz w:val="30"/>
          <w:szCs w:val="30"/>
          <w:cs/>
        </w:rPr>
        <w:t>พร้อม</w:t>
      </w:r>
      <w:r w:rsidR="00B165D6" w:rsidRPr="00183BE4">
        <w:rPr>
          <w:rFonts w:ascii="Angsana New" w:hAnsi="Angsana New"/>
          <w:sz w:val="30"/>
          <w:szCs w:val="30"/>
        </w:rPr>
        <w:br/>
      </w:r>
      <w:r w:rsidR="003E1A03" w:rsidRPr="00183BE4">
        <w:rPr>
          <w:rFonts w:ascii="Angsana New" w:hAnsi="Angsana New"/>
          <w:sz w:val="30"/>
          <w:szCs w:val="30"/>
          <w:cs/>
        </w:rPr>
        <w:t>สิ่งปลูกสร้างบนที่ดิน</w:t>
      </w:r>
      <w:r w:rsidRPr="00183BE4">
        <w:rPr>
          <w:rFonts w:ascii="Angsana New" w:hAnsi="Angsana New"/>
          <w:sz w:val="30"/>
          <w:szCs w:val="30"/>
          <w:cs/>
        </w:rPr>
        <w:t>ทั้งหมดและเครื่องจักรบางส่วนเพื่อเป็นหลักประกันเงินกู้ยืมระยะยาวจากสถาบันการเงิน</w:t>
      </w:r>
      <w:r w:rsidR="00B165D6" w:rsidRPr="00183BE4">
        <w:rPr>
          <w:rFonts w:ascii="Angsana New" w:hAnsi="Angsana New"/>
          <w:sz w:val="30"/>
          <w:szCs w:val="30"/>
        </w:rPr>
        <w:t xml:space="preserve"> </w:t>
      </w:r>
      <w:r w:rsidR="00B165D6" w:rsidRPr="00183BE4">
        <w:rPr>
          <w:rFonts w:ascii="Angsana New" w:hAnsi="Angsana New"/>
          <w:sz w:val="30"/>
          <w:szCs w:val="30"/>
        </w:rPr>
        <w:br/>
      </w:r>
      <w:r w:rsidRPr="00183BE4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631E6C" w:rsidRPr="00631E6C">
        <w:rPr>
          <w:rFonts w:ascii="Angsana New" w:hAnsi="Angsana New"/>
          <w:sz w:val="30"/>
          <w:szCs w:val="30"/>
        </w:rPr>
        <w:t>8</w:t>
      </w:r>
      <w:r w:rsidRPr="00183BE4">
        <w:rPr>
          <w:rFonts w:ascii="Angsana New" w:hAnsi="Angsana New"/>
          <w:sz w:val="30"/>
          <w:szCs w:val="30"/>
        </w:rPr>
        <w:t>)</w:t>
      </w:r>
    </w:p>
    <w:p w14:paraId="7A7C018E" w14:textId="77777777" w:rsidR="002D526E" w:rsidRPr="0082412F" w:rsidRDefault="002D526E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EF2360" w14:textId="358D1626" w:rsidR="00F51C30" w:rsidRDefault="00965541" w:rsidP="003566FD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0097865A" w14:textId="036CC711" w:rsidR="003566FD" w:rsidRPr="007A4198" w:rsidRDefault="003566FD" w:rsidP="0035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7F1D8A6C" w14:textId="5D3BA84E" w:rsidR="00167B98" w:rsidRPr="00167B98" w:rsidRDefault="00167B98" w:rsidP="0035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67B98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>ระยะสั้น</w:t>
      </w:r>
    </w:p>
    <w:p w14:paraId="3D0EFF81" w14:textId="77777777" w:rsidR="00167B98" w:rsidRPr="007A4198" w:rsidRDefault="00167B98" w:rsidP="003566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024574AB" w14:textId="0952BB4E" w:rsidR="003566FD" w:rsidRDefault="003566FD" w:rsidP="003566FD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631E6C" w:rsidRPr="00631E6C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บริษัทมีเงินกู้ยืมระยะสั้นจากสถาบันการเงินคงเหลือเป็นจำนวนเงิน </w:t>
      </w:r>
      <w:r w:rsidR="00631E6C" w:rsidRPr="00631E6C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>,</w:t>
      </w:r>
      <w:r w:rsidR="00631E6C" w:rsidRPr="00631E6C">
        <w:rPr>
          <w:rFonts w:ascii="Angsana New" w:hAnsi="Angsana New" w:hint="cs"/>
          <w:sz w:val="30"/>
          <w:szCs w:val="30"/>
        </w:rPr>
        <w:t>250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06F61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โดยมีอัตราดอกเบี้ยคงที่ร้อยละ </w:t>
      </w:r>
      <w:r w:rsidR="00631E6C" w:rsidRPr="00631E6C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>.</w:t>
      </w:r>
      <w:r w:rsidR="00631E6C" w:rsidRPr="00631E6C">
        <w:rPr>
          <w:rFonts w:ascii="Angsana New" w:hAnsi="Angsana New" w:hint="cs"/>
          <w:sz w:val="30"/>
          <w:szCs w:val="30"/>
        </w:rPr>
        <w:t>06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ต่อปี และมีกำหนดชำระคืนเงินต้นภายใน </w:t>
      </w:r>
      <w:r w:rsidR="00631E6C" w:rsidRPr="00631E6C">
        <w:rPr>
          <w:rFonts w:ascii="Angsana New" w:hAnsi="Angsana New" w:hint="cs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ปี</w:t>
      </w:r>
    </w:p>
    <w:p w14:paraId="246F3D3D" w14:textId="77777777" w:rsidR="003566FD" w:rsidRDefault="003566FD" w:rsidP="00FD48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52CC2C9" w14:textId="7D0FDC55" w:rsidR="00FD4825" w:rsidRDefault="00FD4825" w:rsidP="00FD482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B7D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2B7DCB">
        <w:rPr>
          <w:rFonts w:ascii="Angsana New" w:hAnsi="Angsana New"/>
          <w:sz w:val="30"/>
          <w:szCs w:val="30"/>
        </w:rPr>
        <w:t xml:space="preserve"> </w:t>
      </w:r>
      <w:r w:rsidR="007E45C9" w:rsidRPr="002B7DCB">
        <w:rPr>
          <w:rFonts w:ascii="Angsana New" w:hAnsi="Angsana New"/>
          <w:sz w:val="30"/>
          <w:szCs w:val="30"/>
          <w:cs/>
        </w:rPr>
        <w:t>มิถุนายน</w:t>
      </w:r>
      <w:r w:rsidRPr="002B7DCB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2B7DCB">
        <w:rPr>
          <w:rFonts w:ascii="Angsana New" w:hAnsi="Angsana New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ซึ่งเป็นบริษัทย่อยทางอ้อม มีเงินกู้ยืมระยะสั้นจากสถาบันการเงินคงเหลือเป็นจำนวนเงิน </w:t>
      </w:r>
      <w:r w:rsidR="00631E6C" w:rsidRPr="00631E6C">
        <w:rPr>
          <w:rFonts w:ascii="Angsana New" w:hAnsi="Angsana New"/>
          <w:sz w:val="30"/>
          <w:szCs w:val="30"/>
        </w:rPr>
        <w:t>70</w:t>
      </w:r>
      <w:r w:rsidRPr="002B7DCB">
        <w:rPr>
          <w:rFonts w:ascii="Angsana New" w:hAnsi="Angsana New"/>
          <w:sz w:val="30"/>
          <w:szCs w:val="30"/>
        </w:rPr>
        <w:t xml:space="preserve"> </w:t>
      </w:r>
      <w:r w:rsidRPr="002B7DCB">
        <w:rPr>
          <w:rFonts w:ascii="Angsana New" w:hAnsi="Angsana New"/>
          <w:sz w:val="30"/>
          <w:szCs w:val="30"/>
          <w:cs/>
        </w:rPr>
        <w:t>ล้านเหรียญสหรัฐอเมริกา หรือเทียบเท่า</w:t>
      </w:r>
      <w:r w:rsidRPr="002B7DCB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</w:t>
      </w:r>
      <w:r w:rsidR="002B7DCB" w:rsidRPr="002B7DCB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162</w:t>
      </w:r>
      <w:r w:rsidR="002B7DCB" w:rsidRPr="002B7DCB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34</w:t>
      </w:r>
      <w:r w:rsidR="000A3259" w:rsidRPr="002B7DCB">
        <w:rPr>
          <w:rFonts w:ascii="Angsana New" w:hAnsi="Angsana New"/>
          <w:sz w:val="30"/>
          <w:szCs w:val="30"/>
        </w:rPr>
        <w:t xml:space="preserve"> </w:t>
      </w:r>
      <w:r w:rsidRPr="002B7DCB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โดยมีอัตราดอกเบี้ยอ้างอิงจาก </w:t>
      </w:r>
      <w:r w:rsidRPr="002B7DCB">
        <w:rPr>
          <w:rFonts w:ascii="Angsana New" w:hAnsi="Angsana New"/>
          <w:sz w:val="30"/>
          <w:szCs w:val="30"/>
        </w:rPr>
        <w:t xml:space="preserve">London Interbank Offered Rate (LIBOR) </w:t>
      </w:r>
      <w:r w:rsidR="00631E6C" w:rsidRPr="00631E6C">
        <w:rPr>
          <w:rFonts w:ascii="Angsana New" w:hAnsi="Angsana New"/>
          <w:sz w:val="30"/>
          <w:szCs w:val="30"/>
        </w:rPr>
        <w:t>6</w:t>
      </w:r>
      <w:r w:rsidRPr="002B7DCB">
        <w:rPr>
          <w:rFonts w:ascii="Angsana New" w:hAnsi="Angsana New"/>
          <w:sz w:val="30"/>
          <w:szCs w:val="30"/>
          <w:cs/>
        </w:rPr>
        <w:t xml:space="preserve"> เดือน บวกด้วยอัตราร้อยละคงที่ต่อปี และมีกำหนดชำระคืนเงินต้นภายใน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2B7DCB">
        <w:rPr>
          <w:rFonts w:ascii="Angsana New" w:hAnsi="Angsana New"/>
          <w:sz w:val="30"/>
          <w:szCs w:val="30"/>
        </w:rPr>
        <w:t xml:space="preserve"> </w:t>
      </w:r>
      <w:r w:rsidRPr="002B7DCB">
        <w:rPr>
          <w:rFonts w:ascii="Angsana New" w:hAnsi="Angsana New"/>
          <w:sz w:val="30"/>
          <w:szCs w:val="30"/>
          <w:cs/>
        </w:rPr>
        <w:t>ปี</w:t>
      </w:r>
    </w:p>
    <w:p w14:paraId="304FA364" w14:textId="7A3BEE12" w:rsidR="00167B98" w:rsidRDefault="00167B98" w:rsidP="00FD4825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682911F6" w14:textId="3E5A8E87" w:rsidR="00167B98" w:rsidRPr="00167B98" w:rsidRDefault="00167B98" w:rsidP="00FD4825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67B98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ระยะยาว</w:t>
      </w:r>
    </w:p>
    <w:p w14:paraId="0139909A" w14:textId="77777777" w:rsidR="00FD4825" w:rsidRPr="005740D4" w:rsidRDefault="00FD4825" w:rsidP="00FD4825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59EE79E" w14:textId="50461D27" w:rsidR="00167B98" w:rsidRPr="000A3259" w:rsidRDefault="00FD4825" w:rsidP="007958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0A3259">
        <w:rPr>
          <w:rFonts w:ascii="Angsana New" w:hAnsi="Angsana New"/>
          <w:spacing w:val="-1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0A3259">
        <w:rPr>
          <w:rFonts w:ascii="Angsana New" w:hAnsi="Angsana New"/>
          <w:sz w:val="30"/>
          <w:szCs w:val="30"/>
        </w:rPr>
        <w:t xml:space="preserve"> </w:t>
      </w:r>
      <w:r w:rsidR="007E45C9" w:rsidRPr="000A3259">
        <w:rPr>
          <w:rFonts w:ascii="Angsana New" w:hAnsi="Angsana New"/>
          <w:sz w:val="30"/>
          <w:szCs w:val="30"/>
          <w:cs/>
        </w:rPr>
        <w:t>มิถุนายน</w:t>
      </w:r>
      <w:r w:rsidRPr="000A3259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0A3259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0A3259">
        <w:rPr>
          <w:rFonts w:ascii="Angsana New" w:hAnsi="Angsana New"/>
          <w:sz w:val="30"/>
          <w:szCs w:val="30"/>
          <w:cs/>
        </w:rPr>
        <w:t xml:space="preserve">บริษัท ผลิตไฟฟ้าราชบุรี จำกัด ซึ่งเป็นบริษัทย่อยทางตรง มีหุ้นกู้ชนิดระบุชื่อผู้ถือ ประเภทไม่ด้อยสิทธิ ไม่มีหลักประกันและไม่มีผู้แทนผู้ถือหุ้นกู้คงเหลือเป็นจำนวนเงิน </w:t>
      </w:r>
      <w:r w:rsidR="00631E6C" w:rsidRPr="00631E6C">
        <w:rPr>
          <w:rFonts w:ascii="Angsana New" w:hAnsi="Angsana New"/>
          <w:sz w:val="30"/>
          <w:szCs w:val="30"/>
        </w:rPr>
        <w:t>2</w:t>
      </w:r>
      <w:r w:rsidRPr="000A3259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000</w:t>
      </w:r>
      <w:r w:rsidRPr="000A3259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โดยมีอัตราดอกเบี้ยคงที่ร้อยละ </w:t>
      </w:r>
      <w:r w:rsidR="00631E6C" w:rsidRPr="00631E6C">
        <w:rPr>
          <w:rFonts w:ascii="Angsana New" w:hAnsi="Angsana New"/>
          <w:sz w:val="30"/>
          <w:szCs w:val="30"/>
        </w:rPr>
        <w:t>3</w:t>
      </w:r>
      <w:r w:rsidRPr="000A3259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50</w:t>
      </w:r>
      <w:r w:rsidRPr="000A3259">
        <w:rPr>
          <w:rFonts w:ascii="Angsana New" w:hAnsi="Angsana New"/>
          <w:sz w:val="30"/>
          <w:szCs w:val="30"/>
          <w:cs/>
        </w:rPr>
        <w:t xml:space="preserve"> ต่อปี หุ้นกู้ดังกล่าวมีอายุ </w:t>
      </w:r>
      <w:r w:rsidR="00631E6C" w:rsidRPr="00631E6C">
        <w:rPr>
          <w:rFonts w:ascii="Angsana New" w:hAnsi="Angsana New"/>
          <w:sz w:val="30"/>
          <w:szCs w:val="30"/>
        </w:rPr>
        <w:t>7</w:t>
      </w:r>
      <w:r w:rsidRPr="000A3259">
        <w:rPr>
          <w:rFonts w:ascii="Angsana New" w:hAnsi="Angsana New"/>
          <w:sz w:val="30"/>
          <w:szCs w:val="30"/>
          <w:cs/>
        </w:rPr>
        <w:t xml:space="preserve"> ปี และครบกำหนดไถ่ถอนในปี </w:t>
      </w:r>
      <w:r w:rsidR="00631E6C" w:rsidRPr="00631E6C">
        <w:rPr>
          <w:rFonts w:ascii="Angsana New" w:hAnsi="Angsana New"/>
          <w:sz w:val="30"/>
          <w:szCs w:val="30"/>
        </w:rPr>
        <w:t>2565</w:t>
      </w:r>
    </w:p>
    <w:p w14:paraId="29487D04" w14:textId="77777777" w:rsidR="00FD4825" w:rsidRPr="005740D4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-1"/>
          <w:sz w:val="30"/>
          <w:szCs w:val="30"/>
          <w:highlight w:val="yellow"/>
          <w:cs/>
        </w:rPr>
      </w:pPr>
    </w:p>
    <w:p w14:paraId="5CF0D429" w14:textId="4ABE11CE" w:rsidR="00FD4825" w:rsidRPr="00453115" w:rsidRDefault="00FD4825" w:rsidP="007379FE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5311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453115">
        <w:rPr>
          <w:rFonts w:ascii="Angsana New" w:hAnsi="Angsana New"/>
          <w:sz w:val="30"/>
          <w:szCs w:val="30"/>
        </w:rPr>
        <w:t xml:space="preserve"> </w:t>
      </w:r>
      <w:r w:rsidR="007E45C9" w:rsidRPr="00453115">
        <w:rPr>
          <w:rFonts w:ascii="Angsana New" w:hAnsi="Angsana New"/>
          <w:sz w:val="30"/>
          <w:szCs w:val="30"/>
          <w:cs/>
        </w:rPr>
        <w:t>มิถุนายน</w:t>
      </w:r>
      <w:r w:rsidRPr="00453115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453115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453115">
        <w:rPr>
          <w:rFonts w:ascii="Angsana New" w:hAnsi="Angsana New"/>
          <w:sz w:val="30"/>
          <w:szCs w:val="30"/>
          <w:cs/>
        </w:rPr>
        <w:t>บริษัท ราช โคเจนเนอเรชั่น จำกัด ซึ่งเป็นบริษัทย่อยทางตรง มีเงินกู้ยืมระยะยาวจากสถาบันการเงินในประเทศแห่งหนึ่งคงเหลือเป็นจำนวนเงิน</w:t>
      </w:r>
      <w:r w:rsidR="00453115" w:rsidRPr="00453115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3</w:t>
      </w:r>
      <w:r w:rsidR="00453115" w:rsidRPr="00453115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610</w:t>
      </w:r>
      <w:r w:rsidR="00453115" w:rsidRPr="00453115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57</w:t>
      </w:r>
      <w:r w:rsidR="000A3259" w:rsidRPr="00453115">
        <w:rPr>
          <w:rFonts w:ascii="Angsana New" w:hAnsi="Angsana New"/>
          <w:sz w:val="30"/>
          <w:szCs w:val="30"/>
        </w:rPr>
        <w:t xml:space="preserve"> </w:t>
      </w:r>
      <w:r w:rsidRPr="00453115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โดยมีอัตราดอกเบี้ยลอยตัวเงินฝากประจำ </w:t>
      </w:r>
      <w:r w:rsidR="00631E6C" w:rsidRPr="00631E6C">
        <w:rPr>
          <w:rFonts w:ascii="Angsana New" w:hAnsi="Angsana New"/>
          <w:sz w:val="30"/>
          <w:szCs w:val="30"/>
        </w:rPr>
        <w:t>3</w:t>
      </w:r>
      <w:r w:rsidRPr="00453115">
        <w:rPr>
          <w:rFonts w:ascii="Angsana New" w:hAnsi="Angsana New"/>
          <w:sz w:val="30"/>
          <w:szCs w:val="30"/>
          <w:cs/>
        </w:rPr>
        <w:t xml:space="preserve"> เดือนบวกด้วยอัตรา</w:t>
      </w:r>
      <w:r w:rsidR="004903E1">
        <w:rPr>
          <w:rFonts w:ascii="Angsana New" w:hAnsi="Angsana New" w:hint="cs"/>
          <w:sz w:val="30"/>
          <w:szCs w:val="30"/>
          <w:cs/>
        </w:rPr>
        <w:t>ร้อยละคงที่ต่อปี</w:t>
      </w:r>
      <w:r w:rsidRPr="00453115">
        <w:rPr>
          <w:rFonts w:ascii="Angsana New" w:hAnsi="Angsana New"/>
          <w:sz w:val="30"/>
          <w:szCs w:val="30"/>
        </w:rPr>
        <w:t xml:space="preserve"> </w:t>
      </w:r>
      <w:r w:rsidRPr="00453115">
        <w:rPr>
          <w:rFonts w:ascii="Angsana New" w:hAnsi="Angsana New"/>
          <w:sz w:val="30"/>
          <w:szCs w:val="30"/>
          <w:cs/>
        </w:rPr>
        <w:t xml:space="preserve">โดยมีกำหนดชำระคืนเงินต้นตั้งแต่เดือนพฤศจิกายน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453115">
        <w:rPr>
          <w:rFonts w:ascii="Angsana New" w:hAnsi="Angsana New"/>
          <w:sz w:val="30"/>
          <w:szCs w:val="30"/>
        </w:rPr>
        <w:t xml:space="preserve"> </w:t>
      </w:r>
      <w:r w:rsidRPr="00453115">
        <w:rPr>
          <w:rFonts w:ascii="Angsana New" w:hAnsi="Angsana New"/>
          <w:sz w:val="30"/>
          <w:szCs w:val="30"/>
          <w:cs/>
        </w:rPr>
        <w:t xml:space="preserve">ถึงเดือน พฤศจิกายน </w:t>
      </w:r>
      <w:r w:rsidR="00631E6C" w:rsidRPr="00631E6C">
        <w:rPr>
          <w:rFonts w:ascii="Angsana New" w:hAnsi="Angsana New"/>
          <w:sz w:val="30"/>
          <w:szCs w:val="30"/>
        </w:rPr>
        <w:t>2575</w:t>
      </w:r>
    </w:p>
    <w:p w14:paraId="1E0818F4" w14:textId="77777777" w:rsidR="007379FE" w:rsidRPr="000A3259" w:rsidRDefault="007379FE" w:rsidP="007379FE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p w14:paraId="29220E62" w14:textId="33C8AB1B" w:rsidR="004E50BC" w:rsidRDefault="004E50BC" w:rsidP="007958C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bookmarkStart w:id="2" w:name="_Hlk47178662"/>
      <w:r w:rsidRPr="004E50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Pr="004E50BC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4E50BC">
        <w:rPr>
          <w:rFonts w:ascii="Angsana New" w:hAnsi="Angsana New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ซึ่งเป็นบริษัทย่อยทางอ้อม มีหุ้นกู้ชื่อ “</w:t>
      </w:r>
      <w:r w:rsidRPr="004E50BC">
        <w:rPr>
          <w:rFonts w:ascii="Angsana New" w:hAnsi="Angsana New"/>
          <w:sz w:val="30"/>
          <w:szCs w:val="30"/>
        </w:rPr>
        <w:t xml:space="preserve">US$ </w:t>
      </w:r>
      <w:r w:rsidR="00631E6C" w:rsidRPr="00631E6C">
        <w:rPr>
          <w:rFonts w:ascii="Angsana New" w:hAnsi="Angsana New"/>
          <w:sz w:val="30"/>
          <w:szCs w:val="30"/>
        </w:rPr>
        <w:t>300</w:t>
      </w:r>
      <w:r w:rsidRPr="004E50BC">
        <w:rPr>
          <w:rFonts w:ascii="Angsana New" w:hAnsi="Angsana New"/>
          <w:sz w:val="30"/>
          <w:szCs w:val="30"/>
          <w:cs/>
        </w:rPr>
        <w:t>,</w:t>
      </w:r>
      <w:r w:rsidR="00631E6C" w:rsidRPr="00631E6C">
        <w:rPr>
          <w:rFonts w:ascii="Angsana New" w:hAnsi="Angsana New"/>
          <w:sz w:val="30"/>
          <w:szCs w:val="30"/>
        </w:rPr>
        <w:t>000</w:t>
      </w:r>
      <w:r w:rsidRPr="004E50BC">
        <w:rPr>
          <w:rFonts w:ascii="Angsana New" w:hAnsi="Angsana New"/>
          <w:sz w:val="30"/>
          <w:szCs w:val="30"/>
          <w:cs/>
        </w:rPr>
        <w:t>,</w:t>
      </w:r>
      <w:r w:rsidR="00631E6C" w:rsidRPr="00631E6C">
        <w:rPr>
          <w:rFonts w:ascii="Angsana New" w:hAnsi="Angsana New"/>
          <w:sz w:val="30"/>
          <w:szCs w:val="30"/>
        </w:rPr>
        <w:t>000</w:t>
      </w:r>
      <w:r w:rsidRPr="004E50BC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4</w:t>
      </w:r>
      <w:r w:rsidRPr="004E50BC">
        <w:rPr>
          <w:rFonts w:ascii="Angsana New" w:hAnsi="Angsana New"/>
          <w:sz w:val="30"/>
          <w:szCs w:val="30"/>
          <w:cs/>
        </w:rPr>
        <w:t>.</w:t>
      </w:r>
      <w:r w:rsidR="00631E6C" w:rsidRPr="00631E6C">
        <w:rPr>
          <w:rFonts w:ascii="Angsana New" w:hAnsi="Angsana New"/>
          <w:sz w:val="30"/>
          <w:szCs w:val="30"/>
        </w:rPr>
        <w:t>50</w:t>
      </w:r>
      <w:r w:rsidRPr="004E50BC">
        <w:rPr>
          <w:rFonts w:ascii="Angsana New" w:hAnsi="Angsana New"/>
          <w:sz w:val="30"/>
          <w:szCs w:val="30"/>
          <w:cs/>
        </w:rPr>
        <w:t>%</w:t>
      </w:r>
      <w:r w:rsidRPr="004E50BC">
        <w:rPr>
          <w:rFonts w:ascii="Angsana New" w:hAnsi="Angsana New"/>
          <w:sz w:val="30"/>
          <w:szCs w:val="30"/>
        </w:rPr>
        <w:t xml:space="preserve"> notes due </w:t>
      </w:r>
      <w:r w:rsidR="00631E6C" w:rsidRPr="00631E6C">
        <w:rPr>
          <w:rFonts w:ascii="Angsana New" w:hAnsi="Angsana New"/>
          <w:sz w:val="30"/>
          <w:szCs w:val="30"/>
        </w:rPr>
        <w:t>2028</w:t>
      </w:r>
      <w:r w:rsidRPr="004E50BC">
        <w:rPr>
          <w:rFonts w:ascii="Angsana New" w:hAnsi="Angsana New"/>
          <w:sz w:val="30"/>
          <w:szCs w:val="30"/>
          <w:cs/>
        </w:rPr>
        <w:t xml:space="preserve">” คงเหลือเป็นจำนวนเงิน </w:t>
      </w:r>
      <w:r w:rsidR="00631E6C" w:rsidRPr="00631E6C">
        <w:rPr>
          <w:rFonts w:ascii="Angsana New" w:hAnsi="Angsana New"/>
          <w:sz w:val="30"/>
          <w:szCs w:val="30"/>
        </w:rPr>
        <w:t>300</w:t>
      </w:r>
      <w:r w:rsidRPr="004E50BC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หรือเทียบเท่า </w:t>
      </w:r>
      <w:r w:rsidR="00631E6C" w:rsidRPr="00631E6C">
        <w:rPr>
          <w:rFonts w:ascii="Angsana New" w:hAnsi="Angsana New"/>
          <w:sz w:val="30"/>
          <w:szCs w:val="30"/>
        </w:rPr>
        <w:t>9</w:t>
      </w:r>
      <w:r w:rsidRPr="004E50BC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267</w:t>
      </w:r>
      <w:r w:rsidRPr="004E50BC">
        <w:rPr>
          <w:rFonts w:ascii="Angsana New" w:hAnsi="Angsana New"/>
          <w:sz w:val="30"/>
          <w:szCs w:val="30"/>
          <w:cs/>
        </w:rPr>
        <w:t>.</w:t>
      </w:r>
      <w:r w:rsidR="00631E6C" w:rsidRPr="00631E6C">
        <w:rPr>
          <w:rFonts w:ascii="Angsana New" w:hAnsi="Angsana New"/>
          <w:sz w:val="30"/>
          <w:szCs w:val="30"/>
        </w:rPr>
        <w:t>15</w:t>
      </w:r>
      <w:r w:rsidRPr="004E50BC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โดยมีอัตราดอกเบี้ยคงที่ร้อยละ </w:t>
      </w:r>
      <w:r w:rsidR="00631E6C" w:rsidRPr="00631E6C">
        <w:rPr>
          <w:rFonts w:ascii="Angsana New" w:hAnsi="Angsana New"/>
          <w:sz w:val="30"/>
          <w:szCs w:val="30"/>
        </w:rPr>
        <w:t>4</w:t>
      </w:r>
      <w:r w:rsidRPr="004E50BC">
        <w:rPr>
          <w:rFonts w:ascii="Angsana New" w:hAnsi="Angsana New"/>
          <w:sz w:val="30"/>
          <w:szCs w:val="30"/>
          <w:cs/>
        </w:rPr>
        <w:t>.</w:t>
      </w:r>
      <w:r w:rsidR="00631E6C" w:rsidRPr="00631E6C">
        <w:rPr>
          <w:rFonts w:ascii="Angsana New" w:hAnsi="Angsana New"/>
          <w:sz w:val="30"/>
          <w:szCs w:val="30"/>
        </w:rPr>
        <w:t>50</w:t>
      </w:r>
      <w:r w:rsidRPr="004E50BC">
        <w:rPr>
          <w:rFonts w:ascii="Angsana New" w:hAnsi="Angsana New"/>
          <w:sz w:val="30"/>
          <w:szCs w:val="30"/>
          <w:cs/>
        </w:rPr>
        <w:t xml:space="preserve"> ต่อปี หุ้นกู้ดังกล่าวมีอายุ </w:t>
      </w:r>
      <w:r w:rsidR="00631E6C" w:rsidRPr="00631E6C">
        <w:rPr>
          <w:rFonts w:ascii="Angsana New" w:hAnsi="Angsana New"/>
          <w:sz w:val="30"/>
          <w:szCs w:val="30"/>
        </w:rPr>
        <w:t>10</w:t>
      </w:r>
      <w:r w:rsidRPr="004E50BC">
        <w:rPr>
          <w:rFonts w:ascii="Angsana New" w:hAnsi="Angsana New"/>
          <w:sz w:val="30"/>
          <w:szCs w:val="30"/>
          <w:cs/>
        </w:rPr>
        <w:t xml:space="preserve"> ปี และจะครบกำหนดไถ่ถอนในปี </w:t>
      </w:r>
      <w:r w:rsidR="00631E6C" w:rsidRPr="00631E6C">
        <w:rPr>
          <w:rFonts w:ascii="Angsana New" w:hAnsi="Angsana New"/>
          <w:sz w:val="30"/>
          <w:szCs w:val="30"/>
        </w:rPr>
        <w:t>2571</w:t>
      </w:r>
      <w:r w:rsidRPr="004E50BC">
        <w:rPr>
          <w:rFonts w:ascii="Angsana New" w:hAnsi="Angsana New"/>
          <w:sz w:val="30"/>
          <w:szCs w:val="30"/>
          <w:cs/>
        </w:rPr>
        <w:t xml:space="preserve"> หุ้นกู้ดังกล่าวได้รับการค้ำประกันการชำระหนี้โดยบริษัท</w:t>
      </w:r>
    </w:p>
    <w:bookmarkEnd w:id="2"/>
    <w:p w14:paraId="42F3B321" w14:textId="149B3E3E" w:rsidR="007A4198" w:rsidRDefault="007A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  <w:r>
        <w:rPr>
          <w:rFonts w:ascii="Angsana New" w:hAnsi="Angsana New"/>
          <w:sz w:val="30"/>
          <w:szCs w:val="30"/>
          <w:highlight w:val="yellow"/>
        </w:rPr>
        <w:br w:type="page"/>
      </w:r>
    </w:p>
    <w:p w14:paraId="1A2BD873" w14:textId="766FF81F" w:rsidR="007379FE" w:rsidRPr="00D266E3" w:rsidRDefault="004E50BC" w:rsidP="00737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bookmarkStart w:id="3" w:name="_Hlk47178811"/>
      <w:r w:rsidRPr="004E50B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Pr="004E50BC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4E50BC">
        <w:rPr>
          <w:rFonts w:ascii="Angsana New" w:hAnsi="Angsana New"/>
          <w:sz w:val="30"/>
          <w:szCs w:val="30"/>
          <w:cs/>
        </w:rPr>
        <w:t xml:space="preserve"> บริษัท อาร์เอช อินเตอร์เนชั่นแนล (สิงคโปร์) คอร์ปอเรชั่น จำกัด ซึ่งเป็นบริษัทย่อยทางอ้อม มีหุ้นกู้ประเภทไม่มีหลักประกันและไม่ด้อยสิทธิคงเหลือเป็นจำนวนเงิน </w:t>
      </w:r>
      <w:r w:rsidR="00631E6C" w:rsidRPr="00631E6C">
        <w:rPr>
          <w:rFonts w:ascii="Angsana New" w:hAnsi="Angsana New"/>
          <w:sz w:val="30"/>
          <w:szCs w:val="30"/>
        </w:rPr>
        <w:t>15</w:t>
      </w:r>
      <w:r w:rsidRPr="004E50BC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000</w:t>
      </w:r>
      <w:r w:rsidRPr="004E50BC">
        <w:rPr>
          <w:rFonts w:ascii="Angsana New" w:hAnsi="Angsana New"/>
          <w:sz w:val="30"/>
          <w:szCs w:val="30"/>
          <w:cs/>
        </w:rPr>
        <w:t xml:space="preserve"> ล้านเยน หรือเทียบเท่า </w:t>
      </w:r>
      <w:r w:rsidR="00631E6C" w:rsidRPr="00631E6C">
        <w:rPr>
          <w:rFonts w:ascii="Angsana New" w:hAnsi="Angsana New"/>
          <w:sz w:val="30"/>
          <w:szCs w:val="30"/>
        </w:rPr>
        <w:t>4</w:t>
      </w:r>
      <w:r w:rsidRPr="004E50BC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299</w:t>
      </w:r>
      <w:r w:rsidRPr="004E50BC">
        <w:rPr>
          <w:rFonts w:ascii="Angsana New" w:hAnsi="Angsana New"/>
          <w:sz w:val="30"/>
          <w:szCs w:val="30"/>
          <w:cs/>
        </w:rPr>
        <w:t>.</w:t>
      </w:r>
      <w:r w:rsidR="00631E6C" w:rsidRPr="00631E6C">
        <w:rPr>
          <w:rFonts w:ascii="Angsana New" w:hAnsi="Angsana New"/>
          <w:sz w:val="30"/>
          <w:szCs w:val="30"/>
        </w:rPr>
        <w:t>96</w:t>
      </w:r>
      <w:r w:rsidRPr="004E50BC">
        <w:rPr>
          <w:rFonts w:ascii="Angsana New" w:hAnsi="Angsana New"/>
          <w:sz w:val="30"/>
          <w:szCs w:val="30"/>
          <w:cs/>
        </w:rPr>
        <w:t xml:space="preserve"> ล้านบาท โดยมีอัตราดอกเบี้ยคงที่ร้อยละ </w:t>
      </w:r>
      <w:r w:rsidR="00631E6C" w:rsidRPr="00631E6C">
        <w:rPr>
          <w:rFonts w:ascii="Angsana New" w:hAnsi="Angsana New"/>
          <w:sz w:val="30"/>
          <w:szCs w:val="30"/>
        </w:rPr>
        <w:t>2</w:t>
      </w:r>
      <w:r w:rsidRPr="004E50BC">
        <w:rPr>
          <w:rFonts w:ascii="Angsana New" w:hAnsi="Angsana New"/>
          <w:sz w:val="30"/>
          <w:szCs w:val="30"/>
          <w:cs/>
        </w:rPr>
        <w:t>.</w:t>
      </w:r>
      <w:r w:rsidR="00631E6C" w:rsidRPr="00631E6C">
        <w:rPr>
          <w:rFonts w:ascii="Angsana New" w:hAnsi="Angsana New"/>
          <w:sz w:val="30"/>
          <w:szCs w:val="30"/>
        </w:rPr>
        <w:t>72</w:t>
      </w:r>
      <w:r w:rsidRPr="004E50BC">
        <w:rPr>
          <w:rFonts w:ascii="Angsana New" w:hAnsi="Angsana New"/>
          <w:sz w:val="30"/>
          <w:szCs w:val="30"/>
          <w:cs/>
        </w:rPr>
        <w:t xml:space="preserve"> ต่อปี หุ้นกู้ดังกล่าวมีอายุ </w:t>
      </w:r>
      <w:r w:rsidR="00631E6C" w:rsidRPr="00631E6C">
        <w:rPr>
          <w:rFonts w:ascii="Angsana New" w:hAnsi="Angsana New"/>
          <w:sz w:val="30"/>
          <w:szCs w:val="30"/>
        </w:rPr>
        <w:t>15</w:t>
      </w:r>
      <w:r w:rsidRPr="004E50BC">
        <w:rPr>
          <w:rFonts w:ascii="Angsana New" w:hAnsi="Angsana New"/>
          <w:sz w:val="30"/>
          <w:szCs w:val="30"/>
          <w:cs/>
        </w:rPr>
        <w:t xml:space="preserve"> ปี และจะครบกำหนดไถ่ถอนในปี </w:t>
      </w:r>
      <w:r w:rsidR="00631E6C" w:rsidRPr="00631E6C">
        <w:rPr>
          <w:rFonts w:ascii="Angsana New" w:hAnsi="Angsana New"/>
          <w:sz w:val="30"/>
          <w:szCs w:val="30"/>
        </w:rPr>
        <w:t>2569</w:t>
      </w:r>
      <w:r w:rsidRPr="004E50BC">
        <w:rPr>
          <w:rFonts w:ascii="Angsana New" w:hAnsi="Angsana New"/>
          <w:sz w:val="30"/>
          <w:szCs w:val="30"/>
          <w:cs/>
        </w:rPr>
        <w:t xml:space="preserve"> หุ้นกู้ดังกล่าวได้รับการค้ำประกันการชำระหนี้โดยบริษัท</w:t>
      </w:r>
    </w:p>
    <w:bookmarkEnd w:id="3"/>
    <w:p w14:paraId="1F1B76FE" w14:textId="77777777" w:rsidR="007379FE" w:rsidRPr="005740D4" w:rsidRDefault="007379FE" w:rsidP="00737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BB09F20" w14:textId="27C4670F" w:rsidR="00FD4825" w:rsidRPr="00F73998" w:rsidRDefault="00FD4825" w:rsidP="00737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FC49C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FC49CD">
        <w:rPr>
          <w:rFonts w:ascii="Angsana New" w:hAnsi="Angsana New"/>
          <w:sz w:val="30"/>
          <w:szCs w:val="30"/>
        </w:rPr>
        <w:t xml:space="preserve"> </w:t>
      </w:r>
      <w:r w:rsidR="007E45C9" w:rsidRPr="00FC49CD">
        <w:rPr>
          <w:rFonts w:ascii="Angsana New" w:hAnsi="Angsana New"/>
          <w:sz w:val="30"/>
          <w:szCs w:val="30"/>
          <w:cs/>
        </w:rPr>
        <w:t>มิถุนายน</w:t>
      </w:r>
      <w:r w:rsidRPr="00FC49CD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FC49CD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FC49CD">
        <w:rPr>
          <w:rFonts w:ascii="Angsana New" w:hAnsi="Angsana New"/>
          <w:sz w:val="30"/>
          <w:szCs w:val="30"/>
          <w:cs/>
        </w:rPr>
        <w:t xml:space="preserve">บริษัท ราช-ออสเตรเลีย คอร์ปอเรชั่น จำกัด ซึ่งเป็นบริษัทย่อยทางอ้อม มีเงินกู้ยืมระยะยาวจากสถาบันการเงินในประเทศออสเตรเลียหลายแห่งคงเหลือเป็นจำนวนเงิน </w:t>
      </w:r>
      <w:r w:rsidR="00631E6C" w:rsidRPr="00631E6C">
        <w:rPr>
          <w:rFonts w:ascii="Angsana New" w:hAnsi="Angsana New"/>
          <w:sz w:val="30"/>
          <w:szCs w:val="30"/>
        </w:rPr>
        <w:t>270</w:t>
      </w:r>
      <w:r w:rsidR="00FC49CD" w:rsidRPr="00FC49CD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12</w:t>
      </w:r>
      <w:r w:rsidR="000A3259" w:rsidRPr="00FC49CD">
        <w:rPr>
          <w:rFonts w:ascii="Angsana New" w:hAnsi="Angsana New"/>
          <w:sz w:val="30"/>
          <w:szCs w:val="30"/>
        </w:rPr>
        <w:t xml:space="preserve"> </w:t>
      </w:r>
      <w:r w:rsidRPr="00FC49CD">
        <w:rPr>
          <w:rFonts w:ascii="Angsana New" w:hAnsi="Angsana New"/>
          <w:sz w:val="30"/>
          <w:szCs w:val="30"/>
          <w:cs/>
        </w:rPr>
        <w:t>ล้านเหรียญออสเตรเลีย หรือ</w:t>
      </w:r>
      <w:r w:rsidRPr="00F73998">
        <w:rPr>
          <w:rFonts w:ascii="Angsana New" w:hAnsi="Angsana New"/>
          <w:sz w:val="30"/>
          <w:szCs w:val="30"/>
          <w:cs/>
        </w:rPr>
        <w:t>เทียบเท่า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5</w:t>
      </w:r>
      <w:r w:rsidR="00FC49CD" w:rsidRPr="00F73998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737</w:t>
      </w:r>
      <w:r w:rsidR="006750BB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43</w:t>
      </w:r>
      <w:r w:rsidR="000A3259"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</w:t>
      </w:r>
      <w:r w:rsidRPr="00F73998">
        <w:rPr>
          <w:rFonts w:ascii="Angsana New" w:hAnsi="Angsana New"/>
          <w:sz w:val="30"/>
          <w:szCs w:val="30"/>
          <w:cs/>
          <w:lang w:val="th-TH"/>
        </w:rPr>
        <w:t>ที่ประกาศโดย Reuters บวกด้วยอัตราร้อยละคงที่ต่อปี</w:t>
      </w:r>
      <w:r w:rsidRPr="00F73998">
        <w:rPr>
          <w:rFonts w:ascii="Angsana New" w:hAnsi="Angsana New"/>
          <w:sz w:val="30"/>
          <w:szCs w:val="30"/>
          <w:cs/>
        </w:rPr>
        <w:t xml:space="preserve"> โดยมีกำหนดชำระคืนเงินต้นภายในระยะเวลา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5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>ปี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ตั้งแต่เดือนตุลาคม </w:t>
      </w:r>
      <w:r w:rsidR="00631E6C" w:rsidRPr="00631E6C">
        <w:rPr>
          <w:rFonts w:ascii="Angsana New" w:hAnsi="Angsana New"/>
          <w:sz w:val="30"/>
          <w:szCs w:val="30"/>
        </w:rPr>
        <w:t>2561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ถึงเดือนพฤษภาคม </w:t>
      </w:r>
      <w:r w:rsidR="00631E6C" w:rsidRPr="00631E6C">
        <w:rPr>
          <w:rFonts w:ascii="Angsana New" w:hAnsi="Angsana New"/>
          <w:sz w:val="30"/>
          <w:szCs w:val="30"/>
        </w:rPr>
        <w:t>2566</w:t>
      </w:r>
    </w:p>
    <w:p w14:paraId="41D578F3" w14:textId="77777777" w:rsidR="00FD4825" w:rsidRPr="00F73998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8DD287" w14:textId="6C711A1D" w:rsidR="00FD4825" w:rsidRPr="00F73998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739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F73998">
        <w:rPr>
          <w:rFonts w:ascii="Angsana New" w:hAnsi="Angsana New"/>
          <w:sz w:val="30"/>
          <w:szCs w:val="30"/>
        </w:rPr>
        <w:t xml:space="preserve"> </w:t>
      </w:r>
      <w:r w:rsidR="007E45C9" w:rsidRPr="00F73998">
        <w:rPr>
          <w:rFonts w:ascii="Angsana New" w:hAnsi="Angsana New"/>
          <w:sz w:val="30"/>
          <w:szCs w:val="30"/>
          <w:cs/>
        </w:rPr>
        <w:t>มิถุนายน</w:t>
      </w:r>
      <w:r w:rsidRPr="00F73998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F73998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Mount Emerald </w:t>
      </w:r>
      <w:r w:rsidRPr="00F73998">
        <w:rPr>
          <w:rFonts w:ascii="Angsana New" w:hAnsi="Angsana New"/>
          <w:sz w:val="30"/>
          <w:szCs w:val="30"/>
        </w:rPr>
        <w:t>Wind Farm</w:t>
      </w:r>
      <w:r w:rsidRPr="00F73998">
        <w:rPr>
          <w:rFonts w:ascii="Angsana New" w:hAnsi="Angsana New"/>
          <w:sz w:val="30"/>
          <w:szCs w:val="30"/>
          <w:cs/>
        </w:rPr>
        <w:t xml:space="preserve"> Pty. Ltd. ซึ่งเป็นบริษัทย่อยทางอ้อม มีเงินกู้ยืมระยะยาวจากสถาบันการเงินในประเทศออสเตรเลียหลายแห่งคงเหลือเป็นจำนวนเงิน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214</w:t>
      </w:r>
      <w:r w:rsidR="00FC49CD" w:rsidRPr="00F73998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01</w:t>
      </w:r>
      <w:r w:rsidR="000A3259"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ล้านเหรียญออสเตรเลีย </w:t>
      </w:r>
      <w:r w:rsidR="00B165D6" w:rsidRPr="00F73998">
        <w:rPr>
          <w:rFonts w:ascii="Angsana New" w:hAnsi="Angsana New"/>
          <w:sz w:val="30"/>
          <w:szCs w:val="30"/>
        </w:rPr>
        <w:br/>
      </w:r>
      <w:r w:rsidRPr="00F73998">
        <w:rPr>
          <w:rFonts w:ascii="Angsana New" w:hAnsi="Angsana New"/>
          <w:sz w:val="30"/>
          <w:szCs w:val="30"/>
          <w:cs/>
        </w:rPr>
        <w:t>หรือเทียบเท่า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4</w:t>
      </w:r>
      <w:r w:rsidR="00FC49CD" w:rsidRPr="00F73998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545</w:t>
      </w:r>
      <w:r w:rsidR="00FC49CD" w:rsidRPr="00F73998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79</w:t>
      </w:r>
      <w:r w:rsidR="000A3259"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โดยมีกำหนดชำระคืนเงินต้นภายในระยะเวลา </w:t>
      </w:r>
      <w:r w:rsidR="00631E6C" w:rsidRPr="00631E6C">
        <w:rPr>
          <w:rFonts w:ascii="Angsana New" w:hAnsi="Angsana New"/>
          <w:sz w:val="30"/>
          <w:szCs w:val="30"/>
        </w:rPr>
        <w:t>5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ปี ตั้งแต่เดือนธันวาคม </w:t>
      </w:r>
      <w:r w:rsidR="00631E6C" w:rsidRPr="00631E6C">
        <w:rPr>
          <w:rFonts w:ascii="Angsana New" w:hAnsi="Angsana New"/>
          <w:sz w:val="30"/>
          <w:szCs w:val="30"/>
        </w:rPr>
        <w:t>2561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ถึงเดือนพฤศจิกายน </w:t>
      </w:r>
      <w:r w:rsidR="00631E6C" w:rsidRPr="00631E6C">
        <w:rPr>
          <w:rFonts w:ascii="Angsana New" w:hAnsi="Angsana New"/>
          <w:sz w:val="30"/>
          <w:szCs w:val="30"/>
        </w:rPr>
        <w:t>2566</w:t>
      </w:r>
    </w:p>
    <w:p w14:paraId="1CD24D20" w14:textId="77777777" w:rsidR="00FD4825" w:rsidRPr="00F73998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47BDE3B" w14:textId="31A380D4" w:rsidR="00FD4825" w:rsidRDefault="00FD4825" w:rsidP="0016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739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F73998">
        <w:rPr>
          <w:rFonts w:ascii="Angsana New" w:hAnsi="Angsana New"/>
          <w:sz w:val="30"/>
          <w:szCs w:val="30"/>
        </w:rPr>
        <w:t xml:space="preserve"> </w:t>
      </w:r>
      <w:r w:rsidR="007E45C9" w:rsidRPr="00F73998">
        <w:rPr>
          <w:rFonts w:ascii="Angsana New" w:hAnsi="Angsana New"/>
          <w:sz w:val="30"/>
          <w:szCs w:val="30"/>
          <w:cs/>
        </w:rPr>
        <w:t>มิถุนายน</w:t>
      </w:r>
      <w:r w:rsidRPr="00F73998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F73998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>RATCH-Australia Collinsville Solar PV Pty. Ltd. ซึ่งเป็นบริษัทย่อยทางอ้อม มีเงินกู้ยืมระยะยาวจากสถาบันการเงินในประเทศออสเตรเลียคงเหลือเป็นจำนวนเงิน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54</w:t>
      </w:r>
      <w:r w:rsidR="006C1E5C" w:rsidRPr="00F73998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35</w:t>
      </w:r>
      <w:r w:rsidR="000A3259"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ล้านเหรียญออสเตรเลีย </w:t>
      </w:r>
      <w:r w:rsidR="00B165D6" w:rsidRPr="00F73998">
        <w:rPr>
          <w:rFonts w:ascii="Angsana New" w:hAnsi="Angsana New"/>
          <w:sz w:val="30"/>
          <w:szCs w:val="30"/>
        </w:rPr>
        <w:br/>
      </w:r>
      <w:r w:rsidRPr="00F73998">
        <w:rPr>
          <w:rFonts w:ascii="Angsana New" w:hAnsi="Angsana New"/>
          <w:sz w:val="30"/>
          <w:szCs w:val="30"/>
          <w:cs/>
        </w:rPr>
        <w:t>หรือเทียบเท่า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="006C1E5C" w:rsidRPr="00F73998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154</w:t>
      </w:r>
      <w:r w:rsidR="006C1E5C" w:rsidRPr="00F73998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44</w:t>
      </w:r>
      <w:r w:rsidR="000A3259"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โดยมีอัตราดอกเบี้ยอ้างอิงจาก Bank Bill Swap Bid Rate (BBSY) ซึ่งเป็นอัตราดอกเบี้ยลอยตัวเสนอซื้อของออสเตรเลียที่ประกาศโดย Reuters บวกด้วยอัตราร้อยละคงที่ต่อปี โดยมีกำหนดชำระคืนเงินต้นภายในระยะเวลา </w:t>
      </w:r>
      <w:r w:rsidR="00631E6C" w:rsidRPr="00631E6C">
        <w:rPr>
          <w:rFonts w:ascii="Angsana New" w:hAnsi="Angsana New"/>
          <w:sz w:val="30"/>
          <w:szCs w:val="30"/>
        </w:rPr>
        <w:t>5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ปี ตั้งแต่เดือนมิถุนายน </w:t>
      </w:r>
      <w:r w:rsidR="00631E6C" w:rsidRPr="00631E6C">
        <w:rPr>
          <w:rFonts w:ascii="Angsana New" w:hAnsi="Angsana New"/>
          <w:sz w:val="30"/>
          <w:szCs w:val="30"/>
        </w:rPr>
        <w:t>2561</w:t>
      </w:r>
      <w:r w:rsidRPr="00F73998">
        <w:rPr>
          <w:rFonts w:ascii="Angsana New" w:hAnsi="Angsana New"/>
          <w:sz w:val="30"/>
          <w:szCs w:val="30"/>
          <w:cs/>
        </w:rPr>
        <w:t xml:space="preserve"> ถึงเดือนธันวาคม </w:t>
      </w:r>
      <w:r w:rsidR="00631E6C" w:rsidRPr="00631E6C">
        <w:rPr>
          <w:rFonts w:ascii="Angsana New" w:hAnsi="Angsana New"/>
          <w:sz w:val="30"/>
          <w:szCs w:val="30"/>
        </w:rPr>
        <w:t>2566</w:t>
      </w:r>
    </w:p>
    <w:p w14:paraId="4D2B2F29" w14:textId="77777777" w:rsidR="00A3792D" w:rsidRPr="00F73998" w:rsidRDefault="00A3792D" w:rsidP="00167B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F0965F4" w14:textId="1C306F9F" w:rsidR="00FD4825" w:rsidRPr="00F73998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F73998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F73998">
        <w:rPr>
          <w:rFonts w:ascii="Angsana New" w:hAnsi="Angsana New"/>
          <w:sz w:val="30"/>
          <w:szCs w:val="30"/>
        </w:rPr>
        <w:t xml:space="preserve"> </w:t>
      </w:r>
      <w:r w:rsidR="007E45C9" w:rsidRPr="00F73998">
        <w:rPr>
          <w:rFonts w:ascii="Angsana New" w:hAnsi="Angsana New"/>
          <w:sz w:val="30"/>
          <w:szCs w:val="30"/>
          <w:cs/>
        </w:rPr>
        <w:t>มิถุนายน</w:t>
      </w:r>
      <w:r w:rsidRPr="00F73998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F73998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F73998">
        <w:rPr>
          <w:rFonts w:ascii="Angsana New" w:hAnsi="Angsana New"/>
          <w:sz w:val="30"/>
          <w:szCs w:val="30"/>
        </w:rPr>
        <w:t>Collector Wind Farm Pty. Ltd.</w:t>
      </w:r>
      <w:r w:rsidRPr="00F73998">
        <w:rPr>
          <w:rFonts w:ascii="Angsana New" w:hAnsi="Angsana New"/>
          <w:sz w:val="30"/>
          <w:szCs w:val="30"/>
          <w:cs/>
        </w:rPr>
        <w:t xml:space="preserve"> ซึ่งเป็นบริษัทย่อยทางอ้อม มีเงินกู้ยืมระยะยาวจากสถาบันการเงินในประเทศออสเตรเลียคงเหลือเป็นจำนวนเงิน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127</w:t>
      </w:r>
      <w:r w:rsidR="006C1E5C" w:rsidRPr="00F73998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20</w:t>
      </w:r>
      <w:r w:rsidR="000A3259"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>ล้านเหรียญออสเตรเลีย หรือเทียบเท่า</w:t>
      </w:r>
      <w:r w:rsidR="006C1E5C" w:rsidRPr="00F73998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</w:t>
      </w:r>
      <w:r w:rsidR="006C1E5C" w:rsidRPr="00F73998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701</w:t>
      </w:r>
      <w:r w:rsidR="006C1E5C" w:rsidRPr="00F73998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75</w:t>
      </w:r>
      <w:r w:rsidR="000A3259" w:rsidRPr="00F73998">
        <w:rPr>
          <w:rFonts w:ascii="Angsana New" w:hAnsi="Angsana New"/>
          <w:sz w:val="30"/>
          <w:szCs w:val="30"/>
        </w:rPr>
        <w:t xml:space="preserve"> </w:t>
      </w:r>
      <w:r w:rsidR="00B165D6" w:rsidRPr="00F73998">
        <w:rPr>
          <w:rFonts w:ascii="Angsana New" w:hAnsi="Angsana New"/>
          <w:sz w:val="30"/>
          <w:szCs w:val="30"/>
        </w:rPr>
        <w:br/>
      </w:r>
      <w:r w:rsidRPr="00F73998">
        <w:rPr>
          <w:rFonts w:ascii="Angsana New" w:hAnsi="Angsana New"/>
          <w:sz w:val="30"/>
          <w:szCs w:val="30"/>
          <w:cs/>
        </w:rPr>
        <w:t xml:space="preserve">ล้านบาท โดยมีอัตราดอกเบี้ยอ้างอิงจาก </w:t>
      </w:r>
      <w:r w:rsidRPr="00F73998">
        <w:rPr>
          <w:rFonts w:ascii="Angsana New" w:hAnsi="Angsana New"/>
          <w:sz w:val="30"/>
          <w:szCs w:val="30"/>
        </w:rPr>
        <w:t>Bank Bill</w:t>
      </w:r>
      <w:r w:rsidRPr="00F73998">
        <w:rPr>
          <w:rFonts w:ascii="Angsana New" w:hAnsi="Angsana New"/>
          <w:sz w:val="30"/>
          <w:szCs w:val="30"/>
          <w:cs/>
        </w:rPr>
        <w:t xml:space="preserve"> </w:t>
      </w:r>
      <w:r w:rsidRPr="00F73998">
        <w:rPr>
          <w:rFonts w:ascii="Angsana New" w:hAnsi="Angsana New"/>
          <w:sz w:val="30"/>
          <w:szCs w:val="30"/>
        </w:rPr>
        <w:t>Swap Bid Rate (BBSY)</w:t>
      </w:r>
      <w:r w:rsidRPr="00F73998">
        <w:rPr>
          <w:rFonts w:ascii="Angsana New" w:hAnsi="Angsana New"/>
          <w:sz w:val="30"/>
          <w:szCs w:val="30"/>
          <w:cs/>
        </w:rPr>
        <w:t xml:space="preserve"> ซึ่งเป็นอัตราดอกเบี้ยลอยตัวเสนอซื้อของ</w:t>
      </w:r>
      <w:r w:rsidRPr="00F73998">
        <w:rPr>
          <w:rFonts w:ascii="Angsana New" w:hAnsi="Angsana New"/>
          <w:spacing w:val="-2"/>
          <w:sz w:val="30"/>
          <w:szCs w:val="30"/>
          <w:cs/>
        </w:rPr>
        <w:t xml:space="preserve">ออสเตรเลียที่ประกาศโดย </w:t>
      </w:r>
      <w:r w:rsidRPr="00F73998">
        <w:rPr>
          <w:rFonts w:ascii="Angsana New" w:hAnsi="Angsana New"/>
          <w:spacing w:val="-2"/>
          <w:sz w:val="30"/>
          <w:szCs w:val="30"/>
        </w:rPr>
        <w:t>Reuters</w:t>
      </w:r>
      <w:r w:rsidRPr="00F73998">
        <w:rPr>
          <w:rFonts w:ascii="Angsana New" w:hAnsi="Angsana New"/>
          <w:spacing w:val="-2"/>
          <w:sz w:val="30"/>
          <w:szCs w:val="30"/>
          <w:cs/>
        </w:rPr>
        <w:t xml:space="preserve"> บวกด้วยอัตราร้อยละคงที่ต่อปี โดยมีกำหนดชำระคืนเงินต้น ภายในระยะเวลา </w:t>
      </w:r>
      <w:r w:rsidR="00631E6C" w:rsidRPr="00631E6C">
        <w:rPr>
          <w:rFonts w:ascii="Angsana New" w:hAnsi="Angsana New"/>
          <w:spacing w:val="-2"/>
          <w:sz w:val="30"/>
          <w:szCs w:val="30"/>
        </w:rPr>
        <w:t>5</w:t>
      </w:r>
      <w:r w:rsidRPr="00F73998">
        <w:rPr>
          <w:rFonts w:ascii="Angsana New" w:hAnsi="Angsana New"/>
          <w:spacing w:val="-2"/>
          <w:sz w:val="30"/>
          <w:szCs w:val="30"/>
        </w:rPr>
        <w:t xml:space="preserve"> </w:t>
      </w:r>
      <w:r w:rsidRPr="00F73998">
        <w:rPr>
          <w:rFonts w:ascii="Angsana New" w:hAnsi="Angsana New"/>
          <w:spacing w:val="-2"/>
          <w:sz w:val="30"/>
          <w:szCs w:val="30"/>
          <w:cs/>
        </w:rPr>
        <w:t>ปี</w:t>
      </w:r>
      <w:r w:rsidRPr="00F73998">
        <w:rPr>
          <w:rFonts w:ascii="Angsana New" w:hAnsi="Angsana New"/>
          <w:sz w:val="30"/>
          <w:szCs w:val="30"/>
          <w:cs/>
        </w:rPr>
        <w:t xml:space="preserve"> ตั้งแต่เดือนมิถุนายน </w:t>
      </w:r>
      <w:r w:rsidR="00631E6C" w:rsidRPr="00631E6C">
        <w:rPr>
          <w:rFonts w:ascii="Angsana New" w:hAnsi="Angsana New"/>
          <w:sz w:val="30"/>
          <w:szCs w:val="30"/>
        </w:rPr>
        <w:t>2564</w:t>
      </w:r>
      <w:r w:rsidRPr="00F73998">
        <w:rPr>
          <w:rFonts w:ascii="Angsana New" w:hAnsi="Angsana New"/>
          <w:sz w:val="30"/>
          <w:szCs w:val="30"/>
          <w:cs/>
        </w:rPr>
        <w:t xml:space="preserve"> ถึงเดือนพฤษภาคม </w:t>
      </w:r>
      <w:r w:rsidR="00631E6C" w:rsidRPr="00631E6C">
        <w:rPr>
          <w:rFonts w:ascii="Angsana New" w:hAnsi="Angsana New"/>
          <w:sz w:val="30"/>
          <w:szCs w:val="30"/>
        </w:rPr>
        <w:t>2567</w:t>
      </w:r>
    </w:p>
    <w:p w14:paraId="269950C1" w14:textId="72E8FD8D" w:rsidR="00FD4825" w:rsidRPr="005740D4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2BBD38E" w14:textId="0B130E0A" w:rsidR="00FD4825" w:rsidRPr="00A76E72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76E7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A76E72">
        <w:rPr>
          <w:rFonts w:ascii="Angsana New" w:hAnsi="Angsana New"/>
          <w:sz w:val="30"/>
          <w:szCs w:val="30"/>
        </w:rPr>
        <w:t xml:space="preserve"> </w:t>
      </w:r>
      <w:r w:rsidR="007E45C9" w:rsidRPr="00A76E72">
        <w:rPr>
          <w:rFonts w:ascii="Angsana New" w:hAnsi="Angsana New"/>
          <w:sz w:val="30"/>
          <w:szCs w:val="30"/>
          <w:cs/>
        </w:rPr>
        <w:t>มิถุนายน</w:t>
      </w:r>
      <w:r w:rsidRPr="00A76E72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A76E72">
        <w:rPr>
          <w:rFonts w:ascii="Angsana New" w:hAnsi="Angsana New"/>
          <w:spacing w:val="-1"/>
          <w:sz w:val="30"/>
          <w:szCs w:val="30"/>
          <w:cs/>
        </w:rPr>
        <w:t xml:space="preserve"> </w:t>
      </w:r>
      <w:r w:rsidRPr="00A76E72">
        <w:rPr>
          <w:rFonts w:ascii="Angsana New" w:hAnsi="Angsana New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A76E72" w:rsidRPr="00A76E72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28</w:t>
      </w:r>
      <w:r w:rsidR="00A76E72" w:rsidRPr="00A76E72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377</w:t>
      </w:r>
      <w:r w:rsidR="003F3096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39</w:t>
      </w:r>
      <w:r w:rsidR="000A3259" w:rsidRPr="00A76E72">
        <w:rPr>
          <w:rFonts w:ascii="Angsana New" w:hAnsi="Angsana New"/>
          <w:sz w:val="30"/>
          <w:szCs w:val="30"/>
        </w:rPr>
        <w:t xml:space="preserve"> </w:t>
      </w:r>
      <w:r w:rsidRPr="00A76E72">
        <w:rPr>
          <w:rFonts w:ascii="Angsana New" w:hAnsi="Angsana New"/>
          <w:sz w:val="30"/>
          <w:szCs w:val="30"/>
          <w:cs/>
        </w:rPr>
        <w:t>ล้านบาท</w:t>
      </w:r>
      <w:r w:rsidRPr="00A76E72">
        <w:rPr>
          <w:rFonts w:ascii="Angsana New" w:hAnsi="Angsana New"/>
          <w:sz w:val="30"/>
          <w:szCs w:val="30"/>
        </w:rPr>
        <w:t xml:space="preserve"> </w:t>
      </w:r>
      <w:r w:rsidR="00B165D6" w:rsidRPr="00A76E72">
        <w:rPr>
          <w:rFonts w:ascii="Angsana New" w:hAnsi="Angsana New"/>
          <w:sz w:val="30"/>
          <w:szCs w:val="30"/>
        </w:rPr>
        <w:br/>
      </w:r>
      <w:r w:rsidR="00631E6C" w:rsidRPr="00631E6C">
        <w:rPr>
          <w:rFonts w:ascii="Angsana New" w:hAnsi="Angsana New"/>
          <w:sz w:val="30"/>
          <w:szCs w:val="30"/>
        </w:rPr>
        <w:t>350</w:t>
      </w:r>
      <w:r w:rsidRPr="00A76E72">
        <w:rPr>
          <w:rFonts w:ascii="Angsana New" w:hAnsi="Angsana New"/>
          <w:sz w:val="30"/>
          <w:szCs w:val="30"/>
        </w:rPr>
        <w:t xml:space="preserve"> </w:t>
      </w:r>
      <w:r w:rsidRPr="00A76E72">
        <w:rPr>
          <w:rFonts w:ascii="Angsana New" w:hAnsi="Angsana New"/>
          <w:sz w:val="30"/>
          <w:szCs w:val="30"/>
          <w:cs/>
        </w:rPr>
        <w:t>ล้านเหรียญสหรัฐอเมริกา และ</w:t>
      </w:r>
      <w:r w:rsidRPr="00A76E72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238</w:t>
      </w:r>
      <w:r w:rsidR="00A76E72" w:rsidRPr="00A76E72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37</w:t>
      </w:r>
      <w:r w:rsidR="000A3259" w:rsidRPr="00A76E72">
        <w:rPr>
          <w:rFonts w:ascii="Angsana New" w:hAnsi="Angsana New"/>
          <w:sz w:val="30"/>
          <w:szCs w:val="30"/>
        </w:rPr>
        <w:t xml:space="preserve"> </w:t>
      </w:r>
      <w:r w:rsidRPr="00A76E72">
        <w:rPr>
          <w:rFonts w:ascii="Angsana New" w:hAnsi="Angsana New"/>
          <w:sz w:val="30"/>
          <w:szCs w:val="30"/>
          <w:cs/>
        </w:rPr>
        <w:t>ล้านเหรียญออสเตรเลีย</w:t>
      </w:r>
    </w:p>
    <w:p w14:paraId="5AAFC773" w14:textId="429E6337" w:rsidR="007A4198" w:rsidRDefault="007A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cs/>
          <w:lang w:val="th-TH"/>
        </w:rPr>
      </w:pPr>
      <w:r>
        <w:rPr>
          <w:rFonts w:ascii="Angsana New" w:hAnsi="Angsana New"/>
          <w:sz w:val="30"/>
          <w:szCs w:val="30"/>
          <w:highlight w:val="yellow"/>
          <w:cs/>
          <w:lang w:val="th-TH"/>
        </w:rPr>
        <w:br w:type="page"/>
      </w:r>
    </w:p>
    <w:p w14:paraId="248370F4" w14:textId="04A1322A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0A3259">
        <w:rPr>
          <w:rFonts w:ascii="Angsana New" w:hAnsi="Angsana New"/>
          <w:sz w:val="30"/>
          <w:szCs w:val="30"/>
          <w:cs/>
          <w:lang w:val="th-TH"/>
        </w:rPr>
        <w:t>กลุ่มบริษัทมีภาระผูกพันต้องปฏิบัติตามข้อกำหนดของสัญญาดังกล่าวและต้องดำรงไว้ซึ่งอัตราส่วนทางการเงิน</w:t>
      </w:r>
      <w:r w:rsidR="002C2DD8" w:rsidRPr="000A3259">
        <w:rPr>
          <w:rFonts w:ascii="Angsana New" w:hAnsi="Angsana New"/>
          <w:sz w:val="30"/>
          <w:szCs w:val="30"/>
          <w:cs/>
          <w:lang w:val="th-TH"/>
        </w:rPr>
        <w:br/>
      </w:r>
      <w:r w:rsidRPr="000A3259">
        <w:rPr>
          <w:rFonts w:ascii="Angsana New" w:hAnsi="Angsana New"/>
          <w:sz w:val="30"/>
          <w:szCs w:val="30"/>
          <w:cs/>
          <w:lang w:val="th-TH"/>
        </w:rPr>
        <w:t>ที่สำคัญ</w:t>
      </w:r>
    </w:p>
    <w:p w14:paraId="619102E0" w14:textId="77777777" w:rsidR="00FD4825" w:rsidRPr="0082412F" w:rsidRDefault="00FD4825" w:rsidP="007A4781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3283B19" w14:textId="77777777" w:rsidR="0016555B" w:rsidRPr="0082412F" w:rsidRDefault="006B206E" w:rsidP="002A3335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ส่วนงานดำเนินงาน</w:t>
      </w:r>
      <w:r w:rsidR="00130AF4"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096FDAE5" w14:textId="77777777" w:rsidR="00381513" w:rsidRPr="0082412F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32D2822" w14:textId="2FC82167" w:rsidR="00FD4825" w:rsidRPr="0082412F" w:rsidRDefault="00FD4825" w:rsidP="00FD48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 xml:space="preserve">ผู้บริหารพิจารณาว่ากลุ่มบริษัทมี </w:t>
      </w:r>
      <w:r w:rsidR="00631E6C" w:rsidRPr="00631E6C">
        <w:rPr>
          <w:rFonts w:ascii="Angsana New" w:hAnsi="Angsana New"/>
          <w:sz w:val="30"/>
          <w:szCs w:val="30"/>
        </w:rPr>
        <w:t>4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การดำเนินงานของแต่ละส่วนงานที่รายงานของกลุ่มบริษัท โดยสรุปมีดังนี้</w:t>
      </w:r>
    </w:p>
    <w:p w14:paraId="166968E3" w14:textId="77777777" w:rsidR="00381513" w:rsidRPr="0082412F" w:rsidRDefault="00381513" w:rsidP="002A33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4E97958" w14:textId="56322C9B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</w:rPr>
        <w:tab/>
      </w:r>
      <w:r w:rsidRPr="0082412F">
        <w:rPr>
          <w:rFonts w:ascii="Angsana New" w:hAnsi="Angsana New"/>
          <w:sz w:val="30"/>
          <w:szCs w:val="30"/>
          <w:cs/>
        </w:rPr>
        <w:t>กลุ่มธุรกิจผลิตไฟฟ้าในประเทศ</w:t>
      </w:r>
    </w:p>
    <w:p w14:paraId="6BE11D9A" w14:textId="5DE61B4F" w:rsidR="00381513" w:rsidRPr="0082412F" w:rsidRDefault="00381513" w:rsidP="0038151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31E6C" w:rsidRPr="00631E6C">
        <w:rPr>
          <w:rFonts w:ascii="Angsana New" w:hAnsi="Angsana New"/>
          <w:sz w:val="30"/>
          <w:szCs w:val="30"/>
        </w:rPr>
        <w:t>2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</w:rPr>
        <w:tab/>
      </w:r>
      <w:r w:rsidRPr="0082412F">
        <w:rPr>
          <w:rFonts w:ascii="Angsana New" w:hAnsi="Angsana New"/>
          <w:sz w:val="30"/>
          <w:szCs w:val="30"/>
          <w:cs/>
        </w:rPr>
        <w:t>กลุ่มธุรกิจพลังงานทดแทน</w:t>
      </w:r>
    </w:p>
    <w:p w14:paraId="363987B8" w14:textId="5FB2A035" w:rsidR="00381513" w:rsidRPr="0082412F" w:rsidRDefault="00381513" w:rsidP="00381513">
      <w:pPr>
        <w:ind w:left="540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31E6C" w:rsidRPr="00631E6C">
        <w:rPr>
          <w:rFonts w:ascii="Angsana New" w:hAnsi="Angsana New"/>
          <w:sz w:val="30"/>
          <w:szCs w:val="30"/>
        </w:rPr>
        <w:t>3</w:t>
      </w:r>
      <w:r w:rsidRPr="0082412F">
        <w:rPr>
          <w:rFonts w:ascii="Angsana New" w:hAnsi="Angsana New"/>
          <w:sz w:val="30"/>
          <w:szCs w:val="30"/>
        </w:rPr>
        <w:tab/>
      </w:r>
      <w:r w:rsidRPr="0082412F">
        <w:rPr>
          <w:rFonts w:ascii="Angsana New" w:hAnsi="Angsana New"/>
          <w:sz w:val="30"/>
          <w:szCs w:val="30"/>
          <w:cs/>
        </w:rPr>
        <w:t>กลุ่มธุรกิจการลงทุนในต่างประเทศ</w:t>
      </w:r>
    </w:p>
    <w:p w14:paraId="5818718A" w14:textId="62B8EA6B" w:rsidR="00E52C82" w:rsidRDefault="00381513" w:rsidP="00381513">
      <w:pPr>
        <w:ind w:left="540"/>
        <w:rPr>
          <w:rFonts w:ascii="Angsana New" w:hAnsi="Angsana New"/>
          <w:sz w:val="30"/>
          <w:szCs w:val="30"/>
        </w:rPr>
      </w:pPr>
      <w:r w:rsidRPr="0082412F">
        <w:rPr>
          <w:rFonts w:ascii="Angsana New" w:hAnsi="Angsana New"/>
          <w:sz w:val="30"/>
          <w:szCs w:val="30"/>
          <w:cs/>
        </w:rPr>
        <w:t xml:space="preserve">ส่วนงาน </w:t>
      </w:r>
      <w:r w:rsidR="00631E6C" w:rsidRPr="00631E6C">
        <w:rPr>
          <w:rFonts w:ascii="Angsana New" w:hAnsi="Angsana New"/>
          <w:sz w:val="30"/>
          <w:szCs w:val="30"/>
        </w:rPr>
        <w:t>4</w:t>
      </w:r>
      <w:r w:rsidRPr="0082412F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</w:rPr>
        <w:tab/>
      </w:r>
      <w:r w:rsidRPr="0082412F">
        <w:rPr>
          <w:rFonts w:ascii="Angsana New" w:hAnsi="Angsana New"/>
          <w:sz w:val="30"/>
          <w:szCs w:val="30"/>
          <w:cs/>
        </w:rPr>
        <w:t>กลุ่มธุรกิจอื่น</w:t>
      </w:r>
      <w:r w:rsidR="00591FFA">
        <w:rPr>
          <w:rFonts w:ascii="Angsana New" w:hAnsi="Angsana New"/>
          <w:sz w:val="30"/>
          <w:szCs w:val="30"/>
        </w:rPr>
        <w:t xml:space="preserve"> </w:t>
      </w:r>
      <w:r w:rsidRPr="0082412F">
        <w:rPr>
          <w:rFonts w:ascii="Angsana New" w:hAnsi="Angsana New"/>
          <w:sz w:val="30"/>
          <w:szCs w:val="30"/>
          <w:cs/>
        </w:rPr>
        <w:t>ๆ</w:t>
      </w:r>
    </w:p>
    <w:p w14:paraId="0F636A35" w14:textId="77777777" w:rsidR="0036745E" w:rsidRPr="0082412F" w:rsidRDefault="0036745E" w:rsidP="00381513">
      <w:pPr>
        <w:ind w:left="540"/>
        <w:rPr>
          <w:rFonts w:ascii="Angsana New" w:hAnsi="Angsana New"/>
          <w:sz w:val="30"/>
          <w:szCs w:val="30"/>
        </w:rPr>
      </w:pPr>
    </w:p>
    <w:p w14:paraId="3CC890DA" w14:textId="77777777" w:rsidR="00C51AB3" w:rsidRPr="0082412F" w:rsidRDefault="00C51AB3" w:rsidP="00C51AB3">
      <w:pPr>
        <w:rPr>
          <w:rFonts w:ascii="Angsana New" w:hAnsi="Angsana New"/>
          <w:sz w:val="30"/>
          <w:szCs w:val="30"/>
        </w:rPr>
      </w:pPr>
    </w:p>
    <w:p w14:paraId="7569CD3D" w14:textId="77777777" w:rsidR="00C51AB3" w:rsidRPr="0082412F" w:rsidRDefault="00C51AB3" w:rsidP="00C51AB3">
      <w:pPr>
        <w:rPr>
          <w:rFonts w:ascii="Angsana New" w:hAnsi="Angsana New"/>
          <w:sz w:val="30"/>
          <w:szCs w:val="30"/>
        </w:rPr>
        <w:sectPr w:rsidR="00C51AB3" w:rsidRPr="0082412F" w:rsidSect="004B4FA2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76F39963" w14:textId="77777777" w:rsidR="00C97FBE" w:rsidRPr="002C53A8" w:rsidRDefault="006B206E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-270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2C53A8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ข้อมูลเกี่ยวกับส่วนงานที่รายงาน</w:t>
      </w:r>
    </w:p>
    <w:tbl>
      <w:tblPr>
        <w:tblpPr w:leftFromText="180" w:rightFromText="180" w:vertAnchor="text" w:horzAnchor="margin" w:tblpX="-252" w:tblpY="313"/>
        <w:tblW w:w="161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8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F813C9" w:rsidRPr="002C53A8" w14:paraId="394A0F66" w14:textId="77777777" w:rsidTr="0036745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507175" w14:textId="77777777" w:rsidR="000F511D" w:rsidRPr="002C53A8" w:rsidRDefault="000F511D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D9780" w14:textId="77777777" w:rsidR="000F511D" w:rsidRPr="002C53A8" w:rsidRDefault="000F511D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813C9" w:rsidRPr="002C53A8" w14:paraId="09B40042" w14:textId="77777777" w:rsidTr="0036745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D864E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5EC3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E456B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9E6FA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EB4C7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9F35D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5B09EBAF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37B8E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7CE66" w14:textId="7BE33A1E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กลุ่มธุรกิจอื่น</w:t>
            </w:r>
            <w:r w:rsidR="00591FFA" w:rsidRPr="002C53A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C53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61AC3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D8069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813C9" w:rsidRPr="002C53A8" w14:paraId="0CD22CFD" w14:textId="77777777" w:rsidTr="0036745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9BB9" w14:textId="1CF89609" w:rsidR="00A31DBC" w:rsidRPr="002C53A8" w:rsidRDefault="00A31DB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2C53A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7E45C9" w:rsidRPr="002C53A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E45C9" w:rsidRPr="002C53A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E771" w14:textId="1DC7A32B" w:rsidR="00A31DBC" w:rsidRPr="002C53A8" w:rsidRDefault="00631E6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FAEB8" w14:textId="77777777" w:rsidR="00A31DBC" w:rsidRPr="002C53A8" w:rsidRDefault="00A31DB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EAC6C" w14:textId="2E6D30A8" w:rsidR="00A31DBC" w:rsidRPr="002C53A8" w:rsidRDefault="00631E6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A99470" w14:textId="77777777" w:rsidR="00A31DBC" w:rsidRPr="002C53A8" w:rsidRDefault="00A31DB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04110" w14:textId="795B653B" w:rsidR="00A31DBC" w:rsidRPr="002C53A8" w:rsidRDefault="00631E6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DB62" w14:textId="77777777" w:rsidR="00A31DBC" w:rsidRPr="002C53A8" w:rsidRDefault="00A31DB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FD8C" w14:textId="4977B33F" w:rsidR="00A31DBC" w:rsidRPr="002C53A8" w:rsidRDefault="00631E6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8727" w14:textId="77777777" w:rsidR="00A31DBC" w:rsidRPr="002C53A8" w:rsidRDefault="00A31DB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ABD9" w14:textId="5B6BC93C" w:rsidR="00A31DBC" w:rsidRPr="002C53A8" w:rsidRDefault="00631E6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18503" w14:textId="77777777" w:rsidR="00A31DBC" w:rsidRPr="002C53A8" w:rsidRDefault="00A31DB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8B47C" w14:textId="02B38300" w:rsidR="00A31DBC" w:rsidRPr="002C53A8" w:rsidRDefault="00631E6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0BE36" w14:textId="77777777" w:rsidR="00A31DBC" w:rsidRPr="002C53A8" w:rsidRDefault="00A31DB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DC3D5" w14:textId="3777FF28" w:rsidR="00A31DBC" w:rsidRPr="002C53A8" w:rsidRDefault="00631E6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E8E48" w14:textId="77777777" w:rsidR="00A31DBC" w:rsidRPr="002C53A8" w:rsidRDefault="00A31DB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53A13" w14:textId="20615580" w:rsidR="00A31DBC" w:rsidRPr="002C53A8" w:rsidRDefault="00631E6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19D2E" w14:textId="77777777" w:rsidR="00A31DBC" w:rsidRPr="002C53A8" w:rsidRDefault="00A31DB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7C2FC" w14:textId="6567F655" w:rsidR="00A31DBC" w:rsidRPr="002C53A8" w:rsidRDefault="00631E6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FE5C8" w14:textId="77777777" w:rsidR="00A31DBC" w:rsidRPr="002C53A8" w:rsidRDefault="00A31DB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F1841" w14:textId="2E14CD8B" w:rsidR="00A31DBC" w:rsidRPr="002C53A8" w:rsidRDefault="00631E6C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813C9" w:rsidRPr="002C53A8" w14:paraId="63D74BAB" w14:textId="77777777" w:rsidTr="0036745E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4A24D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4D40" w14:textId="77777777" w:rsidR="004B0018" w:rsidRPr="002C53A8" w:rsidRDefault="004B0018" w:rsidP="00367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2C53A8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75DE1" w:rsidRPr="002C53A8" w14:paraId="02D7B9CD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EBA88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6E452" w14:textId="47B98869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280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3213B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B9CD0" w14:textId="3FE6AB0B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208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BB407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62991" w14:textId="0C6C8D88" w:rsidR="00F75DE1" w:rsidRPr="002C53A8" w:rsidRDefault="00F75DE1" w:rsidP="0060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55BEB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421B6" w14:textId="77777777" w:rsidR="00F75DE1" w:rsidRPr="002C53A8" w:rsidRDefault="00F75DE1" w:rsidP="00A3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E06B4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FB17" w14:textId="22981593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743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450B6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9282B" w14:textId="4F347131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857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6C021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588E7" w14:textId="2D5FE11B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1FABB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CB897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25ED5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F362" w14:textId="3AD012B8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023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1E6EB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4A9EC" w14:textId="330797EB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065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219</w:t>
            </w:r>
          </w:p>
        </w:tc>
      </w:tr>
      <w:tr w:rsidR="00F75DE1" w:rsidRPr="002C53A8" w14:paraId="7088DB20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F92B7" w14:textId="2E78174D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3485" w14:textId="74799023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688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7D272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2A44" w14:textId="702BC030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738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693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F5E27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BC3ED" w14:textId="3B7E5E9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8390F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1C5C0" w14:textId="77777777" w:rsidR="00F75DE1" w:rsidRPr="002C53A8" w:rsidRDefault="00F75DE1" w:rsidP="00A3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0D4C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6FF71" w14:textId="127528D6" w:rsidR="00F75DE1" w:rsidRPr="002C53A8" w:rsidRDefault="00F75DE1" w:rsidP="0060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5BEE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D970B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87C2D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0BBDC" w14:textId="524B9BC1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3EE52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A7BF5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3A60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480C" w14:textId="099E320D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688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6BFA9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3A54B" w14:textId="0C03DE8F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738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693</w:t>
            </w:r>
          </w:p>
        </w:tc>
      </w:tr>
      <w:tr w:rsidR="00F75DE1" w:rsidRPr="002C53A8" w14:paraId="1458367B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B5342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5F5E6" w14:textId="72D15858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113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921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75A1D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C8D10C" w14:textId="33438F5A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8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728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976</w:t>
            </w:r>
            <w:r w:rsidRPr="002C53A8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869E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D40475" w14:textId="79FFABEE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DD2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053E0" w14:textId="77777777" w:rsidR="00F75DE1" w:rsidRPr="002C53A8" w:rsidRDefault="00F75DE1" w:rsidP="00A3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E7404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5ADC5" w14:textId="2A1E2C18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462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789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8431E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3CD1C" w14:textId="6B31B933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466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568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084A2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9D3669" w14:textId="39A317E0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D21D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87B84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75031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8C4E74" w14:textId="0ADEDBEF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576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710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A8C22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CEE5F1" w14:textId="422F62DD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9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195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544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75DE1" w:rsidRPr="002C53A8" w14:paraId="3F0CFDCC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EBDB1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FDAD5" w14:textId="3A61C3CB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854</w:t>
            </w:r>
            <w:r w:rsidR="00F75DE1" w:rsidRPr="002C53A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B0BAD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BADB6" w14:textId="679BAF1C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75DE1" w:rsidRPr="002C53A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217</w:t>
            </w:r>
            <w:r w:rsidR="00F75DE1" w:rsidRPr="002C53A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3EBFE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716E0D" w14:textId="6073CAEF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7CF74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FE49BD" w14:textId="77777777" w:rsidR="00F75DE1" w:rsidRPr="002C53A8" w:rsidRDefault="00F75DE1" w:rsidP="0060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C522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1A6B4B" w14:textId="5527E8B9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280</w:t>
            </w:r>
            <w:r w:rsidR="00F75DE1" w:rsidRPr="002C53A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C9B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51C839" w14:textId="5DD50ACA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390</w:t>
            </w:r>
            <w:r w:rsidR="00F75DE1" w:rsidRPr="002C53A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2306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FB81CE" w14:textId="40D7C145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FB9DD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A4135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C53A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453B6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AC5590" w14:textId="4A5CA0C0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AF7058" w:rsidRPr="002C53A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134</w:t>
            </w:r>
            <w:r w:rsidR="00AF7058" w:rsidRPr="002C53A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B7D75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8CCFE" w14:textId="0BCE4333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75DE1" w:rsidRPr="002C53A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608</w:t>
            </w:r>
            <w:r w:rsidR="00F75DE1" w:rsidRPr="002C53A8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368</w:t>
            </w:r>
          </w:p>
        </w:tc>
      </w:tr>
      <w:tr w:rsidR="00F75DE1" w:rsidRPr="002C53A8" w14:paraId="33BEBC48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1468F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CD8C8" w14:textId="3DF6C536" w:rsidR="00F75DE1" w:rsidRPr="002C53A8" w:rsidRDefault="00F75DE1" w:rsidP="00A3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53BCF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45529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3BB05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A8057" w14:textId="553D2E3B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6C10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06F37" w14:textId="77777777" w:rsidR="00F75DE1" w:rsidRPr="002C53A8" w:rsidRDefault="00F75DE1" w:rsidP="0060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75CCF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04424" w14:textId="3F1F221D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31C33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CBEF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6FF6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4E5A5" w14:textId="361CCD1C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95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298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AA40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3D6D8" w14:textId="28D7FE69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64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919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5F3B0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26AE5" w14:textId="3BC0F060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95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BC9B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CC0C" w14:textId="26434551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64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919</w:t>
            </w:r>
          </w:p>
        </w:tc>
      </w:tr>
      <w:tr w:rsidR="00F75DE1" w:rsidRPr="002C53A8" w14:paraId="504523C8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9DA6B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D008E" w14:textId="703E7E57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11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B1E94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0E92F" w14:textId="3F20D78E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14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E8C9C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52306" w14:textId="13C6AFB6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267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7BD1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3C437" w14:textId="40A20B1F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B29CD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F83AC" w14:textId="53A9EFDB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094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B5465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18AA5" w14:textId="31E7F154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C1C4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76B6" w14:textId="39621BD0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4FD49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92D6" w14:textId="23444B4D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23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1A39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DC790" w14:textId="1DCCCFE2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24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DA466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8A2AB" w14:textId="773D3382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53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477</w:t>
            </w:r>
          </w:p>
        </w:tc>
      </w:tr>
      <w:tr w:rsidR="00F75DE1" w:rsidRPr="002C53A8" w14:paraId="0D523398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C1B40" w14:textId="3427996E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E0CD7" w14:textId="4BEBA149" w:rsidR="00F75DE1" w:rsidRPr="002C53A8" w:rsidRDefault="00F75DE1" w:rsidP="00A3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F5C7E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C03B9" w14:textId="69704336" w:rsidR="00F75DE1" w:rsidRPr="002C53A8" w:rsidRDefault="00F75DE1" w:rsidP="00A3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7A1A8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6E84" w14:textId="152C4F5F" w:rsidR="00F75DE1" w:rsidRPr="002C53A8" w:rsidRDefault="00F75DE1" w:rsidP="00A3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9988B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DD721" w14:textId="45E190EF" w:rsidR="00F75DE1" w:rsidRPr="002C53A8" w:rsidRDefault="00F75DE1" w:rsidP="0060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BD2B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FEC97" w14:textId="1F56905F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60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521E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F2D02" w14:textId="336D460A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99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4C9E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E074A" w14:textId="51746E11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012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7D13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CF78C" w14:textId="58FF5360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1B82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2E052" w14:textId="5411DBFF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61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4AB6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0EFF5" w14:textId="0C2F346A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100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881</w:t>
            </w:r>
          </w:p>
        </w:tc>
      </w:tr>
      <w:tr w:rsidR="00F75DE1" w:rsidRPr="002C53A8" w14:paraId="3119A8BC" w14:textId="77777777" w:rsidTr="00E935D6">
        <w:trPr>
          <w:trHeight w:val="5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1E893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42485" w14:textId="36B21FD2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12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9E959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9A584" w14:textId="049F5F5B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11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613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F9CE8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355F6" w14:textId="3320B41A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58480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8FCF1" w14:textId="3FFD683A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C663E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374F" w14:textId="2DDDA5D2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17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5A2EC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80DAD" w14:textId="516C250C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18CCD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5DFB" w14:textId="5066019B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291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20ED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10D86" w14:textId="6C5DBB09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096F5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C2791" w14:textId="7469931E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6DB77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2C63" w14:textId="02553552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12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889</w:t>
            </w:r>
          </w:p>
        </w:tc>
      </w:tr>
      <w:tr w:rsidR="00F75DE1" w:rsidRPr="002C53A8" w14:paraId="5A1F30D5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AF4CF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E9219" w14:textId="3EBE7F84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66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035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7AE50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6F5C0" w14:textId="02732DFE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55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068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938E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F6909" w14:textId="7338EBEC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9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D2575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2D345" w14:textId="016240DD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121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FC8C5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60B13" w14:textId="026B6458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152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564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3CC1F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A6A2C" w14:textId="0EF14F62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145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608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7FA90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46BAF" w14:textId="27762116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246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614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3FEB3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090C" w14:textId="7B7DF7D5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279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481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DA0B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B92D1" w14:textId="26885859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465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222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C25F4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8ED2A" w14:textId="0209B885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480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278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75DE1" w:rsidRPr="002C53A8" w14:paraId="5BCC6EDC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14DA4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C8CDB" w14:textId="63582FBB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48634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27CB" w14:textId="39380322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</w:t>
            </w:r>
            <w:r w:rsidR="00F75DE1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C8BB6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88D58" w14:textId="09B5AA0C" w:rsidR="00F75DE1" w:rsidRPr="002C53A8" w:rsidRDefault="00F75DE1" w:rsidP="00A3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36D12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C0802" w14:textId="77777777" w:rsidR="00F75DE1" w:rsidRPr="002C53A8" w:rsidRDefault="00F75DE1" w:rsidP="00600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BFE9B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35DE6" w14:textId="607C37C6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574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5EF02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113F" w14:textId="491AF020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224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849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5587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0422C" w14:textId="71573EB6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46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577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76394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41D8D" w14:textId="28A6373D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9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094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E7C92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DB86B" w14:textId="19D78963" w:rsidR="00F75DE1" w:rsidRPr="002C53A8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541</w:t>
            </w:r>
            <w:r w:rsidR="00AF705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8B05E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2FBA4" w14:textId="57B585EE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223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680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75DE1" w:rsidRPr="002C53A8" w14:paraId="0A184C04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E36AE" w14:textId="7BBB243C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  <w:lang w:val="en-GB"/>
              </w:rPr>
              <w:t>ผลกำไร (ขาดทุน) จากการเปลี่ยนแปลงมูลค่า</w:t>
            </w:r>
            <w:r w:rsidRPr="002C53A8">
              <w:rPr>
                <w:rFonts w:ascii="Angsana New" w:hAnsi="Angsana New"/>
                <w:sz w:val="26"/>
                <w:szCs w:val="26"/>
                <w:lang w:val="en-GB"/>
              </w:rPr>
              <w:br/>
              <w:t xml:space="preserve">   </w:t>
            </w:r>
            <w:r w:rsidRPr="002C53A8">
              <w:rPr>
                <w:rFonts w:ascii="Angsana New" w:hAnsi="Angsana New"/>
                <w:sz w:val="26"/>
                <w:szCs w:val="26"/>
                <w:cs/>
                <w:lang w:val="en-GB"/>
              </w:rPr>
              <w:t>ยุติธรรมของอนุพันธ์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48774" w14:textId="5F19AF56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926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D499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D7855" w14:textId="2BCB771D" w:rsidR="00F75DE1" w:rsidRPr="002C53A8" w:rsidRDefault="00C345E7" w:rsidP="00C3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574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E111F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3AD99" w14:textId="5366591F" w:rsidR="00F75DE1" w:rsidRPr="002C53A8" w:rsidRDefault="00C345E7" w:rsidP="00A3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7B088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C2540" w14:textId="1875EEB4" w:rsidR="00F75DE1" w:rsidRPr="002C53A8" w:rsidRDefault="00C345E7" w:rsidP="0047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DEBE7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FED17" w14:textId="78E61B03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379</w:t>
            </w:r>
            <w:r w:rsidR="002C53A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214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3B9D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6A89D" w14:textId="606AD738" w:rsidR="00F75DE1" w:rsidRPr="002C53A8" w:rsidRDefault="00631E6C" w:rsidP="00C3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108</w:t>
            </w:r>
            <w:r w:rsidR="00C345E7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59D0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5650A" w14:textId="231D0E28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220B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4F39" w14:textId="7A6FE816" w:rsidR="00F75DE1" w:rsidRPr="002C53A8" w:rsidRDefault="00C345E7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F468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042F" w14:textId="0CD95B94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52D80">
              <w:rPr>
                <w:rFonts w:ascii="Angsana New" w:hAnsi="Angsana New"/>
                <w:sz w:val="26"/>
                <w:szCs w:val="26"/>
              </w:rPr>
              <w:t>383</w:t>
            </w:r>
            <w:r w:rsidR="002C53A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52D80">
              <w:rPr>
                <w:rFonts w:ascii="Angsana New" w:hAnsi="Angsana New"/>
                <w:sz w:val="26"/>
                <w:szCs w:val="26"/>
              </w:rPr>
              <w:t>140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F6712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223C" w14:textId="0B94AB4E" w:rsidR="00F75DE1" w:rsidRPr="002C53A8" w:rsidRDefault="00631E6C" w:rsidP="00C3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107</w:t>
            </w:r>
            <w:r w:rsidR="00C345E7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785</w:t>
            </w:r>
          </w:p>
        </w:tc>
      </w:tr>
      <w:tr w:rsidR="00F75DE1" w:rsidRPr="00B165D6" w14:paraId="2658D0F3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5D52D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F55D" w14:textId="1025FDC9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47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106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4DEB5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08B24" w14:textId="20CCA09A" w:rsidR="00F75DE1" w:rsidRPr="002C53A8" w:rsidRDefault="00F75DE1" w:rsidP="00C3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303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69F33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62712" w14:textId="19494AE7" w:rsidR="00F75DE1" w:rsidRPr="002C53A8" w:rsidRDefault="00F75DE1" w:rsidP="00A3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59236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7160E" w14:textId="77777777" w:rsidR="00F75DE1" w:rsidRPr="002C53A8" w:rsidRDefault="00F75DE1" w:rsidP="00471B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5FB6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F3AA" w14:textId="03149BD2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378</w:t>
            </w:r>
            <w:r w:rsidR="002C53A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227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298A6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F49D" w14:textId="52AA2C8B" w:rsidR="00F75DE1" w:rsidRPr="002C53A8" w:rsidRDefault="00F75DE1" w:rsidP="00C3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342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411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322DA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CA363" w14:textId="3F33B008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880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514E2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F1A83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8E976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10D7D" w14:textId="7253F42B" w:rsidR="00F75DE1" w:rsidRPr="002C53A8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52D80">
              <w:rPr>
                <w:rFonts w:ascii="Angsana New" w:hAnsi="Angsana New"/>
                <w:sz w:val="26"/>
                <w:szCs w:val="26"/>
              </w:rPr>
              <w:t>429</w:t>
            </w:r>
            <w:r w:rsidR="002C53A8"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52D80">
              <w:rPr>
                <w:rFonts w:ascii="Angsana New" w:hAnsi="Angsana New"/>
                <w:sz w:val="26"/>
                <w:szCs w:val="26"/>
              </w:rPr>
              <w:t>213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F4209" w14:textId="77777777" w:rsidR="00F75DE1" w:rsidRPr="002C53A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53401" w14:textId="452D454D" w:rsidR="00F75DE1" w:rsidRPr="006C43EA" w:rsidRDefault="00F75DE1" w:rsidP="00C34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C53A8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358</w:t>
            </w:r>
            <w:r w:rsidRPr="002C53A8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714</w:t>
            </w:r>
            <w:r w:rsidRPr="002C53A8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75DE1" w:rsidRPr="00B165D6" w14:paraId="3E346B7D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4B1CD" w14:textId="08B4128B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E935D6">
              <w:rPr>
                <w:rFonts w:ascii="Angsana New" w:hAnsi="Angsana New"/>
                <w:sz w:val="26"/>
                <w:szCs w:val="26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5CFCE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1CC81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F5353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3E31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AA9A2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5870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F7716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85BE3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9F10D" w14:textId="77777777" w:rsidR="00F75DE1" w:rsidRPr="007E5A4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1548B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523A6" w14:textId="77777777" w:rsidR="00F75DE1" w:rsidRPr="007E5A4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57843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37DD3" w14:textId="77777777" w:rsidR="00F75DE1" w:rsidRPr="007E5A4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EFF8A" w14:textId="77777777" w:rsidR="00F75DE1" w:rsidRPr="007E5A4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1C96" w14:textId="77777777" w:rsidR="00F75DE1" w:rsidRPr="007E5A4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B7CF6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B45F" w14:textId="77777777" w:rsidR="00F75DE1" w:rsidRPr="00AD7499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57388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E0C23" w14:textId="77777777" w:rsidR="00F75DE1" w:rsidRPr="006C43E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75DE1" w:rsidRPr="00B165D6" w14:paraId="2DA377EF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C6CE7" w14:textId="7F381FAE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E935D6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E935D6">
              <w:rPr>
                <w:rFonts w:ascii="Angsana New" w:hAnsi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BAD99A" w14:textId="682EDEDB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157</w:t>
            </w:r>
            <w:r w:rsidR="00F75DE1" w:rsidRPr="00E935D6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89D7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C6CCFC" w14:textId="67905FF8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72</w:t>
            </w:r>
            <w:r w:rsidR="00F75DE1" w:rsidRPr="00E935D6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284CA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CF76C" w14:textId="31428560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92</w:t>
            </w:r>
            <w:r w:rsidR="00F75DE1" w:rsidRPr="00E935D6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CD35C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54432" w14:textId="01F087B6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96</w:t>
            </w:r>
            <w:r w:rsidR="00F75DE1" w:rsidRPr="00E935D6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5E87D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D4D156" w14:textId="02E51B77" w:rsidR="00F75DE1" w:rsidRPr="007E5A4A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401</w:t>
            </w:r>
            <w:r w:rsidR="00AF7058" w:rsidRPr="007E5A4A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FBD7D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C537CE" w14:textId="38A2DE39" w:rsidR="00F75DE1" w:rsidRPr="0082412F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F75DE1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110</w:t>
            </w:r>
            <w:r w:rsidR="00F75DE1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ABA0B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01A87" w14:textId="70600CC6" w:rsidR="00F75DE1" w:rsidRPr="007E5A4A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AF7058" w:rsidRPr="007E5A4A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199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6817C" w14:textId="77777777" w:rsidR="00F75DE1" w:rsidRPr="007E5A4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626716" w14:textId="644F157A" w:rsidR="00F75DE1" w:rsidRPr="007E5A4A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="00F75DE1" w:rsidRPr="007E5A4A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329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98658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39F29" w14:textId="5BA46466" w:rsidR="00F75DE1" w:rsidRPr="00AD7499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652</w:t>
            </w:r>
            <w:r w:rsidR="00AF7058" w:rsidRPr="00AD7499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738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D9C6B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69B5F" w14:textId="67EC40B0" w:rsidR="00F75DE1" w:rsidRPr="0082412F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F75DE1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281</w:t>
            </w:r>
            <w:r w:rsidR="00F75DE1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829</w:t>
            </w:r>
          </w:p>
        </w:tc>
      </w:tr>
      <w:tr w:rsidR="00F75DE1" w:rsidRPr="00B165D6" w14:paraId="10EC31F6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CDF4B" w14:textId="77777777" w:rsidR="00F75DE1" w:rsidRPr="00167B9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67B9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167B98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167B9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167B98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7B9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F276D" w14:textId="12B7C9C4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932</w:t>
            </w:r>
            <w:r w:rsidR="00F75DE1" w:rsidRPr="00E935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838B8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4C68E" w14:textId="3D59838B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75DE1" w:rsidRPr="00E935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255</w:t>
            </w:r>
            <w:r w:rsidR="00F75DE1" w:rsidRPr="00E935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2277A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150C3" w14:textId="0F8B4E5F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92</w:t>
            </w:r>
            <w:r w:rsidR="00F75DE1" w:rsidRPr="00E935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3E95C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C41D0" w14:textId="32888B4A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96</w:t>
            </w:r>
            <w:r w:rsidR="00F75DE1" w:rsidRPr="00E935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5CF23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382DE2" w14:textId="30D06392" w:rsidR="00F75DE1" w:rsidRPr="007E5A4A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427</w:t>
            </w:r>
            <w:r w:rsidR="00AF7058" w:rsidRPr="007E5A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50B78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D5E8A9" w14:textId="386660F6" w:rsidR="00F75DE1" w:rsidRPr="0082412F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75DE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012</w:t>
            </w:r>
            <w:r w:rsidR="00F75DE1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B9527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A5D973" w14:textId="2679294B" w:rsidR="00F75DE1" w:rsidRPr="007E5A4A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189</w:t>
            </w: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424</w:t>
            </w: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3FA46" w14:textId="77777777" w:rsidR="00F75DE1" w:rsidRPr="007E5A4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F5460B" w14:textId="5D25B5F7" w:rsidR="00F75DE1" w:rsidRPr="007E5A4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195</w:t>
            </w: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931</w:t>
            </w: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CDC15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3BB11" w14:textId="797B30B8" w:rsidR="00F75DE1" w:rsidRPr="00AD7499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AF7058" w:rsidRPr="00AD749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263</w:t>
            </w:r>
            <w:r w:rsidR="00AF7058" w:rsidRPr="00AD749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C3FCF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8D0BA" w14:textId="7B7A2D39" w:rsidR="00F75DE1" w:rsidRPr="0082412F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F75DE1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167</w:t>
            </w:r>
            <w:r w:rsidR="00F75DE1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476</w:t>
            </w:r>
          </w:p>
        </w:tc>
      </w:tr>
      <w:tr w:rsidR="00F75DE1" w:rsidRPr="00B165D6" w14:paraId="38555466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55B4B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E935D6">
              <w:rPr>
                <w:rFonts w:ascii="Angsana New" w:hAnsi="Angsana New"/>
                <w:sz w:val="26"/>
                <w:szCs w:val="26"/>
              </w:rPr>
              <w:t>(</w:t>
            </w:r>
            <w:r w:rsidRPr="00E935D6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E935D6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E935D6">
              <w:rPr>
                <w:rFonts w:ascii="Angsana New" w:hAnsi="Angsana New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CC3D8A" w14:textId="5D63164A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935D6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175</w:t>
            </w:r>
            <w:r w:rsidRPr="00E935D6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266</w:t>
            </w:r>
            <w:r w:rsidRPr="00E935D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1A330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E29ED" w14:textId="22CF54CC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E935D6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247</w:t>
            </w:r>
            <w:r w:rsidRPr="00E935D6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528</w:t>
            </w:r>
            <w:r w:rsidRPr="00E935D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B3980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B99328" w14:textId="6A7E9D50" w:rsidR="00F75DE1" w:rsidRPr="00E935D6" w:rsidRDefault="00F75DE1" w:rsidP="00A37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E935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F2D16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190BD" w14:textId="77777777" w:rsidR="00F75DE1" w:rsidRPr="00E935D6" w:rsidRDefault="00F75DE1" w:rsidP="00167B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E935D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A8423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CC3EFB" w14:textId="679A9516" w:rsidR="00F75DE1" w:rsidRPr="007E5A4A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7E5A4A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Pr="007E5A4A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049</w:t>
            </w:r>
            <w:r w:rsidRPr="007E5A4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8FE3A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5D9EC8" w14:textId="78116F39" w:rsidR="00F75DE1" w:rsidRPr="0082412F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24</w:t>
            </w:r>
            <w:r w:rsidR="00F75DE1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142D5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DDFF7" w14:textId="6ADA42B2" w:rsidR="00F75DE1" w:rsidRPr="007E5A4A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="00AF7058" w:rsidRPr="007E5A4A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C081" w14:textId="77777777" w:rsidR="00F75DE1" w:rsidRPr="007E5A4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46CA0F" w14:textId="22783D4A" w:rsidR="00F75DE1" w:rsidRPr="007E5A4A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</w:t>
            </w:r>
            <w:r w:rsidR="00F75DE1" w:rsidRPr="007E5A4A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716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2A04E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8C97AB" w14:textId="7E8B2A20" w:rsidR="00F75DE1" w:rsidRPr="00AD7499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AD7499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189</w:t>
            </w:r>
            <w:r w:rsidRPr="00AD7499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311</w:t>
            </w:r>
            <w:r w:rsidRPr="00AD7499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351F7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8C3836" w14:textId="493508AC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215</w:t>
            </w:r>
            <w:r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164</w:t>
            </w:r>
            <w:r w:rsidRPr="0082412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F75DE1" w:rsidRPr="00B165D6" w14:paraId="349D9913" w14:textId="77777777" w:rsidTr="00E935D6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38C4B" w14:textId="77777777" w:rsidR="00F75DE1" w:rsidRPr="00167B98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167B9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167B98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7B98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167B98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67B9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79FEC7" w14:textId="04674BA1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757</w:t>
            </w:r>
            <w:r w:rsidR="00F75DE1" w:rsidRPr="00E935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189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FD07C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75E2E18" w14:textId="4BB7785E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75DE1" w:rsidRPr="00E935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007</w:t>
            </w:r>
            <w:r w:rsidR="00F75DE1" w:rsidRPr="00E935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507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B0ABD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77BB19" w14:textId="19D3911F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92</w:t>
            </w:r>
            <w:r w:rsidR="00F75DE1" w:rsidRPr="00E935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157AA" w14:textId="77777777" w:rsidR="00F75DE1" w:rsidRPr="00E935D6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E9D0DB1" w14:textId="2FBDA6A6" w:rsidR="00F75DE1" w:rsidRPr="00E935D6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96</w:t>
            </w:r>
            <w:r w:rsidR="00F75DE1" w:rsidRPr="00E935D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31FBC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854072" w14:textId="5A677856" w:rsidR="00F75DE1" w:rsidRPr="007E5A4A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411</w:t>
            </w:r>
            <w:r w:rsidR="00AF7058" w:rsidRPr="007E5A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642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62464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AED50A" w14:textId="24128CD2" w:rsidR="00F75DE1" w:rsidRPr="0082412F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75DE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036</w:t>
            </w:r>
            <w:r w:rsidR="00F75DE1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FA9C3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A908277" w14:textId="02A30370" w:rsidR="00F75DE1" w:rsidRPr="007E5A4A" w:rsidRDefault="00AF7058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187</w:t>
            </w: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420</w:t>
            </w: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A0D56" w14:textId="77777777" w:rsidR="00F75DE1" w:rsidRPr="007E5A4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20E6AB0" w14:textId="466A4346" w:rsidR="00F75DE1" w:rsidRPr="007E5A4A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188</w:t>
            </w: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215</w:t>
            </w:r>
            <w:r w:rsidRPr="007E5A4A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FE8F6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38E522" w14:textId="664C197D" w:rsidR="00F75DE1" w:rsidRPr="00AD7499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AF7058" w:rsidRPr="00AD749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074</w:t>
            </w:r>
            <w:r w:rsidR="00AF7058" w:rsidRPr="00AD7499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B12EF" w14:textId="77777777" w:rsidR="00F75DE1" w:rsidRPr="0082412F" w:rsidRDefault="00F75DE1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D21C89" w14:textId="4FB96A34" w:rsidR="00F75DE1" w:rsidRPr="0082412F" w:rsidRDefault="00631E6C" w:rsidP="00F75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75DE1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952</w:t>
            </w:r>
            <w:r w:rsidR="00F75DE1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312</w:t>
            </w:r>
          </w:p>
        </w:tc>
      </w:tr>
    </w:tbl>
    <w:p w14:paraId="7CC52EBD" w14:textId="77777777" w:rsidR="0036745E" w:rsidRDefault="0036745E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  <w:r w:rsidRPr="0082412F">
        <w:rPr>
          <w:rFonts w:ascii="Angsana New" w:hAnsi="Angsana New"/>
          <w:sz w:val="28"/>
          <w:szCs w:val="28"/>
        </w:rPr>
        <w:br w:type="page"/>
      </w:r>
    </w:p>
    <w:tbl>
      <w:tblPr>
        <w:tblW w:w="157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A538CE" w:rsidRPr="00B165D6" w14:paraId="685C9B1C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412CEAB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108F6684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86366" w:rsidRPr="00B165D6" w14:paraId="725F7D45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3B7741D" w14:textId="77777777" w:rsidR="00586366" w:rsidRPr="0082412F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6FEE486F" w14:textId="77777777" w:rsidR="00586366" w:rsidRPr="0082412F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5DCA9B" w14:textId="77777777" w:rsidR="00586366" w:rsidRPr="0082412F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60324E95" w14:textId="77777777" w:rsidR="00586366" w:rsidRPr="0082412F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FDA5C4" w14:textId="77777777" w:rsidR="00586366" w:rsidRPr="0082412F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11CCF871" w14:textId="77777777" w:rsidR="00586366" w:rsidRPr="0082412F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7F63CF47" w14:textId="77777777" w:rsidR="00586366" w:rsidRPr="0082412F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3DAE5" w14:textId="77777777" w:rsidR="00586366" w:rsidRPr="0082412F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1BC13FA9" w14:textId="57399DFD" w:rsidR="00586366" w:rsidRPr="0082412F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กลุ่มธุรกิจอื่น</w:t>
            </w:r>
            <w:r w:rsidR="00591FFA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FB40046" w14:textId="77777777" w:rsidR="00586366" w:rsidRPr="0082412F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177B5B05" w14:textId="77777777" w:rsidR="00586366" w:rsidRPr="0082412F" w:rsidRDefault="00586366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538CE" w:rsidRPr="00B165D6" w14:paraId="58DA4DBB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455B195" w14:textId="3BF93304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7E45C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E45C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8A8228" w14:textId="7451EAE1" w:rsidR="00A538CE" w:rsidRPr="0082412F" w:rsidRDefault="00631E6C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B0415A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6C7E740" w14:textId="4FA25612" w:rsidR="00A538CE" w:rsidRPr="0082412F" w:rsidRDefault="00631E6C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FF35A7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2BA1260" w14:textId="4A850580" w:rsidR="00A538CE" w:rsidRPr="0082412F" w:rsidRDefault="00631E6C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5FA407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B244807" w14:textId="2C30AC32" w:rsidR="00A538CE" w:rsidRPr="0082412F" w:rsidRDefault="00631E6C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EC2A2E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41B0772" w14:textId="6BD0BABD" w:rsidR="00A538CE" w:rsidRPr="0082412F" w:rsidRDefault="00631E6C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0BF96700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9F12285" w14:textId="211249B9" w:rsidR="00A538CE" w:rsidRPr="0082412F" w:rsidRDefault="00631E6C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63902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985E2C1" w14:textId="6C45FCE2" w:rsidR="00A538CE" w:rsidRPr="0082412F" w:rsidRDefault="00631E6C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590EEF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39EB461" w14:textId="203D7917" w:rsidR="00A538CE" w:rsidRPr="0082412F" w:rsidRDefault="00631E6C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A7AA0A4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D717E48" w14:textId="51FE2E12" w:rsidR="00A538CE" w:rsidRPr="0082412F" w:rsidRDefault="00631E6C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066DAA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FAA06F9" w14:textId="1C80ED57" w:rsidR="00A538CE" w:rsidRPr="0082412F" w:rsidRDefault="00631E6C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A538CE" w:rsidRPr="00B165D6" w14:paraId="2D08287F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9E4DF84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6C5FA9F6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538CE" w:rsidRPr="00B165D6" w14:paraId="79775EDD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D0659CB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AF896D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37FBC7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2C2F1B1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BEB21A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DC335AA" w14:textId="77777777" w:rsidR="00A538CE" w:rsidRPr="00E1534A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EE774B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B6339D9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AF0180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CD96E8F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C731C5E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71439BC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F7B73D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33D861C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4ED030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C95B07B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5A04004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FC4B16A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D73927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6B85A91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538CE" w:rsidRPr="00B165D6" w14:paraId="008A41D6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737F3D97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6ACD0D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496E05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30EB13A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5B1B7C4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DE3AECB" w14:textId="77777777" w:rsidR="00A538CE" w:rsidRPr="00E1534A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B5A4B9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D7D142A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7B699F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38FD4D9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7FE56BBC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F630283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640EC4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7D97515D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1946A9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1B88E32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1033F4FA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449C202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A4A07E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2ADCC7B" w14:textId="77777777" w:rsidR="00A538CE" w:rsidRPr="0082412F" w:rsidRDefault="00A538CE" w:rsidP="00607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73D" w:rsidRPr="00B165D6" w14:paraId="1B229758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530C563B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54E4B6" w14:textId="2558681C" w:rsidR="000A5060" w:rsidRPr="000A5060" w:rsidRDefault="00631E6C" w:rsidP="000A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</w:t>
            </w:r>
            <w:r w:rsidR="00AF7058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280</w:t>
            </w:r>
            <w:r w:rsidR="00AF7058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D6DFCD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8549277" w14:textId="12BFD227" w:rsidR="00B9773D" w:rsidRPr="000A5060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</w:t>
            </w:r>
            <w:r w:rsidR="00B9773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208</w:t>
            </w:r>
            <w:r w:rsidR="00B9773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83B4A6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AB620D8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16BE76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B956CFC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83019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2E21730" w14:textId="283DE0A5" w:rsidR="00B9773D" w:rsidRPr="000A5060" w:rsidRDefault="00FF351D" w:rsidP="00010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6A071E5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43E0F6C" w14:textId="77777777" w:rsidR="00B9773D" w:rsidRPr="000A5060" w:rsidRDefault="00B9773D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E262AB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6F0426B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30C5E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C262B1A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F50770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CF27D97" w14:textId="72F903B6" w:rsidR="00B9773D" w:rsidRPr="000A5060" w:rsidRDefault="00631E6C" w:rsidP="000A5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280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C8D8FA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D38E7D4" w14:textId="3882B196" w:rsidR="00B9773D" w:rsidRPr="0082412F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</w:t>
            </w:r>
            <w:r w:rsidR="00B9773D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208</w:t>
            </w:r>
            <w:r w:rsidR="00B9773D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105</w:t>
            </w:r>
          </w:p>
        </w:tc>
      </w:tr>
      <w:tr w:rsidR="00B9773D" w:rsidRPr="00B165D6" w14:paraId="2E2421D9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1914D0F4" w14:textId="0AAD2B10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A0ED24" w14:textId="21B16015" w:rsidR="00B9773D" w:rsidRPr="000A5060" w:rsidRDefault="00AF705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B66961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6F565EA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5373EA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F928A70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D5A78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688D2C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0A722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DCB4BC4" w14:textId="1D07CA34" w:rsidR="00B9773D" w:rsidRPr="000A5060" w:rsidRDefault="00631E6C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727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937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B267E1D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EC0E531" w14:textId="40128A34" w:rsidR="00B9773D" w:rsidRPr="000A5060" w:rsidRDefault="00631E6C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843</w:t>
            </w:r>
            <w:r w:rsidR="00B9773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256DA7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BEC8C3E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CCE19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AF6569D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7657DD5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B992215" w14:textId="78ACCBDE" w:rsidR="00B9773D" w:rsidRPr="000A5060" w:rsidRDefault="00631E6C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727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BD40F7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63722C8E" w14:textId="1D628D9B" w:rsidR="00B9773D" w:rsidRPr="0082412F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843</w:t>
            </w:r>
            <w:r w:rsidR="00B9773D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924</w:t>
            </w:r>
          </w:p>
        </w:tc>
      </w:tr>
      <w:tr w:rsidR="00B9773D" w:rsidRPr="00B165D6" w14:paraId="1F34E390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3B3348A4" w14:textId="3B39F274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ประเทศอื่น</w:t>
            </w:r>
            <w:r w:rsidR="00AA1877"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68801" w14:textId="2CBFD667" w:rsidR="00B9773D" w:rsidRPr="000A5060" w:rsidRDefault="00AF7058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4C72B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8D27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0EAA6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BC115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1AF4C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2C7DCE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3450A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C7E7B" w14:textId="6890E129" w:rsidR="00B9773D" w:rsidRPr="000A5060" w:rsidRDefault="00631E6C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0ECF340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CAB6E" w14:textId="55F94682" w:rsidR="00B9773D" w:rsidRPr="000A5060" w:rsidRDefault="00631E6C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</w:t>
            </w:r>
            <w:r w:rsidR="00B9773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951E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72A6A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C2D9C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9AD1E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E31B1C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3D864" w14:textId="30121B74" w:rsidR="00B9773D" w:rsidRPr="000A5060" w:rsidRDefault="00631E6C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13849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93F0F" w14:textId="053F9B72" w:rsidR="00B9773D" w:rsidRPr="0082412F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</w:t>
            </w:r>
            <w:r w:rsidR="00B9773D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190</w:t>
            </w:r>
          </w:p>
        </w:tc>
      </w:tr>
      <w:tr w:rsidR="00B9773D" w:rsidRPr="00B165D6" w14:paraId="25998643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4B0ADF3B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2C50E" w14:textId="32C53F97" w:rsidR="00B9773D" w:rsidRPr="000A5060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AF7058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280</w:t>
            </w:r>
            <w:r w:rsidR="00AF7058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EE9621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026D7D" w14:textId="1CBF5898" w:rsidR="00B9773D" w:rsidRPr="000A5060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B9773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208</w:t>
            </w:r>
            <w:r w:rsidR="00B9773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2F5E35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3DCC3B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D0B70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A0E8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DBA44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3B5A0A" w14:textId="3B2C9363" w:rsidR="00B9773D" w:rsidRPr="000A5060" w:rsidRDefault="00631E6C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743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290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AFA2EB0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DDF5D9" w14:textId="5E2C0A32" w:rsidR="00B9773D" w:rsidRPr="000A5060" w:rsidRDefault="00631E6C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857</w:t>
            </w:r>
            <w:r w:rsidR="00B9773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2D4C7D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DC3C43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00C2E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424620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1891F88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8B5915" w14:textId="195949ED" w:rsidR="00B9773D" w:rsidRPr="000A5060" w:rsidRDefault="00631E6C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023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E548B5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230592" w14:textId="713132A2" w:rsidR="00B9773D" w:rsidRPr="0082412F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B9773D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065</w:t>
            </w:r>
            <w:r w:rsidR="00B9773D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219</w:t>
            </w:r>
          </w:p>
        </w:tc>
      </w:tr>
      <w:tr w:rsidR="00B9773D" w:rsidRPr="00B165D6" w14:paraId="6F87E2A7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0DC0721D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AE677BC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8C3FC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D77EFB7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34165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4935A3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9B6CC8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A901D5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B83CAC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AFC425C" w14:textId="77777777" w:rsidR="00B9773D" w:rsidRPr="000A5060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A8AC63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E43E6B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3B7F6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93D8C0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EF366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063886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FB34E50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CD0208B" w14:textId="77777777" w:rsidR="00B9773D" w:rsidRPr="000A5060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7D20EE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65194A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73D" w:rsidRPr="00B165D6" w14:paraId="4D41C2A3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4B0F1867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D280B73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4C0110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2D184D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E16D78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5314DC5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81226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810DCB3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EF835D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48F536F" w14:textId="77777777" w:rsidR="00B9773D" w:rsidRPr="000A5060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6980C28E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BB4BDB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FDFFB0A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3EAE8061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7FE99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315CB0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DBD9811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D7F8CA1" w14:textId="77777777" w:rsidR="00B9773D" w:rsidRPr="000A5060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142EF22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FDC9B61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9773D" w:rsidRPr="00B165D6" w14:paraId="75F32950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6ED4C9E5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52387F" w14:textId="36D1D480" w:rsidR="00B9773D" w:rsidRPr="000A5060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279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E45F8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02DEE8E1" w14:textId="54F710E2" w:rsidR="00B9773D" w:rsidRPr="000A5060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</w:t>
            </w:r>
            <w:r w:rsidR="00B9773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208</w:t>
            </w:r>
            <w:r w:rsidR="00B9773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98B28A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0637D1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983C0C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1445A27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4329B7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9A41704" w14:textId="789A6926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727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937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713C8F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D11CE1A" w14:textId="3DEB8626" w:rsidR="00B9773D" w:rsidRPr="000A5060" w:rsidRDefault="00631E6C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843</w:t>
            </w:r>
            <w:r w:rsidR="00B9773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1C8685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4619CAC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C42BCE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3D155F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0DB3C7E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5AC9938" w14:textId="25A4FDE1" w:rsidR="00B9773D" w:rsidRPr="000A5060" w:rsidRDefault="00631E6C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007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7EE550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4302472" w14:textId="29A0B4A9" w:rsidR="00B9773D" w:rsidRPr="0082412F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</w:t>
            </w:r>
            <w:r w:rsidR="00B9773D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052</w:t>
            </w:r>
            <w:r w:rsidR="00B9773D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029</w:t>
            </w:r>
          </w:p>
        </w:tc>
      </w:tr>
      <w:tr w:rsidR="00B9773D" w:rsidRPr="00B165D6" w14:paraId="1D0B5CC2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0C84E4AA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45184F" w14:textId="014C9AF5" w:rsidR="00B9773D" w:rsidRPr="000A5060" w:rsidRDefault="00631E6C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284A3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B67374E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C1A03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C2C9256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F6A8C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5B6F68C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1D418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867F517" w14:textId="05FEB89C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73268C5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53EA193E" w14:textId="409FB465" w:rsidR="00B9773D" w:rsidRPr="000A5060" w:rsidRDefault="00631E6C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</w:t>
            </w:r>
            <w:r w:rsidR="00B9773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D74AE5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1C611832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A0A4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49A51DD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3F436AF8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86B8436" w14:textId="567040D5" w:rsidR="00B9773D" w:rsidRPr="000A5060" w:rsidRDefault="00631E6C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BBD678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141FA50B" w14:textId="0C2FFC44" w:rsidR="00B9773D" w:rsidRPr="0082412F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</w:t>
            </w:r>
            <w:r w:rsidR="00B9773D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190</w:t>
            </w:r>
          </w:p>
        </w:tc>
      </w:tr>
      <w:tr w:rsidR="00B9773D" w:rsidRPr="00B165D6" w14:paraId="6D42877A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57F23612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114834" w14:textId="479AAF67" w:rsidR="00B9773D" w:rsidRPr="000A5060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280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BA970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701086" w14:textId="58BF1FDC" w:rsidR="00B9773D" w:rsidRPr="000A5060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B9773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208</w:t>
            </w:r>
            <w:r w:rsidR="00B9773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369F3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63C0C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BA6E01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1AE770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2DB40A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0C350" w14:textId="31A4A48E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743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290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F31D28A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6E959" w14:textId="2976A2A9" w:rsidR="00B9773D" w:rsidRPr="000A5060" w:rsidRDefault="00631E6C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857</w:t>
            </w:r>
            <w:r w:rsidR="00B9773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12E6DB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F2C23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BD069E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B3B54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33F96B3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854CBB" w14:textId="69211B05" w:rsidR="00B9773D" w:rsidRPr="000A5060" w:rsidRDefault="00631E6C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023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DD9DF1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0F1A2" w14:textId="17F88155" w:rsidR="00B9773D" w:rsidRPr="0082412F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B9773D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065</w:t>
            </w:r>
            <w:r w:rsidR="00B9773D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219</w:t>
            </w:r>
          </w:p>
        </w:tc>
      </w:tr>
      <w:tr w:rsidR="00B9773D" w:rsidRPr="00B165D6" w14:paraId="4E2E538C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2C5432EE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532A59C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820A5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D9450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3973A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16DFA2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8DF708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4ADC0D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9E8B92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143CF3" w14:textId="77777777" w:rsidR="00B9773D" w:rsidRPr="000A5060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33731510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0FBD808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9BA737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6AA992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F80F8C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B79289B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3217855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B6456CB" w14:textId="77777777" w:rsidR="00B9773D" w:rsidRPr="000A5060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6275F2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353BAB3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B9773D" w:rsidRPr="00B165D6" w14:paraId="0B8DA1E6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6247F8A0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19F900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725DE6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F8925C8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7B52B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520B68F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8466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F815E3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094A5D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1C76A376" w14:textId="77777777" w:rsidR="00B9773D" w:rsidRPr="000A5060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0E6998E6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41B576C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F56FA0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DC8191B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077DB5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125FA0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48F600EA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08DDC17" w14:textId="77777777" w:rsidR="00B9773D" w:rsidRPr="000A5060" w:rsidRDefault="00B9773D" w:rsidP="00B977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D4111FA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445BA9CB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B9773D" w:rsidRPr="00B165D6" w14:paraId="46056E4E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3889D2A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023F55" w14:textId="6A97C07F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279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44690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7D565B" w14:textId="2CC7B1D6" w:rsidR="00B9773D" w:rsidRPr="000A5060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</w:t>
            </w:r>
            <w:r w:rsidR="00B9773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208</w:t>
            </w:r>
            <w:r w:rsidR="00B9773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66B8B9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9C97EFA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191AA1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81F7C37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D08C5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2764FA6" w14:textId="48D9544E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727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937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FDA643B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843E581" w14:textId="67493B3A" w:rsidR="00B9773D" w:rsidRPr="000A5060" w:rsidRDefault="00631E6C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843</w:t>
            </w:r>
            <w:r w:rsidR="00BC3FF0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C856E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3BBFD32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ED301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F59F24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AFD85F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D0C7ACB" w14:textId="71A15E52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007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CFA61F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324CE26" w14:textId="56084939" w:rsidR="00B9773D" w:rsidRPr="0082412F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</w:t>
            </w:r>
            <w:r w:rsidR="00B9773D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052</w:t>
            </w:r>
            <w:r w:rsidR="00B9773D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029</w:t>
            </w:r>
          </w:p>
        </w:tc>
      </w:tr>
      <w:tr w:rsidR="00B9773D" w:rsidRPr="00B165D6" w14:paraId="1438699E" w14:textId="77777777" w:rsidTr="0036745E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96592C2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BEFF3" w14:textId="2CFB7B82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F0FE17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096C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4B1F3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1B7B76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5C42F3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11908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A9F696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65B88C" w14:textId="3ABF3EF5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353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F65CDD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5A79D" w14:textId="44194402" w:rsidR="00B9773D" w:rsidRPr="000A5060" w:rsidRDefault="00631E6C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</w:t>
            </w:r>
            <w:r w:rsidR="00B9773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4BFFF6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7569C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B27B2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AA6BB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0A506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04B5CE8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7E541" w14:textId="07A1983D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="00FF351D" w:rsidRPr="000A5060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62D891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1AEE65" w14:textId="3E9A72B5" w:rsidR="00B9773D" w:rsidRPr="0082412F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13</w:t>
            </w:r>
            <w:r w:rsidR="00B9773D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190</w:t>
            </w:r>
          </w:p>
        </w:tc>
      </w:tr>
      <w:tr w:rsidR="00B9773D" w:rsidRPr="00B165D6" w14:paraId="0D33D890" w14:textId="77777777" w:rsidTr="0036745E">
        <w:trPr>
          <w:trHeight w:val="144"/>
        </w:trPr>
        <w:tc>
          <w:tcPr>
            <w:tcW w:w="3330" w:type="dxa"/>
            <w:shd w:val="clear" w:color="auto" w:fill="auto"/>
          </w:tcPr>
          <w:p w14:paraId="53388C78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B71A8AB" w14:textId="7E67A31E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280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607021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BA6AD2" w14:textId="24E3FAAF" w:rsidR="00B9773D" w:rsidRPr="000A5060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="00B9773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208</w:t>
            </w:r>
            <w:r w:rsidR="00B9773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A0C30B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76526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A028B7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46BA04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AF483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2FCE3" w14:textId="0E144ED3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743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290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C8C6C41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1CF07" w14:textId="3A9EA164" w:rsidR="00B9773D" w:rsidRPr="000A5060" w:rsidRDefault="00631E6C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857</w:t>
            </w:r>
            <w:r w:rsidR="00B9773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104272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D1CF7B" w14:textId="77777777" w:rsidR="00B9773D" w:rsidRPr="000A5060" w:rsidRDefault="00B9773D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1160C5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BA6385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0A5060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E88CC31" w14:textId="77777777" w:rsidR="00B9773D" w:rsidRPr="000A5060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0E5CB3" w14:textId="4F31A561" w:rsidR="00B9773D" w:rsidRPr="000A5060" w:rsidRDefault="00631E6C" w:rsidP="00382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023</w:t>
            </w:r>
            <w:r w:rsidR="00FF351D" w:rsidRPr="000A5060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072441" w14:textId="77777777" w:rsidR="00B9773D" w:rsidRPr="0082412F" w:rsidRDefault="00B9773D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6BAAA" w14:textId="759A0843" w:rsidR="00B9773D" w:rsidRPr="0082412F" w:rsidRDefault="00631E6C" w:rsidP="0058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10</w:t>
            </w:r>
            <w:r w:rsidR="00B9773D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065</w:t>
            </w:r>
            <w:r w:rsidR="00B9773D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219</w:t>
            </w:r>
          </w:p>
        </w:tc>
      </w:tr>
    </w:tbl>
    <w:p w14:paraId="06CCD06D" w14:textId="77777777" w:rsidR="00471B46" w:rsidRDefault="00471B46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</w:p>
    <w:p w14:paraId="4FA04073" w14:textId="07669E1F" w:rsidR="0036745E" w:rsidRDefault="0036745E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  <w:r w:rsidRPr="0082412F">
        <w:rPr>
          <w:rFonts w:ascii="Angsana New" w:hAnsi="Angsana New"/>
          <w:sz w:val="28"/>
          <w:szCs w:val="28"/>
        </w:rPr>
        <w:br w:type="page"/>
      </w:r>
    </w:p>
    <w:tbl>
      <w:tblPr>
        <w:tblpPr w:leftFromText="180" w:rightFromText="180" w:vertAnchor="text" w:horzAnchor="margin" w:tblpX="-342" w:tblpY="313"/>
        <w:tblW w:w="1610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58"/>
        <w:gridCol w:w="1062"/>
        <w:gridCol w:w="270"/>
        <w:gridCol w:w="1080"/>
        <w:gridCol w:w="236"/>
        <w:gridCol w:w="990"/>
        <w:gridCol w:w="236"/>
        <w:gridCol w:w="1058"/>
        <w:gridCol w:w="270"/>
        <w:gridCol w:w="990"/>
        <w:gridCol w:w="270"/>
        <w:gridCol w:w="1080"/>
        <w:gridCol w:w="270"/>
        <w:gridCol w:w="1080"/>
        <w:gridCol w:w="276"/>
        <w:gridCol w:w="1074"/>
        <w:gridCol w:w="276"/>
        <w:gridCol w:w="984"/>
        <w:gridCol w:w="270"/>
        <w:gridCol w:w="1074"/>
      </w:tblGrid>
      <w:tr w:rsidR="00FD69D4" w:rsidRPr="00B165D6" w14:paraId="48DB0435" w14:textId="77777777" w:rsidTr="009C79F5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C89BC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BF12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D69D4" w:rsidRPr="00B165D6" w14:paraId="467EDFCF" w14:textId="77777777" w:rsidTr="009C79F5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3D4A09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FA82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032C2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F4C0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52D0A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9075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1EAB9858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03884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03E7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กลุ่มธุรกิจอื่น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3C0F6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E6392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D69D4" w:rsidRPr="00B165D6" w14:paraId="23AF278C" w14:textId="77777777" w:rsidTr="009C79F5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CE723" w14:textId="2055A112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หก</w:t>
            </w:r>
            <w:r w:rsidRPr="008241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BE282" w14:textId="4BCA0D8B" w:rsidR="00FD69D4" w:rsidRPr="0082412F" w:rsidRDefault="00631E6C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D894A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8C395" w14:textId="58330B39" w:rsidR="00FD69D4" w:rsidRPr="0082412F" w:rsidRDefault="00631E6C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413F5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E55E6" w14:textId="41CC90B9" w:rsidR="00FD69D4" w:rsidRPr="0082412F" w:rsidRDefault="00631E6C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45B9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9BD13" w14:textId="1E3A98A8" w:rsidR="00FD69D4" w:rsidRPr="0082412F" w:rsidRDefault="00631E6C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746E9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83DA6" w14:textId="7D564527" w:rsidR="00FD69D4" w:rsidRPr="0082412F" w:rsidRDefault="00631E6C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DD73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95DF1" w14:textId="52DBA5CF" w:rsidR="00FD69D4" w:rsidRPr="0082412F" w:rsidRDefault="00631E6C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C63D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2C3E9" w14:textId="4F5DE14E" w:rsidR="00FD69D4" w:rsidRPr="0082412F" w:rsidRDefault="00631E6C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2B2DD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48D5F" w14:textId="163B1BCC" w:rsidR="00FD69D4" w:rsidRPr="0082412F" w:rsidRDefault="00631E6C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3B20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8E449" w14:textId="2613E644" w:rsidR="00FD69D4" w:rsidRPr="0082412F" w:rsidRDefault="00631E6C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A9E0F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E819C" w14:textId="09BE13F9" w:rsidR="00FD69D4" w:rsidRPr="0082412F" w:rsidRDefault="00631E6C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FD69D4" w:rsidRPr="00B165D6" w14:paraId="19BB148E" w14:textId="77777777" w:rsidTr="009C79F5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F297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46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33E54" w14:textId="77777777" w:rsidR="00FD69D4" w:rsidRPr="0082412F" w:rsidRDefault="00FD69D4" w:rsidP="009C7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66ED1" w:rsidRPr="00B165D6" w14:paraId="3FF13025" w14:textId="77777777" w:rsidTr="00AE16D9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3E9D" w14:textId="77777777" w:rsidR="00C66ED1" w:rsidRPr="00BF6DC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รายได้จากการขายและการให้บริการ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EDB43" w14:textId="6FF090F6" w:rsidR="00C66ED1" w:rsidRPr="00BF6DCE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="00C66ED1"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565</w:t>
            </w:r>
            <w:r w:rsidR="00C66ED1"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E6517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915B2" w14:textId="2FAEF7B8" w:rsidR="00C66ED1" w:rsidRPr="0082412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17</w:t>
            </w:r>
            <w:r w:rsidR="00C66ED1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711</w:t>
            </w:r>
            <w:r w:rsidR="00C66ED1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22E8D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08561" w14:textId="1EF723DB" w:rsidR="00C66ED1" w:rsidRPr="00E6180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9AFE3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532E" w14:textId="77777777" w:rsidR="00C66ED1" w:rsidRPr="0082412F" w:rsidRDefault="00C66ED1" w:rsidP="0083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D02FF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8D112" w14:textId="1577F7BC" w:rsidR="00C66ED1" w:rsidRPr="00D24F7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543112"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351</w:t>
            </w:r>
            <w:r w:rsidR="00543112"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9709D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61FF0A" w14:textId="60BB33EF" w:rsidR="00C66ED1" w:rsidRPr="00DA2236" w:rsidRDefault="00631E6C" w:rsidP="00A776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66ED1" w:rsidRPr="00DA2236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598</w:t>
            </w:r>
            <w:r w:rsidR="00C66ED1" w:rsidRPr="00DA2236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211D4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2BAC5" w14:textId="62A42115" w:rsidR="00C66ED1" w:rsidRPr="00D02AC7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3FFB7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5FBC1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7E0B9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4E93A" w14:textId="15D448E2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="00100C09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916</w:t>
            </w:r>
            <w:r w:rsidR="00100C09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455FA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30DB1" w14:textId="7A65290E" w:rsidR="00C66ED1" w:rsidRPr="0082412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19</w:t>
            </w:r>
            <w:r w:rsidR="00C66ED1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310</w:t>
            </w:r>
            <w:r w:rsidR="00C66ED1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284</w:t>
            </w:r>
          </w:p>
        </w:tc>
      </w:tr>
      <w:tr w:rsidR="00C66ED1" w:rsidRPr="00B165D6" w14:paraId="06DF8561" w14:textId="77777777" w:rsidTr="00AE16D9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0C433" w14:textId="77777777" w:rsidR="00C66ED1" w:rsidRPr="00BF6DC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F6DCE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รายได้ตามสัญญาเช่า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39A51" w14:textId="0A500D6A" w:rsidR="00C66ED1" w:rsidRPr="00BF6DCE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66ED1"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405</w:t>
            </w:r>
            <w:r w:rsidR="00C66ED1"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3DB56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37C6" w14:textId="16A1DCAE" w:rsidR="00C66ED1" w:rsidRPr="0082412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66ED1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489</w:t>
            </w:r>
            <w:r w:rsidR="00C66ED1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9659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EB1FE" w14:textId="0A2738F7" w:rsidR="00C66ED1" w:rsidRPr="00E6180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F390F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CE1D7" w14:textId="77777777" w:rsidR="00C66ED1" w:rsidRPr="0082412F" w:rsidRDefault="00C66ED1" w:rsidP="0083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0FCCD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F1C83" w14:textId="38C390B3" w:rsidR="00C66ED1" w:rsidRPr="00D24F7F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  <w:r w:rsidRPr="00D24F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5B7D7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2A7C50" w14:textId="3481DAA9" w:rsidR="00C66ED1" w:rsidRPr="00DA2236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DA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FCE4D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A0D28" w14:textId="4D961D49" w:rsidR="00C66ED1" w:rsidRPr="00D02AC7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7F50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FA5A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23D0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AC997" w14:textId="24F45B27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100C09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405</w:t>
            </w:r>
            <w:r w:rsidR="00100C09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47653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C5181" w14:textId="01B3DBF0" w:rsidR="00C66ED1" w:rsidRPr="0082412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66ED1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489</w:t>
            </w:r>
            <w:r w:rsidR="00C66ED1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  <w:tr w:rsidR="00C66ED1" w:rsidRPr="00B165D6" w14:paraId="23334052" w14:textId="77777777" w:rsidTr="00AE16D9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C809A" w14:textId="77777777" w:rsidR="00C66ED1" w:rsidRPr="00BF6DC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BF6DCE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AE6DC9" w14:textId="5E622D59" w:rsidR="00C66ED1" w:rsidRPr="00BF6DCE" w:rsidRDefault="00C66ED1" w:rsidP="00BF6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324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208</w:t>
            </w:r>
            <w:r w:rsidRPr="00BF6D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89B2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CD24B1" w14:textId="369D3B76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693</w:t>
            </w:r>
            <w:r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576</w:t>
            </w:r>
            <w:r w:rsidRPr="0082412F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56887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7CECC" w14:textId="1DC11C3F" w:rsidR="00C66ED1" w:rsidRPr="00E6180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3416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C10DF" w14:textId="77777777" w:rsidR="00C66ED1" w:rsidRPr="0082412F" w:rsidRDefault="00C66ED1" w:rsidP="0083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35E6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4067D5" w14:textId="1479D6A8" w:rsidR="00C66ED1" w:rsidRPr="00D24F7F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24F7F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888</w:t>
            </w:r>
            <w:r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338</w:t>
            </w:r>
            <w:r w:rsidRPr="00D24F7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C47D1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C1D6E" w14:textId="5CD2BE44" w:rsidR="00C66ED1" w:rsidRPr="00DA2236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DA2236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907</w:t>
            </w:r>
            <w:r w:rsidRPr="00DA2236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069</w:t>
            </w:r>
            <w:r w:rsidRPr="00DA223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CC37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C45038" w14:textId="12EE60A0" w:rsidR="00C66ED1" w:rsidRPr="00D02AC7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64018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5CB0F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BDF7B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95423" w14:textId="2864C145" w:rsidR="00C66ED1" w:rsidRPr="00D02AC7" w:rsidRDefault="00100C09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212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546</w:t>
            </w:r>
            <w:r w:rsidRPr="00D02A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B6A1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541841" w14:textId="38BFD132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17</w:t>
            </w:r>
            <w:r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600</w:t>
            </w:r>
            <w:r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645</w:t>
            </w:r>
            <w:r w:rsidRPr="0082412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ED1" w:rsidRPr="00B165D6" w14:paraId="1F09C7B1" w14:textId="77777777" w:rsidTr="009C79F5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740F1" w14:textId="77777777" w:rsidR="00C66ED1" w:rsidRPr="003A515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A515E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กำไรขั้นต้น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C30509" w14:textId="1799D798" w:rsidR="00C66ED1" w:rsidRPr="00BF6DCE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66ED1" w:rsidRPr="00BF6DC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646</w:t>
            </w:r>
            <w:r w:rsidR="00C66ED1" w:rsidRPr="00BF6DCE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51FE8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C5F640" w14:textId="0F7A9F48" w:rsidR="00C66ED1" w:rsidRPr="0082412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C66ED1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507</w:t>
            </w:r>
            <w:r w:rsidR="00C66ED1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4CF89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1AB641" w14:textId="14655F6D" w:rsidR="00C66ED1" w:rsidRPr="00E6180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9C48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4E2044" w14:textId="77777777" w:rsidR="00C66ED1" w:rsidRPr="0082412F" w:rsidRDefault="00C66ED1" w:rsidP="0083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ADB1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C22BD" w14:textId="419179BE" w:rsidR="00C66ED1" w:rsidRPr="00D24F7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462</w:t>
            </w:r>
            <w:r w:rsidR="00543112" w:rsidRPr="00D24F7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726C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9B50D5" w14:textId="40A5B416" w:rsidR="00C66ED1" w:rsidRPr="00DA2236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691</w:t>
            </w:r>
            <w:r w:rsidR="00C66ED1" w:rsidRPr="00DA2236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8CCAE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0E5C3" w14:textId="5DFD8B34" w:rsidR="00C66ED1" w:rsidRPr="00D02AC7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2AC7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B264F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496E94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02AC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40159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4AE83" w14:textId="377879B8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100C09" w:rsidRPr="00D02AC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109</w:t>
            </w:r>
            <w:r w:rsidR="00100C09" w:rsidRPr="00D02AC7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7C91B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AAF1C5" w14:textId="795479D1" w:rsidR="00C66ED1" w:rsidRPr="0082412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C66ED1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199</w:t>
            </w:r>
            <w:r w:rsidR="00C66ED1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193</w:t>
            </w:r>
          </w:p>
        </w:tc>
      </w:tr>
      <w:tr w:rsidR="00C66ED1" w:rsidRPr="00B165D6" w14:paraId="4FAE647E" w14:textId="77777777" w:rsidTr="009C79F5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EA2D2" w14:textId="77777777" w:rsidR="00C66ED1" w:rsidRPr="00BF6DC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รายได้ค่าบริการการจัดการ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9441B" w14:textId="096B825F" w:rsidR="00C66ED1" w:rsidRPr="00BF6DCE" w:rsidRDefault="00C66ED1" w:rsidP="003A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9647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ECCC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C2121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FD2B7" w14:textId="100A9777" w:rsidR="00C66ED1" w:rsidRPr="00E6180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3AD9E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858E4" w14:textId="77777777" w:rsidR="00C66ED1" w:rsidRPr="0082412F" w:rsidRDefault="00C66ED1" w:rsidP="0083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72282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39C7C" w14:textId="01A764FD" w:rsidR="00C66ED1" w:rsidRPr="00D24F7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710EC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0F957" w14:textId="77777777" w:rsidR="00C66ED1" w:rsidRPr="00DA2236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DA223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A3CA6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56F11" w14:textId="53B1D7FE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151</w:t>
            </w:r>
            <w:r w:rsidR="00543112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886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2B2F1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7CA9A" w14:textId="775E3EF4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120</w:t>
            </w:r>
            <w:r w:rsidR="00C66ED1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943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43F1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781F" w14:textId="66B209DF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152</w:t>
            </w:r>
            <w:r w:rsidR="00100C09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03BF7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9527E" w14:textId="2511A462" w:rsidR="00C66ED1" w:rsidRPr="0082412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120</w:t>
            </w:r>
            <w:r w:rsidR="00C66ED1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943</w:t>
            </w:r>
          </w:p>
        </w:tc>
      </w:tr>
      <w:tr w:rsidR="00C66ED1" w:rsidRPr="00B165D6" w14:paraId="10155340" w14:textId="77777777" w:rsidTr="00AE16D9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22DE" w14:textId="77777777" w:rsidR="00C66ED1" w:rsidRPr="00BF6DC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BF6DCE">
              <w:rPr>
                <w:rFonts w:ascii="Angsana New" w:hAnsi="Angsan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08A79" w14:textId="21554BE1" w:rsidR="00C66ED1" w:rsidRPr="00BF6DCE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22</w:t>
            </w:r>
            <w:r w:rsidR="00C66ED1"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D061F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095A6" w14:textId="76052293" w:rsidR="00C66ED1" w:rsidRPr="00B93C5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</w:t>
            </w:r>
            <w:r w:rsidR="00C66ED1" w:rsidRPr="00B93C5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9D898" w14:textId="77777777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73083" w14:textId="047CAB18" w:rsidR="00C66ED1" w:rsidRPr="00B93C5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CDDA5" w14:textId="77777777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C46D" w14:textId="04F0B892" w:rsidR="00C66ED1" w:rsidRPr="00B93C5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805C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1F83" w14:textId="2B6B1756" w:rsidR="00C66ED1" w:rsidRPr="00D24F7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</w:t>
            </w:r>
            <w:r w:rsidR="00543112"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512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1D97A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4104F2" w14:textId="7EB4427D" w:rsidR="00C66ED1" w:rsidRPr="00D3449E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34</w:t>
            </w:r>
            <w:r w:rsidR="00C66ED1" w:rsidRPr="00D3449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799C5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FCF2" w14:textId="09352CEE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27</w:t>
            </w:r>
            <w:r w:rsidR="00543112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245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EBCB6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A6211" w14:textId="142BDEF4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48</w:t>
            </w:r>
            <w:r w:rsidR="00C66ED1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0F8C0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97AC" w14:textId="7B80C4D4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58</w:t>
            </w:r>
            <w:r w:rsidR="00100C09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E649E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F803" w14:textId="1D8B36A3" w:rsidR="00C66ED1" w:rsidRPr="0082412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108</w:t>
            </w:r>
            <w:r w:rsidR="00C66ED1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756</w:t>
            </w:r>
          </w:p>
        </w:tc>
      </w:tr>
      <w:tr w:rsidR="00C66ED1" w:rsidRPr="00B165D6" w14:paraId="17BB908F" w14:textId="77777777" w:rsidTr="00AE16D9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76EA8" w14:textId="77777777" w:rsidR="00C66ED1" w:rsidRPr="00BF6DC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BF6DCE"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CE38C" w14:textId="3531E815" w:rsidR="00C66ED1" w:rsidRPr="00BF6DCE" w:rsidRDefault="00C66ED1" w:rsidP="003A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3466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0EBEC" w14:textId="77777777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7F6C" w14:textId="77777777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01F09" w14:textId="12826E2D" w:rsidR="00C66ED1" w:rsidRPr="00B93C5D" w:rsidRDefault="00C66ED1" w:rsidP="003A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7D14" w14:textId="77777777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235D2" w14:textId="77777777" w:rsidR="00C66ED1" w:rsidRPr="00B93C5D" w:rsidRDefault="00C66ED1" w:rsidP="0083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76CB1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8D01" w14:textId="00D169E7" w:rsidR="00C66ED1" w:rsidRPr="00D24F7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60</w:t>
            </w:r>
            <w:r w:rsidR="00543112"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B3CDF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B2B39" w14:textId="05FDB3FC" w:rsidR="00C66ED1" w:rsidRPr="00D3449E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99</w:t>
            </w:r>
            <w:r w:rsidR="00C66ED1" w:rsidRPr="00D3449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61F6B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3380" w14:textId="23939C28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543112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012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470FD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FA2A7" w14:textId="0A8A8527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FCD8A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FE0C" w14:textId="79FD2036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61</w:t>
            </w:r>
            <w:r w:rsidR="00100C09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B072C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F03A5" w14:textId="6D0DB141" w:rsidR="00C66ED1" w:rsidRPr="0082412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100</w:t>
            </w:r>
            <w:r w:rsidR="00C66ED1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881</w:t>
            </w:r>
          </w:p>
        </w:tc>
      </w:tr>
      <w:tr w:rsidR="00C66ED1" w:rsidRPr="00B165D6" w14:paraId="13FD621A" w14:textId="77777777" w:rsidTr="009C79F5">
        <w:trPr>
          <w:trHeight w:val="54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57998" w14:textId="77777777" w:rsidR="00C66ED1" w:rsidRPr="00BF6DC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BF6DCE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6862D" w14:textId="7A2F1850" w:rsidR="00C66ED1" w:rsidRPr="00BF6DCE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19</w:t>
            </w:r>
            <w:r w:rsidR="00C66ED1"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62A8B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C0D4" w14:textId="445F43F8" w:rsidR="00C66ED1" w:rsidRPr="00B93C5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23</w:t>
            </w:r>
            <w:r w:rsidR="00C66ED1" w:rsidRPr="00B93C5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476E9" w14:textId="77777777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27FB7" w14:textId="58F2B5A3" w:rsidR="00C66ED1" w:rsidRPr="00B93C5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115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A7CBB" w14:textId="77777777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FBEF6" w14:textId="3FF328CD" w:rsidR="00C66ED1" w:rsidRPr="00B93C5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DE9F1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495CD" w14:textId="1F163F0A" w:rsidR="00C66ED1" w:rsidRPr="00D24F7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18</w:t>
            </w:r>
            <w:r w:rsidR="00543112"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38562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C503" w14:textId="77777777" w:rsidR="00C66ED1" w:rsidRPr="00D3449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D3449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EEB6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CA83C" w14:textId="683710E3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</w:t>
            </w:r>
            <w:r w:rsidR="00543112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F0A31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6F882" w14:textId="014260D0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66ED1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475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84CA0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04ED9" w14:textId="649FF57C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40</w:t>
            </w:r>
            <w:r w:rsidR="00100C09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DA191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C1424" w14:textId="212DF839" w:rsidR="00C66ED1" w:rsidRPr="0082412F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</w:t>
            </w:r>
            <w:r w:rsidR="00C66ED1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120</w:t>
            </w:r>
          </w:p>
        </w:tc>
      </w:tr>
      <w:tr w:rsidR="00C66ED1" w:rsidRPr="00B165D6" w14:paraId="55FF0C7A" w14:textId="77777777" w:rsidTr="00AE16D9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93BAF" w14:textId="77777777" w:rsidR="00C66ED1" w:rsidRPr="00BF6DC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3AA46" w14:textId="0537FFB3" w:rsidR="00C66ED1" w:rsidRPr="00BF6DC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126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815</w:t>
            </w:r>
            <w:r w:rsidRPr="00BF6D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82975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B21CD" w14:textId="66C5EEE0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117</w:t>
            </w:r>
            <w:r w:rsidRPr="00B93C5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913</w:t>
            </w:r>
            <w:r w:rsidRPr="00B93C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CAD6F" w14:textId="77777777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64DD2" w14:textId="4303ACE3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17</w:t>
            </w:r>
            <w:r w:rsidRPr="00B93C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4A9A" w14:textId="77777777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E390" w14:textId="343818DA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Pr="00B93C5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525</w:t>
            </w:r>
            <w:r w:rsidRPr="00B93C5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D01A0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429B3" w14:textId="4821D0E7" w:rsidR="00C66ED1" w:rsidRPr="00D24F7F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24F7F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256</w:t>
            </w:r>
            <w:r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698</w:t>
            </w:r>
            <w:r w:rsidRPr="00D24F7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071F2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203A6A" w14:textId="523F575A" w:rsidR="00C66ED1" w:rsidRPr="00D3449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3449E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197</w:t>
            </w:r>
            <w:r w:rsidRPr="00D3449E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204</w:t>
            </w:r>
            <w:r w:rsidRPr="00D3449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C4C2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20E8F" w14:textId="29E9B265" w:rsidR="00C66ED1" w:rsidRPr="00D02AC7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492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191</w:t>
            </w:r>
            <w:r w:rsidRPr="00D02A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553C0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AB162" w14:textId="55D1F82B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473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390</w:t>
            </w:r>
            <w:r w:rsidRPr="00D02A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3E521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9E573" w14:textId="49065254" w:rsidR="00C66ED1" w:rsidRPr="00D02AC7" w:rsidRDefault="00100C09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875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721</w:t>
            </w:r>
            <w:r w:rsidRPr="00D02A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44B0A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F8572" w14:textId="408645E1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791</w:t>
            </w:r>
            <w:r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032</w:t>
            </w:r>
            <w:r w:rsidRPr="0082412F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ED1" w:rsidRPr="00B165D6" w14:paraId="2B455F85" w14:textId="77777777" w:rsidTr="00AE16D9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E88A6" w14:textId="77777777" w:rsidR="00C66ED1" w:rsidRPr="00BF6DC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กำไร (ขาดทุน) จากอัตราแลกเปลี่ยนสุทธิ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D2A76" w14:textId="6705B769" w:rsidR="00C66ED1" w:rsidRPr="00BF6DC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BF6DCE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</w:t>
            </w:r>
            <w:r w:rsidRPr="00BF6DCE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846</w:t>
            </w:r>
            <w:r w:rsidRPr="00BF6DC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2C8C3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96C9" w14:textId="28756A83" w:rsidR="00C66ED1" w:rsidRPr="00B93C5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17</w:t>
            </w:r>
            <w:r w:rsidR="00C66ED1" w:rsidRPr="00B93C5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194D5" w14:textId="77777777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773DC" w14:textId="6C13BBD5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4BFE0" w14:textId="77777777" w:rsidR="00C66ED1" w:rsidRPr="00B93C5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1BF01" w14:textId="77777777" w:rsidR="00C66ED1" w:rsidRPr="00B93C5D" w:rsidRDefault="00C66ED1" w:rsidP="0083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B93C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95FE7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11941" w14:textId="4CDB6D77" w:rsidR="00C66ED1" w:rsidRPr="00D24F7F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24F7F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90</w:t>
            </w:r>
            <w:r w:rsidRPr="00D24F7F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424</w:t>
            </w:r>
            <w:r w:rsidRPr="00D24F7F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2A183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3B02B2" w14:textId="7DFC1851" w:rsidR="00C66ED1" w:rsidRPr="00D3449E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3449E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188</w:t>
            </w:r>
            <w:r w:rsidRPr="00D3449E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140</w:t>
            </w:r>
            <w:r w:rsidRPr="00D3449E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333EA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7C43" w14:textId="310448C7" w:rsidR="00C66ED1" w:rsidRPr="00D02AC7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="00543112"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963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AF188" w14:textId="77777777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A40E" w14:textId="49DE3691" w:rsidR="00C66ED1" w:rsidRPr="00D02AC7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100</w:t>
            </w:r>
            <w:r w:rsidRPr="00D02A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28905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F8026" w14:textId="1E75E8CB" w:rsidR="00C66ED1" w:rsidRPr="00D02AC7" w:rsidRDefault="00100C09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D02AC7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81</w:t>
            </w:r>
            <w:r w:rsidRPr="00D02AC7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307</w:t>
            </w:r>
            <w:r w:rsidRPr="00D02AC7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40AE5" w14:textId="7777777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2CBE9" w14:textId="7114D1C7" w:rsidR="00C66ED1" w:rsidRPr="0082412F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185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650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ED1" w:rsidRPr="0026210D" w14:paraId="385DF595" w14:textId="77777777" w:rsidTr="009C79F5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E3BCC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10D">
              <w:rPr>
                <w:rFonts w:ascii="Angsana New" w:hAnsi="Angsana New"/>
                <w:sz w:val="26"/>
                <w:szCs w:val="26"/>
                <w:cs/>
                <w:lang w:val="en-GB"/>
              </w:rPr>
              <w:t>ผลกำไร (ขาดทุน) จากการเปลี่ยนแปลงมูลค่า</w:t>
            </w:r>
            <w:r w:rsidRPr="0026210D">
              <w:rPr>
                <w:rFonts w:ascii="Angsana New" w:hAnsi="Angsana New"/>
                <w:sz w:val="26"/>
                <w:szCs w:val="26"/>
                <w:lang w:val="en-GB"/>
              </w:rPr>
              <w:br/>
              <w:t xml:space="preserve">   </w:t>
            </w:r>
            <w:r w:rsidRPr="0026210D">
              <w:rPr>
                <w:rFonts w:ascii="Angsana New" w:hAnsi="Angsana New"/>
                <w:sz w:val="26"/>
                <w:szCs w:val="26"/>
                <w:cs/>
                <w:lang w:val="en-GB"/>
              </w:rPr>
              <w:t>ยุติธรรมของอนุพันธ์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8C9B7" w14:textId="2A602AA6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120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F4BB1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B9D0" w14:textId="598681E8" w:rsidR="00C66ED1" w:rsidRPr="0026210D" w:rsidRDefault="00156037" w:rsidP="0015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551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04BCA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3516" w14:textId="4C19BB69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96961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86A7" w14:textId="77777777" w:rsidR="00C66ED1" w:rsidRPr="0026210D" w:rsidRDefault="00C66ED1" w:rsidP="0083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69B65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4CA8" w14:textId="56535631" w:rsidR="00C66ED1" w:rsidRPr="0026210D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32</w:t>
            </w:r>
            <w:r w:rsidR="002E6F5E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175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D9023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F7703" w14:textId="6BC71993" w:rsidR="00C66ED1" w:rsidRPr="0026210D" w:rsidRDefault="00631E6C" w:rsidP="0015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="00156037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5A84C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64F57" w14:textId="771E8C1E" w:rsidR="00C66ED1" w:rsidRPr="0026210D" w:rsidRDefault="00100C09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E8D73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5749C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733A7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633C" w14:textId="2A0F8B83" w:rsidR="00C66ED1" w:rsidRPr="0026210D" w:rsidRDefault="00100C09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33</w:t>
            </w:r>
            <w:r w:rsidR="002E6F5E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295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CDF45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382E" w14:textId="25D24DC7" w:rsidR="00C66ED1" w:rsidRPr="0026210D" w:rsidRDefault="00631E6C" w:rsidP="0015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="00156037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324</w:t>
            </w:r>
          </w:p>
        </w:tc>
      </w:tr>
      <w:tr w:rsidR="00C66ED1" w:rsidRPr="0026210D" w14:paraId="19E7E3DD" w14:textId="77777777" w:rsidTr="009C79F5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29CD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5AB1" w14:textId="7A028208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95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320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EFB22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54873" w14:textId="2C39B9E4" w:rsidR="00C66ED1" w:rsidRPr="0026210D" w:rsidRDefault="00C66ED1" w:rsidP="0015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32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429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62C8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6800" w14:textId="12378DAE" w:rsidR="00C66ED1" w:rsidRPr="0026210D" w:rsidRDefault="00C66ED1" w:rsidP="0083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59D91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AAE26" w14:textId="77777777" w:rsidR="00C66ED1" w:rsidRPr="0026210D" w:rsidRDefault="00C66ED1" w:rsidP="00833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7C5EA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0813D" w14:textId="4F50799E" w:rsidR="00C66ED1" w:rsidRPr="0026210D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689</w:t>
            </w:r>
            <w:r w:rsidR="002E6F5E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676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FC31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9C762" w14:textId="5B16D440" w:rsidR="00C66ED1" w:rsidRPr="0026210D" w:rsidRDefault="00C66ED1" w:rsidP="0015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701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839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2BD6F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A4C6D" w14:textId="44D12C87" w:rsidR="00C66ED1" w:rsidRPr="0026210D" w:rsidRDefault="00100C09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651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2CA3D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5B6E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5990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B18C" w14:textId="56813615" w:rsidR="00C66ED1" w:rsidRPr="0026210D" w:rsidRDefault="00100C09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789</w:t>
            </w:r>
            <w:r w:rsidR="0026210D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647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FF3B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45D30" w14:textId="434795C1" w:rsidR="00C66ED1" w:rsidRPr="0026210D" w:rsidRDefault="00C66ED1" w:rsidP="001560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734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268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ED1" w:rsidRPr="0026210D" w14:paraId="46FB5E3C" w14:textId="77777777" w:rsidTr="009C79F5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D5E90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26210D">
              <w:rPr>
                <w:rFonts w:ascii="Angsana New" w:hAnsi="Angsana New"/>
                <w:sz w:val="26"/>
                <w:szCs w:val="26"/>
                <w:cs/>
              </w:rPr>
              <w:t>ส่วนแบ่งกำไรของการร่วมค้าและบริษัทร่วม</w:t>
            </w: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1ACE1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033C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30A49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E652B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BE382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3D79C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2602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5E641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F290C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8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69E9A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F73B5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6A09A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BF01C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75CE8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F823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00" w:lineRule="exact"/>
              <w:ind w:right="-23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337F9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71C75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B758A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92273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66ED1" w:rsidRPr="0026210D" w14:paraId="251BF356" w14:textId="77777777" w:rsidTr="00AE16D9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AF013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26210D">
              <w:rPr>
                <w:rFonts w:ascii="Angsana New" w:hAnsi="Angsana New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B8DF4C" w14:textId="01920A2F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268</w:t>
            </w:r>
            <w:r w:rsidR="00C66ED1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B2AA6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7FD315" w14:textId="5F85B5D0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181</w:t>
            </w:r>
            <w:r w:rsidR="00C66ED1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1AFFD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592AD7" w14:textId="5F4D1E56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196</w:t>
            </w:r>
            <w:r w:rsidR="00C66ED1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D6135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705B3" w14:textId="69A31460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187</w:t>
            </w:r>
            <w:r w:rsidR="00C66ED1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25687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FE6337" w14:textId="4FBA376B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543112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657</w:t>
            </w:r>
            <w:r w:rsidR="00543112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1D95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8A67C" w14:textId="47BA197B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66ED1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974</w:t>
            </w:r>
            <w:r w:rsidR="00C66ED1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7B637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864DA5" w14:textId="2D526A84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10</w:t>
            </w:r>
            <w:r w:rsidR="00100C09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DA1EA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1941DC" w14:textId="767312D7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19</w:t>
            </w:r>
            <w:r w:rsidR="00C66ED1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801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6312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E594B1" w14:textId="1A0A4983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="00100C09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133</w:t>
            </w:r>
            <w:r w:rsidR="00100C09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F409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FDDC6" w14:textId="12D549E5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="00C66ED1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362</w:t>
            </w:r>
            <w:r w:rsidR="00C66ED1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957</w:t>
            </w:r>
          </w:p>
        </w:tc>
      </w:tr>
      <w:tr w:rsidR="00C66ED1" w:rsidRPr="0026210D" w14:paraId="34F8CC4B" w14:textId="77777777" w:rsidTr="00AE16D9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2EE34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10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(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ขาดทุน)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91110" w14:textId="2FE8B75E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726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07A4A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403CCD" w14:textId="5DD22848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604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157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96F19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D7D7D7" w14:textId="689EA536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197</w:t>
            </w:r>
            <w:r w:rsidR="00543112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03110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E72A7A" w14:textId="6EC07E93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185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540F2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A94759" w14:textId="3E5861BF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43112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138</w:t>
            </w:r>
            <w:r w:rsidR="00543112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0D74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7F92C" w14:textId="6CA94FF5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716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173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F0B9C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5D5EFB" w14:textId="34DB2CB3" w:rsidR="00C66ED1" w:rsidRPr="0026210D" w:rsidRDefault="00100C09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286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914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167AC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31CF0" w14:textId="7BE2AA29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297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076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9C26F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E4EC5B" w14:textId="61576B40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100C09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775</w:t>
            </w:r>
            <w:r w:rsidR="00100C09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276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02E1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1E78" w14:textId="378FC359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209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224</w:t>
            </w:r>
          </w:p>
        </w:tc>
      </w:tr>
      <w:tr w:rsidR="00C66ED1" w:rsidRPr="0026210D" w14:paraId="4BC25D71" w14:textId="77777777" w:rsidTr="00AE16D9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3449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sz w:val="26"/>
                <w:szCs w:val="26"/>
                <w:cs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Pr="0026210D">
              <w:rPr>
                <w:rFonts w:ascii="Angsana New" w:hAnsi="Angsana New"/>
                <w:sz w:val="26"/>
                <w:szCs w:val="26"/>
                <w:cs/>
              </w:rPr>
              <w:t>ค่าใช้จ่าย</w:t>
            </w:r>
            <w:r w:rsidRPr="0026210D">
              <w:rPr>
                <w:rFonts w:ascii="Angsana New" w:hAnsi="Angsana New"/>
                <w:sz w:val="26"/>
                <w:szCs w:val="26"/>
              </w:rPr>
              <w:t xml:space="preserve">) </w:t>
            </w:r>
            <w:r w:rsidRPr="0026210D">
              <w:rPr>
                <w:rFonts w:ascii="Angsana New" w:hAnsi="Angsana New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CA299" w14:textId="17378D0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334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696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8565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86E46" w14:textId="14DB85CE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527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551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B61F3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97E0B" w14:textId="71896769" w:rsidR="00C66ED1" w:rsidRPr="0026210D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52DF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D91DE9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60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D58DF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74C0F" w14:textId="0E09F30A" w:rsidR="00C66ED1" w:rsidRPr="0026210D" w:rsidRDefault="00543112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138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DCE9C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0C3DEC" w14:textId="6E003B6C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9</w:t>
            </w:r>
            <w:r w:rsidR="00C66ED1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034F7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ECC457" w14:textId="540AB7EB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554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2AEC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BCA089" w14:textId="374CE6F9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="00C66ED1"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8AD4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59F70" w14:textId="37A28577" w:rsidR="00C66ED1" w:rsidRPr="0026210D" w:rsidRDefault="00100C09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340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280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25CE9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B32C96" w14:textId="7B7246A2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sz w:val="26"/>
                <w:szCs w:val="26"/>
              </w:rPr>
            </w:pPr>
            <w:r w:rsidRPr="0026210D"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515</w:t>
            </w:r>
            <w:r w:rsidRPr="0026210D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652</w:t>
            </w:r>
            <w:r w:rsidRPr="0026210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66ED1" w:rsidRPr="00DA2236" w14:paraId="48FCD3E5" w14:textId="77777777" w:rsidTr="00AE16D9">
        <w:trPr>
          <w:trHeight w:val="20"/>
        </w:trPr>
        <w:tc>
          <w:tcPr>
            <w:tcW w:w="3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7A7EA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 w:rsidRPr="0026210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(ขาดทุน)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1C37A" w14:textId="53EE545E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391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508BF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5D50AA" w14:textId="1F223A5B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076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606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C7C52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6A4B94" w14:textId="7C0F0642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197</w:t>
            </w:r>
            <w:r w:rsidR="00543112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234ED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151880" w14:textId="4E62A3E4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185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9CD61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28C4C7" w14:textId="19193F65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43112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132</w:t>
            </w:r>
            <w:r w:rsidR="00543112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1C528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C57895" w14:textId="3060BF39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725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B915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5C2303" w14:textId="08B257CB" w:rsidR="00C66ED1" w:rsidRPr="0026210D" w:rsidRDefault="00100C09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286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360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7EF65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67F692" w14:textId="7FE7CCBE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294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792</w:t>
            </w:r>
            <w:r w:rsidRPr="0026210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02B2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367B0" w14:textId="0409F311" w:rsidR="00C66ED1" w:rsidRPr="0026210D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100C09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434</w:t>
            </w:r>
            <w:r w:rsidR="00100C09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DC30B" w14:textId="77777777" w:rsidR="00C66ED1" w:rsidRPr="0026210D" w:rsidRDefault="00C66ED1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083CA" w14:textId="03A54D54" w:rsidR="00C66ED1" w:rsidRPr="00DA2236" w:rsidRDefault="00631E6C" w:rsidP="00C66E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00" w:lineRule="exact"/>
              <w:ind w:left="-114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693</w:t>
            </w:r>
            <w:r w:rsidR="00C66ED1" w:rsidRPr="0026210D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572</w:t>
            </w:r>
          </w:p>
        </w:tc>
      </w:tr>
    </w:tbl>
    <w:p w14:paraId="34DDE348" w14:textId="77777777" w:rsidR="00471B46" w:rsidRDefault="00471B46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</w:p>
    <w:p w14:paraId="01ED90FE" w14:textId="57A01F4E" w:rsidR="0036745E" w:rsidRDefault="0036745E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  <w:r w:rsidRPr="0082412F">
        <w:rPr>
          <w:rFonts w:ascii="Angsana New" w:hAnsi="Angsana New"/>
          <w:sz w:val="28"/>
          <w:szCs w:val="28"/>
        </w:rPr>
        <w:br w:type="page"/>
      </w:r>
    </w:p>
    <w:tbl>
      <w:tblPr>
        <w:tblW w:w="15770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3330"/>
        <w:gridCol w:w="1080"/>
        <w:gridCol w:w="236"/>
        <w:gridCol w:w="1060"/>
        <w:gridCol w:w="236"/>
        <w:gridCol w:w="988"/>
        <w:gridCol w:w="236"/>
        <w:gridCol w:w="972"/>
        <w:gridCol w:w="236"/>
        <w:gridCol w:w="1046"/>
        <w:gridCol w:w="262"/>
        <w:gridCol w:w="1028"/>
        <w:gridCol w:w="236"/>
        <w:gridCol w:w="974"/>
        <w:gridCol w:w="236"/>
        <w:gridCol w:w="984"/>
        <w:gridCol w:w="268"/>
        <w:gridCol w:w="1081"/>
        <w:gridCol w:w="236"/>
        <w:gridCol w:w="1045"/>
      </w:tblGrid>
      <w:tr w:rsidR="009E54FB" w:rsidRPr="00B165D6" w14:paraId="3AE956F4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DDED1B0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581F1159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E54FB" w:rsidRPr="00B165D6" w14:paraId="49857D67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4B99D64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6" w:type="dxa"/>
            <w:gridSpan w:val="3"/>
            <w:shd w:val="clear" w:color="auto" w:fill="auto"/>
            <w:vAlign w:val="bottom"/>
          </w:tcPr>
          <w:p w14:paraId="7FD7DB7E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กลุ่มธุรกิจผลิตไฟฟ้าในประเทศ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C6CA2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6" w:type="dxa"/>
            <w:gridSpan w:val="3"/>
            <w:shd w:val="clear" w:color="auto" w:fill="auto"/>
            <w:vAlign w:val="bottom"/>
          </w:tcPr>
          <w:p w14:paraId="52B04011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กลุ่มธุรกิจพลังงานทดแทน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96B560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36" w:type="dxa"/>
            <w:gridSpan w:val="3"/>
            <w:shd w:val="clear" w:color="auto" w:fill="auto"/>
            <w:vAlign w:val="bottom"/>
          </w:tcPr>
          <w:p w14:paraId="06B8FE9E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</w:t>
            </w:r>
          </w:p>
          <w:p w14:paraId="020CA59B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การลงทุนในต่างประเทศ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39D33F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94" w:type="dxa"/>
            <w:gridSpan w:val="3"/>
            <w:shd w:val="clear" w:color="auto" w:fill="auto"/>
            <w:vAlign w:val="bottom"/>
          </w:tcPr>
          <w:p w14:paraId="5769EA9C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กลุ่มธุรกิจอื่น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ๆ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155A4189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2" w:type="dxa"/>
            <w:gridSpan w:val="3"/>
            <w:shd w:val="clear" w:color="auto" w:fill="auto"/>
            <w:vAlign w:val="bottom"/>
          </w:tcPr>
          <w:p w14:paraId="4290D699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E54FB" w:rsidRPr="00B165D6" w14:paraId="3281F171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2128BFBF" w14:textId="7AC30C8F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24" w:hanging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สำหรับงวด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หก</w:t>
            </w:r>
            <w:r w:rsidRPr="008241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เดือนสิ้นสุดวันที่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50C85F" w14:textId="71F8E670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3B104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D4AAB64" w14:textId="394CF62E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9DD300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45B47F44" w14:textId="35C9FEB6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832C7E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B4EC0FB" w14:textId="481EE079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4E238B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BB6547A" w14:textId="1B88A48F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CD3A304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4E2189FF" w14:textId="63C2DCE3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7E8A8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56559E2" w14:textId="47918093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361FD2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36FAAA2" w14:textId="3E55F6AF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DF1DFB2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31F7726" w14:textId="34402395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2AAB38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4F768F2" w14:textId="2A5603BD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9"/>
              </w:tabs>
              <w:spacing w:line="300" w:lineRule="exact"/>
              <w:ind w:right="-6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</w:tr>
      <w:tr w:rsidR="009E54FB" w:rsidRPr="00B165D6" w14:paraId="3AC96000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3E185A9C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firstLine="66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440" w:type="dxa"/>
            <w:gridSpan w:val="19"/>
            <w:shd w:val="clear" w:color="auto" w:fill="auto"/>
            <w:vAlign w:val="bottom"/>
          </w:tcPr>
          <w:p w14:paraId="4758F55A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300" w:lineRule="exact"/>
              <w:ind w:righ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E54FB" w:rsidRPr="00B165D6" w14:paraId="4A842552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5A74C5D4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การจำแนกรายได้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62A1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19603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B8BF53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4C234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AF1B61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E2F6F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F28D8D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128C2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B97F09D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EF68A3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320DE8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06DC7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45452DE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FFD5D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6BA319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00CCA4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5B861D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8DD4AA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5243EA6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54FB" w:rsidRPr="00B165D6" w14:paraId="4EEB2EAA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A988B69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ส่วนงานภูมิศาสตร์หลัก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29261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A63BB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64E61CD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0AF2C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70FA49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2908F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749F81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BBEAC8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2CEE40D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4B39501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0C35F9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373C1D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C09DB9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3AB68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47A392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6FEE952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EDC13A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EA4FC5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left="-108" w:right="-18" w:firstLine="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703268F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54FB" w:rsidRPr="00B165D6" w14:paraId="6ACD70D7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2F6A0D32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288FE0D" w14:textId="79A423EB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565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6E5C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E28FD52" w14:textId="48C5E0EE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17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711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8B155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3BDBF29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B4F99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7099A4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6FFBF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31213334" w14:textId="32D40ECF" w:rsidR="009E54FB" w:rsidRPr="00985B45" w:rsidRDefault="00100C09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1B625E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3D840B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36AE3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EC6BE6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84A09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011626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5F9B17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719C8BF" w14:textId="31DB532A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565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3708F4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15F29A4" w14:textId="07FEFBCE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17</w:t>
            </w:r>
            <w:r w:rsidR="009E54FB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711</w:t>
            </w:r>
            <w:r w:rsidR="009E54FB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468</w:t>
            </w:r>
          </w:p>
        </w:tc>
      </w:tr>
      <w:tr w:rsidR="009E54FB" w:rsidRPr="00B165D6" w14:paraId="181BCED9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666EC70A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ออสเตรเลีย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D6A9DE" w14:textId="232F6402" w:rsidR="009E54FB" w:rsidRPr="00985B45" w:rsidRDefault="00100C09" w:rsidP="000C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F7E5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5EDDCD0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E888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E99D70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DBE65D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521530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A7C0EB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444C3E2B" w14:textId="28B46903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321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3BF9D55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A7AE6D0" w14:textId="0CA469EA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47771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572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F5A2D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0574CD8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FD691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0B5884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F39B51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3E49D54" w14:textId="669827B5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321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7469EC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110445E" w14:textId="3B96E467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47771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572</w:t>
            </w:r>
            <w:r w:rsidR="009E54FB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  <w:tr w:rsidR="009E54FB" w:rsidRPr="00B165D6" w14:paraId="646DFBD5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7DDB28AE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>ประเทศอื่น</w:t>
            </w:r>
            <w:r>
              <w:rPr>
                <w:rFonts w:ascii="Angsana New" w:hAnsi="Angsana New"/>
                <w:sz w:val="26"/>
                <w:szCs w:val="26"/>
                <w:lang w:val="en-GB"/>
              </w:rPr>
              <w:t xml:space="preserve"> </w:t>
            </w: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ๆ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490D9" w14:textId="6C1C5C5E" w:rsidR="009E54FB" w:rsidRPr="00985B45" w:rsidRDefault="00100C09" w:rsidP="000C6B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25B59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3424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01BBD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0D7B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AF62F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36F8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8A357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191D0" w14:textId="2A5F5B3E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29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1B396F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B3DA6D" w14:textId="4ABC51C5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26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CF46C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A856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3C7CB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A1A9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32B6BC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25F01" w14:textId="1CD17493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29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935533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3842F9" w14:textId="6EF01EDB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26</w:t>
            </w:r>
            <w:r w:rsidR="009E54FB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319</w:t>
            </w:r>
          </w:p>
        </w:tc>
      </w:tr>
      <w:tr w:rsidR="009E54FB" w:rsidRPr="00B165D6" w14:paraId="6C539B14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6A630F1D" w14:textId="77777777" w:rsidR="009E54FB" w:rsidRPr="00A76E72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47CB96" w14:textId="26D248D2" w:rsidR="009E54FB" w:rsidRPr="00985B45" w:rsidRDefault="00631E6C" w:rsidP="00023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E3058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565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5A239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14397D" w14:textId="3D99660B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="009E54FB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711</w:t>
            </w:r>
            <w:r w:rsidR="009E54FB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9EE3DE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C9004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1BD93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69DD4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5A46F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60E2F8" w14:textId="52C311DA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351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5F0263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F83D25" w14:textId="06217807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47771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598</w:t>
            </w:r>
            <w:r w:rsidR="009E54FB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4E6A7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572FA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CBB3A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B8821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E634D4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976020" w14:textId="01063265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916</w:t>
            </w:r>
            <w:r w:rsidR="003F2BE5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4F773A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9DD07A" w14:textId="42769D6B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  <w:r w:rsidR="009E54FB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310</w:t>
            </w:r>
            <w:r w:rsidR="009E54FB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284</w:t>
            </w:r>
          </w:p>
        </w:tc>
      </w:tr>
      <w:tr w:rsidR="009E54FB" w:rsidRPr="00B165D6" w14:paraId="77F47429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5E714866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F34DE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FFFFB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00F74D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1C223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4583D69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38EB4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A66EF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FAC1E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EEB20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B2FDBC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1048F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CB675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4794D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4261D6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43BB3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7271CD9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E85AC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6EEED70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17D288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54FB" w:rsidRPr="00B165D6" w14:paraId="7D035999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7819310B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ประเภทสินค้าและบริการหลัก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7B5F6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085F6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54153B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300" w:lineRule="exact"/>
              <w:ind w:right="44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635E7D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D0B810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D61377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59AA9B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6E0CF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5DF3B1F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68FE91C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92BDC69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10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2B35C7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5EE530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F36C9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F998FC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15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12EBF7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973D26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5ABC23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22F06FF2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E54FB" w:rsidRPr="00B165D6" w14:paraId="62CDF6E6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049135C0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สินค้า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C7C145" w14:textId="222857B2" w:rsidR="009E54FB" w:rsidRPr="00985B45" w:rsidRDefault="00631E6C" w:rsidP="003F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563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E489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11437823" w14:textId="28515DA8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17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711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64A1D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3A2A29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44EFCD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CB036A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2CB04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4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07476CD" w14:textId="37D77DBE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321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6EFE87D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35AE1621" w14:textId="57C8D4BC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47771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572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3AD5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66E4CD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865A0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D387F6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B7D847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9508E0C" w14:textId="261AE5CC" w:rsidR="009E54FB" w:rsidRPr="00985B45" w:rsidRDefault="00631E6C" w:rsidP="003F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885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6625A4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53BF0920" w14:textId="4EFD3C38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19</w:t>
            </w:r>
            <w:r w:rsidR="009E54FB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283</w:t>
            </w:r>
            <w:r w:rsidR="009E54FB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965</w:t>
            </w:r>
          </w:p>
        </w:tc>
      </w:tr>
      <w:tr w:rsidR="009E54FB" w:rsidRPr="00B165D6" w14:paraId="3A872DF1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1285D370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การบริการ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0D2929" w14:textId="034477B4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F0C99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2272421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5ECBA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3B7378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D9436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7FBA3B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C40FC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0B9E018A" w14:textId="42D3A5E4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29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47ADC01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6FAFB5C1" w14:textId="4B012516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26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DCA72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260618C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F1634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17B9F7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EA0B8C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06DD4E0A" w14:textId="682C809F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7B65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0115C084" w14:textId="2A74D56F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26</w:t>
            </w:r>
            <w:r w:rsidR="009E54FB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319</w:t>
            </w:r>
          </w:p>
        </w:tc>
      </w:tr>
      <w:tr w:rsidR="009E54FB" w:rsidRPr="00B165D6" w14:paraId="5407C83E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6EFA53E9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720364" w14:textId="41F29EDE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565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F8BC9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68B01A" w14:textId="10446B39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="009E54FB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711</w:t>
            </w:r>
            <w:r w:rsidR="009E54FB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3879A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9F31C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45E87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F45ED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E76C1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2AB693" w14:textId="0C229395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351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AAB07C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567075" w14:textId="569DAC65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47771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598</w:t>
            </w:r>
            <w:r w:rsidR="009E54FB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24E21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025EE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008A6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994B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85BE6E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640CD" w14:textId="44E83B4F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916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E0CF3D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7B3E0A" w14:textId="2D67221A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  <w:r w:rsidR="009E54FB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310</w:t>
            </w:r>
            <w:r w:rsidR="009E54FB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284</w:t>
            </w:r>
          </w:p>
        </w:tc>
      </w:tr>
      <w:tr w:rsidR="009E54FB" w:rsidRPr="00B165D6" w14:paraId="51D896B9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4999DEB8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021DC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3D021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286A31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2BAF1A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E95B0D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356DD0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6B7266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1086C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C0E497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5B2552A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E0337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227C6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0B22A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3E4DF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A41037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5B2FFD0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B0A998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AFF142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8C7536F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E54FB" w:rsidRPr="00B165D6" w14:paraId="56768B86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7D1B2965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10010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0339D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9CEA29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40E27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F3C8DA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130FC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0350B2B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E4C82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8DF90C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" w:type="dxa"/>
            <w:shd w:val="clear" w:color="auto" w:fill="auto"/>
            <w:vAlign w:val="bottom"/>
          </w:tcPr>
          <w:p w14:paraId="63C228DD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2AA688D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DB8E4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6EEEC15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87B13B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4B15FA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300" w:lineRule="exact"/>
              <w:ind w:right="-33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shd w:val="clear" w:color="auto" w:fill="auto"/>
            <w:vAlign w:val="bottom"/>
          </w:tcPr>
          <w:p w14:paraId="23AE63C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4369D49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3CEB1C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32147919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E54FB" w:rsidRPr="00B165D6" w14:paraId="7175977E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1CD36C8C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F7FAAB" w14:textId="1483D83B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15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563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590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5585AB9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699D348F" w14:textId="23C897ED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17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711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F64B7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9BA9F59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800839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5C86C5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4F031B2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6DAF646F" w14:textId="1D3A2E8C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321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653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7CACF04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18BD574" w14:textId="3D9B4067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C47771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572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497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887305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4" w:type="dxa"/>
            <w:shd w:val="clear" w:color="auto" w:fill="auto"/>
            <w:vAlign w:val="bottom"/>
          </w:tcPr>
          <w:p w14:paraId="59B1634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3A7A2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2F6DF2F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0E55F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490541C5" w14:textId="67B7C63C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16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885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B8F642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shd w:val="clear" w:color="auto" w:fill="auto"/>
            <w:vAlign w:val="bottom"/>
          </w:tcPr>
          <w:p w14:paraId="77CC3E0E" w14:textId="1EE66003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19</w:t>
            </w:r>
            <w:r w:rsidR="009E54FB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283</w:t>
            </w:r>
            <w:r w:rsidR="009E54FB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965</w:t>
            </w:r>
          </w:p>
        </w:tc>
      </w:tr>
      <w:tr w:rsidR="009E54FB" w:rsidRPr="00B165D6" w14:paraId="09E10061" w14:textId="77777777" w:rsidTr="00604BE9">
        <w:trPr>
          <w:trHeight w:val="144"/>
        </w:trPr>
        <w:tc>
          <w:tcPr>
            <w:tcW w:w="3330" w:type="dxa"/>
            <w:shd w:val="clear" w:color="auto" w:fill="auto"/>
            <w:vAlign w:val="bottom"/>
          </w:tcPr>
          <w:p w14:paraId="4741B914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sz w:val="26"/>
                <w:szCs w:val="26"/>
                <w:cs/>
                <w:lang w:val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61B4B" w14:textId="6DB788B3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1DCB8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D5BD4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E8BDD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6C0A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DAD79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E53F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36F6F9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DB806" w14:textId="779AB347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29</w:t>
            </w:r>
            <w:r w:rsidR="00100C09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399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B79AAE7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E28E6" w14:textId="1E0F279D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left="-90" w:right="-281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26</w:t>
            </w:r>
            <w:r w:rsidR="009E54FB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93D63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F0EC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376EC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A13A0E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985B4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53D17C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72941" w14:textId="63CEFB23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30</w:t>
            </w:r>
            <w:r w:rsidR="00A37153" w:rsidRPr="00985B4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868047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3D938" w14:textId="3D2866A6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300" w:lineRule="exact"/>
              <w:ind w:left="-114" w:right="-198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26</w:t>
            </w:r>
            <w:r w:rsidR="009E54FB" w:rsidRPr="0082412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319</w:t>
            </w:r>
          </w:p>
        </w:tc>
      </w:tr>
      <w:tr w:rsidR="009E54FB" w:rsidRPr="00B165D6" w14:paraId="424A1483" w14:textId="77777777" w:rsidTr="00604BE9">
        <w:trPr>
          <w:trHeight w:val="144"/>
        </w:trPr>
        <w:tc>
          <w:tcPr>
            <w:tcW w:w="3330" w:type="dxa"/>
            <w:shd w:val="clear" w:color="auto" w:fill="auto"/>
          </w:tcPr>
          <w:p w14:paraId="17D84436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90" w:hanging="24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82412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BD7D38" w14:textId="7A1FA91E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15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565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007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79B0A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79B774" w14:textId="14EB43AC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00" w:lineRule="exact"/>
              <w:ind w:right="-143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17</w:t>
            </w:r>
            <w:r w:rsidR="009E54FB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711</w:t>
            </w:r>
            <w:r w:rsidR="009E54FB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7FA20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76B111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73B59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092DB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C1F4C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B98193" w14:textId="55C6B91C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300" w:lineRule="exact"/>
              <w:ind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3F2BE5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351</w:t>
            </w:r>
            <w:r w:rsidR="00100C09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052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13ACAB8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C8286" w14:textId="7FE54D97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300" w:lineRule="exact"/>
              <w:ind w:left="-90" w:right="-28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C47771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598</w:t>
            </w:r>
            <w:r w:rsidR="009E54FB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6848E3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C1101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943F10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4445CB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85B45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7E3655AF" w14:textId="77777777" w:rsidR="009E54FB" w:rsidRPr="00985B45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820BB8" w14:textId="62EC9D8A" w:rsidR="009E54FB" w:rsidRPr="00985B45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16</w:t>
            </w:r>
            <w:r w:rsidR="00A37153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916</w:t>
            </w:r>
            <w:r w:rsidR="00A37153" w:rsidRPr="00985B4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059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08501B" w14:textId="77777777" w:rsidR="009E54FB" w:rsidRPr="0082412F" w:rsidRDefault="009E54FB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00" w:lineRule="exact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F619D6" w14:textId="74479682" w:rsidR="009E54FB" w:rsidRPr="0082412F" w:rsidRDefault="00631E6C" w:rsidP="00604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300" w:lineRule="exact"/>
              <w:ind w:right="-1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19</w:t>
            </w:r>
            <w:r w:rsidR="009E54FB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310</w:t>
            </w:r>
            <w:r w:rsidR="009E54FB" w:rsidRPr="0082412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284</w:t>
            </w:r>
          </w:p>
        </w:tc>
      </w:tr>
    </w:tbl>
    <w:p w14:paraId="2141CA90" w14:textId="446047D4" w:rsidR="0036745E" w:rsidRDefault="0036745E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</w:p>
    <w:p w14:paraId="3CB06F06" w14:textId="77777777" w:rsidR="00471B46" w:rsidRDefault="00471B46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</w:pPr>
    </w:p>
    <w:p w14:paraId="7404BB2B" w14:textId="77777777" w:rsidR="0036745E" w:rsidRDefault="0036745E" w:rsidP="00367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3"/>
        <w:jc w:val="thaiDistribute"/>
        <w:rPr>
          <w:rFonts w:ascii="Angsana New" w:hAnsi="Angsana New"/>
          <w:sz w:val="28"/>
          <w:szCs w:val="28"/>
        </w:rPr>
        <w:sectPr w:rsidR="0036745E" w:rsidSect="00A31DBC">
          <w:headerReference w:type="default" r:id="rId14"/>
          <w:footerReference w:type="default" r:id="rId15"/>
          <w:pgSz w:w="16840" w:h="11907" w:orient="landscape" w:code="9"/>
          <w:pgMar w:top="691" w:right="576" w:bottom="576" w:left="864" w:header="720" w:footer="720" w:gutter="0"/>
          <w:cols w:space="720"/>
          <w:docGrid w:linePitch="245"/>
        </w:sectPr>
      </w:pPr>
    </w:p>
    <w:p w14:paraId="4ECCBC4E" w14:textId="77777777" w:rsidR="00586366" w:rsidRPr="0082412F" w:rsidRDefault="00586366" w:rsidP="000A231A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สัญญาเช่า</w:t>
      </w:r>
    </w:p>
    <w:p w14:paraId="1F60ED68" w14:textId="331F8B5F" w:rsidR="003906D8" w:rsidRDefault="003906D8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78"/>
        <w:gridCol w:w="1352"/>
      </w:tblGrid>
      <w:tr w:rsidR="000D2AB2" w:rsidRPr="00BF17F2" w14:paraId="2BCF3E98" w14:textId="77777777" w:rsidTr="000A231A">
        <w:trPr>
          <w:cantSplit/>
          <w:trHeight w:val="144"/>
          <w:tblHeader/>
        </w:trPr>
        <w:tc>
          <w:tcPr>
            <w:tcW w:w="6210" w:type="dxa"/>
            <w:shd w:val="clear" w:color="auto" w:fill="auto"/>
            <w:vAlign w:val="bottom"/>
          </w:tcPr>
          <w:p w14:paraId="1F8501A4" w14:textId="40E86C6C" w:rsidR="000D2AB2" w:rsidRPr="00BF17F2" w:rsidRDefault="000D2AB2" w:rsidP="00AE16D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17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BF17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F17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F17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4C9CB73C" w14:textId="77777777" w:rsidR="000D2AB2" w:rsidRPr="00BF17F2" w:rsidRDefault="000D2AB2" w:rsidP="00AE16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17F2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332E5DA7" w14:textId="77777777" w:rsidR="000D2AB2" w:rsidRPr="00BF17F2" w:rsidRDefault="000D2AB2" w:rsidP="00AE16D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4CB95E1" w14:textId="77777777" w:rsidR="000D2AB2" w:rsidRPr="00BF17F2" w:rsidRDefault="000D2AB2" w:rsidP="00AE16D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BF17F2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614193C8" w14:textId="77777777" w:rsidR="000D2AB2" w:rsidRPr="00BF17F2" w:rsidRDefault="000D2AB2" w:rsidP="00AE16D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F17F2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0D2AB2" w:rsidRPr="00BF17F2" w14:paraId="4E16E0DE" w14:textId="77777777" w:rsidTr="000A231A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48A10604" w14:textId="77777777" w:rsidR="000D2AB2" w:rsidRPr="00BF17F2" w:rsidRDefault="000D2AB2" w:rsidP="00AE16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64709527" w14:textId="77777777" w:rsidR="000D2AB2" w:rsidRPr="00BF17F2" w:rsidRDefault="000D2AB2" w:rsidP="00AE16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17F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F17F2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F17F2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D2AB2" w:rsidRPr="00BF17F2" w14:paraId="2AB51F8D" w14:textId="77777777" w:rsidTr="000A231A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5EBD8D79" w14:textId="77777777" w:rsidR="000D2AB2" w:rsidRPr="00BF17F2" w:rsidRDefault="000D2AB2" w:rsidP="00AE16D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17F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28E93938" w14:textId="77777777" w:rsidR="000D2AB2" w:rsidRPr="00BF17F2" w:rsidRDefault="000D2AB2" w:rsidP="00AE16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644E027" w14:textId="77777777" w:rsidR="000D2AB2" w:rsidRPr="00BF17F2" w:rsidRDefault="000D2AB2" w:rsidP="00AE16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B580498" w14:textId="77777777" w:rsidR="000D2AB2" w:rsidRPr="00BF17F2" w:rsidRDefault="000D2AB2" w:rsidP="00AE16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AB2" w:rsidRPr="00BF17F2" w14:paraId="21EEB274" w14:textId="77777777" w:rsidTr="000A231A">
        <w:trPr>
          <w:cantSplit/>
          <w:trHeight w:val="191"/>
        </w:trPr>
        <w:tc>
          <w:tcPr>
            <w:tcW w:w="6210" w:type="dxa"/>
            <w:shd w:val="clear" w:color="auto" w:fill="auto"/>
            <w:vAlign w:val="bottom"/>
          </w:tcPr>
          <w:p w14:paraId="01882018" w14:textId="77777777" w:rsidR="000D2AB2" w:rsidRPr="00BF17F2" w:rsidRDefault="000D2AB2" w:rsidP="00AE16D9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F17F2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F17F2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E43F137" w14:textId="1E27BC89" w:rsidR="000D2AB2" w:rsidRPr="00BF17F2" w:rsidRDefault="00631E6C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7</w:t>
            </w:r>
            <w:r w:rsidR="00BF17F2" w:rsidRPr="00BF17F2">
              <w:rPr>
                <w:rFonts w:ascii="Angsana New" w:hAnsi="Angsana New"/>
                <w:sz w:val="30"/>
                <w:szCs w:val="30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</w:rPr>
              <w:t>6</w:t>
            </w:r>
            <w:r w:rsidR="00C138F0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78" w:type="dxa"/>
            <w:vAlign w:val="bottom"/>
          </w:tcPr>
          <w:p w14:paraId="6F89A32B" w14:textId="77777777" w:rsidR="000D2AB2" w:rsidRPr="00BF17F2" w:rsidRDefault="000D2AB2" w:rsidP="00AE16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0E45AC46" w14:textId="77A5DCD0" w:rsidR="000D2AB2" w:rsidRPr="00BF17F2" w:rsidRDefault="00631E6C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/>
                <w:sz w:val="30"/>
                <w:szCs w:val="30"/>
              </w:rPr>
              <w:t>758</w:t>
            </w:r>
          </w:p>
        </w:tc>
      </w:tr>
      <w:tr w:rsidR="000D2AB2" w:rsidRPr="00BE6658" w14:paraId="698BBEDC" w14:textId="77777777" w:rsidTr="000A231A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5D40C862" w14:textId="77777777" w:rsidR="000D2AB2" w:rsidRPr="00BE6658" w:rsidRDefault="000D2AB2" w:rsidP="00AE16D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665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ค่าใช้จ่ายที่เกี่ยวกับสัญญาเช่าระยะสั้นและสัญญาเช่าสินทรัพย์ที่มีมูลค่าต่ำ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195432F1" w14:textId="27DF479D" w:rsidR="000D2AB2" w:rsidRPr="00BE6658" w:rsidRDefault="00631E6C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6658">
              <w:rPr>
                <w:rFonts w:ascii="Angsana New" w:hAnsi="Angsana New"/>
                <w:sz w:val="30"/>
                <w:szCs w:val="30"/>
              </w:rPr>
              <w:t>1</w:t>
            </w:r>
            <w:r w:rsidR="00F21E06" w:rsidRPr="00BE6658">
              <w:rPr>
                <w:rFonts w:ascii="Angsana New" w:hAnsi="Angsana New"/>
                <w:sz w:val="30"/>
                <w:szCs w:val="30"/>
              </w:rPr>
              <w:t>,</w:t>
            </w:r>
            <w:r w:rsidR="00FB0B45" w:rsidRPr="00BE6658">
              <w:rPr>
                <w:rFonts w:ascii="Angsana New" w:hAnsi="Angsana New"/>
                <w:sz w:val="30"/>
                <w:szCs w:val="30"/>
              </w:rPr>
              <w:t>803</w:t>
            </w:r>
          </w:p>
        </w:tc>
        <w:tc>
          <w:tcPr>
            <w:tcW w:w="178" w:type="dxa"/>
            <w:vAlign w:val="bottom"/>
          </w:tcPr>
          <w:p w14:paraId="4E330B23" w14:textId="77777777" w:rsidR="000D2AB2" w:rsidRPr="00BE6658" w:rsidRDefault="000D2AB2" w:rsidP="00AE16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73F116A" w14:textId="0F6BE0E7" w:rsidR="000D2AB2" w:rsidRPr="00BE6658" w:rsidRDefault="00631E6C" w:rsidP="00AE16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6658">
              <w:rPr>
                <w:rFonts w:ascii="Angsana New" w:hAnsi="Angsana New"/>
                <w:sz w:val="30"/>
                <w:szCs w:val="30"/>
              </w:rPr>
              <w:t>851</w:t>
            </w:r>
          </w:p>
        </w:tc>
      </w:tr>
    </w:tbl>
    <w:p w14:paraId="5C3281DE" w14:textId="18AD10FF" w:rsidR="000D2AB2" w:rsidRPr="00BE6658" w:rsidRDefault="000D2AB2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350"/>
        <w:gridCol w:w="178"/>
        <w:gridCol w:w="1352"/>
      </w:tblGrid>
      <w:tr w:rsidR="00586366" w:rsidRPr="00BE6658" w14:paraId="7F750841" w14:textId="77777777" w:rsidTr="000A231A">
        <w:trPr>
          <w:cantSplit/>
          <w:trHeight w:val="144"/>
          <w:tblHeader/>
        </w:trPr>
        <w:tc>
          <w:tcPr>
            <w:tcW w:w="6210" w:type="dxa"/>
            <w:shd w:val="clear" w:color="auto" w:fill="auto"/>
            <w:vAlign w:val="bottom"/>
          </w:tcPr>
          <w:p w14:paraId="648065ED" w14:textId="37C23111" w:rsidR="00586366" w:rsidRPr="00BE6658" w:rsidRDefault="00586366" w:rsidP="0058636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6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9625D" w:rsidRPr="00BE6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E6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31E6C" w:rsidRPr="00BE6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E45C9" w:rsidRPr="00BE6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E45C9" w:rsidRPr="00BE6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E6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31E6C" w:rsidRPr="00BE6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3BE4B156" w14:textId="77777777" w:rsidR="00586366" w:rsidRPr="00BE6658" w:rsidRDefault="00586366" w:rsidP="00586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E665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F7410D3" w14:textId="77777777" w:rsidR="00586366" w:rsidRPr="00BE6658" w:rsidRDefault="00586366" w:rsidP="00586366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32B64DAA" w14:textId="77777777" w:rsidR="00586366" w:rsidRPr="00BE6658" w:rsidRDefault="00586366" w:rsidP="0058636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bCs/>
                <w:sz w:val="30"/>
                <w:szCs w:val="30"/>
                <w:lang w:bidi="th-TH"/>
              </w:rPr>
            </w:pPr>
            <w:r w:rsidRPr="00BE665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16CE3286" w14:textId="77777777" w:rsidR="00586366" w:rsidRPr="00BE6658" w:rsidRDefault="00586366" w:rsidP="00586366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6658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586366" w:rsidRPr="00BE6658" w14:paraId="74908211" w14:textId="77777777" w:rsidTr="000A231A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47CAB40D" w14:textId="77777777" w:rsidR="00586366" w:rsidRPr="00BE6658" w:rsidRDefault="00586366" w:rsidP="00586366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466A3C1A" w14:textId="77777777" w:rsidR="00586366" w:rsidRPr="00BE6658" w:rsidRDefault="00586366" w:rsidP="005863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E6658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E6658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E6658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86366" w:rsidRPr="00BE6658" w14:paraId="5C446E0A" w14:textId="77777777" w:rsidTr="000A231A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66DAB119" w14:textId="77777777" w:rsidR="00586366" w:rsidRPr="00BE6658" w:rsidRDefault="00586366" w:rsidP="00586366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665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350" w:type="dxa"/>
            <w:vAlign w:val="bottom"/>
          </w:tcPr>
          <w:p w14:paraId="6EC8EDB6" w14:textId="77777777" w:rsidR="00586366" w:rsidRPr="00BE6658" w:rsidRDefault="00586366" w:rsidP="0058636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D5452F5" w14:textId="77777777" w:rsidR="00586366" w:rsidRPr="00BE6658" w:rsidRDefault="00586366" w:rsidP="005863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6FF53F4" w14:textId="77777777" w:rsidR="00586366" w:rsidRPr="00BE6658" w:rsidRDefault="00586366" w:rsidP="00586366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86366" w:rsidRPr="00BE6658" w14:paraId="7B555920" w14:textId="77777777" w:rsidTr="000A231A">
        <w:trPr>
          <w:cantSplit/>
          <w:trHeight w:val="191"/>
        </w:trPr>
        <w:tc>
          <w:tcPr>
            <w:tcW w:w="6210" w:type="dxa"/>
            <w:shd w:val="clear" w:color="auto" w:fill="auto"/>
            <w:vAlign w:val="bottom"/>
          </w:tcPr>
          <w:p w14:paraId="483E4A87" w14:textId="77777777" w:rsidR="00586366" w:rsidRPr="00BE6658" w:rsidRDefault="00586366" w:rsidP="00586366">
            <w:pPr>
              <w:rPr>
                <w:rFonts w:ascii="Angsana New" w:hAnsi="Angsana New"/>
                <w:color w:val="211E1F"/>
                <w:sz w:val="30"/>
                <w:szCs w:val="30"/>
              </w:rPr>
            </w:pPr>
            <w:r w:rsidRPr="00BE6658">
              <w:rPr>
                <w:rFonts w:ascii="Angsana New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BE6658" w:rsidDel="009A4744">
              <w:rPr>
                <w:rFonts w:ascii="Angsana New" w:hAnsi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8BDEF2B" w14:textId="7C9AFB41" w:rsidR="00586366" w:rsidRPr="00BE6658" w:rsidRDefault="00631E6C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6658">
              <w:rPr>
                <w:rFonts w:ascii="Angsana New" w:hAnsi="Angsana New"/>
                <w:sz w:val="30"/>
                <w:szCs w:val="30"/>
              </w:rPr>
              <w:t>14</w:t>
            </w:r>
            <w:r w:rsidR="00BF17F2" w:rsidRPr="00BE6658">
              <w:rPr>
                <w:rFonts w:ascii="Angsana New" w:hAnsi="Angsana New"/>
                <w:sz w:val="30"/>
                <w:szCs w:val="30"/>
              </w:rPr>
              <w:t>,</w:t>
            </w:r>
            <w:r w:rsidRPr="00BE6658">
              <w:rPr>
                <w:rFonts w:ascii="Angsana New" w:hAnsi="Angsana New"/>
                <w:sz w:val="30"/>
                <w:szCs w:val="30"/>
              </w:rPr>
              <w:t>6</w:t>
            </w:r>
            <w:r w:rsidR="00C138F0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78" w:type="dxa"/>
            <w:vAlign w:val="bottom"/>
          </w:tcPr>
          <w:p w14:paraId="498CFB18" w14:textId="77777777" w:rsidR="00586366" w:rsidRPr="00BE6658" w:rsidRDefault="00586366" w:rsidP="005863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4089A395" w14:textId="550E0616" w:rsidR="00586366" w:rsidRPr="00BE6658" w:rsidRDefault="00631E6C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6658">
              <w:rPr>
                <w:rFonts w:ascii="Angsana New" w:hAnsi="Angsana New"/>
                <w:sz w:val="30"/>
                <w:szCs w:val="30"/>
              </w:rPr>
              <w:t>1</w:t>
            </w:r>
            <w:r w:rsidR="00BF17F2" w:rsidRPr="00BE6658">
              <w:rPr>
                <w:rFonts w:ascii="Angsana New" w:hAnsi="Angsana New"/>
                <w:sz w:val="30"/>
                <w:szCs w:val="30"/>
              </w:rPr>
              <w:t>,</w:t>
            </w:r>
            <w:r w:rsidRPr="00BE6658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  <w:tr w:rsidR="00586366" w:rsidRPr="00BF17F2" w14:paraId="0B102D97" w14:textId="77777777" w:rsidTr="000A231A">
        <w:trPr>
          <w:cantSplit/>
          <w:trHeight w:val="144"/>
        </w:trPr>
        <w:tc>
          <w:tcPr>
            <w:tcW w:w="6210" w:type="dxa"/>
            <w:shd w:val="clear" w:color="auto" w:fill="auto"/>
            <w:vAlign w:val="bottom"/>
          </w:tcPr>
          <w:p w14:paraId="373CCC10" w14:textId="72FAF0FB" w:rsidR="00586366" w:rsidRPr="00BE6658" w:rsidRDefault="00586366" w:rsidP="0058636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BE6658">
              <w:rPr>
                <w:rFonts w:ascii="Angsana New" w:hAnsi="Angsana New"/>
                <w:sz w:val="30"/>
                <w:szCs w:val="30"/>
                <w:cs/>
              </w:rPr>
              <w:t>ค่าใช้จ่ายที่เกี่ยวกับสัญญาเช่าระยะสั้น</w:t>
            </w:r>
            <w:r w:rsidR="00591FFA" w:rsidRPr="00BE6658">
              <w:rPr>
                <w:rFonts w:ascii="Angsana New" w:hAnsi="Angsana New"/>
                <w:sz w:val="30"/>
                <w:szCs w:val="30"/>
                <w:cs/>
              </w:rPr>
              <w:t>และสัญญาเช่าสินทรัพย์ที่มีมูลค่าต่ำ</w:t>
            </w:r>
          </w:p>
        </w:tc>
        <w:tc>
          <w:tcPr>
            <w:tcW w:w="1350" w:type="dxa"/>
            <w:vAlign w:val="bottom"/>
          </w:tcPr>
          <w:p w14:paraId="326D43E7" w14:textId="37B2EB17" w:rsidR="00586366" w:rsidRPr="00BE6658" w:rsidRDefault="00FB0B45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E6658">
              <w:rPr>
                <w:rFonts w:ascii="Angsana New" w:hAnsi="Angsana New"/>
                <w:sz w:val="30"/>
                <w:szCs w:val="30"/>
              </w:rPr>
              <w:t>5,651</w:t>
            </w:r>
          </w:p>
        </w:tc>
        <w:tc>
          <w:tcPr>
            <w:tcW w:w="178" w:type="dxa"/>
            <w:vAlign w:val="bottom"/>
          </w:tcPr>
          <w:p w14:paraId="24D2B057" w14:textId="77777777" w:rsidR="00586366" w:rsidRPr="00BE6658" w:rsidRDefault="00586366" w:rsidP="00586366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41C3AEA8" w14:textId="1416A3E9" w:rsidR="00586366" w:rsidRPr="00BF17F2" w:rsidRDefault="00631E6C" w:rsidP="00591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BE6658">
              <w:rPr>
                <w:rFonts w:ascii="Angsana New" w:hAnsi="Angsana New"/>
                <w:sz w:val="30"/>
                <w:szCs w:val="30"/>
              </w:rPr>
              <w:t>2</w:t>
            </w:r>
            <w:r w:rsidR="00BF17F2" w:rsidRPr="00BE6658">
              <w:rPr>
                <w:rFonts w:ascii="Angsana New" w:hAnsi="Angsana New"/>
                <w:sz w:val="30"/>
                <w:szCs w:val="30"/>
              </w:rPr>
              <w:t>,</w:t>
            </w:r>
            <w:r w:rsidRPr="00BE6658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</w:tbl>
    <w:p w14:paraId="31300A84" w14:textId="77777777" w:rsidR="00586366" w:rsidRPr="00BF17F2" w:rsidRDefault="00586366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1B103063" w14:textId="12074DA8" w:rsidR="00586366" w:rsidRPr="0082412F" w:rsidRDefault="00586366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BF17F2">
        <w:rPr>
          <w:rFonts w:ascii="Angsana New" w:hAnsi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D9625D" w:rsidRPr="00BF17F2">
        <w:rPr>
          <w:rFonts w:ascii="Angsana New" w:hAnsi="Angsana New"/>
          <w:sz w:val="30"/>
          <w:szCs w:val="30"/>
          <w:cs/>
        </w:rPr>
        <w:t>หก</w:t>
      </w:r>
      <w:r w:rsidRPr="00BF17F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BF17F2">
        <w:rPr>
          <w:rFonts w:ascii="Angsana New" w:hAnsi="Angsana New"/>
          <w:sz w:val="30"/>
          <w:szCs w:val="30"/>
        </w:rPr>
        <w:t xml:space="preserve"> </w:t>
      </w:r>
      <w:r w:rsidR="007E45C9" w:rsidRPr="00BF17F2">
        <w:rPr>
          <w:rFonts w:ascii="Angsana New" w:hAnsi="Angsana New"/>
          <w:sz w:val="30"/>
          <w:szCs w:val="30"/>
          <w:cs/>
        </w:rPr>
        <w:t>มิถุนายน</w:t>
      </w:r>
      <w:r w:rsidRPr="00BF17F2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BF17F2">
        <w:rPr>
          <w:rFonts w:ascii="Angsana New" w:hAnsi="Angsana New"/>
          <w:sz w:val="30"/>
          <w:szCs w:val="30"/>
          <w:cs/>
        </w:rPr>
        <w:t xml:space="preserve"> มีจำนวน </w:t>
      </w:r>
      <w:r w:rsidR="00631E6C" w:rsidRPr="00631E6C">
        <w:rPr>
          <w:rFonts w:ascii="Angsana New" w:hAnsi="Angsana New"/>
          <w:sz w:val="30"/>
          <w:szCs w:val="30"/>
        </w:rPr>
        <w:t>21</w:t>
      </w:r>
      <w:r w:rsidR="00AC16EC">
        <w:rPr>
          <w:rFonts w:ascii="Angsana New" w:hAnsi="Angsana New"/>
          <w:sz w:val="30"/>
          <w:szCs w:val="30"/>
        </w:rPr>
        <w:t>.</w:t>
      </w:r>
      <w:r w:rsidR="00D9157A">
        <w:rPr>
          <w:rFonts w:ascii="Angsana New" w:hAnsi="Angsana New"/>
          <w:sz w:val="30"/>
          <w:szCs w:val="30"/>
        </w:rPr>
        <w:t>81</w:t>
      </w:r>
      <w:r w:rsidR="000D2AB2" w:rsidRPr="00BF17F2">
        <w:rPr>
          <w:rFonts w:ascii="Angsana New" w:hAnsi="Angsana New"/>
          <w:sz w:val="30"/>
          <w:szCs w:val="30"/>
          <w:cs/>
        </w:rPr>
        <w:t xml:space="preserve"> </w:t>
      </w:r>
      <w:r w:rsidRPr="00BF17F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631E6C" w:rsidRPr="00631E6C">
        <w:rPr>
          <w:rFonts w:ascii="Angsana New" w:hAnsi="Angsana New"/>
          <w:sz w:val="30"/>
          <w:szCs w:val="30"/>
        </w:rPr>
        <w:t>8</w:t>
      </w:r>
      <w:r w:rsidR="00AC16EC" w:rsidRPr="00AC16EC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90</w:t>
      </w:r>
      <w:r w:rsidR="000D2AB2" w:rsidRPr="00AC16EC">
        <w:rPr>
          <w:rFonts w:ascii="Angsana New" w:hAnsi="Angsana New"/>
          <w:sz w:val="30"/>
          <w:szCs w:val="30"/>
          <w:cs/>
        </w:rPr>
        <w:t xml:space="preserve"> </w:t>
      </w:r>
      <w:r w:rsidRPr="00AC16EC">
        <w:rPr>
          <w:rFonts w:ascii="Angsana New" w:hAnsi="Angsana New"/>
          <w:sz w:val="30"/>
          <w:szCs w:val="30"/>
          <w:cs/>
        </w:rPr>
        <w:t>ล้านบาท</w:t>
      </w:r>
      <w:r w:rsidRPr="00BF17F2">
        <w:rPr>
          <w:rFonts w:ascii="Angsana New" w:hAnsi="Angsana New"/>
          <w:sz w:val="30"/>
          <w:szCs w:val="30"/>
          <w:cs/>
        </w:rPr>
        <w:t xml:space="preserve"> ตามลำดับ</w:t>
      </w:r>
    </w:p>
    <w:p w14:paraId="571D15EA" w14:textId="77777777" w:rsidR="00586366" w:rsidRPr="0082412F" w:rsidRDefault="00586366" w:rsidP="003906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1DE8495" w14:textId="77777777" w:rsidR="00CA2AFD" w:rsidRPr="0082412F" w:rsidRDefault="00524220" w:rsidP="00606F2F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ภ</w:t>
      </w:r>
      <w:r w:rsidR="00B03387"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าษีเงินได้</w:t>
      </w:r>
    </w:p>
    <w:p w14:paraId="2091020D" w14:textId="77777777" w:rsidR="007619D7" w:rsidRPr="0082412F" w:rsidRDefault="007619D7" w:rsidP="00761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76086FDB" w14:textId="54B1627B" w:rsidR="00AD02AE" w:rsidRPr="0082412F" w:rsidRDefault="00586366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D7EF3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AC16EC">
        <w:rPr>
          <w:rFonts w:ascii="Angsana New" w:hAnsi="Angsana New"/>
          <w:sz w:val="30"/>
          <w:szCs w:val="30"/>
        </w:rPr>
        <w:br/>
      </w:r>
      <w:r w:rsidRPr="00ED7EF3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AD0761" w:rsidRPr="00ED7EF3">
        <w:rPr>
          <w:rFonts w:ascii="Angsana New" w:hAnsi="Angsana New"/>
          <w:sz w:val="30"/>
          <w:szCs w:val="30"/>
          <w:cs/>
        </w:rPr>
        <w:t>หก</w:t>
      </w:r>
      <w:r w:rsidRPr="00ED7EF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ED7EF3">
        <w:rPr>
          <w:rFonts w:ascii="Angsana New" w:hAnsi="Angsana New"/>
          <w:sz w:val="30"/>
          <w:szCs w:val="30"/>
        </w:rPr>
        <w:t xml:space="preserve"> </w:t>
      </w:r>
      <w:r w:rsidR="007E45C9" w:rsidRPr="00ED7EF3">
        <w:rPr>
          <w:rFonts w:ascii="Angsana New" w:hAnsi="Angsana New"/>
          <w:sz w:val="30"/>
          <w:szCs w:val="30"/>
          <w:cs/>
        </w:rPr>
        <w:t>มิถุนายน</w:t>
      </w:r>
      <w:r w:rsidRPr="00ED7EF3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ED7EF3">
        <w:rPr>
          <w:rFonts w:ascii="Angsana New" w:hAnsi="Angsana New"/>
          <w:sz w:val="30"/>
          <w:szCs w:val="30"/>
          <w:cs/>
        </w:rPr>
        <w:t xml:space="preserve"> คือ</w:t>
      </w:r>
      <w:r w:rsidRPr="00ED7EF3">
        <w:rPr>
          <w:rFonts w:ascii="Angsana New" w:hAnsi="Angsana New"/>
          <w:sz w:val="30"/>
          <w:szCs w:val="30"/>
        </w:rPr>
        <w:t xml:space="preserve"> </w:t>
      </w:r>
      <w:r w:rsidR="00EB1AD2" w:rsidRPr="00ED7EF3">
        <w:rPr>
          <w:rFonts w:ascii="Angsana New" w:hAnsi="Angsana New"/>
          <w:sz w:val="30"/>
          <w:szCs w:val="30"/>
          <w:cs/>
        </w:rPr>
        <w:br/>
      </w:r>
      <w:r w:rsidRPr="00ED7EF3">
        <w:rPr>
          <w:rFonts w:ascii="Angsana New" w:hAnsi="Angsana New"/>
          <w:sz w:val="30"/>
          <w:szCs w:val="30"/>
          <w:cs/>
        </w:rPr>
        <w:t xml:space="preserve">ร้อยละ </w:t>
      </w:r>
      <w:r w:rsidR="00631E6C" w:rsidRPr="00631E6C">
        <w:rPr>
          <w:rFonts w:ascii="Angsana New" w:hAnsi="Angsana New"/>
          <w:sz w:val="30"/>
          <w:szCs w:val="30"/>
        </w:rPr>
        <w:t>12</w:t>
      </w:r>
      <w:r w:rsidR="00ED7EF3" w:rsidRPr="00ED7EF3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26</w:t>
      </w:r>
      <w:r w:rsidR="00EB1AD2" w:rsidRPr="00ED7EF3">
        <w:rPr>
          <w:rFonts w:ascii="Angsana New" w:hAnsi="Angsana New"/>
          <w:sz w:val="30"/>
          <w:szCs w:val="30"/>
          <w:cs/>
        </w:rPr>
        <w:t xml:space="preserve"> </w:t>
      </w:r>
      <w:r w:rsidRPr="00ED7EF3">
        <w:rPr>
          <w:rFonts w:ascii="Angsana New" w:hAnsi="Angsana New"/>
          <w:i/>
          <w:iCs/>
          <w:sz w:val="30"/>
          <w:szCs w:val="30"/>
        </w:rPr>
        <w:t>(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30</w:t>
      </w:r>
      <w:r w:rsidR="007E45C9" w:rsidRPr="00ED7EF3">
        <w:rPr>
          <w:rFonts w:ascii="Angsana New" w:hAnsi="Angsana New"/>
          <w:i/>
          <w:iCs/>
          <w:sz w:val="30"/>
          <w:szCs w:val="30"/>
        </w:rPr>
        <w:t xml:space="preserve"> </w:t>
      </w:r>
      <w:r w:rsidR="007E45C9" w:rsidRPr="00ED7EF3">
        <w:rPr>
          <w:rFonts w:ascii="Angsana New" w:hAnsi="Angsana New"/>
          <w:i/>
          <w:iCs/>
          <w:sz w:val="30"/>
          <w:szCs w:val="30"/>
          <w:cs/>
        </w:rPr>
        <w:t>มิถุนายน</w:t>
      </w:r>
      <w:r w:rsidRPr="00ED7EF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2562</w:t>
      </w:r>
      <w:r w:rsidRPr="00ED7EF3">
        <w:rPr>
          <w:rFonts w:ascii="Angsana New" w:hAnsi="Angsana New"/>
          <w:i/>
          <w:iCs/>
          <w:sz w:val="30"/>
          <w:szCs w:val="30"/>
        </w:rPr>
        <w:t xml:space="preserve">: </w:t>
      </w:r>
      <w:r w:rsidRPr="00ED7EF3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EB1AD2" w:rsidRPr="00ED7EF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12</w:t>
      </w:r>
      <w:r w:rsidRPr="00ED7EF3">
        <w:rPr>
          <w:rFonts w:ascii="Angsana New" w:hAnsi="Angsana New"/>
          <w:i/>
          <w:iCs/>
          <w:sz w:val="30"/>
          <w:szCs w:val="30"/>
          <w:cs/>
          <w:lang w:val="th-TH"/>
        </w:rPr>
        <w:t>.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25</w:t>
      </w:r>
      <w:r w:rsidRPr="00ED7EF3">
        <w:rPr>
          <w:rFonts w:ascii="Angsana New" w:hAnsi="Angsana New"/>
          <w:i/>
          <w:iCs/>
          <w:sz w:val="30"/>
          <w:szCs w:val="30"/>
        </w:rPr>
        <w:t xml:space="preserve">) </w:t>
      </w:r>
      <w:r w:rsidRPr="00ED7EF3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ความแตกต่างระหว่างการรับรู้รายได้และค่าใช้จ่ายทางบัญชีกับรายได้และค่าใช้จ่ายทางภาษีบางรายกา</w:t>
      </w:r>
      <w:r w:rsidR="00AD02AE" w:rsidRPr="00ED7EF3">
        <w:rPr>
          <w:rFonts w:ascii="Angsana New" w:hAnsi="Angsana New"/>
          <w:sz w:val="30"/>
          <w:szCs w:val="30"/>
          <w:cs/>
        </w:rPr>
        <w:t>ร</w:t>
      </w:r>
    </w:p>
    <w:p w14:paraId="3CB81B2C" w14:textId="77777777" w:rsidR="00AD02AE" w:rsidRPr="0082412F" w:rsidRDefault="00AD02AE" w:rsidP="00AD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4AE1698" w14:textId="77777777" w:rsidR="00EB1AD2" w:rsidRDefault="00E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DF72F23" w14:textId="4134E125" w:rsidR="00AD02AE" w:rsidRPr="0082412F" w:rsidRDefault="00AD02AE" w:rsidP="00AD02AE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เงินปันผล</w:t>
      </w:r>
    </w:p>
    <w:p w14:paraId="0ED84ED9" w14:textId="77777777" w:rsidR="00AD02AE" w:rsidRPr="0082412F" w:rsidRDefault="00AD02AE" w:rsidP="003A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1B559B7F" w14:textId="77777777" w:rsidR="00AD02AE" w:rsidRPr="0082412F" w:rsidRDefault="00AD02AE" w:rsidP="003A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82412F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3E3B279C" w14:textId="77777777" w:rsidR="00AD02AE" w:rsidRPr="0082412F" w:rsidRDefault="00AD02AE" w:rsidP="003A7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191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703"/>
        <w:gridCol w:w="1800"/>
        <w:gridCol w:w="1278"/>
        <w:gridCol w:w="236"/>
        <w:gridCol w:w="1366"/>
      </w:tblGrid>
      <w:tr w:rsidR="00AD02AE" w:rsidRPr="00806F61" w14:paraId="70C6244A" w14:textId="77777777" w:rsidTr="000A231A">
        <w:trPr>
          <w:tblHeader/>
        </w:trPr>
        <w:tc>
          <w:tcPr>
            <w:tcW w:w="2808" w:type="dxa"/>
            <w:vAlign w:val="bottom"/>
          </w:tcPr>
          <w:p w14:paraId="7E6B68A8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3" w:type="dxa"/>
            <w:vAlign w:val="bottom"/>
          </w:tcPr>
          <w:p w14:paraId="799ADED4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45635723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0F12B7C1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5C201904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vAlign w:val="bottom"/>
          </w:tcPr>
          <w:p w14:paraId="566C873E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6" w:type="dxa"/>
            <w:vAlign w:val="bottom"/>
          </w:tcPr>
          <w:p w14:paraId="1C8D38BB" w14:textId="77777777" w:rsidR="00AD02AE" w:rsidRPr="00806F61" w:rsidDel="00D43E7A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AD02AE" w:rsidRPr="00806F61" w14:paraId="39ED77C5" w14:textId="77777777" w:rsidTr="000A231A">
        <w:trPr>
          <w:tblHeader/>
        </w:trPr>
        <w:tc>
          <w:tcPr>
            <w:tcW w:w="2808" w:type="dxa"/>
            <w:vAlign w:val="bottom"/>
          </w:tcPr>
          <w:p w14:paraId="7C6B1A39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3" w:type="dxa"/>
            <w:vAlign w:val="bottom"/>
          </w:tcPr>
          <w:p w14:paraId="33D9F9EA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C554D90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7F8D790E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F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vAlign w:val="bottom"/>
          </w:tcPr>
          <w:p w14:paraId="716A15EE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6" w:type="dxa"/>
            <w:vAlign w:val="bottom"/>
          </w:tcPr>
          <w:p w14:paraId="0DD83171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D02AE" w:rsidRPr="00806F61" w14:paraId="03114A07" w14:textId="77777777" w:rsidTr="000A231A">
        <w:tc>
          <w:tcPr>
            <w:tcW w:w="2808" w:type="dxa"/>
            <w:vAlign w:val="bottom"/>
          </w:tcPr>
          <w:p w14:paraId="6618917D" w14:textId="30CD5250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9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06F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631E6C" w:rsidRPr="00631E6C">
              <w:rPr>
                <w:rFonts w:ascii="Angsana New" w:hAnsi="Angsana New" w:hint="cs"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703" w:type="dxa"/>
            <w:vAlign w:val="bottom"/>
          </w:tcPr>
          <w:p w14:paraId="579248D7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201578B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28883781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CC618B2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  <w:vAlign w:val="bottom"/>
          </w:tcPr>
          <w:p w14:paraId="26AE2D6C" w14:textId="77777777" w:rsidR="00AD02AE" w:rsidRPr="00806F61" w:rsidRDefault="00AD02AE" w:rsidP="00316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806F61" w:rsidRPr="00806F61" w14:paraId="3DBA53EF" w14:textId="77777777" w:rsidTr="000A231A">
        <w:tc>
          <w:tcPr>
            <w:tcW w:w="2808" w:type="dxa"/>
            <w:vAlign w:val="bottom"/>
          </w:tcPr>
          <w:p w14:paraId="737BBA91" w14:textId="13BE886C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03" w:type="dxa"/>
            <w:vAlign w:val="bottom"/>
          </w:tcPr>
          <w:p w14:paraId="6CB1411D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71BD9DD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vAlign w:val="bottom"/>
          </w:tcPr>
          <w:p w14:paraId="3281D584" w14:textId="26FE994D" w:rsidR="00806F61" w:rsidRPr="00806F61" w:rsidRDefault="00631E6C" w:rsidP="00806F6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806F61"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39E907D0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  <w:vAlign w:val="bottom"/>
          </w:tcPr>
          <w:p w14:paraId="3BDD8EC1" w14:textId="0F38D02A" w:rsidR="00806F61" w:rsidRPr="00806F61" w:rsidRDefault="00631E6C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806F61"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480</w:t>
            </w:r>
          </w:p>
        </w:tc>
      </w:tr>
      <w:tr w:rsidR="00806F61" w:rsidRPr="00806F61" w14:paraId="605B87EE" w14:textId="77777777" w:rsidTr="00806F61">
        <w:tc>
          <w:tcPr>
            <w:tcW w:w="2808" w:type="dxa"/>
            <w:vAlign w:val="bottom"/>
          </w:tcPr>
          <w:p w14:paraId="49518E16" w14:textId="7F1E536D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94"/>
              <w:rPr>
                <w:rFonts w:ascii="Angsana New" w:hAnsi="Angsana New"/>
                <w:sz w:val="30"/>
                <w:szCs w:val="30"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 ครั้งที่ </w:t>
            </w:r>
            <w:r w:rsidR="00631E6C" w:rsidRPr="00631E6C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1703" w:type="dxa"/>
            <w:vAlign w:val="bottom"/>
          </w:tcPr>
          <w:p w14:paraId="58C4CDE4" w14:textId="3642E067" w:rsidR="00806F61" w:rsidRPr="00806F61" w:rsidRDefault="00631E6C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 w:hint="cs"/>
                <w:sz w:val="30"/>
                <w:szCs w:val="30"/>
              </w:rPr>
              <w:t>23</w:t>
            </w:r>
            <w:r w:rsidR="00806F61" w:rsidRPr="00806F6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06F61" w:rsidRPr="00806F61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31E6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14:paraId="111B83E4" w14:textId="40D01DC1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631E6C" w:rsidRPr="00631E6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79F700F" w14:textId="0C552F54" w:rsidR="00806F61" w:rsidRPr="00806F61" w:rsidRDefault="00806F61" w:rsidP="00806F6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631E6C"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="00631E6C"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A9ACC0F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4F9348C5" w14:textId="780F9002" w:rsidR="00806F61" w:rsidRPr="00806F61" w:rsidRDefault="00806F61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631E6C"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06F61" w:rsidRPr="00806F61" w14:paraId="28F2C019" w14:textId="77777777" w:rsidTr="00806F61">
        <w:tc>
          <w:tcPr>
            <w:tcW w:w="2808" w:type="dxa"/>
            <w:vAlign w:val="bottom"/>
          </w:tcPr>
          <w:p w14:paraId="31DC1727" w14:textId="6A8C4D3F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เงินปันผลระหว่างกาล</w:t>
            </w:r>
            <w:r w:rsidRPr="00806F61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  <w:r w:rsidRPr="00806F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ครั้งที่ </w:t>
            </w:r>
            <w:r w:rsidR="00631E6C" w:rsidRPr="00631E6C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03" w:type="dxa"/>
            <w:vAlign w:val="bottom"/>
          </w:tcPr>
          <w:p w14:paraId="6371001E" w14:textId="647437AA" w:rsidR="00806F61" w:rsidRPr="00806F61" w:rsidRDefault="00631E6C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 w:hint="cs"/>
                <w:sz w:val="30"/>
                <w:szCs w:val="30"/>
              </w:rPr>
              <w:t>20</w:t>
            </w:r>
            <w:r w:rsidR="00806F61" w:rsidRPr="00806F6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06F61" w:rsidRPr="00806F61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631E6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800" w:type="dxa"/>
            <w:vAlign w:val="bottom"/>
          </w:tcPr>
          <w:p w14:paraId="011E6DA6" w14:textId="62A83D51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631E6C" w:rsidRPr="00631E6C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11841" w14:textId="1D218324" w:rsidR="00806F61" w:rsidRPr="00806F61" w:rsidRDefault="00631E6C" w:rsidP="00806F61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806F61" w:rsidRPr="00806F6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32EC29C4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B135E" w14:textId="5816D228" w:rsidR="00806F61" w:rsidRPr="00806F61" w:rsidRDefault="00631E6C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806F61" w:rsidRPr="00806F6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813</w:t>
            </w:r>
          </w:p>
        </w:tc>
      </w:tr>
      <w:tr w:rsidR="00806F61" w:rsidRPr="00806F61" w14:paraId="2187F29D" w14:textId="77777777" w:rsidTr="000A231A">
        <w:tc>
          <w:tcPr>
            <w:tcW w:w="2808" w:type="dxa"/>
            <w:vAlign w:val="bottom"/>
          </w:tcPr>
          <w:p w14:paraId="3F622AA4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9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3" w:type="dxa"/>
            <w:vAlign w:val="bottom"/>
          </w:tcPr>
          <w:p w14:paraId="340A9D5C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643ACB7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3D45973C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C7BFD3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5716D220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F61" w:rsidRPr="00806F61" w14:paraId="7BADAF53" w14:textId="77777777" w:rsidTr="000A231A">
        <w:tc>
          <w:tcPr>
            <w:tcW w:w="2808" w:type="dxa"/>
            <w:vAlign w:val="bottom"/>
          </w:tcPr>
          <w:p w14:paraId="2AFF6CD3" w14:textId="5B5D5C62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="00631E6C" w:rsidRPr="00631E6C">
              <w:rPr>
                <w:rFonts w:ascii="Angsana New" w:hAnsi="Angsana New" w:hint="cs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03" w:type="dxa"/>
            <w:vAlign w:val="bottom"/>
          </w:tcPr>
          <w:p w14:paraId="23FE916D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81DD3F7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Align w:val="bottom"/>
          </w:tcPr>
          <w:p w14:paraId="2B59B4FA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B80933E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7E9D82BE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6F61" w:rsidRPr="00806F61" w14:paraId="04CAAA3A" w14:textId="77777777" w:rsidTr="000A231A">
        <w:tc>
          <w:tcPr>
            <w:tcW w:w="2808" w:type="dxa"/>
            <w:vAlign w:val="bottom"/>
          </w:tcPr>
          <w:p w14:paraId="512C108B" w14:textId="143FAD29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03" w:type="dxa"/>
            <w:vAlign w:val="bottom"/>
          </w:tcPr>
          <w:p w14:paraId="2283750C" w14:textId="5C4E0C70" w:rsidR="00806F61" w:rsidRPr="00806F61" w:rsidRDefault="00631E6C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 w:hint="cs"/>
                <w:sz w:val="30"/>
                <w:szCs w:val="30"/>
              </w:rPr>
              <w:t>5</w:t>
            </w:r>
            <w:r w:rsidR="00806F61" w:rsidRPr="00806F6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06F61" w:rsidRPr="00806F6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631E6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14:paraId="282E0AF4" w14:textId="6B476258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631E6C" w:rsidRPr="00631E6C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278" w:type="dxa"/>
            <w:vAlign w:val="bottom"/>
          </w:tcPr>
          <w:p w14:paraId="0966F1F5" w14:textId="5079D866" w:rsidR="00806F61" w:rsidRPr="00806F61" w:rsidRDefault="00631E6C" w:rsidP="00806F6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806F61"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36" w:type="dxa"/>
            <w:vAlign w:val="bottom"/>
          </w:tcPr>
          <w:p w14:paraId="4D5D0A23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14:paraId="055ABB28" w14:textId="70C1481C" w:rsidR="00806F61" w:rsidRPr="00806F61" w:rsidRDefault="00631E6C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3</w:t>
            </w:r>
            <w:r w:rsidR="00806F61"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480</w:t>
            </w:r>
          </w:p>
        </w:tc>
      </w:tr>
      <w:tr w:rsidR="00806F61" w:rsidRPr="00806F61" w14:paraId="063FE702" w14:textId="77777777" w:rsidTr="000A231A">
        <w:tc>
          <w:tcPr>
            <w:tcW w:w="2808" w:type="dxa"/>
            <w:vAlign w:val="bottom"/>
          </w:tcPr>
          <w:p w14:paraId="2C9A72CA" w14:textId="69E2B198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94"/>
              <w:rPr>
                <w:rFonts w:ascii="Angsana New" w:hAnsi="Angsana New"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703" w:type="dxa"/>
            <w:vAlign w:val="bottom"/>
          </w:tcPr>
          <w:p w14:paraId="3C326807" w14:textId="6208D825" w:rsidR="00806F61" w:rsidRPr="00806F61" w:rsidRDefault="00631E6C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E6C">
              <w:rPr>
                <w:rFonts w:ascii="Angsana New" w:hAnsi="Angsana New" w:hint="cs"/>
                <w:sz w:val="30"/>
                <w:szCs w:val="30"/>
              </w:rPr>
              <w:t>22</w:t>
            </w:r>
            <w:r w:rsidR="00806F61" w:rsidRPr="00806F61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806F61" w:rsidRPr="00806F61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631E6C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00" w:type="dxa"/>
            <w:vAlign w:val="bottom"/>
          </w:tcPr>
          <w:p w14:paraId="74CDBAAB" w14:textId="56F3E4E2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631E6C" w:rsidRPr="00631E6C"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37F2211" w14:textId="449E0C37" w:rsidR="00806F61" w:rsidRPr="00806F61" w:rsidRDefault="00806F61" w:rsidP="00806F6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631E6C"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.</w:t>
            </w:r>
            <w:r w:rsidR="00631E6C"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</w:t>
            </w: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F4AA80B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3E1D5482" w14:textId="17BBA052" w:rsidR="00806F61" w:rsidRPr="00806F61" w:rsidRDefault="00806F61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(</w:t>
            </w:r>
            <w:r w:rsidR="00631E6C"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 w:hint="cs"/>
                <w:sz w:val="30"/>
                <w:szCs w:val="30"/>
                <w:lang w:val="en-US" w:bidi="th-TH"/>
              </w:rPr>
              <w:t>667</w:t>
            </w:r>
            <w:r w:rsidRPr="00806F61">
              <w:rPr>
                <w:rFonts w:ascii="Angsana New" w:hAnsi="Angsana New" w:hint="cs"/>
                <w:sz w:val="30"/>
                <w:szCs w:val="30"/>
                <w:lang w:val="en-US" w:bidi="th-TH"/>
              </w:rPr>
              <w:t>)</w:t>
            </w:r>
          </w:p>
        </w:tc>
      </w:tr>
      <w:tr w:rsidR="00806F61" w:rsidRPr="00806F61" w14:paraId="4A562855" w14:textId="77777777" w:rsidTr="000A231A">
        <w:tc>
          <w:tcPr>
            <w:tcW w:w="2808" w:type="dxa"/>
            <w:vAlign w:val="bottom"/>
          </w:tcPr>
          <w:p w14:paraId="5C8DDACB" w14:textId="38C3FACC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 w:firstLine="9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6F6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03" w:type="dxa"/>
            <w:vAlign w:val="bottom"/>
          </w:tcPr>
          <w:p w14:paraId="490F77E2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17706A5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0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46D735" w14:textId="163BB093" w:rsidR="00806F61" w:rsidRPr="00806F61" w:rsidRDefault="00631E6C" w:rsidP="00806F61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806F61" w:rsidRPr="00806F6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.</w:t>
            </w:r>
            <w:r w:rsidRPr="00631E6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7EBB026A" w14:textId="77777777" w:rsidR="00806F61" w:rsidRPr="00806F61" w:rsidRDefault="00806F61" w:rsidP="00806F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588794" w14:textId="6BF5918E" w:rsidR="00806F61" w:rsidRPr="00806F61" w:rsidRDefault="00631E6C" w:rsidP="00806F61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806F61" w:rsidRPr="00806F6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813</w:t>
            </w:r>
          </w:p>
        </w:tc>
      </w:tr>
    </w:tbl>
    <w:p w14:paraId="7AAC1875" w14:textId="77777777" w:rsidR="006A0935" w:rsidRPr="00EB1AD2" w:rsidRDefault="006A0935" w:rsidP="00EB1A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32E8AC4" w14:textId="77777777" w:rsidR="00B419DC" w:rsidRPr="0082412F" w:rsidRDefault="00FF4A19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4B8E520D" w14:textId="77777777" w:rsidR="00FF4A19" w:rsidRPr="0082412F" w:rsidRDefault="00FF4A19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2DEE9630" w14:textId="77777777" w:rsidR="000C2275" w:rsidRPr="0082412F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412F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350484A2" w14:textId="77777777" w:rsidR="000C2275" w:rsidRPr="0082412F" w:rsidRDefault="000C2275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24B3F3A" w14:textId="77777777" w:rsidR="00730E2C" w:rsidRDefault="00730E2C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82412F">
        <w:rPr>
          <w:rFonts w:ascii="Angsana New" w:hAnsi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</w:t>
      </w:r>
      <w:r w:rsidR="00C83634" w:rsidRPr="0082412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82412F">
        <w:rPr>
          <w:rFonts w:ascii="Angsana New" w:hAnsi="Angsana New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3DD00B3A" w14:textId="71EC56C8" w:rsidR="00DC7B86" w:rsidRDefault="00DC7B86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12CA31D7" w14:textId="77777777" w:rsidR="00431E52" w:rsidRDefault="00431E52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9A91B66" w14:textId="62359CDF" w:rsidR="00DC7B86" w:rsidRPr="0082412F" w:rsidRDefault="00DC7B86" w:rsidP="007F3348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  <w:sectPr w:rsidR="00DC7B86" w:rsidRPr="0082412F" w:rsidSect="00881097">
          <w:head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01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222"/>
        <w:gridCol w:w="270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1036"/>
        <w:gridCol w:w="270"/>
        <w:gridCol w:w="900"/>
        <w:gridCol w:w="270"/>
        <w:gridCol w:w="990"/>
        <w:gridCol w:w="270"/>
        <w:gridCol w:w="900"/>
        <w:gridCol w:w="270"/>
        <w:gridCol w:w="990"/>
      </w:tblGrid>
      <w:tr w:rsidR="00730E2C" w:rsidRPr="00CF3DDE" w14:paraId="1FAA969B" w14:textId="77777777" w:rsidTr="004914EB">
        <w:trPr>
          <w:trHeight w:val="261"/>
          <w:tblHeader/>
        </w:trPr>
        <w:tc>
          <w:tcPr>
            <w:tcW w:w="3222" w:type="dxa"/>
            <w:shd w:val="clear" w:color="auto" w:fill="auto"/>
            <w:vAlign w:val="bottom"/>
          </w:tcPr>
          <w:p w14:paraId="178CF56B" w14:textId="77777777" w:rsidR="00730E2C" w:rsidRPr="00FB317F" w:rsidRDefault="00730E2C" w:rsidP="00730E2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5AFC9CA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20" w:type="dxa"/>
            <w:gridSpan w:val="17"/>
            <w:vAlign w:val="bottom"/>
          </w:tcPr>
          <w:p w14:paraId="13DCFB8A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B317F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730E2C" w:rsidRPr="00CF3DDE" w14:paraId="43CE440A" w14:textId="77777777" w:rsidTr="004914EB">
        <w:trPr>
          <w:trHeight w:val="261"/>
          <w:tblHeader/>
        </w:trPr>
        <w:tc>
          <w:tcPr>
            <w:tcW w:w="3222" w:type="dxa"/>
            <w:shd w:val="clear" w:color="auto" w:fill="auto"/>
            <w:vAlign w:val="bottom"/>
          </w:tcPr>
          <w:p w14:paraId="6E6077FF" w14:textId="77777777" w:rsidR="00730E2C" w:rsidRPr="00FB317F" w:rsidRDefault="00730E2C" w:rsidP="00730E2C">
            <w:pPr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5E85A9D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3DE8FEF2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B317F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2E894F73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590" w:type="dxa"/>
            <w:gridSpan w:val="7"/>
            <w:tcBorders>
              <w:bottom w:val="single" w:sz="4" w:space="0" w:color="auto"/>
            </w:tcBorders>
            <w:vAlign w:val="bottom"/>
          </w:tcPr>
          <w:p w14:paraId="64B9B7D5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FB317F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30E2C" w:rsidRPr="00CF3DDE" w14:paraId="20463CF5" w14:textId="77777777" w:rsidTr="004914EB">
        <w:trPr>
          <w:trHeight w:val="261"/>
          <w:tblHeader/>
        </w:trPr>
        <w:tc>
          <w:tcPr>
            <w:tcW w:w="3222" w:type="dxa"/>
            <w:shd w:val="clear" w:color="auto" w:fill="auto"/>
            <w:vAlign w:val="bottom"/>
          </w:tcPr>
          <w:p w14:paraId="5B150F6B" w14:textId="0DA36452" w:rsidR="00730E2C" w:rsidRPr="00FB317F" w:rsidRDefault="00730E2C" w:rsidP="00435D13">
            <w:pPr>
              <w:ind w:left="-19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B317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 w:rsidR="007E45C9" w:rsidRPr="00FB317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E45C9" w:rsidRPr="00FB317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CA36DE" w:rsidRPr="00FB317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51FD6944" w14:textId="67E6A57E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1BC370A" w14:textId="53B5794F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  <w:r w:rsidR="006E4770" w:rsidRPr="00FB317F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</w:t>
            </w: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  <w:r w:rsidRPr="00FB317F">
              <w:rPr>
                <w:rFonts w:ascii="Angsana New" w:hAnsi="Angsana New"/>
                <w:sz w:val="26"/>
                <w:szCs w:val="26"/>
                <w:cs/>
                <w:lang w:bidi="th-TH"/>
              </w:rPr>
              <w:t>ใช้การบัญชีป้องกัน</w:t>
            </w:r>
            <w:r w:rsidRPr="00FB317F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C982C3D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4E5DD14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15F2C98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3EA561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B2BC4" w14:textId="77777777" w:rsidR="00730E2C" w:rsidRPr="00FB317F" w:rsidRDefault="00730E2C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ADA84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Pr="00FB317F">
              <w:rPr>
                <w:rFonts w:ascii="Angsana New" w:hAnsi="Angsana New"/>
                <w:sz w:val="26"/>
                <w:szCs w:val="26"/>
                <w:lang w:bidi="th-TH"/>
              </w:rPr>
              <w:t xml:space="preserve"> - </w:t>
            </w:r>
            <w:r w:rsidRPr="00FB317F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DCB66" w14:textId="77777777" w:rsidR="00730E2C" w:rsidRPr="00FB317F" w:rsidRDefault="00730E2C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0F2E8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05336283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56DFDC" w14:textId="4B65C58C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B31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2D6B699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227E48F" w14:textId="4DEA0D4A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B31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F78235B" w14:textId="77777777" w:rsidR="00730E2C" w:rsidRPr="00FB317F" w:rsidRDefault="00730E2C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EF138FE" w14:textId="6CC5462F" w:rsidR="00730E2C" w:rsidRPr="00FB317F" w:rsidRDefault="00730E2C" w:rsidP="00730E2C">
            <w:pPr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FB31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7724476E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D53B06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30E2C" w:rsidRPr="00CF3DDE" w14:paraId="62882F69" w14:textId="77777777" w:rsidTr="004914EB">
        <w:trPr>
          <w:trHeight w:val="261"/>
          <w:tblHeader/>
        </w:trPr>
        <w:tc>
          <w:tcPr>
            <w:tcW w:w="3222" w:type="dxa"/>
            <w:shd w:val="clear" w:color="auto" w:fill="auto"/>
            <w:vAlign w:val="bottom"/>
          </w:tcPr>
          <w:p w14:paraId="419D4C6F" w14:textId="77777777" w:rsidR="00730E2C" w:rsidRPr="00FB317F" w:rsidRDefault="00730E2C" w:rsidP="00435D13">
            <w:pPr>
              <w:ind w:left="-14" w:right="-90" w:firstLine="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A8A1876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20" w:type="dxa"/>
            <w:gridSpan w:val="17"/>
            <w:vAlign w:val="bottom"/>
          </w:tcPr>
          <w:p w14:paraId="2ED9546A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FB317F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30E2C" w:rsidRPr="00CF3DDE" w14:paraId="2EE24C0D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1D8FC53C" w14:textId="77777777" w:rsidR="00730E2C" w:rsidRPr="00FB317F" w:rsidRDefault="00730E2C" w:rsidP="00435D13">
            <w:pPr>
              <w:ind w:left="-14" w:right="-90" w:firstLine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B317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2F8E4C77" w14:textId="77777777" w:rsidR="00730E2C" w:rsidRPr="00FB317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1183784" w14:textId="77777777" w:rsidR="00730E2C" w:rsidRPr="00FB317F" w:rsidRDefault="00730E2C" w:rsidP="002E38E3">
            <w:pPr>
              <w:pStyle w:val="acctfourfigures"/>
              <w:tabs>
                <w:tab w:val="clear" w:pos="765"/>
                <w:tab w:val="decimal" w:pos="87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91684F8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FF7D28C" w14:textId="77777777" w:rsidR="00730E2C" w:rsidRPr="00FB317F" w:rsidRDefault="00730E2C" w:rsidP="002E38E3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550988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5B7F3C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2CF44F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A52BD1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D8EBA18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785FFA6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AD6C0D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172C88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6140FE9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B32174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1747BD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280D60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0961569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C02898" w14:textId="77777777" w:rsidR="00730E2C" w:rsidRPr="00FB317F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F01" w:rsidRPr="00CF3DDE" w14:paraId="0C33E49B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A8C59BA" w14:textId="479EBDF1" w:rsidR="00453F01" w:rsidRPr="00FB317F" w:rsidRDefault="00453F01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="00443530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FB317F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355B0798" w14:textId="77777777" w:rsidR="00453F01" w:rsidRPr="00FB317F" w:rsidRDefault="00453F01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03F0F97" w14:textId="77777777" w:rsidR="00453F01" w:rsidRPr="00FB317F" w:rsidRDefault="00453F01" w:rsidP="001E4E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E45BE45" w14:textId="77777777" w:rsidR="00453F01" w:rsidRPr="00FB317F" w:rsidRDefault="00453F01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A10934" w14:textId="77777777" w:rsidR="00453F01" w:rsidRPr="00FB317F" w:rsidRDefault="00453F01" w:rsidP="00D92E6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0EAD135" w14:textId="77777777" w:rsidR="00453F01" w:rsidRPr="00FB317F" w:rsidRDefault="00453F01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68CEF2" w14:textId="77777777" w:rsidR="00453F01" w:rsidRPr="00FB317F" w:rsidRDefault="00453F01" w:rsidP="00C849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D7FAF2" w14:textId="77777777" w:rsidR="00453F01" w:rsidRPr="00FB317F" w:rsidRDefault="00453F01" w:rsidP="0031605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2F85F" w14:textId="3099A655" w:rsidR="00453F01" w:rsidRPr="00FB317F" w:rsidRDefault="00631E6C" w:rsidP="00662E8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537</w:t>
            </w:r>
            <w:r w:rsidR="00FB317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554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BF21EA" w14:textId="77777777" w:rsidR="00453F01" w:rsidRPr="00FB317F" w:rsidRDefault="00453F01" w:rsidP="0031605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784D9D7" w14:textId="30C125D6" w:rsidR="00453F01" w:rsidRPr="00FB317F" w:rsidRDefault="00631E6C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537</w:t>
            </w:r>
            <w:r w:rsidR="00FB317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554</w:t>
            </w:r>
          </w:p>
        </w:tc>
        <w:tc>
          <w:tcPr>
            <w:tcW w:w="270" w:type="dxa"/>
            <w:vAlign w:val="bottom"/>
          </w:tcPr>
          <w:p w14:paraId="5EA5B9B0" w14:textId="77777777" w:rsidR="00453F01" w:rsidRPr="00FB317F" w:rsidRDefault="00453F01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6D171B4" w14:textId="77777777" w:rsidR="00453F01" w:rsidRPr="00FB317F" w:rsidRDefault="00453F01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C03B4EB" w14:textId="77777777" w:rsidR="00453F01" w:rsidRPr="00FB317F" w:rsidRDefault="00453F0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54093DB" w14:textId="0804BD85" w:rsidR="00453F01" w:rsidRPr="00FB317F" w:rsidRDefault="00C30A3B" w:rsidP="00C30A3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9751566" w14:textId="77777777" w:rsidR="00453F01" w:rsidRPr="00FB317F" w:rsidRDefault="00453F01" w:rsidP="0031605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BC29F8D" w14:textId="209B2E50" w:rsidR="00453F01" w:rsidRPr="00FB317F" w:rsidRDefault="00631E6C" w:rsidP="00833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537</w:t>
            </w:r>
            <w:r w:rsidR="008335F5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554</w:t>
            </w:r>
          </w:p>
        </w:tc>
        <w:tc>
          <w:tcPr>
            <w:tcW w:w="270" w:type="dxa"/>
            <w:vAlign w:val="bottom"/>
          </w:tcPr>
          <w:p w14:paraId="246FD897" w14:textId="77777777" w:rsidR="00453F01" w:rsidRPr="00FB317F" w:rsidRDefault="00453F0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D4CFC6" w14:textId="1A8AC7DC" w:rsidR="00453F01" w:rsidRPr="00FB317F" w:rsidRDefault="00631E6C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537</w:t>
            </w:r>
            <w:r w:rsidR="00FB31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554</w:t>
            </w:r>
          </w:p>
        </w:tc>
      </w:tr>
      <w:tr w:rsidR="00F602EF" w:rsidRPr="00CF3DDE" w14:paraId="106957F4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D5DB258" w14:textId="77777777" w:rsidR="00F602EF" w:rsidRPr="00FB317F" w:rsidRDefault="00F602EF" w:rsidP="00435D13">
            <w:pPr>
              <w:ind w:left="160"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6E8FB289" w14:textId="77777777" w:rsidR="00F602EF" w:rsidRPr="00FB317F" w:rsidRDefault="00F602EF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9C11713" w14:textId="77777777" w:rsidR="00F602EF" w:rsidRPr="00FB317F" w:rsidRDefault="00F602EF" w:rsidP="001E4E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9EFD8F" w14:textId="77777777" w:rsidR="00F602EF" w:rsidRPr="00FB317F" w:rsidRDefault="00F602EF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721FA2" w14:textId="77777777" w:rsidR="00F602EF" w:rsidRPr="00FB317F" w:rsidRDefault="00F602EF" w:rsidP="00D92E69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23444AD" w14:textId="77777777" w:rsidR="00F602EF" w:rsidRPr="00FB317F" w:rsidRDefault="00F602EF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3B4484" w14:textId="77777777" w:rsidR="00F602EF" w:rsidRPr="00FB317F" w:rsidRDefault="00F602EF" w:rsidP="00C849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C0411D" w14:textId="77777777" w:rsidR="00F602EF" w:rsidRPr="00FB317F" w:rsidRDefault="00F602EF" w:rsidP="0031605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8ED91D" w14:textId="77777777" w:rsidR="00F602EF" w:rsidRPr="00FB317F" w:rsidRDefault="00F602EF" w:rsidP="00662E86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2C16BC" w14:textId="77777777" w:rsidR="00F602EF" w:rsidRPr="00FB317F" w:rsidRDefault="00F602EF" w:rsidP="0031605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D710509" w14:textId="77777777" w:rsidR="00F602EF" w:rsidRPr="00FB317F" w:rsidRDefault="00F602EF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3DB02D6" w14:textId="77777777" w:rsidR="00F602EF" w:rsidRPr="00FB317F" w:rsidRDefault="00F602EF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4089A0A" w14:textId="77777777" w:rsidR="00F602EF" w:rsidRPr="00FB317F" w:rsidRDefault="00F602EF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90A6AB8" w14:textId="77777777" w:rsidR="00F602EF" w:rsidRPr="00FB317F" w:rsidRDefault="00F602EF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FACDCB3" w14:textId="77777777" w:rsidR="00F602EF" w:rsidRPr="00FB317F" w:rsidRDefault="00F602E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59BA049" w14:textId="77777777" w:rsidR="00F602EF" w:rsidRPr="00FB317F" w:rsidRDefault="00F602EF" w:rsidP="0031605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E60E1AB" w14:textId="77777777" w:rsidR="00F602EF" w:rsidRPr="00FB317F" w:rsidRDefault="00F602E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BE2C18" w14:textId="77777777" w:rsidR="00F602EF" w:rsidRPr="00FB317F" w:rsidRDefault="00F602EF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AE7FCB" w14:textId="77777777" w:rsidR="00F602EF" w:rsidRPr="00FB317F" w:rsidRDefault="00F602E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53F01" w:rsidRPr="00CF3DDE" w14:paraId="6B8C0DB7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DD5C395" w14:textId="5D0623B7" w:rsidR="00453F01" w:rsidRPr="00FB317F" w:rsidRDefault="00453F01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F602EF" w:rsidRPr="00FB317F">
              <w:rPr>
                <w:rFonts w:ascii="Angsana New" w:hAnsi="Angsana New"/>
                <w:sz w:val="26"/>
                <w:szCs w:val="26"/>
                <w:cs/>
              </w:rPr>
              <w:t>หมุนเวียน</w:t>
            </w:r>
            <w:r w:rsidRPr="00FB317F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270" w:type="dxa"/>
            <w:vAlign w:val="bottom"/>
          </w:tcPr>
          <w:p w14:paraId="4CBD0A96" w14:textId="77777777" w:rsidR="00453F01" w:rsidRPr="00FB317F" w:rsidRDefault="00453F01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4C0612" w14:textId="77777777" w:rsidR="00453F01" w:rsidRPr="00FB317F" w:rsidRDefault="00453F01" w:rsidP="001E4E8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E919164" w14:textId="77777777" w:rsidR="00453F01" w:rsidRPr="00FB317F" w:rsidRDefault="00453F01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18393A7" w14:textId="77777777" w:rsidR="00453F01" w:rsidRPr="00FB317F" w:rsidRDefault="00453F01" w:rsidP="002E38E3">
            <w:pPr>
              <w:pStyle w:val="acctfourfigures"/>
              <w:tabs>
                <w:tab w:val="clear" w:pos="765"/>
                <w:tab w:val="decimal" w:pos="95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FC43DEB" w14:textId="77777777" w:rsidR="00453F01" w:rsidRPr="00FB317F" w:rsidRDefault="00453F01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882874" w14:textId="77777777" w:rsidR="00453F01" w:rsidRPr="00FB317F" w:rsidRDefault="00453F01" w:rsidP="00C849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84B9F0" w14:textId="77777777" w:rsidR="00453F01" w:rsidRPr="00FB317F" w:rsidRDefault="00453F01" w:rsidP="00316059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DE1730" w14:textId="77777777" w:rsidR="00453F01" w:rsidRPr="00FB317F" w:rsidRDefault="00453F01" w:rsidP="0031605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2C4E9A" w14:textId="77777777" w:rsidR="00453F01" w:rsidRPr="00FB317F" w:rsidRDefault="00453F01" w:rsidP="00316059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3D02C55" w14:textId="77777777" w:rsidR="00453F01" w:rsidRPr="00FB317F" w:rsidRDefault="00453F01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441902B" w14:textId="77777777" w:rsidR="00453F01" w:rsidRPr="00FB317F" w:rsidRDefault="00453F01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244B2EA" w14:textId="77777777" w:rsidR="00453F01" w:rsidRPr="00FB317F" w:rsidRDefault="00453F01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090870F" w14:textId="77777777" w:rsidR="00453F01" w:rsidRPr="00FB317F" w:rsidRDefault="00453F0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39A324C" w14:textId="77777777" w:rsidR="00453F01" w:rsidRPr="00FB317F" w:rsidRDefault="00453F01" w:rsidP="001E4E87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D888484" w14:textId="77777777" w:rsidR="00453F01" w:rsidRPr="00FB317F" w:rsidRDefault="00453F01" w:rsidP="00316059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950C658" w14:textId="77777777" w:rsidR="00453F01" w:rsidRPr="00FB317F" w:rsidRDefault="00453F01" w:rsidP="005C45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8"/>
              </w:tabs>
              <w:ind w:left="-43" w:right="-9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AD60AB1" w14:textId="77777777" w:rsidR="00453F01" w:rsidRPr="00FB317F" w:rsidRDefault="00453F0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64F15A" w14:textId="77777777" w:rsidR="00453F01" w:rsidRPr="00FB317F" w:rsidRDefault="00453F01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317F" w:rsidRPr="00CF3DDE" w14:paraId="1B0D3C87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08510352" w14:textId="47FC67B7" w:rsidR="00FB317F" w:rsidRPr="00FB317F" w:rsidRDefault="00FB317F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B317F">
              <w:rPr>
                <w:rFonts w:ascii="Angsana New" w:hAnsi="Angsana New"/>
                <w:sz w:val="26"/>
                <w:szCs w:val="26"/>
                <w:cs/>
              </w:rPr>
              <w:t>เงินฝากกับสถาบันการเงิน</w:t>
            </w:r>
          </w:p>
        </w:tc>
        <w:tc>
          <w:tcPr>
            <w:tcW w:w="270" w:type="dxa"/>
            <w:vAlign w:val="bottom"/>
          </w:tcPr>
          <w:p w14:paraId="26F91B76" w14:textId="77777777" w:rsidR="00FB317F" w:rsidRPr="00FB317F" w:rsidRDefault="00FB317F" w:rsidP="00CA36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D9F39F6" w14:textId="0C1C01DF" w:rsidR="00FB317F" w:rsidRPr="00FB317F" w:rsidRDefault="00FB317F" w:rsidP="00CA36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07F5FC5" w14:textId="77777777" w:rsidR="00FB317F" w:rsidRPr="00FB317F" w:rsidRDefault="00FB317F" w:rsidP="00CA36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89D465" w14:textId="29807BDD" w:rsidR="00FB317F" w:rsidRPr="00FB317F" w:rsidRDefault="00FB317F" w:rsidP="00CA36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A5F9A3" w14:textId="77777777" w:rsidR="00FB317F" w:rsidRPr="00FB317F" w:rsidRDefault="00FB317F" w:rsidP="00CA3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66BEFB" w14:textId="2B9C0B7D" w:rsidR="00FB317F" w:rsidRPr="00FB317F" w:rsidRDefault="00FB317F" w:rsidP="00C849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B951B7" w14:textId="77777777" w:rsidR="00FB317F" w:rsidRPr="00FB317F" w:rsidRDefault="00FB317F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80AB9B" w14:textId="11AEB8C5" w:rsidR="00FB317F" w:rsidRPr="00FB317F" w:rsidRDefault="00F14B7B" w:rsidP="00CA36DE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1,065,000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440FC9" w14:textId="77777777" w:rsidR="00FB317F" w:rsidRPr="00FB317F" w:rsidRDefault="00FB317F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21E4785" w14:textId="6B01140D" w:rsidR="00FB317F" w:rsidRPr="00FB317F" w:rsidRDefault="00F14B7B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1,065,000</w:t>
            </w:r>
          </w:p>
        </w:tc>
        <w:tc>
          <w:tcPr>
            <w:tcW w:w="270" w:type="dxa"/>
            <w:vAlign w:val="bottom"/>
          </w:tcPr>
          <w:p w14:paraId="1EAA8752" w14:textId="77777777" w:rsidR="00FB317F" w:rsidRPr="00FB317F" w:rsidRDefault="00FB317F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160BA4" w14:textId="7BD391D8" w:rsidR="00FB317F" w:rsidRPr="00FB317F" w:rsidRDefault="00FB317F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BC9448E" w14:textId="77777777" w:rsidR="00FB317F" w:rsidRPr="00FB317F" w:rsidRDefault="00FB317F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357DB58" w14:textId="298559D2" w:rsidR="00FB317F" w:rsidRPr="00FB317F" w:rsidRDefault="00FB317F" w:rsidP="00FB317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C869E0D" w14:textId="77777777" w:rsidR="00FB317F" w:rsidRPr="00FB317F" w:rsidRDefault="00FB317F" w:rsidP="00CA36DE">
            <w:pPr>
              <w:tabs>
                <w:tab w:val="decimal" w:pos="510"/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036A45D3" w14:textId="32BD76DA" w:rsidR="00FB317F" w:rsidRPr="00FB317F" w:rsidRDefault="00FB317F" w:rsidP="00FB31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F054EC0" w14:textId="77777777" w:rsidR="00FB317F" w:rsidRPr="00FB317F" w:rsidRDefault="00FB317F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AADDD7" w14:textId="2FE9ADCE" w:rsidR="00FB317F" w:rsidRPr="00FB317F" w:rsidRDefault="00FB317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B317F" w:rsidRPr="00CF3DDE" w14:paraId="5AB5C682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3A9EC64" w14:textId="5F32B8FA" w:rsidR="00FB317F" w:rsidRPr="00FB317F" w:rsidRDefault="00FB317F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FB317F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70" w:type="dxa"/>
            <w:vAlign w:val="bottom"/>
          </w:tcPr>
          <w:p w14:paraId="38DEA041" w14:textId="77777777" w:rsidR="00FB317F" w:rsidRPr="00FB317F" w:rsidRDefault="00FB317F" w:rsidP="00C532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B6B4FB" w14:textId="77777777" w:rsidR="00FB317F" w:rsidRPr="00FB317F" w:rsidRDefault="00FB317F" w:rsidP="00C5321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F49D315" w14:textId="77777777" w:rsidR="00FB317F" w:rsidRPr="00FB317F" w:rsidRDefault="00FB317F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E33948F" w14:textId="0E44915D" w:rsidR="00FB317F" w:rsidRPr="00FB317F" w:rsidRDefault="00631E6C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FB31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319</w:t>
            </w:r>
            <w:r w:rsidR="00FB317F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862</w:t>
            </w:r>
          </w:p>
        </w:tc>
        <w:tc>
          <w:tcPr>
            <w:tcW w:w="236" w:type="dxa"/>
            <w:vAlign w:val="bottom"/>
          </w:tcPr>
          <w:p w14:paraId="5BD71A2C" w14:textId="77777777" w:rsidR="00FB317F" w:rsidRPr="00FB317F" w:rsidRDefault="00FB317F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3FD39" w14:textId="77777777" w:rsidR="00FB317F" w:rsidRPr="00FB317F" w:rsidRDefault="00FB317F" w:rsidP="00C849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E65B7C" w14:textId="77777777" w:rsidR="00FB317F" w:rsidRPr="00FB317F" w:rsidRDefault="00FB317F" w:rsidP="00C5321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06D7A" w14:textId="01314F2D" w:rsidR="00FB317F" w:rsidRPr="00FB317F" w:rsidRDefault="00F14B7B" w:rsidP="00C5321F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2,058,600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84BB75" w14:textId="77777777" w:rsidR="00FB317F" w:rsidRPr="00FB317F" w:rsidRDefault="00FB317F" w:rsidP="00C5321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8650C" w14:textId="5171D960" w:rsidR="00FB317F" w:rsidRPr="00FB317F" w:rsidRDefault="00F14B7B" w:rsidP="00C5321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3,378,462</w:t>
            </w:r>
          </w:p>
        </w:tc>
        <w:tc>
          <w:tcPr>
            <w:tcW w:w="270" w:type="dxa"/>
            <w:vAlign w:val="bottom"/>
          </w:tcPr>
          <w:p w14:paraId="44E96CA1" w14:textId="77777777" w:rsidR="00FB317F" w:rsidRPr="00FB317F" w:rsidRDefault="00FB317F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9F92C36" w14:textId="77777777" w:rsidR="00FB317F" w:rsidRPr="00FB317F" w:rsidRDefault="00FB317F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21F7A5" w14:textId="77777777" w:rsidR="00FB317F" w:rsidRPr="00FB317F" w:rsidRDefault="00FB317F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D266196" w14:textId="25152BC1" w:rsidR="00FB317F" w:rsidRPr="00FB317F" w:rsidRDefault="00F14B7B" w:rsidP="00FB317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3,378,462</w:t>
            </w:r>
          </w:p>
        </w:tc>
        <w:tc>
          <w:tcPr>
            <w:tcW w:w="270" w:type="dxa"/>
            <w:vAlign w:val="bottom"/>
          </w:tcPr>
          <w:p w14:paraId="747AA004" w14:textId="77777777" w:rsidR="00FB317F" w:rsidRPr="00FB317F" w:rsidRDefault="00FB317F" w:rsidP="00C5321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F59A248" w14:textId="77777777" w:rsidR="00FB317F" w:rsidRPr="00FB317F" w:rsidRDefault="00FB317F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B35C21" w14:textId="77777777" w:rsidR="00FB317F" w:rsidRPr="00FB317F" w:rsidRDefault="00FB317F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E22BC4" w14:textId="7A9E93FF" w:rsidR="00FB317F" w:rsidRPr="00FB317F" w:rsidRDefault="00F14B7B" w:rsidP="00C532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3,378,462</w:t>
            </w:r>
          </w:p>
        </w:tc>
      </w:tr>
      <w:tr w:rsidR="00F602EF" w:rsidRPr="00CF3DDE" w14:paraId="2C47AA44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97E3723" w14:textId="4D572D1D" w:rsidR="00F602EF" w:rsidRPr="00FB317F" w:rsidRDefault="00435D13" w:rsidP="00435D13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317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F602EF" w:rsidRPr="00FB317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270" w:type="dxa"/>
            <w:vAlign w:val="bottom"/>
          </w:tcPr>
          <w:p w14:paraId="5A161700" w14:textId="77777777" w:rsidR="00F602EF" w:rsidRPr="00FB317F" w:rsidRDefault="00F602EF" w:rsidP="00F602E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7D3A50" w14:textId="76DBA2FC" w:rsidR="00F602EF" w:rsidRPr="00FB317F" w:rsidRDefault="00F602EF" w:rsidP="00F602EF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317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32C457" w14:textId="77777777" w:rsidR="00F602EF" w:rsidRPr="00FB317F" w:rsidRDefault="00F602EF" w:rsidP="00F602E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2F6B4" w14:textId="2CA0B6F4" w:rsidR="00F602EF" w:rsidRPr="00FB317F" w:rsidRDefault="00631E6C" w:rsidP="00F6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FB317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319</w:t>
            </w:r>
            <w:r w:rsidR="00FB317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862</w:t>
            </w:r>
          </w:p>
        </w:tc>
        <w:tc>
          <w:tcPr>
            <w:tcW w:w="236" w:type="dxa"/>
            <w:vAlign w:val="bottom"/>
          </w:tcPr>
          <w:p w14:paraId="47DF1A9A" w14:textId="77777777" w:rsidR="00F602EF" w:rsidRPr="00FB317F" w:rsidRDefault="00F602EF" w:rsidP="00F602E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0C5D29" w14:textId="297009BD" w:rsidR="00F602EF" w:rsidRPr="00FB317F" w:rsidRDefault="00F602EF" w:rsidP="00C849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317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5ED837" w14:textId="77777777" w:rsidR="00F602EF" w:rsidRPr="00FB317F" w:rsidRDefault="00F602EF" w:rsidP="00F602E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99AC85" w14:textId="3614B198" w:rsidR="00F602EF" w:rsidRPr="00FB317F" w:rsidRDefault="00631E6C" w:rsidP="00F602EF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</w:t>
            </w:r>
            <w:r w:rsidR="00FB317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123</w:t>
            </w:r>
            <w:r w:rsidR="00FB317F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7C2B6F" w14:textId="77777777" w:rsidR="00F602EF" w:rsidRPr="00FB317F" w:rsidRDefault="00F602EF" w:rsidP="00F602E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9AEEE1" w14:textId="09490FDD" w:rsidR="00F602EF" w:rsidRPr="00FB317F" w:rsidRDefault="00631E6C" w:rsidP="00F602EF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</w:t>
            </w:r>
            <w:r w:rsidR="00FB317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443</w:t>
            </w:r>
            <w:r w:rsidR="00FB317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462</w:t>
            </w:r>
          </w:p>
        </w:tc>
        <w:tc>
          <w:tcPr>
            <w:tcW w:w="270" w:type="dxa"/>
            <w:vAlign w:val="bottom"/>
          </w:tcPr>
          <w:p w14:paraId="6DCB185C" w14:textId="77777777" w:rsidR="00F602EF" w:rsidRPr="00FB317F" w:rsidRDefault="00F602EF" w:rsidP="00F602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3726D78" w14:textId="436FADDE" w:rsidR="00F602EF" w:rsidRPr="00FB317F" w:rsidRDefault="00F602EF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7DE6BBB" w14:textId="77777777" w:rsidR="00F602EF" w:rsidRPr="00FB317F" w:rsidRDefault="00F602EF" w:rsidP="00F602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AD7EEA7" w14:textId="03287DD3" w:rsidR="00F602EF" w:rsidRPr="00FB317F" w:rsidRDefault="00F602EF" w:rsidP="00F6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8EB511D" w14:textId="77777777" w:rsidR="00F602EF" w:rsidRPr="00FB317F" w:rsidRDefault="00F602EF" w:rsidP="00F602EF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6939436" w14:textId="287A9EBD" w:rsidR="00F602EF" w:rsidRPr="00FB317F" w:rsidRDefault="00F602EF" w:rsidP="00F6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6A9AAD1" w14:textId="77777777" w:rsidR="00F602EF" w:rsidRPr="00FB317F" w:rsidRDefault="00F602EF" w:rsidP="00F602E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0AED8A" w14:textId="4CD1D238" w:rsidR="00F602EF" w:rsidRPr="00FB317F" w:rsidRDefault="00F602EF" w:rsidP="00F602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F602EF" w:rsidRPr="00CF3DDE" w14:paraId="68D23C41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7CD52742" w14:textId="77777777" w:rsidR="00F602EF" w:rsidRPr="00FB317F" w:rsidRDefault="00F602EF" w:rsidP="00435D13">
            <w:pPr>
              <w:ind w:left="166"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8500870" w14:textId="77777777" w:rsidR="00F602EF" w:rsidRPr="00FB317F" w:rsidRDefault="00F602EF" w:rsidP="00CA36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1607519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7913B3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BF5AF24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4CCE52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C93FC40" w14:textId="77777777" w:rsidR="00F602EF" w:rsidRPr="00FB317F" w:rsidRDefault="00F602E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44102A3" w14:textId="77777777" w:rsidR="00F602EF" w:rsidRPr="00FB317F" w:rsidRDefault="00F602EF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0EE376" w14:textId="77777777" w:rsidR="00F602EF" w:rsidRPr="00FB317F" w:rsidRDefault="00F602EF" w:rsidP="0083120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38DAD7" w14:textId="77777777" w:rsidR="00F602EF" w:rsidRPr="00FB317F" w:rsidRDefault="00F602EF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30540E" w14:textId="77777777" w:rsidR="00F602EF" w:rsidRPr="00FB317F" w:rsidRDefault="00F602EF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1570C9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1947E60" w14:textId="77777777" w:rsidR="00F602EF" w:rsidRPr="00FB317F" w:rsidRDefault="00F602E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8C0FAEC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670599" w14:textId="77777777" w:rsidR="00F602EF" w:rsidRPr="00FB317F" w:rsidRDefault="00F602EF" w:rsidP="00A42BE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4EC4ED" w14:textId="77777777" w:rsidR="00F602EF" w:rsidRPr="00FB317F" w:rsidRDefault="00F602EF" w:rsidP="00CA36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5E5AC29" w14:textId="77777777" w:rsidR="00F602EF" w:rsidRPr="00FB317F" w:rsidRDefault="00F602E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70A8898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27180C" w14:textId="77777777" w:rsidR="00F602EF" w:rsidRPr="00FB317F" w:rsidRDefault="00F602E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02EF" w:rsidRPr="00CF3DDE" w14:paraId="2D548103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92F5D35" w14:textId="1E1968F3" w:rsidR="00F602EF" w:rsidRPr="00FB317F" w:rsidRDefault="00F602EF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  <w:vAlign w:val="bottom"/>
          </w:tcPr>
          <w:p w14:paraId="69177BBD" w14:textId="77777777" w:rsidR="00F602EF" w:rsidRPr="00FB317F" w:rsidRDefault="00F602EF" w:rsidP="00CA36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4F2F86C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311D41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3C0E2B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F8735E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6EBEA1" w14:textId="77777777" w:rsidR="00F602EF" w:rsidRPr="00FB317F" w:rsidRDefault="00F602E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940C64" w14:textId="77777777" w:rsidR="00F602EF" w:rsidRPr="00FB317F" w:rsidRDefault="00F602EF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AC335D" w14:textId="77777777" w:rsidR="00F602EF" w:rsidRPr="00FB317F" w:rsidRDefault="00F602EF" w:rsidP="00831203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13B6B39" w14:textId="77777777" w:rsidR="00F602EF" w:rsidRPr="00FB317F" w:rsidRDefault="00F602EF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F8D4DE3" w14:textId="77777777" w:rsidR="00F602EF" w:rsidRPr="00FB317F" w:rsidRDefault="00F602EF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AF1D1B0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0606B6" w14:textId="77777777" w:rsidR="00F602EF" w:rsidRPr="00FB317F" w:rsidRDefault="00F602E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43C2950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09E0EB" w14:textId="77777777" w:rsidR="00F602EF" w:rsidRPr="00FB317F" w:rsidRDefault="00F602EF" w:rsidP="00A42BE5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D065EC6" w14:textId="77777777" w:rsidR="00F602EF" w:rsidRPr="00FB317F" w:rsidRDefault="00F602EF" w:rsidP="00CA36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86ED61B" w14:textId="77777777" w:rsidR="00F602EF" w:rsidRPr="00FB317F" w:rsidRDefault="00F602E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F188D2B" w14:textId="77777777" w:rsidR="00F602EF" w:rsidRPr="00FB317F" w:rsidRDefault="00F602EF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EC8FC7" w14:textId="77777777" w:rsidR="00F602EF" w:rsidRPr="00FB317F" w:rsidRDefault="00F602EF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8EC" w:rsidRPr="00CF3DDE" w14:paraId="7F15A60D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76F727C7" w14:textId="697F66ED" w:rsidR="000D38EC" w:rsidRPr="00FB317F" w:rsidRDefault="00435D13" w:rsidP="00435D13">
            <w:pPr>
              <w:ind w:right="-90"/>
              <w:rPr>
                <w:rFonts w:ascii="Angsana New" w:hAnsi="Angsana New"/>
                <w:sz w:val="26"/>
                <w:szCs w:val="26"/>
                <w:lang w:val="en-GB" w:bidi="ar-SA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D38EC" w:rsidRPr="00FB317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270" w:type="dxa"/>
            <w:vAlign w:val="bottom"/>
          </w:tcPr>
          <w:p w14:paraId="02BDF8B4" w14:textId="77777777" w:rsidR="000D38EC" w:rsidRPr="00FB317F" w:rsidRDefault="000D38EC" w:rsidP="000D38E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CFACB29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50BF75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CDDAFF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574D45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3C015F" w14:textId="41C3C9C8" w:rsidR="000D38EC" w:rsidRPr="00FB317F" w:rsidRDefault="00631E6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412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0D60EB" w14:textId="77777777" w:rsidR="000D38EC" w:rsidRPr="00FB317F" w:rsidRDefault="000D38EC" w:rsidP="000D38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4BF52E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9CF6E" w14:textId="77777777" w:rsidR="000D38EC" w:rsidRPr="00FB317F" w:rsidRDefault="000D38EC" w:rsidP="000D38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967BA8D" w14:textId="724FA2AA" w:rsidR="000D38EC" w:rsidRPr="00FB317F" w:rsidRDefault="00631E6C" w:rsidP="000D38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44AA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412</w:t>
            </w:r>
            <w:r w:rsidR="00844AA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772</w:t>
            </w:r>
          </w:p>
        </w:tc>
        <w:tc>
          <w:tcPr>
            <w:tcW w:w="270" w:type="dxa"/>
            <w:vAlign w:val="bottom"/>
          </w:tcPr>
          <w:p w14:paraId="7B6C9C58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0B6D61B" w14:textId="66E2DF9E" w:rsidR="000D38EC" w:rsidRPr="00FB317F" w:rsidRDefault="00631E6C" w:rsidP="00C84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412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772</w:t>
            </w:r>
          </w:p>
        </w:tc>
        <w:tc>
          <w:tcPr>
            <w:tcW w:w="270" w:type="dxa"/>
            <w:vAlign w:val="bottom"/>
          </w:tcPr>
          <w:p w14:paraId="51408048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2862605" w14:textId="1F175A48" w:rsidR="000D38EC" w:rsidRPr="00FB317F" w:rsidRDefault="000D38EC" w:rsidP="000D38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F6D5BD1" w14:textId="77777777" w:rsidR="000D38EC" w:rsidRPr="00FB317F" w:rsidRDefault="000D38EC" w:rsidP="000D38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683E24" w14:textId="2BB481D3" w:rsidR="000D38EC" w:rsidRPr="00FB317F" w:rsidRDefault="000D38E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7249D0F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AA01D8" w14:textId="0D43E157" w:rsidR="000D38EC" w:rsidRPr="00FB317F" w:rsidRDefault="00631E6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412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772</w:t>
            </w:r>
          </w:p>
        </w:tc>
      </w:tr>
      <w:tr w:rsidR="000D38EC" w:rsidRPr="00CF3DDE" w14:paraId="366F0C91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0CA76116" w14:textId="05B271B9" w:rsidR="000D38EC" w:rsidRPr="00FB317F" w:rsidRDefault="00435D13" w:rsidP="00435D13">
            <w:pPr>
              <w:ind w:right="-90"/>
              <w:rPr>
                <w:rFonts w:ascii="Angsana New" w:hAnsi="Angsana New"/>
                <w:sz w:val="26"/>
                <w:szCs w:val="26"/>
                <w:cs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0D38EC" w:rsidRPr="00FB317F">
              <w:rPr>
                <w:rFonts w:ascii="Angsana New" w:hAnsi="Angsana New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70" w:type="dxa"/>
            <w:vAlign w:val="bottom"/>
          </w:tcPr>
          <w:p w14:paraId="0C44302F" w14:textId="77777777" w:rsidR="000D38EC" w:rsidRPr="00FB317F" w:rsidRDefault="000D38EC" w:rsidP="000D38E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EF92E7A" w14:textId="68A8F583" w:rsidR="000D38EC" w:rsidRPr="00FB317F" w:rsidRDefault="000D38EC" w:rsidP="000D38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78C907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CC4C8B1" w14:textId="34DF91DC" w:rsidR="000D38EC" w:rsidRPr="00FB317F" w:rsidRDefault="000D38EC" w:rsidP="000D38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53FC26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FD3372" w14:textId="7FEB74A4" w:rsidR="000D38EC" w:rsidRPr="00FB317F" w:rsidRDefault="000D38EC" w:rsidP="00C849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AB56A3" w14:textId="77777777" w:rsidR="000D38EC" w:rsidRPr="00FB317F" w:rsidRDefault="000D38EC" w:rsidP="000D38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2763DC" w14:textId="7ADFE4D3" w:rsidR="000D38EC" w:rsidRPr="00FB317F" w:rsidRDefault="00631E6C" w:rsidP="000D38E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505</w:t>
            </w:r>
            <w:r w:rsidR="00844AAB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/>
              </w:rPr>
              <w:t>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2ED50D" w14:textId="77777777" w:rsidR="000D38EC" w:rsidRPr="00FB317F" w:rsidRDefault="000D38EC" w:rsidP="000D38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1B028C4" w14:textId="7B9BC5CD" w:rsidR="000D38EC" w:rsidRPr="00FB317F" w:rsidRDefault="00631E6C" w:rsidP="000D38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505</w:t>
            </w:r>
            <w:r w:rsidR="00844AA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708</w:t>
            </w:r>
          </w:p>
        </w:tc>
        <w:tc>
          <w:tcPr>
            <w:tcW w:w="270" w:type="dxa"/>
            <w:vAlign w:val="bottom"/>
          </w:tcPr>
          <w:p w14:paraId="3E18C743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7A129EF" w14:textId="114DAF70" w:rsidR="000D38EC" w:rsidRPr="00FB317F" w:rsidRDefault="000D38EC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CD2926F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54899A6" w14:textId="260FB78C" w:rsidR="000D38EC" w:rsidRPr="00FB317F" w:rsidRDefault="00631E6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</w:t>
            </w:r>
            <w:r w:rsidR="00620204">
              <w:rPr>
                <w:rFonts w:ascii="Angsana New" w:hAnsi="Angsana New"/>
                <w:sz w:val="26"/>
                <w:szCs w:val="26"/>
              </w:rPr>
              <w:t>11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="00620204">
              <w:rPr>
                <w:rFonts w:ascii="Angsana New" w:hAnsi="Angsana New"/>
                <w:sz w:val="26"/>
                <w:szCs w:val="26"/>
              </w:rPr>
              <w:t>284</w:t>
            </w:r>
          </w:p>
        </w:tc>
        <w:tc>
          <w:tcPr>
            <w:tcW w:w="270" w:type="dxa"/>
            <w:vAlign w:val="bottom"/>
          </w:tcPr>
          <w:p w14:paraId="1D3B294F" w14:textId="77777777" w:rsidR="000D38EC" w:rsidRPr="00FB317F" w:rsidRDefault="000D38EC" w:rsidP="000D38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1AC716D" w14:textId="66753B4C" w:rsidR="000D38EC" w:rsidRPr="00FB317F" w:rsidRDefault="000D38E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F881F24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1F78EE" w14:textId="3C2E0FCB" w:rsidR="000D38EC" w:rsidRPr="00FB317F" w:rsidRDefault="00631E6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  <w:cs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5</w:t>
            </w:r>
            <w:r w:rsidR="00620204">
              <w:rPr>
                <w:rFonts w:ascii="Angsana New" w:hAnsi="Angsana New"/>
                <w:sz w:val="26"/>
                <w:szCs w:val="26"/>
              </w:rPr>
              <w:t>11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="00620204">
              <w:rPr>
                <w:rFonts w:ascii="Angsana New" w:hAnsi="Angsana New"/>
                <w:sz w:val="26"/>
                <w:szCs w:val="26"/>
              </w:rPr>
              <w:t>284</w:t>
            </w:r>
          </w:p>
        </w:tc>
      </w:tr>
      <w:tr w:rsidR="000D38EC" w:rsidRPr="00CF3DDE" w14:paraId="0C38E6DD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36A04E0" w14:textId="2DB3D831" w:rsidR="000D38EC" w:rsidRPr="00FB317F" w:rsidRDefault="00435D13" w:rsidP="00435D13">
            <w:pPr>
              <w:ind w:right="-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B317F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0D38EC" w:rsidRPr="00FB317F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270" w:type="dxa"/>
            <w:vAlign w:val="bottom"/>
          </w:tcPr>
          <w:p w14:paraId="0549C944" w14:textId="77777777" w:rsidR="000D38EC" w:rsidRPr="00FB317F" w:rsidRDefault="000D38EC" w:rsidP="000D38E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BAD88B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317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123817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FEC443" w14:textId="7BA50524" w:rsidR="000D38EC" w:rsidRPr="00FB317F" w:rsidRDefault="000D38EC" w:rsidP="000D38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B317F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EBC2C8F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64B48" w14:textId="7784B789" w:rsidR="000D38EC" w:rsidRPr="00FB317F" w:rsidRDefault="00631E6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844AA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412</w:t>
            </w:r>
            <w:r w:rsidR="00844AA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</w:rPr>
              <w:t>772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82E120" w14:textId="77777777" w:rsidR="000D38EC" w:rsidRPr="00FB317F" w:rsidRDefault="000D38EC" w:rsidP="000D38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3458C" w14:textId="18F63658" w:rsidR="000D38EC" w:rsidRPr="00FB317F" w:rsidRDefault="00631E6C" w:rsidP="000D38E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505</w:t>
            </w:r>
            <w:r w:rsidR="00844AAB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8FB2D4" w14:textId="77777777" w:rsidR="000D38EC" w:rsidRPr="00FB317F" w:rsidRDefault="000D38EC" w:rsidP="000D38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CC0D83" w14:textId="4C4A6922" w:rsidR="000D38EC" w:rsidRPr="00FB317F" w:rsidRDefault="00631E6C" w:rsidP="000D38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44AA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918</w:t>
            </w:r>
            <w:r w:rsidR="00844AAB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480</w:t>
            </w:r>
          </w:p>
        </w:tc>
        <w:tc>
          <w:tcPr>
            <w:tcW w:w="270" w:type="dxa"/>
            <w:vAlign w:val="bottom"/>
          </w:tcPr>
          <w:p w14:paraId="662F31A8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B90E1EC" w14:textId="421ECC18" w:rsidR="000D38EC" w:rsidRPr="00FB317F" w:rsidRDefault="000D38EC" w:rsidP="00C849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037DB79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9EB8866" w14:textId="6325F46C" w:rsidR="000D38EC" w:rsidRPr="00FB317F" w:rsidRDefault="000D38E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BDC89EC" w14:textId="77777777" w:rsidR="000D38EC" w:rsidRPr="00FB317F" w:rsidRDefault="000D38EC" w:rsidP="000D38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A3E68B" w14:textId="2E9D49D3" w:rsidR="000D38EC" w:rsidRPr="00FB317F" w:rsidRDefault="000D38E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8D04B1A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DDC770" w14:textId="646C6CF8" w:rsidR="000D38EC" w:rsidRPr="00FB317F" w:rsidRDefault="000D38E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D38EC" w:rsidRPr="00CF3DDE" w14:paraId="5F97C877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28ECDD11" w14:textId="77777777" w:rsidR="000D38EC" w:rsidRPr="00FB317F" w:rsidRDefault="000D38EC" w:rsidP="00435D13">
            <w:pPr>
              <w:ind w:left="166" w:right="-90" w:firstLine="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21E9A534" w14:textId="77777777" w:rsidR="000D38EC" w:rsidRPr="00FB317F" w:rsidRDefault="000D38EC" w:rsidP="000D38E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B736F12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678BB57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B7BC1D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B897A0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9DAEF7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4E0B66" w14:textId="77777777" w:rsidR="000D38EC" w:rsidRPr="00FB317F" w:rsidRDefault="000D38EC" w:rsidP="000D38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1847CE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86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A879E80" w14:textId="77777777" w:rsidR="000D38EC" w:rsidRPr="00FB317F" w:rsidRDefault="000D38EC" w:rsidP="000D38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FD8674C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BFF9D6F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478875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B4AE83D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BC500B" w14:textId="77777777" w:rsidR="000D38EC" w:rsidRPr="00FB317F" w:rsidRDefault="000D38E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576E58" w14:textId="77777777" w:rsidR="000D38EC" w:rsidRPr="00FB317F" w:rsidRDefault="000D38EC" w:rsidP="000D38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30F039" w14:textId="77777777" w:rsidR="000D38EC" w:rsidRPr="00FB317F" w:rsidRDefault="000D38E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B7C94C5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643025" w14:textId="77777777" w:rsidR="000D38EC" w:rsidRPr="00FB317F" w:rsidRDefault="000D38E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8EC" w:rsidRPr="00CF3DDE" w14:paraId="42C78F22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225B5F8" w14:textId="119E1C6E" w:rsidR="000D38EC" w:rsidRPr="00FB317F" w:rsidRDefault="000D38EC" w:rsidP="00435D13">
            <w:pPr>
              <w:ind w:right="-90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</w:rPr>
              <w:t>ตราสารทุน</w:t>
            </w:r>
            <w:r w:rsidRPr="00FB31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4704F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FB317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B317F">
              <w:rPr>
                <w:rFonts w:ascii="Angsana New" w:hAnsi="Angsana New"/>
                <w:sz w:val="26"/>
                <w:szCs w:val="26"/>
                <w:cs/>
              </w:rPr>
              <w:t>เงินลงทุนในกิจการอื่น</w:t>
            </w:r>
          </w:p>
        </w:tc>
        <w:tc>
          <w:tcPr>
            <w:tcW w:w="270" w:type="dxa"/>
            <w:vAlign w:val="bottom"/>
          </w:tcPr>
          <w:p w14:paraId="6BC2BB7D" w14:textId="77777777" w:rsidR="000D38EC" w:rsidRPr="00FB317F" w:rsidRDefault="000D38EC" w:rsidP="000D38E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89FA6CB" w14:textId="5391982B" w:rsidR="000D38EC" w:rsidRPr="00FB317F" w:rsidRDefault="000D38EC" w:rsidP="000D38EC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FCE814E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04352B9" w14:textId="13878A22" w:rsidR="000D38EC" w:rsidRPr="00FB317F" w:rsidRDefault="000D38EC" w:rsidP="000D38E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C93E54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068DC0F" w14:textId="6B7C551B" w:rsidR="000D38EC" w:rsidRPr="00FB317F" w:rsidRDefault="00631E6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442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EEE83" w14:textId="77777777" w:rsidR="000D38EC" w:rsidRPr="00FB317F" w:rsidRDefault="000D38EC" w:rsidP="000D38EC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A0E0DF" w14:textId="6508CF1B" w:rsidR="000D38EC" w:rsidRPr="00FB317F" w:rsidRDefault="000D38EC" w:rsidP="000D38E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DF9737" w14:textId="77777777" w:rsidR="000D38EC" w:rsidRPr="00FB317F" w:rsidRDefault="000D38EC" w:rsidP="000D38EC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4B8E868" w14:textId="07E6CC17" w:rsidR="000D38EC" w:rsidRPr="00FB317F" w:rsidRDefault="00631E6C" w:rsidP="000D38EC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844AA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442</w:t>
            </w:r>
            <w:r w:rsidR="00844AA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270" w:type="dxa"/>
            <w:vAlign w:val="bottom"/>
          </w:tcPr>
          <w:p w14:paraId="64B8A5EF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C2BEF5" w14:textId="382128AF" w:rsidR="000D38EC" w:rsidRPr="00FB317F" w:rsidRDefault="000D38EC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247D85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F019DA" w14:textId="1D93DE92" w:rsidR="000D38EC" w:rsidRPr="00FB317F" w:rsidRDefault="000D38EC" w:rsidP="000D38EC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1CA56D" w14:textId="77777777" w:rsidR="000D38EC" w:rsidRPr="00FB317F" w:rsidRDefault="000D38EC" w:rsidP="000D38EC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030949" w14:textId="115F161C" w:rsidR="000D38EC" w:rsidRPr="00FB317F" w:rsidRDefault="00631E6C" w:rsidP="00833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442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300</w:t>
            </w:r>
          </w:p>
        </w:tc>
        <w:tc>
          <w:tcPr>
            <w:tcW w:w="270" w:type="dxa"/>
            <w:vAlign w:val="bottom"/>
          </w:tcPr>
          <w:p w14:paraId="39880252" w14:textId="77777777" w:rsidR="000D38EC" w:rsidRPr="00FB317F" w:rsidRDefault="000D38EC" w:rsidP="000D38E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CDE499" w14:textId="5C5DBE44" w:rsidR="000D38EC" w:rsidRPr="00FB317F" w:rsidRDefault="00631E6C" w:rsidP="000D38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2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442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300</w:t>
            </w:r>
          </w:p>
        </w:tc>
      </w:tr>
      <w:tr w:rsidR="00CA36DE" w:rsidRPr="00CF3DDE" w14:paraId="6F705E83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1386A4C" w14:textId="77777777" w:rsidR="00CA36DE" w:rsidRPr="00FB317F" w:rsidRDefault="00CA36DE" w:rsidP="00435D13">
            <w:pPr>
              <w:ind w:right="-90" w:firstLine="4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270" w:type="dxa"/>
            <w:vAlign w:val="bottom"/>
          </w:tcPr>
          <w:p w14:paraId="5C52C332" w14:textId="77777777" w:rsidR="00CA36DE" w:rsidRPr="00FB317F" w:rsidRDefault="00CA36DE" w:rsidP="00CA36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E1729FB" w14:textId="77777777" w:rsidR="00CA36DE" w:rsidRPr="00FB317F" w:rsidRDefault="00CA36DE" w:rsidP="00CA36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 w:firstLine="350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B317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9B273B4" w14:textId="77777777" w:rsidR="00CA36DE" w:rsidRPr="00FB317F" w:rsidRDefault="00CA36DE" w:rsidP="00CA36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0D7B10" w14:textId="6F8CF0DD" w:rsidR="00CA36DE" w:rsidRPr="00FB317F" w:rsidRDefault="00631E6C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236" w:type="dxa"/>
            <w:vAlign w:val="bottom"/>
          </w:tcPr>
          <w:p w14:paraId="0636D0E9" w14:textId="77777777" w:rsidR="00CA36DE" w:rsidRPr="00FB317F" w:rsidRDefault="00CA36DE" w:rsidP="00CA3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F921AE" w14:textId="77777777" w:rsidR="00CA36DE" w:rsidRPr="00FB317F" w:rsidRDefault="00CA36DE" w:rsidP="00C849B8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E0268" w14:textId="77777777" w:rsidR="00CA36DE" w:rsidRPr="00FB317F" w:rsidRDefault="00CA36DE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FEFC5D" w14:textId="77777777" w:rsidR="00CA36DE" w:rsidRPr="00FB317F" w:rsidRDefault="00CA36DE" w:rsidP="00CA36D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24588C" w14:textId="77777777" w:rsidR="00CA36DE" w:rsidRPr="00FB317F" w:rsidRDefault="00CA36DE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B65C7C1" w14:textId="04C2B375" w:rsidR="00CA36DE" w:rsidRPr="00FB317F" w:rsidRDefault="00631E6C" w:rsidP="00662E86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8</w:t>
            </w:r>
            <w:r w:rsidR="008335F5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311</w:t>
            </w:r>
          </w:p>
        </w:tc>
        <w:tc>
          <w:tcPr>
            <w:tcW w:w="270" w:type="dxa"/>
            <w:vAlign w:val="bottom"/>
          </w:tcPr>
          <w:p w14:paraId="1AAD093D" w14:textId="77777777" w:rsidR="00CA36DE" w:rsidRPr="00FB317F" w:rsidRDefault="00CA36DE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B481FA1" w14:textId="77777777" w:rsidR="00CA36DE" w:rsidRPr="00FB317F" w:rsidRDefault="00CA36DE" w:rsidP="00C849B8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8F265B7" w14:textId="77777777" w:rsidR="00CA36DE" w:rsidRPr="00FB317F" w:rsidRDefault="00CA36DE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634EBA2" w14:textId="78435C61" w:rsidR="00CA36DE" w:rsidRPr="00FB317F" w:rsidRDefault="00631E6C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311</w:t>
            </w:r>
          </w:p>
        </w:tc>
        <w:tc>
          <w:tcPr>
            <w:tcW w:w="270" w:type="dxa"/>
            <w:vAlign w:val="bottom"/>
          </w:tcPr>
          <w:p w14:paraId="57406AA2" w14:textId="77777777" w:rsidR="00CA36DE" w:rsidRPr="00FB317F" w:rsidRDefault="00CA36DE" w:rsidP="00CA36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47BF50" w14:textId="77777777" w:rsidR="00CA36DE" w:rsidRPr="00FB317F" w:rsidRDefault="00CA36DE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FB317F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4834092" w14:textId="77777777" w:rsidR="00CA36DE" w:rsidRPr="00FB317F" w:rsidRDefault="00CA36DE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A50F914" w14:textId="57775409" w:rsidR="00CA36DE" w:rsidRPr="00FB317F" w:rsidRDefault="00631E6C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631E6C">
              <w:rPr>
                <w:rFonts w:ascii="Angsana New" w:hAnsi="Angsana New"/>
                <w:sz w:val="26"/>
                <w:szCs w:val="26"/>
              </w:rPr>
              <w:t>8</w:t>
            </w:r>
            <w:r w:rsidR="00844AAB">
              <w:rPr>
                <w:rFonts w:ascii="Angsana New" w:hAnsi="Angsana New"/>
                <w:sz w:val="26"/>
                <w:szCs w:val="26"/>
              </w:rPr>
              <w:t>,</w:t>
            </w:r>
            <w:r w:rsidRPr="00631E6C">
              <w:rPr>
                <w:rFonts w:ascii="Angsana New" w:hAnsi="Angsana New"/>
                <w:sz w:val="26"/>
                <w:szCs w:val="26"/>
              </w:rPr>
              <w:t>311</w:t>
            </w:r>
          </w:p>
        </w:tc>
      </w:tr>
      <w:tr w:rsidR="000D38EC" w:rsidRPr="00CF3DDE" w14:paraId="0C03084C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7FE2A4BA" w14:textId="77777777" w:rsidR="000D38EC" w:rsidRPr="00FB317F" w:rsidRDefault="000D38EC" w:rsidP="00435D13">
            <w:pPr>
              <w:ind w:left="-14" w:right="-90" w:firstLine="4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34D67439" w14:textId="77777777" w:rsidR="000D38EC" w:rsidRPr="00FB317F" w:rsidRDefault="000D38EC" w:rsidP="00CA36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3583E7" w14:textId="77777777" w:rsidR="000D38EC" w:rsidRPr="00FB317F" w:rsidRDefault="000D38EC" w:rsidP="00CA36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11FC8C" w14:textId="77777777" w:rsidR="000D38EC" w:rsidRPr="00FB317F" w:rsidRDefault="000D38EC" w:rsidP="00CA36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F127994" w14:textId="77777777" w:rsidR="000D38EC" w:rsidRPr="00FB317F" w:rsidRDefault="000D38EC" w:rsidP="00CA36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2CED9D7" w14:textId="77777777" w:rsidR="000D38EC" w:rsidRPr="00FB317F" w:rsidRDefault="000D38EC" w:rsidP="00CA3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87D3FC" w14:textId="77777777" w:rsidR="000D38EC" w:rsidRPr="00FB317F" w:rsidRDefault="000D38EC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DC644F" w14:textId="77777777" w:rsidR="000D38EC" w:rsidRPr="00FB317F" w:rsidRDefault="000D38EC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00E49F" w14:textId="77777777" w:rsidR="000D38EC" w:rsidRPr="00FB317F" w:rsidRDefault="000D38EC" w:rsidP="00CA36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4F6AE6" w14:textId="77777777" w:rsidR="000D38EC" w:rsidRPr="00FB317F" w:rsidRDefault="000D38EC" w:rsidP="00CA36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9C4C9CD" w14:textId="77777777" w:rsidR="000D38EC" w:rsidRPr="00FB317F" w:rsidRDefault="000D38EC" w:rsidP="00CA36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7EABEA" w14:textId="77777777" w:rsidR="000D38EC" w:rsidRPr="00FB317F" w:rsidRDefault="000D38EC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F96262C" w14:textId="77777777" w:rsidR="000D38EC" w:rsidRPr="00FB317F" w:rsidRDefault="000D38EC" w:rsidP="00831203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432AB2" w14:textId="77777777" w:rsidR="000D38EC" w:rsidRPr="00FB317F" w:rsidRDefault="000D38EC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1C9B7CB" w14:textId="77777777" w:rsidR="000D38EC" w:rsidRPr="00FB317F" w:rsidRDefault="000D38EC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29CCB61" w14:textId="77777777" w:rsidR="000D38EC" w:rsidRPr="00FB317F" w:rsidRDefault="000D38EC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432F98B" w14:textId="77777777" w:rsidR="000D38EC" w:rsidRPr="00FB317F" w:rsidRDefault="000D38EC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29C10E7" w14:textId="77777777" w:rsidR="000D38EC" w:rsidRPr="00FB317F" w:rsidRDefault="000D38EC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414BBA" w14:textId="77777777" w:rsidR="000D38EC" w:rsidRPr="00FB317F" w:rsidRDefault="000D38EC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36DE" w:rsidRPr="00CF3DDE" w14:paraId="695F0CDE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1D73A6C3" w14:textId="669A044E" w:rsidR="00CA36DE" w:rsidRPr="00844AAB" w:rsidRDefault="00CA36DE" w:rsidP="00CA36DE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44AAB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  <w:vAlign w:val="bottom"/>
          </w:tcPr>
          <w:p w14:paraId="78D14567" w14:textId="77777777" w:rsidR="00CA36DE" w:rsidRPr="00844AAB" w:rsidRDefault="00CA36DE" w:rsidP="00CA36DE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F6073F6" w14:textId="77777777" w:rsidR="00CA36DE" w:rsidRPr="00844AAB" w:rsidRDefault="00CA36DE" w:rsidP="00CA36D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24D5B72" w14:textId="77777777" w:rsidR="00CA36DE" w:rsidRPr="00844AAB" w:rsidRDefault="00CA36DE" w:rsidP="00CA36D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CB9C4EE" w14:textId="77777777" w:rsidR="00CA36DE" w:rsidRPr="00844AAB" w:rsidRDefault="00CA36DE" w:rsidP="00CA36DE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C4D839" w14:textId="77777777" w:rsidR="00CA36DE" w:rsidRPr="00844AAB" w:rsidRDefault="00CA36DE" w:rsidP="00CA36D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A7D38D" w14:textId="77777777" w:rsidR="00CA36DE" w:rsidRPr="00D937DB" w:rsidRDefault="00CA36DE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6BC80E" w14:textId="77777777" w:rsidR="00CA36DE" w:rsidRPr="00844AAB" w:rsidRDefault="00CA36DE" w:rsidP="00CA36DE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E67011" w14:textId="77777777" w:rsidR="00CA36DE" w:rsidRPr="00844AAB" w:rsidRDefault="00CA36DE" w:rsidP="00CA36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6611BF" w14:textId="77777777" w:rsidR="00CA36DE" w:rsidRPr="00844AAB" w:rsidRDefault="00CA36DE" w:rsidP="00CA36DE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4EC3907F" w14:textId="77777777" w:rsidR="00CA36DE" w:rsidRPr="00844AAB" w:rsidRDefault="00CA36DE" w:rsidP="00CA36DE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F8B363F" w14:textId="77777777" w:rsidR="00CA36DE" w:rsidRPr="00844AAB" w:rsidRDefault="00CA36DE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AACEE1F" w14:textId="77777777" w:rsidR="00CA36DE" w:rsidRPr="00844AAB" w:rsidRDefault="00CA36DE" w:rsidP="00831203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737EFEE" w14:textId="77777777" w:rsidR="00CA36DE" w:rsidRPr="00844AAB" w:rsidRDefault="00CA36DE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FC610A" w14:textId="77777777" w:rsidR="00CA36DE" w:rsidRPr="00844AAB" w:rsidRDefault="00CA36DE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23A5D5" w14:textId="77777777" w:rsidR="00CA36DE" w:rsidRPr="00844AAB" w:rsidRDefault="00CA36DE" w:rsidP="00CA36DE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9DB71D" w14:textId="77777777" w:rsidR="00CA36DE" w:rsidRPr="00844AAB" w:rsidRDefault="00CA36DE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F86D278" w14:textId="77777777" w:rsidR="00CA36DE" w:rsidRPr="00844AAB" w:rsidRDefault="00CA36DE" w:rsidP="00CA36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44EDAE" w14:textId="77777777" w:rsidR="00CA36DE" w:rsidRPr="00844AAB" w:rsidRDefault="00CA36DE" w:rsidP="008312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16365" w:rsidRPr="00CF3DDE" w14:paraId="35746FB8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1CD8C4C0" w14:textId="7E6C7900" w:rsidR="00316365" w:rsidRPr="00844AAB" w:rsidRDefault="00316365" w:rsidP="00316365">
            <w:pPr>
              <w:ind w:left="-14" w:right="-90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844AAB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="0044353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844AAB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270" w:type="dxa"/>
            <w:vAlign w:val="bottom"/>
          </w:tcPr>
          <w:p w14:paraId="4300CB1F" w14:textId="77777777" w:rsidR="00316365" w:rsidRPr="00844AAB" w:rsidRDefault="00316365" w:rsidP="0031636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07D4825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4AA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1456BCA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F44EEA3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283BD48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01335F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1C908A" w14:textId="77777777" w:rsidR="00316365" w:rsidRPr="00844AAB" w:rsidRDefault="00316365" w:rsidP="0031636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E1CD7B" w14:textId="455A1CC9" w:rsidR="00316365" w:rsidRPr="00844AAB" w:rsidRDefault="00316365" w:rsidP="00316365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left="-43" w:right="-3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641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94CF3C" w14:textId="77777777" w:rsidR="00316365" w:rsidRPr="00844AAB" w:rsidRDefault="00316365" w:rsidP="0031636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6DF0BD5" w14:textId="3A141170" w:rsidR="00316365" w:rsidRPr="00844AAB" w:rsidRDefault="00316365" w:rsidP="0031636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641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409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5D5DED1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D1DC41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5FB8BC6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E2DDC76" w14:textId="739E46F4" w:rsidR="00316365" w:rsidRPr="00844AAB" w:rsidRDefault="00316365" w:rsidP="003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409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606F50D0" w14:textId="77777777" w:rsidR="00316365" w:rsidRPr="00844AAB" w:rsidRDefault="00316365" w:rsidP="0031636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97C3360" w14:textId="77777777" w:rsidR="00316365" w:rsidRPr="00844AAB" w:rsidRDefault="00316365" w:rsidP="003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CCBAE5D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ECDA02" w14:textId="328735F5" w:rsidR="00316365" w:rsidRPr="00844AAB" w:rsidRDefault="00316365" w:rsidP="003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17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641</w:t>
            </w:r>
            <w:r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409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16365" w:rsidRPr="00CF3DDE" w14:paraId="6BF04BCB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4EEEBC63" w14:textId="77777777" w:rsidR="00316365" w:rsidRPr="00844AAB" w:rsidRDefault="00316365" w:rsidP="00316365">
            <w:pPr>
              <w:ind w:left="-14" w:right="-90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44AAB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  <w:vAlign w:val="bottom"/>
          </w:tcPr>
          <w:p w14:paraId="37BDF3F0" w14:textId="77777777" w:rsidR="00316365" w:rsidRPr="00844AAB" w:rsidRDefault="00316365" w:rsidP="0031636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D440D17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44AAB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6B6E91A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2193156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B866E23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3BE98A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7B2F24" w14:textId="77777777" w:rsidR="00316365" w:rsidRPr="00844AAB" w:rsidRDefault="00316365" w:rsidP="0031636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CC7A61" w14:textId="7BAEA848" w:rsidR="00316365" w:rsidRPr="00844AAB" w:rsidRDefault="00316365" w:rsidP="00316365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36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15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542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285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7FB048" w14:textId="77777777" w:rsidR="00316365" w:rsidRPr="00844AAB" w:rsidRDefault="00316365" w:rsidP="0031636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89A9A38" w14:textId="5FEAD058" w:rsidR="00316365" w:rsidRPr="00844AAB" w:rsidRDefault="00316365" w:rsidP="00316365">
            <w:pPr>
              <w:pStyle w:val="acctfourfigures"/>
              <w:tabs>
                <w:tab w:val="clear" w:pos="765"/>
                <w:tab w:val="decimal" w:pos="81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15</w:t>
            </w:r>
            <w:r w:rsidRPr="00844AA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542</w:t>
            </w:r>
            <w:r w:rsidRPr="00844AA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285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E1B0493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8B5803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5BC5869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988E82" w14:textId="2DD3E353" w:rsidR="00316365" w:rsidRPr="00844AAB" w:rsidRDefault="00316365" w:rsidP="003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0E0C55">
              <w:rPr>
                <w:rFonts w:ascii="Angsana New" w:hAnsi="Angsana New"/>
                <w:sz w:val="26"/>
                <w:szCs w:val="26"/>
              </w:rPr>
              <w:t>6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0E0C55">
              <w:rPr>
                <w:rFonts w:ascii="Angsana New" w:hAnsi="Angsana New"/>
                <w:sz w:val="26"/>
                <w:szCs w:val="26"/>
              </w:rPr>
              <w:t>756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0E0C55">
              <w:rPr>
                <w:rFonts w:ascii="Angsana New" w:hAnsi="Angsana New"/>
                <w:sz w:val="26"/>
                <w:szCs w:val="26"/>
              </w:rPr>
              <w:t>961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289FED51" w14:textId="77777777" w:rsidR="00316365" w:rsidRPr="00844AAB" w:rsidRDefault="00316365" w:rsidP="0031636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A5FF8F8" w14:textId="77777777" w:rsidR="00316365" w:rsidRPr="00844AAB" w:rsidRDefault="00316365" w:rsidP="003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EDF12F0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E68103" w14:textId="3BDEB2A6" w:rsidR="00316365" w:rsidRPr="00844AAB" w:rsidRDefault="00316365" w:rsidP="003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="000E0C55">
              <w:rPr>
                <w:rFonts w:ascii="Angsana New" w:hAnsi="Angsana New"/>
                <w:sz w:val="26"/>
                <w:szCs w:val="26"/>
              </w:rPr>
              <w:t>6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0E0C55">
              <w:rPr>
                <w:rFonts w:ascii="Angsana New" w:hAnsi="Angsana New"/>
                <w:sz w:val="26"/>
                <w:szCs w:val="26"/>
              </w:rPr>
              <w:t>756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0E0C55">
              <w:rPr>
                <w:rFonts w:ascii="Angsana New" w:hAnsi="Angsana New"/>
                <w:sz w:val="26"/>
                <w:szCs w:val="26"/>
              </w:rPr>
              <w:t>961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316365" w:rsidRPr="008B2869" w14:paraId="75A67FC1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767A56EB" w14:textId="49C38B5E" w:rsidR="00316365" w:rsidRPr="00844AAB" w:rsidRDefault="00316365" w:rsidP="00316365">
            <w:pPr>
              <w:ind w:left="-14" w:right="-9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844AAB">
              <w:rPr>
                <w:rFonts w:ascii="Angsana New" w:hAnsi="Angsana New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270" w:type="dxa"/>
            <w:vAlign w:val="bottom"/>
          </w:tcPr>
          <w:p w14:paraId="4E656384" w14:textId="77777777" w:rsidR="00316365" w:rsidRPr="00844AAB" w:rsidRDefault="00316365" w:rsidP="0031636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2A79965" w14:textId="0427FEB0" w:rsidR="00316365" w:rsidRPr="00844AAB" w:rsidRDefault="00316365" w:rsidP="00316365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013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/>
              </w:rPr>
              <w:t>312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2B47463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FE1B263" w14:textId="4995450D" w:rsidR="00316365" w:rsidRPr="00844AAB" w:rsidRDefault="00316365" w:rsidP="003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178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825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00855131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887462" w14:textId="5BF60BC9" w:rsidR="00316365" w:rsidRPr="00844AAB" w:rsidRDefault="00316365" w:rsidP="0031636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E59431" w14:textId="77777777" w:rsidR="00316365" w:rsidRPr="00844AAB" w:rsidRDefault="00316365" w:rsidP="00316365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2F0CF" w14:textId="0516DA51" w:rsidR="00316365" w:rsidRPr="00844AAB" w:rsidRDefault="00316365" w:rsidP="00D9157A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8CFE98" w14:textId="77777777" w:rsidR="00316365" w:rsidRPr="00844AAB" w:rsidRDefault="00316365" w:rsidP="00316365">
            <w:pPr>
              <w:tabs>
                <w:tab w:val="decimal" w:pos="595"/>
              </w:tabs>
              <w:ind w:left="-43" w:right="-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80FD0A8" w14:textId="6096001D" w:rsidR="00316365" w:rsidRPr="00844AAB" w:rsidRDefault="00316365" w:rsidP="00316365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Pr="00844AA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192</w:t>
            </w:r>
            <w:r w:rsidRPr="00844AAB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  <w:lang w:val="en-US" w:bidi="th-TH"/>
              </w:rPr>
              <w:t>137</w:t>
            </w: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1C482CA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ADA5D57" w14:textId="32032111" w:rsidR="00316365" w:rsidRPr="00844AAB" w:rsidRDefault="00316365" w:rsidP="00316365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63BCA45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CB6FB0" w14:textId="142FE029" w:rsidR="00316365" w:rsidRPr="00844AAB" w:rsidRDefault="00316365" w:rsidP="003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192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137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bottom"/>
          </w:tcPr>
          <w:p w14:paraId="3D889CBD" w14:textId="77777777" w:rsidR="00316365" w:rsidRPr="00844AAB" w:rsidRDefault="00316365" w:rsidP="0031636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F1C46B" w14:textId="15C1B3D2" w:rsidR="00316365" w:rsidRPr="00844AAB" w:rsidRDefault="00316365" w:rsidP="003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 w:rsidRPr="00844AA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2091AD5" w14:textId="77777777" w:rsidR="00316365" w:rsidRPr="00844AAB" w:rsidRDefault="00316365" w:rsidP="0031636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572EAD" w14:textId="0D84B700" w:rsidR="00316365" w:rsidRPr="00844AAB" w:rsidRDefault="00316365" w:rsidP="003163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11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192</w:t>
            </w:r>
            <w:r w:rsidRPr="00844AAB">
              <w:rPr>
                <w:rFonts w:ascii="Angsana New" w:hAnsi="Angsana New"/>
                <w:sz w:val="26"/>
                <w:szCs w:val="26"/>
              </w:rPr>
              <w:t>,</w:t>
            </w:r>
            <w:r w:rsidR="00631E6C" w:rsidRPr="00631E6C">
              <w:rPr>
                <w:rFonts w:ascii="Angsana New" w:hAnsi="Angsana New"/>
                <w:sz w:val="26"/>
                <w:szCs w:val="26"/>
              </w:rPr>
              <w:t>137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</w:tbl>
    <w:p w14:paraId="078C026E" w14:textId="77777777" w:rsidR="000D38EC" w:rsidRPr="00221A41" w:rsidRDefault="000D38EC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113069D7" w14:textId="77777777" w:rsidR="00221A41" w:rsidRPr="00DB1973" w:rsidRDefault="00221A41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58DD84E3" w14:textId="2145E35F" w:rsidR="00221A41" w:rsidRPr="00DB1973" w:rsidRDefault="00221A41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6"/>
          <w:szCs w:val="26"/>
          <w:lang w:bidi="th-TH"/>
        </w:rPr>
        <w:sectPr w:rsidR="00221A41" w:rsidRPr="00DB1973" w:rsidSect="00730E2C">
          <w:headerReference w:type="default" r:id="rId17"/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tbl>
      <w:tblPr>
        <w:tblW w:w="15013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222"/>
        <w:gridCol w:w="270"/>
        <w:gridCol w:w="1260"/>
        <w:gridCol w:w="236"/>
        <w:gridCol w:w="1204"/>
        <w:gridCol w:w="270"/>
        <w:gridCol w:w="1080"/>
        <w:gridCol w:w="270"/>
        <w:gridCol w:w="1080"/>
        <w:gridCol w:w="270"/>
        <w:gridCol w:w="990"/>
        <w:gridCol w:w="303"/>
        <w:gridCol w:w="867"/>
        <w:gridCol w:w="270"/>
        <w:gridCol w:w="990"/>
        <w:gridCol w:w="236"/>
        <w:gridCol w:w="900"/>
        <w:gridCol w:w="236"/>
        <w:gridCol w:w="1059"/>
      </w:tblGrid>
      <w:tr w:rsidR="00730E2C" w:rsidRPr="00796BDA" w14:paraId="271DC0CD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0B8C0BA5" w14:textId="77777777" w:rsidR="00730E2C" w:rsidRPr="00796BDA" w:rsidRDefault="00730E2C" w:rsidP="00730E2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6A776C3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521" w:type="dxa"/>
            <w:gridSpan w:val="17"/>
            <w:vAlign w:val="bottom"/>
          </w:tcPr>
          <w:p w14:paraId="3183C4B2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796B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30E2C" w:rsidRPr="00796BDA" w14:paraId="39171BD2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3B7A2DAC" w14:textId="77777777" w:rsidR="00730E2C" w:rsidRPr="00796BDA" w:rsidRDefault="00730E2C" w:rsidP="00730E2C">
            <w:pPr>
              <w:ind w:left="73" w:right="-90"/>
              <w:jc w:val="center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5936F7F9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2CD3F927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96B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303" w:type="dxa"/>
            <w:vAlign w:val="bottom"/>
          </w:tcPr>
          <w:p w14:paraId="5B0A2402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558" w:type="dxa"/>
            <w:gridSpan w:val="7"/>
            <w:tcBorders>
              <w:bottom w:val="single" w:sz="4" w:space="0" w:color="auto"/>
            </w:tcBorders>
            <w:vAlign w:val="bottom"/>
          </w:tcPr>
          <w:p w14:paraId="2F144E93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96B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30E2C" w:rsidRPr="00796BDA" w14:paraId="745E4D49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46930687" w14:textId="01777987" w:rsidR="00730E2C" w:rsidRPr="00796BDA" w:rsidRDefault="00730E2C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96B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631E6C" w:rsidRPr="00631E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7E45C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E45C9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="00A42BE5" w:rsidRPr="00796B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31E6C" w:rsidRPr="00631E6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2563</w:t>
            </w:r>
          </w:p>
        </w:tc>
        <w:tc>
          <w:tcPr>
            <w:tcW w:w="270" w:type="dxa"/>
            <w:vAlign w:val="bottom"/>
          </w:tcPr>
          <w:p w14:paraId="116E4E93" w14:textId="7B672E73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C91599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796BDA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ใช้การบัญชีป้องกัน</w:t>
            </w: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04E7143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0C5BF9A6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F8514C5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A9DA2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E4869" w14:textId="77777777" w:rsidR="00730E2C" w:rsidRPr="00796BDA" w:rsidRDefault="00730E2C" w:rsidP="00730E2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2CC806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Pr="00796BD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- </w:t>
            </w: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26CE3" w14:textId="77777777" w:rsidR="00730E2C" w:rsidRPr="00796BDA" w:rsidRDefault="00730E2C" w:rsidP="00730E2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183115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303" w:type="dxa"/>
            <w:vAlign w:val="bottom"/>
          </w:tcPr>
          <w:p w14:paraId="571FCCB1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67" w:type="dxa"/>
            <w:vAlign w:val="bottom"/>
          </w:tcPr>
          <w:p w14:paraId="79FC88E0" w14:textId="1C81B28E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96B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31E6C"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70" w:type="dxa"/>
            <w:vAlign w:val="bottom"/>
          </w:tcPr>
          <w:p w14:paraId="681BECC3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256EA8E" w14:textId="4768F53B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796B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31E6C"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2B710AC6" w14:textId="77777777" w:rsidR="00730E2C" w:rsidRPr="00796BDA" w:rsidRDefault="00730E2C" w:rsidP="00730E2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2AB728D2" w14:textId="27F823ED" w:rsidR="00730E2C" w:rsidRPr="00796BDA" w:rsidRDefault="00730E2C" w:rsidP="00730E2C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796B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631E6C" w:rsidRPr="00631E6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  <w:vAlign w:val="bottom"/>
          </w:tcPr>
          <w:p w14:paraId="4FA5C06D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4D40205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30E2C" w:rsidRPr="00796BDA" w14:paraId="58DE1A61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60C7D0B2" w14:textId="77777777" w:rsidR="00730E2C" w:rsidRPr="00796BDA" w:rsidRDefault="00730E2C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6C9E1B25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521" w:type="dxa"/>
            <w:gridSpan w:val="17"/>
            <w:vAlign w:val="bottom"/>
          </w:tcPr>
          <w:p w14:paraId="08845C85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796BD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30E2C" w:rsidRPr="00796BDA" w14:paraId="145815AE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BA6E0B1" w14:textId="77777777" w:rsidR="00730E2C" w:rsidRPr="00796BDA" w:rsidRDefault="00730E2C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796BD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  <w:vAlign w:val="bottom"/>
          </w:tcPr>
          <w:p w14:paraId="2C06BDE5" w14:textId="77777777" w:rsidR="00730E2C" w:rsidRPr="00796BDA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9AFBAA2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597946C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4" w:type="dxa"/>
            <w:vAlign w:val="bottom"/>
          </w:tcPr>
          <w:p w14:paraId="2325B639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78CC6B04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26F23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DE8722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F2C8AB" w14:textId="77777777" w:rsidR="00730E2C" w:rsidRPr="004F4D3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090D22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498FFD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303" w:type="dxa"/>
            <w:vAlign w:val="bottom"/>
          </w:tcPr>
          <w:p w14:paraId="0D25D76C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67" w:type="dxa"/>
            <w:vAlign w:val="bottom"/>
          </w:tcPr>
          <w:p w14:paraId="7FC5FD08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bottom"/>
          </w:tcPr>
          <w:p w14:paraId="698921F3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CE865D5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0A976E34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E6B81DA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2D61748B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0EC0C527" w14:textId="77777777" w:rsidR="00730E2C" w:rsidRPr="00C30307" w:rsidRDefault="00730E2C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</w:tr>
      <w:tr w:rsidR="00796BDA" w:rsidRPr="00796BDA" w14:paraId="20C0CA64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124463A5" w14:textId="046E65D0" w:rsidR="00796BDA" w:rsidRPr="00DB1973" w:rsidRDefault="00796BDA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B1973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</w:t>
            </w:r>
            <w:r w:rsidR="004C6F80" w:rsidRPr="00DB197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ระยะยาว</w:t>
            </w:r>
            <w:r w:rsidRPr="00DB1973">
              <w:rPr>
                <w:rFonts w:asciiTheme="majorBidi" w:hAnsiTheme="majorBidi" w:cstheme="majorBidi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270" w:type="dxa"/>
            <w:vAlign w:val="bottom"/>
          </w:tcPr>
          <w:p w14:paraId="64AF6397" w14:textId="77777777" w:rsidR="00796BDA" w:rsidRPr="00DB1973" w:rsidRDefault="00796BDA" w:rsidP="00796B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78C8FF7" w14:textId="77777777" w:rsidR="00796BDA" w:rsidRPr="00DB1973" w:rsidRDefault="00796BDA" w:rsidP="00796BDA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  <w:r w:rsidRPr="00DB19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7BD717" w14:textId="77777777" w:rsidR="00796BDA" w:rsidRPr="00DB1973" w:rsidRDefault="00796BDA" w:rsidP="00796B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7F75775" w14:textId="77777777" w:rsidR="00796BDA" w:rsidRPr="00DB1973" w:rsidRDefault="00796BDA" w:rsidP="00AA7B86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19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6E315FE" w14:textId="77777777" w:rsidR="00796BDA" w:rsidRPr="00DB1973" w:rsidRDefault="00796BDA" w:rsidP="00796B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CFA018" w14:textId="77777777" w:rsidR="00796BDA" w:rsidRPr="00DB1973" w:rsidRDefault="00796BDA" w:rsidP="00471B4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19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3D84FF" w14:textId="77777777" w:rsidR="00796BDA" w:rsidRPr="00DB1973" w:rsidRDefault="00796BDA" w:rsidP="00796BDA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240107" w14:textId="7257D318" w:rsidR="00796BDA" w:rsidRPr="00DB1973" w:rsidRDefault="00631E6C" w:rsidP="00796BDA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A61991" w:rsidRPr="00DB19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816</w:t>
            </w:r>
            <w:r w:rsidR="00A61991" w:rsidRPr="00DB19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853F2" w14:textId="77777777" w:rsidR="00796BDA" w:rsidRPr="00DB1973" w:rsidRDefault="00796BDA" w:rsidP="00796B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C91BB1" w14:textId="6F04EF30" w:rsidR="00796BDA" w:rsidRPr="00DB1973" w:rsidRDefault="00631E6C" w:rsidP="00796BD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1025F" w:rsidRPr="00DB19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816</w:t>
            </w:r>
            <w:r w:rsidR="0001025F" w:rsidRPr="00DB19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493</w:t>
            </w:r>
          </w:p>
        </w:tc>
        <w:tc>
          <w:tcPr>
            <w:tcW w:w="303" w:type="dxa"/>
            <w:vAlign w:val="bottom"/>
          </w:tcPr>
          <w:p w14:paraId="123838A9" w14:textId="77777777" w:rsidR="00796BDA" w:rsidRPr="00DB1973" w:rsidRDefault="00796BDA" w:rsidP="00796B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1E25954" w14:textId="10FD33CD" w:rsidR="00796BDA" w:rsidRPr="00DB1973" w:rsidRDefault="00796BDA" w:rsidP="00796BDA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DB19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389AC41" w14:textId="77777777" w:rsidR="00796BDA" w:rsidRPr="00DB1973" w:rsidRDefault="00796BDA" w:rsidP="00796B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A2110E" w14:textId="15488E85" w:rsidR="00796BDA" w:rsidRPr="00DB1973" w:rsidRDefault="00316365" w:rsidP="0031636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B1973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B751EF4" w14:textId="77777777" w:rsidR="00796BDA" w:rsidRPr="00DB1973" w:rsidRDefault="00796BDA" w:rsidP="00796BD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313A74" w14:textId="112DB817" w:rsidR="00796BDA" w:rsidRPr="00DB1973" w:rsidRDefault="00631E6C" w:rsidP="00796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1025F" w:rsidRPr="00DB19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</w:rPr>
              <w:t>816</w:t>
            </w:r>
            <w:r w:rsidR="0001025F" w:rsidRPr="00DB19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</w:rPr>
              <w:t>493</w:t>
            </w:r>
          </w:p>
        </w:tc>
        <w:tc>
          <w:tcPr>
            <w:tcW w:w="236" w:type="dxa"/>
            <w:vAlign w:val="bottom"/>
          </w:tcPr>
          <w:p w14:paraId="569C3660" w14:textId="77777777" w:rsidR="00796BDA" w:rsidRPr="00DB1973" w:rsidRDefault="00796BDA" w:rsidP="00796B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1DEF098" w14:textId="5B6544A0" w:rsidR="00796BDA" w:rsidRPr="00DB1973" w:rsidRDefault="00631E6C" w:rsidP="00796B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01025F" w:rsidRPr="00DB19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816</w:t>
            </w:r>
            <w:r w:rsidR="0001025F" w:rsidRPr="00DB19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493</w:t>
            </w:r>
          </w:p>
        </w:tc>
      </w:tr>
      <w:tr w:rsidR="00C5321F" w:rsidRPr="00796BDA" w14:paraId="76F9BFBA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312E880" w14:textId="77777777" w:rsidR="00C5321F" w:rsidRPr="00796BDA" w:rsidRDefault="00C5321F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76E6566" w14:textId="77777777" w:rsidR="00C5321F" w:rsidRPr="00796BDA" w:rsidRDefault="00C5321F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134A6F1" w14:textId="77777777" w:rsidR="00C5321F" w:rsidRPr="00A61991" w:rsidRDefault="00C5321F" w:rsidP="005F4CF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BF51775" w14:textId="77777777" w:rsidR="00C5321F" w:rsidRPr="00A61991" w:rsidRDefault="00C5321F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491CE47" w14:textId="77777777" w:rsidR="00C5321F" w:rsidRPr="00A61991" w:rsidRDefault="00C5321F" w:rsidP="005F4CF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8A358E0" w14:textId="77777777" w:rsidR="00C5321F" w:rsidRPr="00A61991" w:rsidRDefault="00C5321F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957679" w14:textId="77777777" w:rsidR="00C5321F" w:rsidRPr="00A61991" w:rsidRDefault="00C5321F" w:rsidP="00471B4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EEC56B" w14:textId="77777777" w:rsidR="00C5321F" w:rsidRPr="00A61991" w:rsidRDefault="00C5321F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185BF5" w14:textId="77777777" w:rsidR="00C5321F" w:rsidRPr="00A61991" w:rsidRDefault="00C5321F" w:rsidP="009E7BD6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8CA7C8" w14:textId="77777777" w:rsidR="00C5321F" w:rsidRPr="00A61991" w:rsidRDefault="00C5321F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0DA56E" w14:textId="77777777" w:rsidR="00C5321F" w:rsidRPr="00A61991" w:rsidRDefault="00C5321F" w:rsidP="009E7BD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2A905DE1" w14:textId="77777777" w:rsidR="00C5321F" w:rsidRPr="00A61991" w:rsidRDefault="00C5321F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7F6E504F" w14:textId="77777777" w:rsidR="00C5321F" w:rsidRPr="00A61991" w:rsidRDefault="00C5321F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60BE328" w14:textId="77777777" w:rsidR="00C5321F" w:rsidRPr="00A61991" w:rsidRDefault="00C5321F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1164421" w14:textId="77777777" w:rsidR="00C5321F" w:rsidRPr="00A61991" w:rsidRDefault="00C5321F" w:rsidP="009E7BD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E409495" w14:textId="77777777" w:rsidR="00C5321F" w:rsidRPr="00A61991" w:rsidRDefault="00C5321F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90F5DD" w14:textId="77777777" w:rsidR="00C5321F" w:rsidRPr="00A61991" w:rsidRDefault="00C5321F" w:rsidP="005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A35020A" w14:textId="77777777" w:rsidR="00C5321F" w:rsidRPr="00A61991" w:rsidRDefault="00C5321F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E9C230E" w14:textId="77777777" w:rsidR="00C5321F" w:rsidRPr="00A61991" w:rsidRDefault="00C5321F" w:rsidP="00CB2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453F01" w:rsidRPr="00796BDA" w14:paraId="24B8882B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1F2129A2" w14:textId="7C7493E2" w:rsidR="00453F01" w:rsidRPr="00796BDA" w:rsidRDefault="00C5321F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  <w:vAlign w:val="bottom"/>
          </w:tcPr>
          <w:p w14:paraId="5646F462" w14:textId="77777777" w:rsidR="00453F01" w:rsidRPr="00796BDA" w:rsidRDefault="00453F01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B1A26D8" w14:textId="77777777" w:rsidR="00453F01" w:rsidRPr="00A61991" w:rsidRDefault="00453F01" w:rsidP="005F4CF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551251B" w14:textId="77777777" w:rsidR="00453F01" w:rsidRPr="00A61991" w:rsidRDefault="00453F01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509415F" w14:textId="77777777" w:rsidR="00453F01" w:rsidRPr="00A61991" w:rsidRDefault="00453F01" w:rsidP="005F4CFF">
            <w:pPr>
              <w:pStyle w:val="acctfourfigures"/>
              <w:tabs>
                <w:tab w:val="clear" w:pos="765"/>
                <w:tab w:val="decimal" w:pos="5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F1D94B4" w14:textId="77777777" w:rsidR="00453F01" w:rsidRPr="00A61991" w:rsidRDefault="00453F01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DEAA43" w14:textId="77777777" w:rsidR="00453F01" w:rsidRPr="00A61991" w:rsidRDefault="00453F01" w:rsidP="00471B4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36A342" w14:textId="77777777" w:rsidR="00453F01" w:rsidRPr="00A61991" w:rsidRDefault="00453F01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21E96D" w14:textId="77777777" w:rsidR="00453F01" w:rsidRPr="00A61991" w:rsidRDefault="00453F01" w:rsidP="00316059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C04DB42" w14:textId="77777777" w:rsidR="00453F01" w:rsidRPr="00A61991" w:rsidRDefault="00453F01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5C3298" w14:textId="77777777" w:rsidR="00453F01" w:rsidRPr="00A61991" w:rsidRDefault="00453F0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03" w:type="dxa"/>
            <w:vAlign w:val="bottom"/>
          </w:tcPr>
          <w:p w14:paraId="490DACDD" w14:textId="77777777" w:rsidR="00453F01" w:rsidRPr="00A61991" w:rsidRDefault="00453F01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2CAD643E" w14:textId="77777777" w:rsidR="00453F01" w:rsidRPr="00A61991" w:rsidRDefault="00453F0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2EB682E" w14:textId="77777777" w:rsidR="00453F01" w:rsidRPr="00A61991" w:rsidRDefault="00453F0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087564" w14:textId="77777777" w:rsidR="00453F01" w:rsidRPr="00A61991" w:rsidRDefault="00453F0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B8C5E83" w14:textId="77777777" w:rsidR="00453F01" w:rsidRPr="00A61991" w:rsidRDefault="00453F01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31291B1" w14:textId="77777777" w:rsidR="00453F01" w:rsidRPr="00A61991" w:rsidRDefault="00453F01" w:rsidP="005F4C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A6C25CB" w14:textId="77777777" w:rsidR="00453F01" w:rsidRPr="00A61991" w:rsidRDefault="00453F0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1F2A534" w14:textId="77777777" w:rsidR="00453F01" w:rsidRPr="00A61991" w:rsidRDefault="00453F01" w:rsidP="00280D2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61991" w:rsidRPr="00796BDA" w14:paraId="2788072B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29514EB3" w14:textId="28C096FE" w:rsidR="00A61991" w:rsidRPr="00796BDA" w:rsidRDefault="00A61991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70" w:type="dxa"/>
            <w:vAlign w:val="bottom"/>
          </w:tcPr>
          <w:p w14:paraId="2F4504F7" w14:textId="77777777" w:rsidR="00A61991" w:rsidRPr="00796BDA" w:rsidRDefault="00A61991" w:rsidP="00C532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DC4CB4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F77481D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4E167F9D" w14:textId="353E0AFE" w:rsidR="00A61991" w:rsidRPr="00A61991" w:rsidRDefault="00631E6C" w:rsidP="00C5321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419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306</w:t>
            </w:r>
          </w:p>
        </w:tc>
        <w:tc>
          <w:tcPr>
            <w:tcW w:w="270" w:type="dxa"/>
            <w:vAlign w:val="bottom"/>
          </w:tcPr>
          <w:p w14:paraId="502A8645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DF5E9" w14:textId="77777777" w:rsidR="00A61991" w:rsidRPr="00A61991" w:rsidRDefault="00A61991" w:rsidP="00471B4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7FB440" w14:textId="77777777" w:rsidR="00A61991" w:rsidRPr="00A61991" w:rsidRDefault="00A61991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32D577" w14:textId="281D2909" w:rsidR="00A61991" w:rsidRPr="00A61991" w:rsidRDefault="00631E6C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59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340461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8E862" w14:textId="367F57A1" w:rsidR="00A61991" w:rsidRPr="00A61991" w:rsidRDefault="00631E6C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479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292</w:t>
            </w:r>
          </w:p>
        </w:tc>
        <w:tc>
          <w:tcPr>
            <w:tcW w:w="303" w:type="dxa"/>
            <w:vAlign w:val="bottom"/>
          </w:tcPr>
          <w:p w14:paraId="7117EE36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3E1A7C10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91641C4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5E5A86A" w14:textId="634D2297" w:rsidR="00A61991" w:rsidRPr="00A61991" w:rsidRDefault="00631E6C" w:rsidP="00C5321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479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292</w:t>
            </w:r>
          </w:p>
        </w:tc>
        <w:tc>
          <w:tcPr>
            <w:tcW w:w="236" w:type="dxa"/>
            <w:vAlign w:val="bottom"/>
          </w:tcPr>
          <w:p w14:paraId="567AA46D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A02D319" w14:textId="77777777" w:rsidR="00A61991" w:rsidRPr="00A61991" w:rsidRDefault="00A61991" w:rsidP="00C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9693655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745622F5" w14:textId="4A9C30AE" w:rsidR="00A61991" w:rsidRPr="00A61991" w:rsidRDefault="00631E6C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479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292</w:t>
            </w:r>
          </w:p>
        </w:tc>
      </w:tr>
      <w:tr w:rsidR="00A61991" w:rsidRPr="00796BDA" w14:paraId="5F53B317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7CDE99C3" w14:textId="14ADC99D" w:rsidR="00A61991" w:rsidRPr="00796BDA" w:rsidRDefault="00A61991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796B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รวมสินทรัพย์ทางการเงินหมุนเวียนอื่น</w:t>
            </w:r>
          </w:p>
        </w:tc>
        <w:tc>
          <w:tcPr>
            <w:tcW w:w="270" w:type="dxa"/>
            <w:vAlign w:val="bottom"/>
          </w:tcPr>
          <w:p w14:paraId="02BDB7A5" w14:textId="77777777" w:rsidR="00A61991" w:rsidRPr="00796BDA" w:rsidRDefault="00A61991" w:rsidP="00C532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3AD456" w14:textId="6EC6B444" w:rsidR="00A61991" w:rsidRPr="00A61991" w:rsidRDefault="00A61991" w:rsidP="00C5321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2F0C534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4431" w14:textId="74CB7DDF" w:rsidR="00A61991" w:rsidRPr="00A61991" w:rsidRDefault="00631E6C" w:rsidP="00C5321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419</w:t>
            </w:r>
            <w:r w:rsidR="00A61991" w:rsidRPr="00A619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306</w:t>
            </w:r>
          </w:p>
        </w:tc>
        <w:tc>
          <w:tcPr>
            <w:tcW w:w="270" w:type="dxa"/>
            <w:vAlign w:val="bottom"/>
          </w:tcPr>
          <w:p w14:paraId="4FA6DFA5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DEA098" w14:textId="59FCF88C" w:rsidR="00A61991" w:rsidRPr="00A61991" w:rsidRDefault="00A61991" w:rsidP="00471B4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C3D763" w14:textId="77777777" w:rsidR="00A61991" w:rsidRPr="00A61991" w:rsidRDefault="00A61991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2AC795" w14:textId="00C76CB5" w:rsidR="00A61991" w:rsidRPr="00A61991" w:rsidRDefault="00631E6C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</w:t>
            </w:r>
            <w:r w:rsidR="00F37D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377812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5061551" w14:textId="12A8A12F" w:rsidR="00A61991" w:rsidRPr="00A61991" w:rsidRDefault="00631E6C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479</w:t>
            </w:r>
            <w:r w:rsidR="00F37DE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292</w:t>
            </w:r>
          </w:p>
        </w:tc>
        <w:tc>
          <w:tcPr>
            <w:tcW w:w="303" w:type="dxa"/>
            <w:vAlign w:val="bottom"/>
          </w:tcPr>
          <w:p w14:paraId="156CA8E8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4989604" w14:textId="53005550" w:rsidR="00A61991" w:rsidRPr="00A61991" w:rsidRDefault="00A61991" w:rsidP="00C5321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CBFC0BC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51EFB9" w14:textId="429115DB" w:rsidR="00A61991" w:rsidRPr="00A61991" w:rsidRDefault="00A61991" w:rsidP="00C5321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96656C3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61B4669" w14:textId="563B78AB" w:rsidR="00A61991" w:rsidRPr="00A61991" w:rsidRDefault="00A61991" w:rsidP="00C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31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F69269B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FFAB08B" w14:textId="546F8B2F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1991" w:rsidRPr="00796BDA" w14:paraId="3A5543A7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22F1E670" w14:textId="77777777" w:rsidR="00A61991" w:rsidRPr="00796BDA" w:rsidRDefault="00A61991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52229A2" w14:textId="77777777" w:rsidR="00A61991" w:rsidRPr="00796BDA" w:rsidRDefault="00A61991" w:rsidP="00C532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AA4089C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EB43EF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3999D3A8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D59B7D6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EE7B7C" w14:textId="77777777" w:rsidR="00A61991" w:rsidRPr="00A61991" w:rsidRDefault="00A61991" w:rsidP="00471B4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042FB8" w14:textId="77777777" w:rsidR="00A61991" w:rsidRPr="00A61991" w:rsidRDefault="00A61991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A7805B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F40D15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1A6B95F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742223B6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CC0F1C8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10863FD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9F0D50C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2A1C2D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587DCFE" w14:textId="77777777" w:rsidR="00A61991" w:rsidRPr="00A61991" w:rsidRDefault="00A61991" w:rsidP="00C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35AC4D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4E1FF05F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61991" w:rsidRPr="00796BDA" w14:paraId="03A530FB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2AC96327" w14:textId="488F46C7" w:rsidR="00A61991" w:rsidRPr="00796BDA" w:rsidRDefault="00A61991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  <w:vAlign w:val="bottom"/>
          </w:tcPr>
          <w:p w14:paraId="0AED880B" w14:textId="77777777" w:rsidR="00A61991" w:rsidRPr="00796BDA" w:rsidRDefault="00A61991" w:rsidP="00C532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588BC4D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ACB98D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573F6B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828ECFA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517E518" w14:textId="77777777" w:rsidR="00A61991" w:rsidRPr="00A61991" w:rsidRDefault="00A61991" w:rsidP="00471B4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BCC55A" w14:textId="77777777" w:rsidR="00A61991" w:rsidRPr="00A61991" w:rsidRDefault="00A61991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EBDC72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74D794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7F449F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25786B58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17BAD1CF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0FA692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4762DF7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4CE518A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1B223B" w14:textId="77777777" w:rsidR="00A61991" w:rsidRPr="00A61991" w:rsidRDefault="00A61991" w:rsidP="00C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DFCF817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CC66F36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61991" w:rsidRPr="00796BDA" w14:paraId="77C1692A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232BE036" w14:textId="1E0F3587" w:rsidR="00A61991" w:rsidRPr="00796BDA" w:rsidRDefault="00A61991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270" w:type="dxa"/>
            <w:vAlign w:val="bottom"/>
          </w:tcPr>
          <w:p w14:paraId="65454DDC" w14:textId="77777777" w:rsidR="00A61991" w:rsidRPr="00796BDA" w:rsidRDefault="00A61991" w:rsidP="00C532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EC8CD62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87C07FC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794B3126" w14:textId="7FFEF726" w:rsidR="00A61991" w:rsidRPr="00A61991" w:rsidRDefault="00A61991" w:rsidP="00AA7B86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4A98081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3BEE4" w14:textId="77777777" w:rsidR="00A61991" w:rsidRPr="00A61991" w:rsidRDefault="00A61991" w:rsidP="00471B4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AEE520" w14:textId="77777777" w:rsidR="00A61991" w:rsidRPr="00A61991" w:rsidRDefault="00A61991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8F495" w14:textId="26AB0088" w:rsidR="00A61991" w:rsidRPr="00A61991" w:rsidRDefault="00631E6C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EBF0EB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6135B" w14:textId="7C0061AA" w:rsidR="00A61991" w:rsidRPr="00A61991" w:rsidRDefault="00631E6C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960</w:t>
            </w:r>
          </w:p>
        </w:tc>
        <w:tc>
          <w:tcPr>
            <w:tcW w:w="303" w:type="dxa"/>
            <w:vAlign w:val="bottom"/>
          </w:tcPr>
          <w:p w14:paraId="21A15570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45577930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7D0F590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66967F6" w14:textId="15E9F266" w:rsidR="00A61991" w:rsidRPr="00A61991" w:rsidRDefault="00631E6C" w:rsidP="00C5321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3108B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4,201</w:t>
            </w:r>
          </w:p>
        </w:tc>
        <w:tc>
          <w:tcPr>
            <w:tcW w:w="236" w:type="dxa"/>
            <w:vAlign w:val="bottom"/>
          </w:tcPr>
          <w:p w14:paraId="04C60942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5DE7FE" w14:textId="77777777" w:rsidR="00A61991" w:rsidRPr="00A61991" w:rsidRDefault="00A61991" w:rsidP="00C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99CBE5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1C2FFB1E" w14:textId="7B224B7C" w:rsidR="00A61991" w:rsidRPr="00A61991" w:rsidRDefault="00631E6C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</w:t>
            </w:r>
            <w:r w:rsidR="003108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08BE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201</w:t>
            </w:r>
          </w:p>
        </w:tc>
      </w:tr>
      <w:tr w:rsidR="00A61991" w:rsidRPr="00796BDA" w14:paraId="7EE9FEBF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31FFDB8" w14:textId="49051B3E" w:rsidR="00A61991" w:rsidRPr="00796BDA" w:rsidRDefault="00A61991" w:rsidP="00435D13">
            <w:pPr>
              <w:ind w:left="-15" w:right="-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796BD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รวมสินทรัพย์ทางการเงินไม่หมุนเวียนอื่น</w:t>
            </w:r>
          </w:p>
        </w:tc>
        <w:tc>
          <w:tcPr>
            <w:tcW w:w="270" w:type="dxa"/>
            <w:vAlign w:val="bottom"/>
          </w:tcPr>
          <w:p w14:paraId="0D555AA2" w14:textId="77777777" w:rsidR="00A61991" w:rsidRPr="00796BDA" w:rsidRDefault="00A61991" w:rsidP="00C5321F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82A3B7" w14:textId="2D576B55" w:rsidR="00A61991" w:rsidRPr="00A61991" w:rsidRDefault="00A61991" w:rsidP="00C5321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CF5310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B24D66" w14:textId="0DBD6011" w:rsidR="00A61991" w:rsidRPr="00A61991" w:rsidRDefault="00A61991" w:rsidP="00AA7B86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35031ED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80BEB" w14:textId="351B2AE4" w:rsidR="00A61991" w:rsidRPr="00A61991" w:rsidRDefault="00A61991" w:rsidP="00471B4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0E0068" w14:textId="77777777" w:rsidR="00A61991" w:rsidRPr="00A61991" w:rsidRDefault="00A61991" w:rsidP="00C5321F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324B94" w14:textId="18D70A8D" w:rsidR="00A61991" w:rsidRPr="00A61991" w:rsidRDefault="00631E6C" w:rsidP="00C5321F">
            <w:pPr>
              <w:pStyle w:val="acctfourfigures"/>
              <w:tabs>
                <w:tab w:val="clear" w:pos="765"/>
                <w:tab w:val="decimal" w:pos="80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</w:t>
            </w:r>
            <w:r w:rsidR="00A61991" w:rsidRPr="00A619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A56A5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2AB54F" w14:textId="374D49BD" w:rsidR="00A61991" w:rsidRPr="00A61991" w:rsidRDefault="00631E6C" w:rsidP="00C5321F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631E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</w:t>
            </w:r>
            <w:r w:rsidR="00A61991" w:rsidRPr="00A619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 w:rsidRPr="00631E6C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960</w:t>
            </w:r>
          </w:p>
        </w:tc>
        <w:tc>
          <w:tcPr>
            <w:tcW w:w="303" w:type="dxa"/>
            <w:vAlign w:val="bottom"/>
          </w:tcPr>
          <w:p w14:paraId="297A6879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5806BC74" w14:textId="66D3D4F4" w:rsidR="00A61991" w:rsidRPr="00A61991" w:rsidRDefault="00A61991" w:rsidP="00C5321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5788775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BF15AC3" w14:textId="7969B1B8" w:rsidR="00A61991" w:rsidRPr="00A61991" w:rsidRDefault="00A61991" w:rsidP="00C5321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533BAB8" w14:textId="77777777" w:rsidR="00A61991" w:rsidRPr="00A61991" w:rsidRDefault="00A61991" w:rsidP="00C5321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C8ECA16" w14:textId="7A4D0FF2" w:rsidR="00A61991" w:rsidRPr="00A61991" w:rsidRDefault="00A61991" w:rsidP="00C53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EB6C08" w14:textId="77777777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6E9C5807" w14:textId="4ED5C756" w:rsidR="00A61991" w:rsidRPr="00A61991" w:rsidRDefault="00A61991" w:rsidP="00C5321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  <w:tr w:rsidR="00A61991" w:rsidRPr="00796BDA" w14:paraId="67784DDF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2592C9B5" w14:textId="77777777" w:rsidR="00A61991" w:rsidRPr="00796BDA" w:rsidRDefault="00A61991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0B50DFA7" w14:textId="77777777" w:rsidR="00A61991" w:rsidRPr="00796BDA" w:rsidRDefault="00A61991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38A0B44E" w14:textId="77777777" w:rsidR="00A61991" w:rsidRPr="00A61991" w:rsidRDefault="00A61991" w:rsidP="005F4CF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31D561" w14:textId="77777777" w:rsidR="00A61991" w:rsidRPr="00A61991" w:rsidRDefault="00A61991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7AD390D3" w14:textId="77777777" w:rsidR="00A61991" w:rsidRPr="00A61991" w:rsidRDefault="00A61991" w:rsidP="00796BDA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167DD66" w14:textId="77777777" w:rsidR="00A61991" w:rsidRPr="00A61991" w:rsidRDefault="00A61991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8A55784" w14:textId="77777777" w:rsidR="00A61991" w:rsidRPr="00A61991" w:rsidRDefault="00A61991" w:rsidP="005F4CFF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B250A" w14:textId="77777777" w:rsidR="00A61991" w:rsidRPr="00A61991" w:rsidRDefault="00A61991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68D26A" w14:textId="77777777" w:rsidR="00A61991" w:rsidRPr="00A61991" w:rsidRDefault="00A61991" w:rsidP="005F4CFF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5D07ED" w14:textId="77777777" w:rsidR="00A61991" w:rsidRPr="00A61991" w:rsidRDefault="00A61991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05B34A" w14:textId="77777777" w:rsidR="00A61991" w:rsidRPr="00A61991" w:rsidRDefault="00A61991" w:rsidP="009E7BD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303" w:type="dxa"/>
            <w:vAlign w:val="bottom"/>
          </w:tcPr>
          <w:p w14:paraId="07BBED76" w14:textId="77777777" w:rsidR="00A61991" w:rsidRPr="00A61991" w:rsidRDefault="00A61991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4F917799" w14:textId="77777777" w:rsidR="00A61991" w:rsidRPr="00A61991" w:rsidRDefault="00A61991" w:rsidP="005F4CF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AA5F71C" w14:textId="77777777" w:rsidR="00A61991" w:rsidRPr="00A61991" w:rsidRDefault="00A6199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C05AE6F" w14:textId="77777777" w:rsidR="00A61991" w:rsidRPr="00A61991" w:rsidRDefault="00A61991" w:rsidP="00A42BE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01BA2F" w14:textId="77777777" w:rsidR="00A61991" w:rsidRPr="00A61991" w:rsidRDefault="00A61991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2A50593E" w14:textId="77777777" w:rsidR="00A61991" w:rsidRPr="00A61991" w:rsidRDefault="00A61991" w:rsidP="00A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7C73E4" w14:textId="77777777" w:rsidR="00A61991" w:rsidRPr="00A61991" w:rsidRDefault="00A6199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C76DFE6" w14:textId="77777777" w:rsidR="00A61991" w:rsidRPr="00A61991" w:rsidRDefault="00A61991" w:rsidP="00CB2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A61991" w:rsidRPr="00796BDA" w14:paraId="68A56662" w14:textId="77777777" w:rsidTr="004914EB">
        <w:trPr>
          <w:trHeight w:val="261"/>
        </w:trPr>
        <w:tc>
          <w:tcPr>
            <w:tcW w:w="3222" w:type="dxa"/>
            <w:shd w:val="clear" w:color="auto" w:fill="auto"/>
            <w:vAlign w:val="bottom"/>
          </w:tcPr>
          <w:p w14:paraId="564CB003" w14:textId="431C3501" w:rsidR="00A61991" w:rsidRPr="00796BDA" w:rsidRDefault="00A61991" w:rsidP="00435D13">
            <w:pPr>
              <w:ind w:left="-15" w:right="-90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ตราสารทุน</w:t>
            </w:r>
            <w:r w:rsidRPr="00796B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A5700">
              <w:rPr>
                <w:rFonts w:asciiTheme="majorBidi" w:hAnsiTheme="majorBidi" w:cstheme="majorBidi"/>
                <w:sz w:val="26"/>
                <w:szCs w:val="26"/>
              </w:rPr>
              <w:t>–</w:t>
            </w:r>
            <w:r w:rsidRPr="00796BD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796BDA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เงินลงทุนในกิจการอื่น</w:t>
            </w:r>
          </w:p>
        </w:tc>
        <w:tc>
          <w:tcPr>
            <w:tcW w:w="270" w:type="dxa"/>
            <w:vAlign w:val="bottom"/>
          </w:tcPr>
          <w:p w14:paraId="57094D7D" w14:textId="77777777" w:rsidR="00A61991" w:rsidRPr="00796BDA" w:rsidRDefault="00A61991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AEE8B8E" w14:textId="77777777" w:rsidR="00A61991" w:rsidRPr="00A61991" w:rsidRDefault="00A61991" w:rsidP="005F4CFF">
            <w:pPr>
              <w:pStyle w:val="acctfourfigures"/>
              <w:tabs>
                <w:tab w:val="clear" w:pos="765"/>
                <w:tab w:val="decimal" w:pos="703"/>
              </w:tabs>
              <w:spacing w:line="240" w:lineRule="atLeast"/>
              <w:ind w:left="-43" w:right="-86" w:firstLine="20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6C8394" w14:textId="77777777" w:rsidR="00A61991" w:rsidRPr="00A61991" w:rsidRDefault="00A61991" w:rsidP="003160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A00990F" w14:textId="77777777" w:rsidR="00A61991" w:rsidRPr="00A61991" w:rsidRDefault="00A61991" w:rsidP="00AA7B86">
            <w:pPr>
              <w:pStyle w:val="acctfourfigures"/>
              <w:tabs>
                <w:tab w:val="clear" w:pos="765"/>
                <w:tab w:val="decimal" w:pos="68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03FCBB8E" w14:textId="77777777" w:rsidR="00A61991" w:rsidRPr="00A61991" w:rsidRDefault="00A61991" w:rsidP="003160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B3E7AB" w14:textId="05D60D6E" w:rsidR="00A61991" w:rsidRPr="00A61991" w:rsidRDefault="00631E6C" w:rsidP="00471B4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442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CB3DA0" w14:textId="77777777" w:rsidR="00A61991" w:rsidRPr="00A61991" w:rsidRDefault="00A61991" w:rsidP="00316059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07E6F0" w14:textId="77777777" w:rsidR="00A61991" w:rsidRPr="00A61991" w:rsidRDefault="00A61991" w:rsidP="005F4CFF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33476C" w14:textId="77777777" w:rsidR="00A61991" w:rsidRPr="00A61991" w:rsidRDefault="00A61991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47E9F3" w14:textId="3C0A81B2" w:rsidR="00A61991" w:rsidRPr="00A61991" w:rsidRDefault="00631E6C" w:rsidP="009E7BD6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  <w:tc>
          <w:tcPr>
            <w:tcW w:w="303" w:type="dxa"/>
            <w:vAlign w:val="bottom"/>
          </w:tcPr>
          <w:p w14:paraId="7AE708E2" w14:textId="77777777" w:rsidR="00A61991" w:rsidRPr="00A61991" w:rsidRDefault="00A61991" w:rsidP="00730E2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7" w:type="dxa"/>
            <w:vAlign w:val="bottom"/>
          </w:tcPr>
          <w:p w14:paraId="0C4CBED1" w14:textId="77777777" w:rsidR="00A61991" w:rsidRPr="00A61991" w:rsidRDefault="00A61991" w:rsidP="005F4CF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740FD03" w14:textId="77777777" w:rsidR="00A61991" w:rsidRPr="00A61991" w:rsidRDefault="00A6199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33758EC" w14:textId="7741D532" w:rsidR="00A61991" w:rsidRPr="00A61991" w:rsidRDefault="00A61991" w:rsidP="00A42BE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619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5B20E3" w14:textId="77777777" w:rsidR="00A61991" w:rsidRPr="00A61991" w:rsidRDefault="00A61991" w:rsidP="00316059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C09856C" w14:textId="57A8925B" w:rsidR="00A61991" w:rsidRPr="00A61991" w:rsidRDefault="00631E6C" w:rsidP="00A42B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</w:rPr>
              <w:t>442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236" w:type="dxa"/>
            <w:vAlign w:val="bottom"/>
          </w:tcPr>
          <w:p w14:paraId="54505BB9" w14:textId="77777777" w:rsidR="00A61991" w:rsidRPr="00A61991" w:rsidRDefault="00A61991" w:rsidP="003160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9" w:type="dxa"/>
            <w:shd w:val="clear" w:color="auto" w:fill="auto"/>
            <w:vAlign w:val="bottom"/>
          </w:tcPr>
          <w:p w14:paraId="29DB99BB" w14:textId="146B684F" w:rsidR="00A61991" w:rsidRPr="00A61991" w:rsidRDefault="00631E6C" w:rsidP="00CB2DC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6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442</w:t>
            </w:r>
            <w:r w:rsidR="00A61991" w:rsidRPr="00A619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631E6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300</w:t>
            </w:r>
          </w:p>
        </w:tc>
      </w:tr>
    </w:tbl>
    <w:p w14:paraId="3B1E611B" w14:textId="7F1C7D78" w:rsidR="00730E2C" w:rsidRPr="005C7103" w:rsidRDefault="00730E2C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26"/>
          <w:szCs w:val="26"/>
          <w:lang w:bidi="th-TH"/>
        </w:rPr>
      </w:pPr>
    </w:p>
    <w:p w14:paraId="030653A4" w14:textId="77777777" w:rsidR="00471B46" w:rsidRPr="0082412F" w:rsidRDefault="00471B46" w:rsidP="00730E2C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cs/>
          <w:lang w:bidi="th-TH"/>
        </w:rPr>
      </w:pPr>
    </w:p>
    <w:p w14:paraId="17802EF0" w14:textId="77777777" w:rsidR="00730E2C" w:rsidRPr="0082412F" w:rsidRDefault="00730E2C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  <w:sectPr w:rsidR="00730E2C" w:rsidRPr="0082412F" w:rsidSect="00730E2C">
          <w:pgSz w:w="16840" w:h="11907" w:orient="landscape" w:code="9"/>
          <w:pgMar w:top="1152" w:right="691" w:bottom="1152" w:left="1350" w:header="720" w:footer="720" w:gutter="0"/>
          <w:cols w:space="720"/>
          <w:docGrid w:linePitch="245"/>
        </w:sectPr>
      </w:pPr>
    </w:p>
    <w:tbl>
      <w:tblPr>
        <w:tblW w:w="97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71"/>
        <w:gridCol w:w="180"/>
        <w:gridCol w:w="1080"/>
        <w:gridCol w:w="180"/>
        <w:gridCol w:w="1099"/>
        <w:gridCol w:w="180"/>
        <w:gridCol w:w="1080"/>
        <w:gridCol w:w="180"/>
        <w:gridCol w:w="1151"/>
      </w:tblGrid>
      <w:tr w:rsidR="00730E2C" w:rsidRPr="00B165D6" w14:paraId="5A74FA18" w14:textId="77777777" w:rsidTr="000A231A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2B9576C5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1FFA2548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730E2C" w:rsidRPr="00B165D6" w14:paraId="1415D5AB" w14:textId="77777777" w:rsidTr="000A231A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54AB5ABC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4CC4CD57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0663C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F066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30E2C" w:rsidRPr="00B165D6" w14:paraId="644857ED" w14:textId="77777777" w:rsidTr="000A231A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24B2CDB3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7A8A17ED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C4DF61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BA3E85" w14:textId="0197BAAD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D2338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3D104F" w14:textId="1002310A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A785EF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9F67F" w14:textId="748A4F52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02235B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131CE5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30E2C" w:rsidRPr="00B165D6" w14:paraId="12C0F131" w14:textId="77777777" w:rsidTr="000A231A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46621E07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3D26C0D8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0E2C" w:rsidRPr="00B165D6" w14:paraId="22FCB6A1" w14:textId="77777777" w:rsidTr="000A231A">
        <w:tc>
          <w:tcPr>
            <w:tcW w:w="3330" w:type="dxa"/>
            <w:shd w:val="clear" w:color="auto" w:fill="auto"/>
            <w:vAlign w:val="bottom"/>
          </w:tcPr>
          <w:p w14:paraId="0EF1ACA9" w14:textId="4187FC57" w:rsidR="00730E2C" w:rsidRPr="0082412F" w:rsidRDefault="00631E6C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30E2C" w:rsidRPr="008241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30E2C"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8798A4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BB09E2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76E424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1B0607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2C3294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13C131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E74F50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DA9A17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55618A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E2C" w:rsidRPr="00B165D6" w14:paraId="0D77AFB2" w14:textId="77777777" w:rsidTr="000A231A">
        <w:tc>
          <w:tcPr>
            <w:tcW w:w="3330" w:type="dxa"/>
            <w:shd w:val="clear" w:color="auto" w:fill="auto"/>
            <w:vAlign w:val="bottom"/>
          </w:tcPr>
          <w:p w14:paraId="53F710E9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48508CFE" w14:textId="714B7F57" w:rsidR="00730E2C" w:rsidRPr="0082412F" w:rsidRDefault="00730E2C" w:rsidP="00730E2C">
            <w:pPr>
              <w:tabs>
                <w:tab w:val="clear" w:pos="227"/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DC7B8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53DB7A6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BB512B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25ADBF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874B08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D56592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4A73910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44D302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5FD668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4B1362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E2C" w:rsidRPr="00B165D6" w14:paraId="0F8CFA88" w14:textId="77777777" w:rsidTr="000A231A">
        <w:tc>
          <w:tcPr>
            <w:tcW w:w="3330" w:type="dxa"/>
            <w:shd w:val="clear" w:color="auto" w:fill="auto"/>
            <w:vAlign w:val="bottom"/>
          </w:tcPr>
          <w:p w14:paraId="439BE940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F500ED2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556E92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7FC08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0A3E61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D07FDB0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69BF287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B3D141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6F6489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4709EE8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B165D6" w14:paraId="01533C5F" w14:textId="77777777" w:rsidTr="000A231A">
        <w:tc>
          <w:tcPr>
            <w:tcW w:w="3330" w:type="dxa"/>
            <w:shd w:val="clear" w:color="auto" w:fill="auto"/>
            <w:vAlign w:val="bottom"/>
          </w:tcPr>
          <w:p w14:paraId="2E73FB7D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283BA36" w14:textId="08A8DC3C" w:rsidR="00730E2C" w:rsidRPr="0082412F" w:rsidRDefault="00631E6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  <w:r w:rsidR="00730E2C"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8B6E41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1175C7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E015AE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11ACA282" w14:textId="44C3BDAA" w:rsidR="00730E2C" w:rsidRPr="0082412F" w:rsidRDefault="00631E6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  <w:r w:rsidR="00730E2C"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6E31717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F99A3B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9EB136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D012E20" w14:textId="29588540" w:rsidR="00730E2C" w:rsidRPr="0082412F" w:rsidRDefault="00631E6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503</w:t>
            </w:r>
            <w:r w:rsidR="00730E2C"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</w:p>
        </w:tc>
      </w:tr>
      <w:tr w:rsidR="00730E2C" w:rsidRPr="00B165D6" w14:paraId="4A0B1AC0" w14:textId="77777777" w:rsidTr="000A231A">
        <w:tc>
          <w:tcPr>
            <w:tcW w:w="3330" w:type="dxa"/>
            <w:shd w:val="clear" w:color="auto" w:fill="auto"/>
            <w:vAlign w:val="bottom"/>
          </w:tcPr>
          <w:p w14:paraId="713FCB92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37718FAF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A20451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48C65CD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2A432A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55F65FE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D8A2E8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EE6BC1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A8C446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27E8042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B165D6" w14:paraId="1A1505F0" w14:textId="77777777" w:rsidTr="000A231A">
        <w:tc>
          <w:tcPr>
            <w:tcW w:w="3330" w:type="dxa"/>
            <w:shd w:val="clear" w:color="auto" w:fill="auto"/>
            <w:vAlign w:val="bottom"/>
          </w:tcPr>
          <w:p w14:paraId="270E0920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080E524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E39216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4682111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9C98987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3ADDFB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6CBAAF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42BCC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9517CD5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2EBCFD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B165D6" w14:paraId="437C4ADE" w14:textId="77777777" w:rsidTr="000A231A">
        <w:tc>
          <w:tcPr>
            <w:tcW w:w="3330" w:type="dxa"/>
            <w:shd w:val="clear" w:color="auto" w:fill="auto"/>
            <w:vAlign w:val="bottom"/>
          </w:tcPr>
          <w:p w14:paraId="33917B5D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F367AF2" w14:textId="5044B9D5" w:rsidR="00730E2C" w:rsidRPr="0082412F" w:rsidRDefault="00631E6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30E2C"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942</w:t>
            </w:r>
            <w:r w:rsidR="00730E2C"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177FCA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8E352F" w14:textId="699CA274" w:rsidR="00730E2C" w:rsidRPr="0082412F" w:rsidRDefault="00631E6C" w:rsidP="00730E2C">
            <w:pPr>
              <w:pStyle w:val="acctfourfigures"/>
              <w:tabs>
                <w:tab w:val="clear" w:pos="765"/>
                <w:tab w:val="decimal" w:pos="899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30E2C"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942</w:t>
            </w:r>
            <w:r w:rsidR="00730E2C"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9B2CE1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615A7A6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CD8B6F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6AEC2D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F365CC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F9508B7" w14:textId="61A73748" w:rsidR="00730E2C" w:rsidRPr="0082412F" w:rsidRDefault="00631E6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30E2C"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942</w:t>
            </w:r>
            <w:r w:rsidR="00730E2C"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552</w:t>
            </w:r>
          </w:p>
        </w:tc>
      </w:tr>
      <w:tr w:rsidR="00730E2C" w:rsidRPr="00B165D6" w14:paraId="4BC0A0F4" w14:textId="77777777" w:rsidTr="000A231A">
        <w:tc>
          <w:tcPr>
            <w:tcW w:w="3330" w:type="dxa"/>
            <w:shd w:val="clear" w:color="auto" w:fill="auto"/>
            <w:vAlign w:val="bottom"/>
          </w:tcPr>
          <w:p w14:paraId="12510031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สินทรัพย์อนุพันธ์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8810D99" w14:textId="75B2B879" w:rsidR="00730E2C" w:rsidRPr="0082412F" w:rsidRDefault="00631E6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  <w:r w:rsidR="00730E2C"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F39075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F9A53B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4A247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F12291A" w14:textId="363CF85E" w:rsidR="00730E2C" w:rsidRPr="0082412F" w:rsidRDefault="00631E6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  <w:r w:rsidR="00730E2C"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637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BFA3D6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FD16F7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66F3D9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0A597E2" w14:textId="10AF11A7" w:rsidR="00730E2C" w:rsidRPr="0082412F" w:rsidRDefault="00631E6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266</w:t>
            </w:r>
            <w:r w:rsidR="00730E2C"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637</w:t>
            </w:r>
          </w:p>
        </w:tc>
      </w:tr>
      <w:tr w:rsidR="00730E2C" w:rsidRPr="00B165D6" w14:paraId="3B740983" w14:textId="77777777" w:rsidTr="000A231A">
        <w:tc>
          <w:tcPr>
            <w:tcW w:w="3330" w:type="dxa"/>
            <w:shd w:val="clear" w:color="auto" w:fill="auto"/>
            <w:vAlign w:val="bottom"/>
          </w:tcPr>
          <w:p w14:paraId="37EB810A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0C232A6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1DF83A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C88E74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0DD99F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4628EA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07EACB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C76230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0E8940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2B456D5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B165D6" w14:paraId="53699F64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6D9DC226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582E2AA8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E275CCC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7200248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046DE2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F835E4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43384DE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11B4A4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4BDEF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B61022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495D71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0E2C" w:rsidRPr="00B165D6" w14:paraId="7686303E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161499D8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F5EB721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A447A6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5DA344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4D3A1F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0BBAFF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B5AAEE9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F4F71D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B8EA00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0F5F35F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0E2C" w:rsidRPr="00B165D6" w14:paraId="3A902D64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14F5A53A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2ED053E6" w14:textId="21334808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2F7061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F6FA33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E962E0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082F807" w14:textId="25D14A9A" w:rsidR="00730E2C" w:rsidRPr="0082412F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  <w:r w:rsidRPr="0082412F">
              <w:rPr>
                <w:rFonts w:ascii="Angsana New" w:hAnsi="Angsana New"/>
                <w:sz w:val="30"/>
                <w:szCs w:val="30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/>
              </w:rPr>
              <w:t>194</w:t>
            </w:r>
            <w:r w:rsidRPr="0082412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71F76A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2D734D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AD29FD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E30A0A8" w14:textId="3441C763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194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30E2C" w:rsidRPr="00B165D6" w14:paraId="171F7130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482A1F6F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304B174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18779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B0F4DB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6AE7251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D645176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95F302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987715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71D34ED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68428D7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B165D6" w14:paraId="55491CCF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2C45F0F1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239115D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5BDF06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87B28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D904F1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19F5CD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BA0617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88739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1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C7AD37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04D01C0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B165D6" w14:paraId="1C5B697B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70E306FD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090174A" w14:textId="744F97FB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412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DA43A1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6157D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73E9F0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0E26850" w14:textId="3D1BA744" w:rsidR="00730E2C" w:rsidRPr="0082412F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412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C8B3E1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A9B160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06ACA1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61986F7" w14:textId="5DDD7192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748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412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30E2C" w:rsidRPr="00B165D6" w14:paraId="0C8678AF" w14:textId="77777777" w:rsidTr="000A231A">
        <w:tc>
          <w:tcPr>
            <w:tcW w:w="3330" w:type="dxa"/>
            <w:shd w:val="clear" w:color="auto" w:fill="auto"/>
            <w:vAlign w:val="bottom"/>
          </w:tcPr>
          <w:p w14:paraId="79EA4C8D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2C87B842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B47957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9FF5BE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A34CAB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1C1235F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76D90B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713344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C8A15A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0FE2D80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B165D6" w14:paraId="35D0B6E5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1DD099E2" w14:textId="77777777" w:rsidR="00730E2C" w:rsidRPr="0082412F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  <w:p w14:paraId="66AC3171" w14:textId="77777777" w:rsidR="00730E2C" w:rsidRPr="0082412F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ที่ไม่ได้วัดมูลค่าด้วยมูลค่ายุติธรรม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6F19AAF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C8153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E30A0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0515C5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2211564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3E4351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A957C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99B74C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6C19D36C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0E2C" w:rsidRPr="00B165D6" w14:paraId="0C602930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23052EF5" w14:textId="77777777" w:rsidR="00730E2C" w:rsidRPr="0082412F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8E73696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25DA33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30E232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A6261D2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B4F7DF8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A07446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9991E6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7EF0AF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4BE43208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0E2C" w:rsidRPr="00B165D6" w14:paraId="22980557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453D833C" w14:textId="77777777" w:rsidR="00730E2C" w:rsidRPr="0082412F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ส่วนของเงินกู้ยืมระยะยาวจากสถาบัน</w:t>
            </w:r>
          </w:p>
          <w:p w14:paraId="63E07C1F" w14:textId="77777777" w:rsidR="00730E2C" w:rsidRPr="0082412F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 xml:space="preserve">   การเงินที่ถึงกำหนดชำระภายในหนึ่งปี           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6069D9C" w14:textId="292CCBE9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091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D9362D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002148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9A532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23132112" w14:textId="0658AEB0" w:rsidR="00730E2C" w:rsidRPr="0082412F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091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E861F8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0323F1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86748B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7131E7D7" w14:textId="3EAF0FAF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091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192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18346D" w:rsidRPr="00B165D6" w14:paraId="6C60EA25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55BEC210" w14:textId="77777777" w:rsidR="0018346D" w:rsidRPr="0082412F" w:rsidRDefault="0018346D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1227C664" w14:textId="77777777" w:rsidR="0018346D" w:rsidRPr="0082412F" w:rsidRDefault="0018346D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F2B75B" w14:textId="77777777" w:rsidR="0018346D" w:rsidRPr="0082412F" w:rsidRDefault="0018346D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70ED68" w14:textId="77777777" w:rsidR="0018346D" w:rsidRPr="0082412F" w:rsidRDefault="0018346D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509655" w14:textId="77777777" w:rsidR="0018346D" w:rsidRPr="0082412F" w:rsidRDefault="0018346D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5A415EC" w14:textId="77777777" w:rsidR="0018346D" w:rsidRPr="0082412F" w:rsidRDefault="0018346D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158" w:right="-72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E9A673" w14:textId="77777777" w:rsidR="0018346D" w:rsidRPr="0082412F" w:rsidRDefault="0018346D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A34798" w14:textId="77777777" w:rsidR="0018346D" w:rsidRPr="0082412F" w:rsidRDefault="0018346D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FE6672" w14:textId="77777777" w:rsidR="0018346D" w:rsidRPr="0082412F" w:rsidRDefault="0018346D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5CACCDD2" w14:textId="77777777" w:rsidR="0018346D" w:rsidRPr="0082412F" w:rsidRDefault="0018346D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2C2DD8" w14:paraId="4CE74FAD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51E7C7F6" w14:textId="7861338C" w:rsidR="00730E2C" w:rsidRPr="0082412F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3EF1B75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6FD3158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5ACEA3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B642F9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5333F265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AE6DF6A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15AD5D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283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A8AA0B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99038FF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892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30E2C" w:rsidRPr="002C2DD8" w14:paraId="017F76F9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60E86CCC" w14:textId="77777777" w:rsidR="00730E2C" w:rsidRPr="0082412F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FA2BCDA" w14:textId="44E378E6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253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33E2DE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93392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04C3EB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EDCE90A" w14:textId="10BFCB24" w:rsidR="00730E2C" w:rsidRPr="0082412F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253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E4CFDE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074A12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B166E3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EC4DDD8" w14:textId="55B728E0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273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253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30E2C" w:rsidRPr="002C2DD8" w14:paraId="4C57BD3A" w14:textId="77777777" w:rsidTr="000A231A">
        <w:trPr>
          <w:trHeight w:val="270"/>
        </w:trPr>
        <w:tc>
          <w:tcPr>
            <w:tcW w:w="3330" w:type="dxa"/>
            <w:shd w:val="clear" w:color="auto" w:fill="auto"/>
            <w:vAlign w:val="bottom"/>
          </w:tcPr>
          <w:p w14:paraId="1203D739" w14:textId="77777777" w:rsidR="00730E2C" w:rsidRPr="0082412F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86451FE" w14:textId="6C305BF8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590</w:t>
            </w: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AA49A9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D8CC62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25AC55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365125D3" w14:textId="77BCB57A" w:rsidR="00730E2C" w:rsidRPr="0082412F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698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572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24EDB0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BF5134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B10AE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ADBC66B" w14:textId="76923289" w:rsidR="00730E2C" w:rsidRPr="0082412F" w:rsidRDefault="00730E2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698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572</w:t>
            </w:r>
            <w:r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0841494A" w14:textId="77777777" w:rsidR="00730E2C" w:rsidRPr="0082412F" w:rsidRDefault="00730E2C" w:rsidP="00780A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73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1271"/>
        <w:gridCol w:w="180"/>
        <w:gridCol w:w="1080"/>
        <w:gridCol w:w="180"/>
        <w:gridCol w:w="1099"/>
        <w:gridCol w:w="180"/>
        <w:gridCol w:w="1080"/>
        <w:gridCol w:w="180"/>
        <w:gridCol w:w="1151"/>
      </w:tblGrid>
      <w:tr w:rsidR="00730E2C" w:rsidRPr="002C2DD8" w14:paraId="7327BECB" w14:textId="77777777" w:rsidTr="007009AB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4BA55042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2004CC8B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30E2C" w:rsidRPr="002C2DD8" w14:paraId="00BEEEDA" w14:textId="77777777" w:rsidTr="007009AB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56CF6AD4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6E42353C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01200D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95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78A3C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730E2C" w:rsidRPr="002C2DD8" w14:paraId="33ADE297" w14:textId="77777777" w:rsidTr="007009AB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37DDC683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71" w:type="dxa"/>
            <w:shd w:val="clear" w:color="auto" w:fill="auto"/>
            <w:vAlign w:val="bottom"/>
          </w:tcPr>
          <w:p w14:paraId="52155499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5B620D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D58DA" w14:textId="4259A1B4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66BA8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ECB1F2" w14:textId="211310DA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3674F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F05BD" w14:textId="3771E2CC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BD472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31C70B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730E2C" w:rsidRPr="002C2DD8" w14:paraId="6AEAB20E" w14:textId="77777777" w:rsidTr="007009AB">
        <w:trPr>
          <w:trHeight w:val="364"/>
          <w:tblHeader/>
        </w:trPr>
        <w:tc>
          <w:tcPr>
            <w:tcW w:w="3330" w:type="dxa"/>
            <w:shd w:val="clear" w:color="auto" w:fill="auto"/>
            <w:vAlign w:val="bottom"/>
          </w:tcPr>
          <w:p w14:paraId="30DA7C6B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401" w:type="dxa"/>
            <w:gridSpan w:val="9"/>
            <w:shd w:val="clear" w:color="auto" w:fill="auto"/>
            <w:vAlign w:val="bottom"/>
          </w:tcPr>
          <w:p w14:paraId="48E3EC3D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30E2C" w:rsidRPr="002C2DD8" w14:paraId="08B69405" w14:textId="77777777" w:rsidTr="007009AB">
        <w:tc>
          <w:tcPr>
            <w:tcW w:w="3330" w:type="dxa"/>
            <w:shd w:val="clear" w:color="auto" w:fill="auto"/>
            <w:vAlign w:val="bottom"/>
          </w:tcPr>
          <w:p w14:paraId="48BDB161" w14:textId="7A554CE4" w:rsidR="00730E2C" w:rsidRPr="0082412F" w:rsidRDefault="00631E6C" w:rsidP="007009AB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30E2C" w:rsidRPr="0082412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30E2C" w:rsidRPr="0082412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304ABE77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79A81B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32FB95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EA72EC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F47A1DF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19D58E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229801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2E3C19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C46DD7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E2C" w:rsidRPr="002C2DD8" w14:paraId="72126860" w14:textId="77777777" w:rsidTr="007009AB">
        <w:tc>
          <w:tcPr>
            <w:tcW w:w="3330" w:type="dxa"/>
            <w:shd w:val="clear" w:color="auto" w:fill="auto"/>
            <w:vAlign w:val="bottom"/>
          </w:tcPr>
          <w:p w14:paraId="5F593F28" w14:textId="77777777" w:rsidR="00730E2C" w:rsidRPr="0082412F" w:rsidRDefault="00730E2C" w:rsidP="00730E2C">
            <w:pPr>
              <w:tabs>
                <w:tab w:val="clear" w:pos="227"/>
                <w:tab w:val="left" w:pos="90"/>
              </w:tabs>
              <w:ind w:left="101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  <w:p w14:paraId="7DD8DC56" w14:textId="77777777" w:rsidR="00730E2C" w:rsidRPr="0082412F" w:rsidRDefault="00730E2C" w:rsidP="00730E2C">
            <w:pPr>
              <w:tabs>
                <w:tab w:val="clear" w:pos="227"/>
                <w:tab w:val="left" w:pos="101"/>
                <w:tab w:val="left" w:pos="19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0389C449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73BCD81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47B56A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077E65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7888CF31" w14:textId="77777777" w:rsidR="00730E2C" w:rsidRPr="00D937DB" w:rsidRDefault="00730E2C" w:rsidP="00730E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817739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79941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4F1A64" w14:textId="77777777" w:rsidR="00730E2C" w:rsidRPr="0082412F" w:rsidRDefault="00730E2C" w:rsidP="00730E2C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31B46EFB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30E2C" w:rsidRPr="002C2DD8" w14:paraId="67EE759F" w14:textId="77777777" w:rsidTr="007009AB">
        <w:tc>
          <w:tcPr>
            <w:tcW w:w="3330" w:type="dxa"/>
            <w:shd w:val="clear" w:color="auto" w:fill="auto"/>
            <w:vAlign w:val="bottom"/>
          </w:tcPr>
          <w:p w14:paraId="473B18DF" w14:textId="4403874F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135EF5D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left="-158"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2CA025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0891B8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CB175D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654C0441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4C17AB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34BDBB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C5F9B21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2ACF25EB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30E2C" w:rsidRPr="002C2DD8" w14:paraId="733FC138" w14:textId="77777777" w:rsidTr="007009AB">
        <w:tc>
          <w:tcPr>
            <w:tcW w:w="3330" w:type="dxa"/>
            <w:shd w:val="clear" w:color="auto" w:fill="auto"/>
            <w:vAlign w:val="bottom"/>
          </w:tcPr>
          <w:p w14:paraId="42233904" w14:textId="77777777" w:rsidR="00730E2C" w:rsidRPr="0082412F" w:rsidRDefault="00730E2C" w:rsidP="00730E2C">
            <w:pPr>
              <w:tabs>
                <w:tab w:val="clear" w:pos="227"/>
                <w:tab w:val="left" w:pos="101"/>
              </w:tabs>
              <w:ind w:left="101" w:hanging="91"/>
              <w:rPr>
                <w:rFonts w:ascii="Angsana New" w:hAnsi="Angsana New"/>
                <w:sz w:val="30"/>
                <w:szCs w:val="30"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</w:rPr>
              <w:t>ตราสารหนี้ถือไว้เพื่อค้า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5C4F29A4" w14:textId="011AC4F8" w:rsidR="00730E2C" w:rsidRPr="0082412F" w:rsidRDefault="00631E6C" w:rsidP="00730E2C">
            <w:pPr>
              <w:pStyle w:val="acctfourfigures"/>
              <w:tabs>
                <w:tab w:val="clear" w:pos="765"/>
                <w:tab w:val="decimal" w:pos="1088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  <w:r w:rsidR="00730E2C"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FD5497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A300CC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6240B6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9" w:type="dxa"/>
            <w:shd w:val="clear" w:color="auto" w:fill="auto"/>
            <w:vAlign w:val="bottom"/>
          </w:tcPr>
          <w:p w14:paraId="04598593" w14:textId="4218E4F1" w:rsidR="00730E2C" w:rsidRPr="0082412F" w:rsidRDefault="00631E6C" w:rsidP="00730E2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  <w:r w:rsidR="00730E2C" w:rsidRPr="0082412F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660AD3" w14:textId="77777777" w:rsidR="00730E2C" w:rsidRPr="0082412F" w:rsidRDefault="00730E2C" w:rsidP="00730E2C">
            <w:pPr>
              <w:pStyle w:val="acctfourfigures"/>
              <w:tabs>
                <w:tab w:val="decimal" w:pos="1001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BA4A38" w14:textId="77777777" w:rsidR="00730E2C" w:rsidRPr="0082412F" w:rsidRDefault="00730E2C" w:rsidP="00730E2C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BE3311" w14:textId="77777777" w:rsidR="00730E2C" w:rsidRPr="0082412F" w:rsidRDefault="00730E2C" w:rsidP="00730E2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1" w:type="dxa"/>
            <w:shd w:val="clear" w:color="auto" w:fill="auto"/>
            <w:vAlign w:val="bottom"/>
          </w:tcPr>
          <w:p w14:paraId="16B9DC29" w14:textId="22BF0962" w:rsidR="00730E2C" w:rsidRPr="0082412F" w:rsidRDefault="00631E6C" w:rsidP="00730E2C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-169" w:right="-30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482</w:t>
            </w:r>
            <w:r w:rsidR="00730E2C" w:rsidRPr="008241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065</w:t>
            </w:r>
          </w:p>
        </w:tc>
      </w:tr>
    </w:tbl>
    <w:p w14:paraId="6FE4879D" w14:textId="77777777" w:rsidR="00C14CF7" w:rsidRPr="0082412F" w:rsidRDefault="00C14CF7" w:rsidP="00EA02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337F0F" w14:textId="77777777" w:rsidR="00EC074B" w:rsidRPr="004244F2" w:rsidRDefault="00EC074B" w:rsidP="00EC074B">
      <w:pPr>
        <w:ind w:firstLine="540"/>
        <w:rPr>
          <w:rFonts w:ascii="Angsana New" w:hAnsi="Angsana New"/>
          <w:i/>
          <w:iCs/>
          <w:sz w:val="30"/>
          <w:szCs w:val="30"/>
        </w:rPr>
      </w:pPr>
      <w:r w:rsidRPr="004244F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สัญญาซื้อขายเงินตราต่างประเทศล่วงหน้า</w:t>
      </w:r>
    </w:p>
    <w:p w14:paraId="2B9E2104" w14:textId="77777777" w:rsidR="00EC074B" w:rsidRPr="004244F2" w:rsidRDefault="00EC074B" w:rsidP="00EC074B">
      <w:pPr>
        <w:ind w:firstLine="540"/>
        <w:rPr>
          <w:rFonts w:ascii="Angsana New" w:hAnsi="Angsana New"/>
          <w:sz w:val="30"/>
          <w:szCs w:val="30"/>
        </w:rPr>
      </w:pPr>
    </w:p>
    <w:p w14:paraId="6C6563A0" w14:textId="0D3B1A3C" w:rsidR="00EC074B" w:rsidRPr="004244F2" w:rsidRDefault="00EC074B" w:rsidP="00EC074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244F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4244F2">
        <w:rPr>
          <w:rFonts w:ascii="Angsana New" w:hAnsi="Angsana New"/>
          <w:sz w:val="30"/>
          <w:szCs w:val="30"/>
        </w:rPr>
        <w:t xml:space="preserve"> </w:t>
      </w:r>
      <w:r w:rsidR="007E45C9" w:rsidRPr="004244F2">
        <w:rPr>
          <w:rFonts w:ascii="Angsana New" w:hAnsi="Angsana New"/>
          <w:sz w:val="30"/>
          <w:szCs w:val="30"/>
          <w:cs/>
        </w:rPr>
        <w:t>มิถุนายน</w:t>
      </w:r>
      <w:r w:rsidRPr="004244F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4244F2">
        <w:rPr>
          <w:rFonts w:ascii="Angsana New" w:hAnsi="Angsana New"/>
          <w:sz w:val="30"/>
          <w:szCs w:val="30"/>
        </w:rPr>
        <w:t xml:space="preserve"> </w:t>
      </w:r>
      <w:r w:rsidRPr="004244F2">
        <w:rPr>
          <w:rFonts w:ascii="Angsana New" w:hAnsi="Angsana New"/>
          <w:sz w:val="30"/>
          <w:szCs w:val="30"/>
          <w:cs/>
        </w:rPr>
        <w:t>กลุ่มบริษัทได้ทำสัญญาซื้อขายเงินตราต่างประเทศล่วงหน้าหลายสัญญากับสถาบันการเงิน เพื่อใช้ในการจัดการความเสี่ยงจากอัตราแลกเปลี่ยนเงินตราต่างประเทศที่เกิดจากการซื้อสินค้า กลุ่มบริษัทมีสัญญาซื้อขายเงินตราต่างประเทศล่วงหน้าโดยทำสัญญาซื้อสกุลเงินเหรียญสหรัฐอเมริกาจำนวน</w:t>
      </w:r>
      <w:r w:rsidR="00DB3B45" w:rsidRPr="004244F2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</w:t>
      </w:r>
      <w:r w:rsidR="004244F2" w:rsidRPr="004244F2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34</w:t>
      </w:r>
      <w:r w:rsidR="00CF3DDE" w:rsidRPr="004244F2">
        <w:rPr>
          <w:rFonts w:ascii="Angsana New" w:hAnsi="Angsana New"/>
          <w:sz w:val="30"/>
          <w:szCs w:val="30"/>
          <w:cs/>
        </w:rPr>
        <w:t xml:space="preserve"> </w:t>
      </w:r>
      <w:r w:rsidRPr="004244F2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ด้วยสกุลเงินบาทจำนวนเงิน </w:t>
      </w:r>
      <w:r w:rsidR="00631E6C" w:rsidRPr="00631E6C">
        <w:rPr>
          <w:rFonts w:ascii="Angsana New" w:hAnsi="Angsana New"/>
          <w:sz w:val="30"/>
          <w:szCs w:val="30"/>
        </w:rPr>
        <w:t>75</w:t>
      </w:r>
      <w:r w:rsidR="004244F2" w:rsidRPr="004244F2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82</w:t>
      </w:r>
      <w:r w:rsidR="00CF3DDE" w:rsidRPr="004244F2">
        <w:rPr>
          <w:rFonts w:ascii="Angsana New" w:hAnsi="Angsana New"/>
          <w:sz w:val="30"/>
          <w:szCs w:val="30"/>
          <w:cs/>
        </w:rPr>
        <w:t xml:space="preserve"> </w:t>
      </w:r>
      <w:r w:rsidRPr="004244F2">
        <w:rPr>
          <w:rFonts w:ascii="Angsana New" w:hAnsi="Angsana New"/>
          <w:sz w:val="30"/>
          <w:szCs w:val="30"/>
          <w:cs/>
        </w:rPr>
        <w:t>ล้านบาท สัญญาดังกล่าวจะสิ้นสุดในระหว่างเดือน</w:t>
      </w:r>
      <w:r w:rsidR="004244F2" w:rsidRPr="004244F2">
        <w:rPr>
          <w:rFonts w:ascii="Angsana New" w:hAnsi="Angsana New"/>
          <w:sz w:val="30"/>
          <w:szCs w:val="30"/>
          <w:cs/>
        </w:rPr>
        <w:t>กันยายน</w:t>
      </w:r>
      <w:r w:rsidRPr="004244F2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="00583EA7" w:rsidRPr="004244F2">
        <w:rPr>
          <w:rFonts w:ascii="Angsana New" w:hAnsi="Angsana New"/>
          <w:sz w:val="30"/>
          <w:szCs w:val="30"/>
          <w:cs/>
        </w:rPr>
        <w:t xml:space="preserve"> ถึงเดือนธันวาคม </w:t>
      </w:r>
      <w:r w:rsidR="00631E6C" w:rsidRPr="00631E6C">
        <w:rPr>
          <w:rFonts w:ascii="Angsana New" w:hAnsi="Angsana New"/>
          <w:sz w:val="30"/>
          <w:szCs w:val="30"/>
        </w:rPr>
        <w:t>2564</w:t>
      </w:r>
    </w:p>
    <w:p w14:paraId="08ABF4C7" w14:textId="77777777" w:rsidR="00EC074B" w:rsidRPr="00EC24F7" w:rsidRDefault="00EC074B" w:rsidP="00EC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855F2AC" w14:textId="77777777" w:rsidR="00EC074B" w:rsidRPr="004244F2" w:rsidRDefault="00EC074B" w:rsidP="00EC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4244F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สัญญาแลกเปลี่ยนอัตราดอกเบี้ยและอัตราแลกเปลี่ยนสกุลเงิน</w:t>
      </w:r>
    </w:p>
    <w:p w14:paraId="344B6576" w14:textId="77777777" w:rsidR="00EC074B" w:rsidRPr="004244F2" w:rsidRDefault="00EC074B" w:rsidP="00EC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B802374" w14:textId="62566B41" w:rsidR="00EC074B" w:rsidRPr="0082412F" w:rsidRDefault="00EC074B" w:rsidP="00EC074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244F2">
        <w:rPr>
          <w:rFonts w:ascii="Angsana New" w:hAnsi="Angsana New"/>
          <w:sz w:val="30"/>
          <w:szCs w:val="30"/>
          <w:cs/>
        </w:rPr>
        <w:t>กลุ่มบริษัทได้ทำสัญญาแลกเปลี่ยนอัตราดอกเบี้ยและอัตราแลกเปลี่ยนสกุลเงินหลายสัญญากับสถาบันการเงิน</w:t>
      </w:r>
      <w:r w:rsidR="002C2DD8" w:rsidRPr="004244F2">
        <w:rPr>
          <w:rFonts w:ascii="Angsana New" w:hAnsi="Angsana New"/>
          <w:sz w:val="30"/>
          <w:szCs w:val="30"/>
        </w:rPr>
        <w:br/>
      </w:r>
      <w:r w:rsidRPr="004244F2">
        <w:rPr>
          <w:rFonts w:ascii="Angsana New" w:hAnsi="Angsana New"/>
          <w:sz w:val="30"/>
          <w:szCs w:val="30"/>
          <w:cs/>
        </w:rPr>
        <w:t xml:space="preserve">หลายแห่ง เพื่อใช้ในการจัดการความเสี่ยงที่เกิดจากความผันผวนของอัตราดอกเบี้ยและความเสี่ยงจากอัตราแลกเปลี่ยนเงินตราต่างประเทศที่เกิดจากเงินกู้ยืม มูลค่าของสัญญาแลกเปลี่ยนอัตราดอกเบี้ยและอัตราแลกเปลี่ยนสกุลเงิน 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4244F2">
        <w:rPr>
          <w:rFonts w:ascii="Angsana New" w:hAnsi="Angsana New"/>
          <w:sz w:val="30"/>
          <w:szCs w:val="30"/>
        </w:rPr>
        <w:t xml:space="preserve"> </w:t>
      </w:r>
      <w:r w:rsidR="007E45C9" w:rsidRPr="004244F2">
        <w:rPr>
          <w:rFonts w:ascii="Angsana New" w:hAnsi="Angsana New"/>
          <w:sz w:val="30"/>
          <w:szCs w:val="30"/>
          <w:cs/>
        </w:rPr>
        <w:t>มิถุนายน</w:t>
      </w:r>
      <w:r w:rsidRPr="004244F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4244F2">
        <w:rPr>
          <w:rFonts w:ascii="Angsana New" w:hAnsi="Angsana New"/>
          <w:sz w:val="30"/>
          <w:szCs w:val="30"/>
        </w:rPr>
        <w:t xml:space="preserve"> </w:t>
      </w:r>
      <w:r w:rsidRPr="004244F2">
        <w:rPr>
          <w:rFonts w:ascii="Angsana New" w:hAnsi="Angsana New"/>
          <w:sz w:val="30"/>
          <w:szCs w:val="30"/>
          <w:cs/>
        </w:rPr>
        <w:t>ประกอบด้วยสกุลเงินบาทเป็นจำนวนเงินรวม</w:t>
      </w:r>
      <w:r w:rsidRPr="004244F2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</w:t>
      </w:r>
      <w:r w:rsidR="004244F2" w:rsidRPr="004244F2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893</w:t>
      </w:r>
      <w:r w:rsidR="004244F2" w:rsidRPr="004244F2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65</w:t>
      </w:r>
      <w:r w:rsidR="00CF3DDE" w:rsidRPr="004244F2">
        <w:rPr>
          <w:rFonts w:ascii="Angsana New" w:hAnsi="Angsana New"/>
          <w:sz w:val="30"/>
          <w:szCs w:val="30"/>
          <w:cs/>
        </w:rPr>
        <w:t xml:space="preserve"> </w:t>
      </w:r>
      <w:r w:rsidRPr="004244F2">
        <w:rPr>
          <w:rFonts w:ascii="Angsana New" w:hAnsi="Angsana New"/>
          <w:sz w:val="30"/>
          <w:szCs w:val="30"/>
          <w:cs/>
        </w:rPr>
        <w:t xml:space="preserve">ล้านบาท สกุลเงินเยนเป็นจำนวนเงินรวม </w:t>
      </w:r>
      <w:r w:rsidR="00631E6C" w:rsidRPr="00631E6C">
        <w:rPr>
          <w:rFonts w:ascii="Angsana New" w:hAnsi="Angsana New"/>
          <w:sz w:val="30"/>
          <w:szCs w:val="30"/>
        </w:rPr>
        <w:t>15</w:t>
      </w:r>
      <w:r w:rsidRPr="004244F2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000</w:t>
      </w:r>
      <w:r w:rsidRPr="004244F2">
        <w:rPr>
          <w:rFonts w:ascii="Angsana New" w:hAnsi="Angsana New"/>
          <w:sz w:val="30"/>
          <w:szCs w:val="30"/>
        </w:rPr>
        <w:t xml:space="preserve"> </w:t>
      </w:r>
      <w:r w:rsidRPr="004244F2">
        <w:rPr>
          <w:rFonts w:ascii="Angsana New" w:hAnsi="Angsana New"/>
          <w:sz w:val="30"/>
          <w:szCs w:val="30"/>
          <w:cs/>
        </w:rPr>
        <w:t xml:space="preserve">ล้านเยน </w:t>
      </w:r>
      <w:r w:rsidRPr="004F62B4">
        <w:rPr>
          <w:rFonts w:ascii="Angsana New" w:hAnsi="Angsana New"/>
          <w:sz w:val="30"/>
          <w:szCs w:val="30"/>
          <w:cs/>
        </w:rPr>
        <w:t xml:space="preserve">และสกุลเหรียญออสเตรเลียเป็นจำนวนเงินรวม </w:t>
      </w:r>
      <w:r w:rsidR="00631E6C" w:rsidRPr="006960DC">
        <w:rPr>
          <w:rFonts w:ascii="Angsana New" w:hAnsi="Angsana New"/>
          <w:sz w:val="30"/>
          <w:szCs w:val="30"/>
        </w:rPr>
        <w:t>52</w:t>
      </w:r>
      <w:r w:rsidR="006960DC" w:rsidRPr="006960DC">
        <w:rPr>
          <w:rFonts w:ascii="Angsana New" w:hAnsi="Angsana New"/>
          <w:sz w:val="30"/>
          <w:szCs w:val="30"/>
        </w:rPr>
        <w:t>2</w:t>
      </w:r>
      <w:r w:rsidR="004F62B4" w:rsidRPr="006960DC">
        <w:rPr>
          <w:rFonts w:ascii="Angsana New" w:hAnsi="Angsana New"/>
          <w:sz w:val="30"/>
          <w:szCs w:val="30"/>
        </w:rPr>
        <w:t>.</w:t>
      </w:r>
      <w:r w:rsidR="006960DC" w:rsidRPr="006960DC">
        <w:rPr>
          <w:rFonts w:ascii="Angsana New" w:hAnsi="Angsana New"/>
          <w:sz w:val="30"/>
          <w:szCs w:val="30"/>
        </w:rPr>
        <w:t>35</w:t>
      </w:r>
      <w:r w:rsidR="00CF3DDE" w:rsidRPr="006960DC">
        <w:rPr>
          <w:rFonts w:ascii="Angsana New" w:hAnsi="Angsana New"/>
          <w:sz w:val="30"/>
          <w:szCs w:val="30"/>
          <w:cs/>
        </w:rPr>
        <w:t xml:space="preserve"> </w:t>
      </w:r>
      <w:r w:rsidRPr="006960DC">
        <w:rPr>
          <w:rFonts w:ascii="Angsana New" w:hAnsi="Angsana New"/>
          <w:sz w:val="30"/>
          <w:szCs w:val="30"/>
          <w:cs/>
        </w:rPr>
        <w:t>ล้านเหรียญออสเตรเลีย</w:t>
      </w:r>
      <w:r w:rsidR="002C2DD8" w:rsidRPr="004F62B4">
        <w:rPr>
          <w:rFonts w:ascii="Angsana New" w:hAnsi="Angsana New"/>
          <w:sz w:val="30"/>
          <w:szCs w:val="30"/>
        </w:rPr>
        <w:t xml:space="preserve"> </w:t>
      </w:r>
      <w:r w:rsidR="002C2DD8" w:rsidRPr="004F62B4">
        <w:rPr>
          <w:rFonts w:ascii="Angsana New" w:hAnsi="Angsana New"/>
          <w:sz w:val="30"/>
          <w:szCs w:val="30"/>
        </w:rPr>
        <w:br/>
      </w:r>
      <w:r w:rsidRPr="004F62B4">
        <w:rPr>
          <w:rFonts w:ascii="Angsana New" w:hAnsi="Angsana New"/>
          <w:sz w:val="30"/>
          <w:szCs w:val="30"/>
          <w:cs/>
        </w:rPr>
        <w:t>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14:paraId="0DDCECD7" w14:textId="77777777" w:rsidR="000C2275" w:rsidRPr="0082412F" w:rsidRDefault="000C2275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4FF5F9B0" w14:textId="77777777" w:rsidR="005C7103" w:rsidRDefault="005C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F76A375" w14:textId="10A974E4" w:rsidR="000C2275" w:rsidRPr="0082412F" w:rsidRDefault="00E04E3D" w:rsidP="000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2412F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569B7EA" w14:textId="77777777" w:rsidR="00E04E3D" w:rsidRPr="005C7103" w:rsidRDefault="00E04E3D" w:rsidP="00DB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EC074B" w:rsidRPr="00B165D6" w14:paraId="62E0764B" w14:textId="77777777" w:rsidTr="007009AB">
        <w:trPr>
          <w:tblHeader/>
        </w:trPr>
        <w:tc>
          <w:tcPr>
            <w:tcW w:w="2430" w:type="dxa"/>
          </w:tcPr>
          <w:p w14:paraId="33C161F4" w14:textId="77777777" w:rsidR="00EC074B" w:rsidRPr="0082412F" w:rsidRDefault="00EC074B" w:rsidP="00E9431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CD78E3B" w14:textId="77777777" w:rsidR="00EC074B" w:rsidRPr="0082412F" w:rsidRDefault="00EC074B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47836F1" w14:textId="77777777" w:rsidR="00EC074B" w:rsidRPr="0082412F" w:rsidRDefault="00EC074B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EC074B" w:rsidRPr="00B165D6" w14:paraId="358C5F48" w14:textId="77777777" w:rsidTr="007009AB">
        <w:tc>
          <w:tcPr>
            <w:tcW w:w="2430" w:type="dxa"/>
          </w:tcPr>
          <w:p w14:paraId="582704AB" w14:textId="77777777" w:rsidR="00EC074B" w:rsidRPr="0082412F" w:rsidRDefault="00EC074B" w:rsidP="00E9431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14:paraId="6BEB03C3" w14:textId="77777777" w:rsidR="00EC074B" w:rsidRPr="0082412F" w:rsidRDefault="00EC074B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31FC4268" w14:textId="6D7042B8" w:rsidR="00EC074B" w:rsidRPr="0082412F" w:rsidRDefault="00EC074B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/การคิดลดกระแสเงินสด</w:t>
            </w:r>
            <w:r w:rsidRPr="0082412F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82412F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และ </w:t>
            </w:r>
            <w:r w:rsidR="00D56B3A" w:rsidRPr="0082412F">
              <w:rPr>
                <w:rFonts w:ascii="Angsana New" w:hAnsi="Angsana New"/>
                <w:sz w:val="30"/>
                <w:szCs w:val="30"/>
                <w:lang w:bidi="th-TH"/>
              </w:rPr>
              <w:t xml:space="preserve">          </w:t>
            </w:r>
            <w:r w:rsidRPr="0082412F">
              <w:rPr>
                <w:rFonts w:ascii="Angsana New" w:hAnsi="Angsana New"/>
                <w:sz w:val="30"/>
                <w:szCs w:val="30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2412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ปัจจุบันสุทธิที่คำนวณจากอัตราคิดลดที่อ้างอิงจากราคาเสนอซื้อขายของหลักทรัพย์ที่มีระยะเวลาไถ่ถอนและระดับสินเชื่อที่คล้ายคลึงกันซึ่งมีการซื้อขายในตลาดที่มีสภาพคล่อง ปรับปรุงด้วย</w:t>
            </w:r>
            <w:r w:rsidRPr="0082412F">
              <w:rPr>
                <w:rFonts w:ascii="Angsana New" w:hAnsi="Angsana New"/>
                <w:sz w:val="30"/>
                <w:szCs w:val="30"/>
                <w:rtl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</w:rPr>
              <w:t>illiquidity factor</w:t>
            </w:r>
          </w:p>
        </w:tc>
      </w:tr>
      <w:tr w:rsidR="00DB3B45" w:rsidRPr="005C7103" w14:paraId="4D9A9014" w14:textId="77777777" w:rsidTr="007009AB">
        <w:tc>
          <w:tcPr>
            <w:tcW w:w="2430" w:type="dxa"/>
          </w:tcPr>
          <w:p w14:paraId="0D2D4D5F" w14:textId="77777777" w:rsidR="00DB3B45" w:rsidRPr="005C7103" w:rsidRDefault="00DB3B45" w:rsidP="00E9431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DFE0098" w14:textId="77777777" w:rsidR="00DB3B45" w:rsidRPr="005C7103" w:rsidRDefault="00DB3B45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24" w:type="dxa"/>
          </w:tcPr>
          <w:p w14:paraId="34697AD8" w14:textId="77777777" w:rsidR="00DB3B45" w:rsidRPr="005C7103" w:rsidRDefault="00DB3B45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EC074B" w:rsidRPr="00B165D6" w14:paraId="2F216997" w14:textId="77777777" w:rsidTr="007009AB">
        <w:tc>
          <w:tcPr>
            <w:tcW w:w="2430" w:type="dxa"/>
          </w:tcPr>
          <w:p w14:paraId="65301C47" w14:textId="77777777" w:rsidR="00EC074B" w:rsidRPr="0082412F" w:rsidRDefault="00EC074B" w:rsidP="00E9431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1B9C8CE" w14:textId="77777777" w:rsidR="00EC074B" w:rsidRPr="0082412F" w:rsidRDefault="00EC074B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F5947B9" w14:textId="77777777" w:rsidR="00EC074B" w:rsidRPr="0082412F" w:rsidRDefault="00EC074B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B3B45" w:rsidRPr="005C7103" w14:paraId="3E90F218" w14:textId="77777777" w:rsidTr="007009AB">
        <w:tc>
          <w:tcPr>
            <w:tcW w:w="2430" w:type="dxa"/>
          </w:tcPr>
          <w:p w14:paraId="5C506165" w14:textId="77777777" w:rsidR="00DB3B45" w:rsidRPr="005C7103" w:rsidRDefault="00DB3B45" w:rsidP="00C75B97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12B53E07" w14:textId="77777777" w:rsidR="00DB3B45" w:rsidRPr="005C7103" w:rsidRDefault="00DB3B45" w:rsidP="00C75B97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24" w:type="dxa"/>
          </w:tcPr>
          <w:p w14:paraId="4E196051" w14:textId="77777777" w:rsidR="00DB3B45" w:rsidRPr="005C7103" w:rsidRDefault="00DB3B45" w:rsidP="00C75B97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707671" w:rsidRPr="00B165D6" w14:paraId="355C79D8" w14:textId="77777777" w:rsidTr="007009AB">
        <w:tc>
          <w:tcPr>
            <w:tcW w:w="2430" w:type="dxa"/>
          </w:tcPr>
          <w:p w14:paraId="1E7FE43A" w14:textId="73C3B293" w:rsidR="00707671" w:rsidRPr="0082412F" w:rsidRDefault="00707671" w:rsidP="007076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8241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2B633A92" w14:textId="77777777" w:rsidR="00707671" w:rsidRPr="0082412F" w:rsidRDefault="00707671" w:rsidP="00707671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8CAC10B" w14:textId="35A6ADDC" w:rsidR="00707671" w:rsidRPr="0082412F" w:rsidRDefault="00707671" w:rsidP="00707671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Pr="0082412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7009AB" w:rsidRPr="005C7103" w14:paraId="7DABF019" w14:textId="77777777" w:rsidTr="007009AB">
        <w:tc>
          <w:tcPr>
            <w:tcW w:w="2430" w:type="dxa"/>
          </w:tcPr>
          <w:p w14:paraId="7F7BC706" w14:textId="77777777" w:rsidR="007009AB" w:rsidRPr="005C7103" w:rsidRDefault="007009AB" w:rsidP="00707671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A8F229F" w14:textId="77777777" w:rsidR="007009AB" w:rsidRPr="005C7103" w:rsidRDefault="007009AB" w:rsidP="008D1D74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424" w:type="dxa"/>
          </w:tcPr>
          <w:p w14:paraId="703007E6" w14:textId="77777777" w:rsidR="007009AB" w:rsidRPr="005C7103" w:rsidRDefault="007009AB" w:rsidP="008D1D74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</w:p>
        </w:tc>
      </w:tr>
      <w:tr w:rsidR="00EC074B" w:rsidRPr="002C2DD8" w14:paraId="602EA791" w14:textId="77777777" w:rsidTr="007009AB">
        <w:tc>
          <w:tcPr>
            <w:tcW w:w="2430" w:type="dxa"/>
          </w:tcPr>
          <w:p w14:paraId="2FDC871F" w14:textId="77777777" w:rsidR="00EC074B" w:rsidRPr="0082412F" w:rsidRDefault="00EC074B" w:rsidP="00E9431E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3A386BC1" w14:textId="77777777" w:rsidR="00EC074B" w:rsidRPr="0082412F" w:rsidRDefault="00EC074B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18AAD7F" w14:textId="1E70C8B4" w:rsidR="00EC074B" w:rsidRPr="0082412F" w:rsidRDefault="00EC074B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82412F">
              <w:rPr>
                <w:rFonts w:ascii="Angsana New" w:hAnsi="Angsana New"/>
                <w:i/>
                <w:iCs/>
                <w:sz w:val="30"/>
                <w:szCs w:val="30"/>
              </w:rPr>
              <w:t>Swap model</w:t>
            </w:r>
            <w:r w:rsidR="00514F16">
              <w:rPr>
                <w:rFonts w:ascii="Angsana New" w:hAnsi="Angsana New"/>
                <w:i/>
                <w:iCs/>
                <w:sz w:val="30"/>
                <w:szCs w:val="30"/>
              </w:rPr>
              <w:t>s</w:t>
            </w:r>
            <w:r w:rsidRPr="0082412F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กลุ่มบริษัท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  <w:tr w:rsidR="00EC074B" w:rsidRPr="002C2DD8" w14:paraId="0B4165F9" w14:textId="77777777" w:rsidTr="007009AB">
        <w:tc>
          <w:tcPr>
            <w:tcW w:w="2430" w:type="dxa"/>
          </w:tcPr>
          <w:p w14:paraId="78DF5BFC" w14:textId="7205FBA3" w:rsidR="00EC074B" w:rsidRPr="0082412F" w:rsidRDefault="00707671" w:rsidP="0070767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2412F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สัญญาแลกเปลี่ยนอัตราแลกเปลี่ยนสกุลเงิน</w:t>
            </w:r>
          </w:p>
        </w:tc>
        <w:tc>
          <w:tcPr>
            <w:tcW w:w="236" w:type="dxa"/>
          </w:tcPr>
          <w:p w14:paraId="2BD8CB7C" w14:textId="77777777" w:rsidR="00EC074B" w:rsidRPr="0082412F" w:rsidRDefault="00EC074B" w:rsidP="00E9431E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37030E1E" w14:textId="7ABF298D" w:rsidR="00EC074B" w:rsidRPr="0082412F" w:rsidRDefault="00707671" w:rsidP="00E9431E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2412F">
              <w:rPr>
                <w:rFonts w:ascii="Angsana New" w:hAnsi="Angsana New"/>
                <w:i/>
                <w:iCs/>
                <w:spacing w:val="-5"/>
                <w:sz w:val="30"/>
                <w:szCs w:val="30"/>
                <w:lang w:bidi="th-TH"/>
              </w:rPr>
              <w:t xml:space="preserve">Black-Scholes model/ </w:t>
            </w:r>
            <w:r w:rsidRPr="0082412F">
              <w:rPr>
                <w:rFonts w:ascii="Angsana New" w:hAnsi="Angsana New"/>
                <w:i/>
                <w:iCs/>
                <w:spacing w:val="-5"/>
                <w:sz w:val="30"/>
                <w:szCs w:val="30"/>
                <w:cs/>
                <w:lang w:bidi="th-TH"/>
              </w:rPr>
              <w:t>การคิดลดกระแสเงินสด</w:t>
            </w:r>
          </w:p>
        </w:tc>
      </w:tr>
    </w:tbl>
    <w:p w14:paraId="5CBA5881" w14:textId="77777777" w:rsidR="00EC074B" w:rsidRPr="005C7103" w:rsidRDefault="00EC074B" w:rsidP="00DB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73E237DC" w14:textId="3BDB14ED" w:rsidR="00EC074B" w:rsidRPr="0082412F" w:rsidRDefault="00EC074B" w:rsidP="00EC07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412F">
        <w:rPr>
          <w:rFonts w:ascii="Angsana New" w:hAnsi="Angsana New"/>
          <w:b/>
          <w:bCs/>
          <w:i/>
          <w:iCs/>
          <w:sz w:val="30"/>
          <w:szCs w:val="30"/>
          <w:cs/>
        </w:rPr>
        <w:t>ผลขาดทุนจากการด้อยค่า</w:t>
      </w:r>
    </w:p>
    <w:p w14:paraId="4885E9D5" w14:textId="77777777" w:rsidR="00A074A6" w:rsidRPr="005C7103" w:rsidRDefault="00A074A6" w:rsidP="00DB3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4687468" w14:textId="0631C883" w:rsidR="00EC074B" w:rsidRPr="0082412F" w:rsidRDefault="00EC074B" w:rsidP="00F5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2412F">
        <w:rPr>
          <w:rFonts w:ascii="Angsana New" w:hAnsi="Angsana New"/>
          <w:sz w:val="30"/>
          <w:szCs w:val="30"/>
          <w:cs/>
          <w:lang w:val="en-US" w:bidi="th-TH"/>
        </w:rPr>
        <w:t xml:space="preserve"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 </w:t>
      </w:r>
      <w:r w:rsidR="00631E6C" w:rsidRPr="00631E6C">
        <w:rPr>
          <w:rFonts w:ascii="Angsana New" w:hAnsi="Angsana New"/>
          <w:sz w:val="30"/>
          <w:szCs w:val="30"/>
          <w:lang w:val="en-US" w:bidi="th-TH"/>
        </w:rPr>
        <w:t>12</w:t>
      </w:r>
      <w:r w:rsidRPr="0082412F">
        <w:rPr>
          <w:rFonts w:ascii="Angsana New" w:hAnsi="Angsana New"/>
          <w:sz w:val="30"/>
          <w:szCs w:val="30"/>
          <w:cs/>
          <w:lang w:val="en-US" w:bidi="th-TH"/>
        </w:rPr>
        <w:t xml:space="preserve"> เดือนข้างหน้า ทั้งนี้ กลุ่ม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4646A66D" w14:textId="77777777" w:rsidR="00EC074B" w:rsidRPr="005C7103" w:rsidRDefault="00EC074B" w:rsidP="00F56FD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8"/>
          <w:szCs w:val="18"/>
          <w:highlight w:val="cyan"/>
          <w:lang w:val="en-US" w:bidi="th-TH"/>
        </w:rPr>
      </w:pPr>
    </w:p>
    <w:p w14:paraId="1F6B8BFA" w14:textId="1CF8329E" w:rsidR="00EC074B" w:rsidRPr="0082412F" w:rsidRDefault="00EC074B" w:rsidP="0003225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82412F">
        <w:rPr>
          <w:rFonts w:ascii="Angsana New" w:hAnsi="Angsana New"/>
          <w:sz w:val="30"/>
          <w:szCs w:val="30"/>
          <w:cs/>
          <w:lang w:val="en-US" w:bidi="th-TH"/>
        </w:rPr>
        <w:t>ค่าเผื่อผลขาดทุนจากการด้อยค่าของลูกหนี้ประมาณการโดยพิจารณาผลขาดทุนด้านเครดิตที่คาดว่าจะเกิดขึ้นตลอดอายุ</w:t>
      </w:r>
      <w:r w:rsidR="00A074A6" w:rsidRPr="0082412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82412F">
        <w:rPr>
          <w:rFonts w:ascii="Angsana New" w:hAnsi="Angsana New"/>
          <w:sz w:val="30"/>
          <w:szCs w:val="30"/>
          <w:cs/>
          <w:lang w:val="en-US" w:bidi="th-TH"/>
        </w:rPr>
        <w:t>ผลขาดทุนด้านเครดิตของสินทรัพย์ทางการเงินเหล่านี้ประมาณการโด</w:t>
      </w:r>
      <w:r w:rsidR="00F56FD5" w:rsidRPr="0082412F">
        <w:rPr>
          <w:rFonts w:ascii="Angsana New" w:hAnsi="Angsana New"/>
          <w:sz w:val="30"/>
          <w:szCs w:val="30"/>
          <w:cs/>
          <w:lang w:val="en-US" w:bidi="th-TH"/>
        </w:rPr>
        <w:t>ย</w:t>
      </w:r>
      <w:r w:rsidRPr="0082412F">
        <w:rPr>
          <w:rFonts w:ascii="Angsana New" w:hAnsi="Angsana New"/>
          <w:sz w:val="30"/>
          <w:szCs w:val="30"/>
          <w:cs/>
          <w:lang w:val="en-US" w:bidi="th-TH"/>
        </w:rPr>
        <w:t>อ้างอิงข้อมูลผลขาดทุนด้านเครดิตจากประสบการณ์ในอดีต</w:t>
      </w:r>
      <w:r w:rsidRPr="0082412F" w:rsidDel="005B6E1D">
        <w:rPr>
          <w:rFonts w:ascii="Angsana New" w:hAnsi="Angsana New"/>
          <w:sz w:val="30"/>
          <w:szCs w:val="30"/>
          <w:rtl/>
          <w:cs/>
          <w:lang w:val="en-US"/>
        </w:rPr>
        <w:t xml:space="preserve"> </w:t>
      </w:r>
      <w:r w:rsidRPr="0082412F">
        <w:rPr>
          <w:rFonts w:ascii="Angsana New" w:hAnsi="Angsana New"/>
          <w:sz w:val="30"/>
          <w:szCs w:val="30"/>
          <w:cs/>
          <w:lang w:val="en-US" w:bidi="th-TH"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14:paraId="7BE5AA44" w14:textId="77777777" w:rsidR="00CC3258" w:rsidRPr="005C7103" w:rsidRDefault="00CC3258" w:rsidP="00DB3B45">
      <w:pPr>
        <w:pStyle w:val="block"/>
        <w:spacing w:after="0" w:line="240" w:lineRule="atLeast"/>
        <w:ind w:left="540" w:right="-7"/>
        <w:jc w:val="thaiDistribute"/>
        <w:rPr>
          <w:rFonts w:ascii="Angsana New" w:hAnsi="Angsana New"/>
          <w:sz w:val="18"/>
          <w:szCs w:val="18"/>
          <w:highlight w:val="cyan"/>
          <w:lang w:val="en-US" w:bidi="th-TH"/>
        </w:rPr>
      </w:pPr>
    </w:p>
    <w:tbl>
      <w:tblPr>
        <w:tblW w:w="925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440"/>
        <w:gridCol w:w="178"/>
        <w:gridCol w:w="1442"/>
      </w:tblGrid>
      <w:tr w:rsidR="00557101" w:rsidRPr="00773899" w14:paraId="271C3595" w14:textId="77777777" w:rsidTr="007009AB">
        <w:trPr>
          <w:cantSplit/>
          <w:trHeight w:val="144"/>
        </w:trPr>
        <w:tc>
          <w:tcPr>
            <w:tcW w:w="6199" w:type="dxa"/>
            <w:vAlign w:val="bottom"/>
          </w:tcPr>
          <w:p w14:paraId="5F92530A" w14:textId="77777777" w:rsidR="00936EBE" w:rsidRPr="00773899" w:rsidRDefault="00936EBE" w:rsidP="00936EBE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28EC9216" w14:textId="1B6810A4" w:rsidR="00557101" w:rsidRPr="00773899" w:rsidRDefault="00936EBE" w:rsidP="00936EB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7E45C9"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7E45C9"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16AD2AF7" w14:textId="77777777" w:rsidR="00557101" w:rsidRPr="00773899" w:rsidRDefault="00557101" w:rsidP="0055710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C55F876" w14:textId="77777777" w:rsidR="00557101" w:rsidRPr="00773899" w:rsidRDefault="00557101" w:rsidP="0055710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59297938" w14:textId="77777777" w:rsidR="00557101" w:rsidRPr="00773899" w:rsidRDefault="00557101" w:rsidP="00557101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101" w:rsidRPr="00773899" w14:paraId="206CFB44" w14:textId="77777777" w:rsidTr="007009AB">
        <w:trPr>
          <w:cantSplit/>
          <w:trHeight w:val="144"/>
        </w:trPr>
        <w:tc>
          <w:tcPr>
            <w:tcW w:w="6199" w:type="dxa"/>
            <w:vAlign w:val="bottom"/>
          </w:tcPr>
          <w:p w14:paraId="40A0AC47" w14:textId="1FE8A247" w:rsidR="00557101" w:rsidRPr="00773899" w:rsidRDefault="00557101" w:rsidP="0055710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EFDFA01" w14:textId="6E36DAB2" w:rsidR="00557101" w:rsidRPr="00773899" w:rsidRDefault="006142D5" w:rsidP="00557101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389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738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7389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57101" w:rsidRPr="00773899" w14:paraId="75D66D42" w14:textId="77777777" w:rsidTr="007009AB">
        <w:trPr>
          <w:cantSplit/>
          <w:trHeight w:val="144"/>
        </w:trPr>
        <w:tc>
          <w:tcPr>
            <w:tcW w:w="6199" w:type="dxa"/>
          </w:tcPr>
          <w:p w14:paraId="55D82D90" w14:textId="77777777" w:rsidR="00557101" w:rsidRPr="00773899" w:rsidRDefault="00557101" w:rsidP="00E9431E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6158CF3E" w14:textId="77777777" w:rsidR="00557101" w:rsidRPr="00773899" w:rsidRDefault="00557101" w:rsidP="00E9431E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271366E0" w14:textId="77777777" w:rsidR="00557101" w:rsidRPr="00773899" w:rsidRDefault="00557101" w:rsidP="00E9431E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E5E61B0" w14:textId="77777777" w:rsidR="00557101" w:rsidRPr="00773899" w:rsidRDefault="00557101" w:rsidP="00E9431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669B" w:rsidRPr="00773899" w14:paraId="278E25C9" w14:textId="77777777" w:rsidTr="007009AB">
        <w:trPr>
          <w:cantSplit/>
          <w:trHeight w:val="191"/>
        </w:trPr>
        <w:tc>
          <w:tcPr>
            <w:tcW w:w="6199" w:type="dxa"/>
          </w:tcPr>
          <w:p w14:paraId="0B8BA938" w14:textId="4FE42724" w:rsidR="0075669B" w:rsidRPr="00773899" w:rsidRDefault="005B622E" w:rsidP="00E9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75669B" w:rsidRPr="00773899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40" w:type="dxa"/>
            <w:vAlign w:val="bottom"/>
          </w:tcPr>
          <w:p w14:paraId="07E76ED0" w14:textId="260B441B" w:rsidR="0075669B" w:rsidRPr="00773899" w:rsidRDefault="00631E6C" w:rsidP="00E575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73899" w:rsidRPr="00773899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715</w:t>
            </w:r>
          </w:p>
        </w:tc>
        <w:tc>
          <w:tcPr>
            <w:tcW w:w="178" w:type="dxa"/>
            <w:vAlign w:val="bottom"/>
          </w:tcPr>
          <w:p w14:paraId="5492CE25" w14:textId="77777777" w:rsidR="0075669B" w:rsidRPr="00773899" w:rsidRDefault="0075669B" w:rsidP="0031605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EFB3E34" w14:textId="41E4AF0E" w:rsidR="0075669B" w:rsidRPr="00773899" w:rsidRDefault="00773899" w:rsidP="005B622E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389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Pr="0077389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75669B" w:rsidRPr="00773899" w14:paraId="3F1D580B" w14:textId="77777777" w:rsidTr="007009AB">
        <w:trPr>
          <w:cantSplit/>
          <w:trHeight w:val="191"/>
        </w:trPr>
        <w:tc>
          <w:tcPr>
            <w:tcW w:w="6199" w:type="dxa"/>
          </w:tcPr>
          <w:p w14:paraId="134C6225" w14:textId="29CB8BA9" w:rsidR="0075669B" w:rsidRPr="00773899" w:rsidRDefault="0075669B" w:rsidP="00E9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773899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</w:t>
            </w:r>
            <w:r w:rsidR="00F37490" w:rsidRPr="00773899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773899">
              <w:rPr>
                <w:rFonts w:ascii="Angsana New" w:hAnsi="Angsana New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45DDBE9" w14:textId="5A4B5567" w:rsidR="0075669B" w:rsidRPr="00773899" w:rsidRDefault="00631E6C" w:rsidP="00E575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73899" w:rsidRPr="007738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470</w:t>
            </w:r>
          </w:p>
        </w:tc>
        <w:tc>
          <w:tcPr>
            <w:tcW w:w="178" w:type="dxa"/>
            <w:vAlign w:val="bottom"/>
          </w:tcPr>
          <w:p w14:paraId="4FCA7BDF" w14:textId="77777777" w:rsidR="0075669B" w:rsidRPr="00773899" w:rsidRDefault="0075669B" w:rsidP="0031605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25FEE82A" w14:textId="730AA274" w:rsidR="0075669B" w:rsidRPr="00773899" w:rsidRDefault="00631E6C" w:rsidP="00E575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773899" w:rsidRPr="007738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833</w:t>
            </w:r>
          </w:p>
        </w:tc>
      </w:tr>
      <w:tr w:rsidR="0075669B" w:rsidRPr="00773899" w14:paraId="6F79C04F" w14:textId="77777777" w:rsidTr="007009AB">
        <w:trPr>
          <w:cantSplit/>
          <w:trHeight w:val="191"/>
        </w:trPr>
        <w:tc>
          <w:tcPr>
            <w:tcW w:w="6199" w:type="dxa"/>
          </w:tcPr>
          <w:p w14:paraId="63C76E18" w14:textId="77777777" w:rsidR="0075669B" w:rsidRPr="00773899" w:rsidRDefault="0075669B" w:rsidP="00E9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D76F39" w14:textId="00E261E5" w:rsidR="0075669B" w:rsidRPr="0018346D" w:rsidRDefault="00631E6C" w:rsidP="00E57505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773899" w:rsidRPr="007738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178" w:type="dxa"/>
            <w:vAlign w:val="bottom"/>
          </w:tcPr>
          <w:p w14:paraId="07D2DC1D" w14:textId="77777777" w:rsidR="0075669B" w:rsidRPr="00773899" w:rsidRDefault="0075669B" w:rsidP="0031605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53087F" w14:textId="27C69374" w:rsidR="0075669B" w:rsidRPr="00773899" w:rsidRDefault="00631E6C" w:rsidP="00E5750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773899" w:rsidRPr="007738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822</w:t>
            </w:r>
          </w:p>
        </w:tc>
      </w:tr>
    </w:tbl>
    <w:p w14:paraId="2CD37E2D" w14:textId="62A4F154" w:rsidR="00CC3258" w:rsidRPr="005C7103" w:rsidRDefault="00CC3258" w:rsidP="00A07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tbl>
      <w:tblPr>
        <w:tblW w:w="925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199"/>
        <w:gridCol w:w="1440"/>
        <w:gridCol w:w="178"/>
        <w:gridCol w:w="1442"/>
      </w:tblGrid>
      <w:tr w:rsidR="0046000C" w:rsidRPr="00773899" w14:paraId="7CAD3485" w14:textId="77777777" w:rsidTr="007009AB">
        <w:trPr>
          <w:cantSplit/>
          <w:trHeight w:val="144"/>
        </w:trPr>
        <w:tc>
          <w:tcPr>
            <w:tcW w:w="6199" w:type="dxa"/>
            <w:vAlign w:val="bottom"/>
          </w:tcPr>
          <w:p w14:paraId="689A2A52" w14:textId="77777777" w:rsidR="0046000C" w:rsidRPr="00773899" w:rsidRDefault="0046000C" w:rsidP="00AE16D9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ขาดทุนจากการด้อยค่าของสินทรัพย์ทางการเงิน</w:t>
            </w:r>
          </w:p>
          <w:p w14:paraId="7D567669" w14:textId="4A5D321A" w:rsidR="0046000C" w:rsidRPr="00773899" w:rsidRDefault="0046000C" w:rsidP="00AE16D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631E6C" w:rsidRPr="00631E6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79098630" w14:textId="77777777" w:rsidR="0046000C" w:rsidRPr="00773899" w:rsidRDefault="0046000C" w:rsidP="00AE16D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D6DDCF0" w14:textId="77777777" w:rsidR="0046000C" w:rsidRPr="00773899" w:rsidRDefault="0046000C" w:rsidP="00AE16D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</w:tcPr>
          <w:p w14:paraId="7AC1ECFA" w14:textId="77777777" w:rsidR="0046000C" w:rsidRPr="00773899" w:rsidRDefault="0046000C" w:rsidP="00AE16D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3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000C" w:rsidRPr="00773899" w14:paraId="1B9D7889" w14:textId="77777777" w:rsidTr="007009AB">
        <w:trPr>
          <w:cantSplit/>
          <w:trHeight w:val="144"/>
        </w:trPr>
        <w:tc>
          <w:tcPr>
            <w:tcW w:w="6199" w:type="dxa"/>
            <w:vAlign w:val="bottom"/>
          </w:tcPr>
          <w:p w14:paraId="1BC4BC58" w14:textId="77777777" w:rsidR="0046000C" w:rsidRPr="00773899" w:rsidRDefault="0046000C" w:rsidP="00AE16D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vAlign w:val="bottom"/>
          </w:tcPr>
          <w:p w14:paraId="657A3057" w14:textId="77777777" w:rsidR="0046000C" w:rsidRPr="00773899" w:rsidRDefault="0046000C" w:rsidP="00AE16D9">
            <w:pPr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389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7389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73899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6000C" w:rsidRPr="00773899" w14:paraId="21F3C488" w14:textId="77777777" w:rsidTr="007009AB">
        <w:trPr>
          <w:cantSplit/>
          <w:trHeight w:val="144"/>
        </w:trPr>
        <w:tc>
          <w:tcPr>
            <w:tcW w:w="6199" w:type="dxa"/>
          </w:tcPr>
          <w:p w14:paraId="0325EE13" w14:textId="77777777" w:rsidR="0046000C" w:rsidRPr="00773899" w:rsidRDefault="0046000C" w:rsidP="00AE16D9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7389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440" w:type="dxa"/>
          </w:tcPr>
          <w:p w14:paraId="612AFB42" w14:textId="77777777" w:rsidR="0046000C" w:rsidRPr="00773899" w:rsidRDefault="0046000C" w:rsidP="00AE16D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14:paraId="48F60133" w14:textId="77777777" w:rsidR="0046000C" w:rsidRPr="00773899" w:rsidRDefault="0046000C" w:rsidP="00AE16D9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</w:tcPr>
          <w:p w14:paraId="2098D36D" w14:textId="77777777" w:rsidR="0046000C" w:rsidRPr="00773899" w:rsidRDefault="0046000C" w:rsidP="00AE16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00C" w:rsidRPr="00773899" w14:paraId="763B440D" w14:textId="77777777" w:rsidTr="007009AB">
        <w:trPr>
          <w:cantSplit/>
          <w:trHeight w:val="191"/>
        </w:trPr>
        <w:tc>
          <w:tcPr>
            <w:tcW w:w="6199" w:type="dxa"/>
          </w:tcPr>
          <w:p w14:paraId="1FC75745" w14:textId="37501DBD" w:rsidR="0046000C" w:rsidRPr="00773899" w:rsidRDefault="0025328B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color w:val="211E1F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46000C" w:rsidRPr="00773899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ขาดทุนจากการด้อยค่าของลูกหนี้ตามสัญญาเช่ากิจการที่เกี่ยวข้องกัน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3D6BBEF1" w14:textId="4C4E0F65" w:rsidR="0046000C" w:rsidRPr="00773899" w:rsidRDefault="00773899" w:rsidP="00AE16D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389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125</w:t>
            </w:r>
            <w:r w:rsidRPr="0077389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69890B53" w14:textId="77777777" w:rsidR="0046000C" w:rsidRPr="00773899" w:rsidRDefault="0046000C" w:rsidP="00AE16D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49845EF2" w14:textId="01C1646B" w:rsidR="0046000C" w:rsidRPr="00773899" w:rsidRDefault="00773899" w:rsidP="00AE16D9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3899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6000C" w:rsidRPr="00773899" w14:paraId="0E60D675" w14:textId="77777777" w:rsidTr="007009AB">
        <w:trPr>
          <w:cantSplit/>
          <w:trHeight w:val="191"/>
        </w:trPr>
        <w:tc>
          <w:tcPr>
            <w:tcW w:w="6199" w:type="dxa"/>
          </w:tcPr>
          <w:p w14:paraId="5AAE9444" w14:textId="2388174C" w:rsidR="0046000C" w:rsidRPr="00773899" w:rsidRDefault="0025328B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(กลับรายการ) </w:t>
            </w:r>
            <w:r w:rsidR="0046000C" w:rsidRPr="00773899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440" w:type="dxa"/>
            <w:vAlign w:val="bottom"/>
          </w:tcPr>
          <w:p w14:paraId="767AE41E" w14:textId="1847730D" w:rsidR="0046000C" w:rsidRPr="00773899" w:rsidRDefault="00631E6C" w:rsidP="0077389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73899" w:rsidRPr="007738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78" w:type="dxa"/>
            <w:vAlign w:val="bottom"/>
          </w:tcPr>
          <w:p w14:paraId="638E56EC" w14:textId="77777777" w:rsidR="0046000C" w:rsidRPr="00773899" w:rsidRDefault="0046000C" w:rsidP="00AE16D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66A977AB" w14:textId="76DBB8D0" w:rsidR="0046000C" w:rsidRPr="00773899" w:rsidRDefault="00773899" w:rsidP="00AE16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73899"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631E6C"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Pr="00773899"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</w:tr>
      <w:tr w:rsidR="0046000C" w:rsidRPr="00773899" w14:paraId="118AF7EE" w14:textId="77777777" w:rsidTr="007009AB">
        <w:trPr>
          <w:cantSplit/>
          <w:trHeight w:val="191"/>
        </w:trPr>
        <w:tc>
          <w:tcPr>
            <w:tcW w:w="6199" w:type="dxa"/>
          </w:tcPr>
          <w:p w14:paraId="340FF93B" w14:textId="77777777" w:rsidR="0046000C" w:rsidRPr="00773899" w:rsidRDefault="0046000C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sz w:val="30"/>
                <w:szCs w:val="30"/>
                <w:cs/>
              </w:rPr>
            </w:pPr>
            <w:r w:rsidRPr="00773899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ขาดทุนจากการด้อยค่าของเงินให้กู้ยืมแก่กิจการที่เกี่ยวข้องกัน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3D92526" w14:textId="6F8510C9" w:rsidR="0046000C" w:rsidRPr="00773899" w:rsidRDefault="00631E6C" w:rsidP="00AE16D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73899" w:rsidRPr="007738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78" w:type="dxa"/>
            <w:vAlign w:val="bottom"/>
          </w:tcPr>
          <w:p w14:paraId="1C72FF0B" w14:textId="77777777" w:rsidR="0046000C" w:rsidRPr="00773899" w:rsidRDefault="0046000C" w:rsidP="00AE16D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02AF137B" w14:textId="7CA9D130" w:rsidR="0046000C" w:rsidRPr="00773899" w:rsidRDefault="00631E6C" w:rsidP="00AE16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773899" w:rsidRPr="00773899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sz w:val="30"/>
                <w:szCs w:val="30"/>
                <w:lang w:val="en-US" w:bidi="th-TH"/>
              </w:rPr>
              <w:t>849</w:t>
            </w:r>
          </w:p>
        </w:tc>
      </w:tr>
      <w:tr w:rsidR="0046000C" w:rsidRPr="002C2DD8" w14:paraId="414F9DBB" w14:textId="77777777" w:rsidTr="007009AB">
        <w:trPr>
          <w:cantSplit/>
          <w:trHeight w:val="191"/>
        </w:trPr>
        <w:tc>
          <w:tcPr>
            <w:tcW w:w="6199" w:type="dxa"/>
          </w:tcPr>
          <w:p w14:paraId="1B561951" w14:textId="77777777" w:rsidR="0046000C" w:rsidRPr="00773899" w:rsidRDefault="0046000C" w:rsidP="00AE16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7" w:hanging="18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7389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5F737" w14:textId="7B5BA66C" w:rsidR="0046000C" w:rsidRPr="00773899" w:rsidRDefault="00631E6C" w:rsidP="00AE16D9">
            <w:pPr>
              <w:pStyle w:val="acctfourfigures"/>
              <w:tabs>
                <w:tab w:val="clear" w:pos="765"/>
                <w:tab w:val="decimal" w:pos="1180"/>
              </w:tabs>
              <w:spacing w:line="240" w:lineRule="atLeast"/>
              <w:ind w:left="-158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="00773899" w:rsidRPr="007738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164</w:t>
            </w:r>
          </w:p>
        </w:tc>
        <w:tc>
          <w:tcPr>
            <w:tcW w:w="178" w:type="dxa"/>
            <w:vAlign w:val="bottom"/>
          </w:tcPr>
          <w:p w14:paraId="52B9DB10" w14:textId="77777777" w:rsidR="0046000C" w:rsidRPr="00773899" w:rsidRDefault="0046000C" w:rsidP="00AE16D9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15C5BC" w14:textId="1979C12E" w:rsidR="0046000C" w:rsidRPr="00773899" w:rsidRDefault="00631E6C" w:rsidP="00AE16D9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58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16</w:t>
            </w:r>
            <w:r w:rsidR="00773899" w:rsidRPr="00773899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631E6C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826</w:t>
            </w:r>
          </w:p>
        </w:tc>
      </w:tr>
    </w:tbl>
    <w:p w14:paraId="30F5F333" w14:textId="77777777" w:rsidR="00CE2AF3" w:rsidRPr="0082412F" w:rsidRDefault="00520FD4" w:rsidP="00A54363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ภาระผูกพัน</w:t>
      </w:r>
      <w:r w:rsidR="00CE2AF3" w:rsidRPr="0082412F">
        <w:rPr>
          <w:rFonts w:ascii="Angsana New" w:hAnsi="Angsana New"/>
          <w:b/>
          <w:bCs/>
          <w:sz w:val="30"/>
          <w:szCs w:val="30"/>
          <w:cs/>
          <w:lang w:val="th-TH"/>
        </w:rPr>
        <w:t>กับกิจการที่ไม่เกี่ยวข้องกัน</w:t>
      </w:r>
    </w:p>
    <w:p w14:paraId="667FAD16" w14:textId="77777777" w:rsidR="00B525E3" w:rsidRPr="0082412F" w:rsidRDefault="00B525E3" w:rsidP="007D7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4B2022B9" w14:textId="77777777" w:rsidR="00584066" w:rsidRPr="00F73998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73998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สัญญาจัดหาและซ่อมอะไหล่โรงไฟฟ้า (Contractual Service Agreement)</w:t>
      </w:r>
    </w:p>
    <w:p w14:paraId="2AE0E51B" w14:textId="77777777" w:rsidR="00584066" w:rsidRPr="00F73998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0C204BE" w14:textId="2C0E0B47" w:rsidR="00584066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3998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31E6C" w:rsidRPr="00631E6C">
        <w:rPr>
          <w:rFonts w:ascii="Angsana New" w:hAnsi="Angsana New"/>
          <w:sz w:val="30"/>
          <w:szCs w:val="30"/>
        </w:rPr>
        <w:t>29</w:t>
      </w:r>
      <w:r w:rsidRPr="00F73998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1E6C" w:rsidRPr="00631E6C">
        <w:rPr>
          <w:rFonts w:ascii="Angsana New" w:hAnsi="Angsana New"/>
          <w:sz w:val="30"/>
          <w:szCs w:val="30"/>
        </w:rPr>
        <w:t>2548</w:t>
      </w:r>
      <w:r w:rsidRPr="00F73998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>ได้ทำสัญญาจัดหาและซ่อมอะไหล่โรงไฟฟ้าพลังความร้อนร่วมกับคู่สัญญาร่วมค้า General Electric International Operations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>Co</w:t>
      </w:r>
      <w:r w:rsidRPr="00F73998">
        <w:rPr>
          <w:rFonts w:ascii="Angsana New" w:hAnsi="Angsana New"/>
          <w:sz w:val="30"/>
          <w:szCs w:val="30"/>
        </w:rPr>
        <w:t xml:space="preserve">mpany </w:t>
      </w:r>
      <w:r w:rsidRPr="00F73998">
        <w:rPr>
          <w:rFonts w:ascii="Angsana New" w:hAnsi="Angsana New"/>
          <w:sz w:val="30"/>
          <w:szCs w:val="30"/>
          <w:cs/>
        </w:rPr>
        <w:t xml:space="preserve">Inc. และ GE Energy Parts, Inc. สัญญาดังกล่าวมีผลบังคับใช้ตั้งแต่วันที่ลงนามในสัญญาจนถึงวันสิ้นสุดการเดินเครื่องของอุปกรณ์กังหันแก๊สตามสัญญาซื้อขายไฟฟ้าในปี </w:t>
      </w:r>
      <w:r w:rsidR="00631E6C" w:rsidRPr="00631E6C">
        <w:rPr>
          <w:rFonts w:ascii="Angsana New" w:hAnsi="Angsana New"/>
          <w:sz w:val="30"/>
          <w:szCs w:val="30"/>
        </w:rPr>
        <w:t>2570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โดยมีมูลค่าตามสัญญาเป็นจำนวนเงิน </w:t>
      </w:r>
      <w:r w:rsidR="00631E6C" w:rsidRPr="00631E6C">
        <w:rPr>
          <w:rFonts w:ascii="Angsana New" w:hAnsi="Angsana New"/>
          <w:sz w:val="30"/>
          <w:szCs w:val="30"/>
        </w:rPr>
        <w:t>428</w:t>
      </w:r>
      <w:r w:rsidRPr="00F73998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60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ล้านเหรียญสหรัฐอเมริกา ต่อมาในปี </w:t>
      </w:r>
      <w:r w:rsidR="00631E6C" w:rsidRPr="00631E6C">
        <w:rPr>
          <w:rFonts w:ascii="Angsana New" w:hAnsi="Angsana New"/>
          <w:sz w:val="30"/>
          <w:szCs w:val="30"/>
        </w:rPr>
        <w:t>2557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คู่สัญญาทั้งสามฝ่ายตกลงปรับลดราคาและเปลี่ยนแปลงเงื่อนไขในสัญญาใหม่ โดยมีผลบังคับใช้ตั้งแต่เดือนกุมภาพันธ์ </w:t>
      </w:r>
      <w:r w:rsidR="00631E6C" w:rsidRPr="00631E6C">
        <w:rPr>
          <w:rFonts w:ascii="Angsana New" w:hAnsi="Angsana New"/>
          <w:sz w:val="30"/>
          <w:szCs w:val="30"/>
        </w:rPr>
        <w:t>2557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 xml:space="preserve">มีมูลค่าตามสัญญาเป็นจำนวนเงิน </w:t>
      </w:r>
      <w:r w:rsidR="00631E6C" w:rsidRPr="00631E6C">
        <w:rPr>
          <w:rFonts w:ascii="Angsana New" w:hAnsi="Angsana New"/>
          <w:sz w:val="30"/>
          <w:szCs w:val="30"/>
        </w:rPr>
        <w:t>418</w:t>
      </w:r>
      <w:r w:rsidRPr="00F73998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21</w:t>
      </w:r>
      <w:r w:rsidRPr="00F73998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>ณ วันที่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F73998">
        <w:rPr>
          <w:rFonts w:ascii="Angsana New" w:hAnsi="Angsana New"/>
          <w:sz w:val="30"/>
          <w:szCs w:val="30"/>
        </w:rPr>
        <w:t xml:space="preserve"> </w:t>
      </w:r>
      <w:r w:rsidR="007E45C9" w:rsidRPr="00F73998">
        <w:rPr>
          <w:rFonts w:ascii="Angsana New" w:hAnsi="Angsana New"/>
          <w:sz w:val="30"/>
          <w:szCs w:val="30"/>
          <w:cs/>
        </w:rPr>
        <w:t>มิถุนายน</w:t>
      </w:r>
      <w:r w:rsidRPr="00F73998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>บริษัทย่อยดังกล่าวมีภาระผูกพันคงเหลือตามสัญญาเป็นจำนวนเงิน</w:t>
      </w:r>
      <w:r w:rsidRPr="00F73998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106</w:t>
      </w:r>
      <w:r w:rsidR="00F73998" w:rsidRPr="00F73998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88</w:t>
      </w:r>
      <w:r w:rsidR="0046000C" w:rsidRPr="00F73998">
        <w:rPr>
          <w:rFonts w:ascii="Angsana New" w:hAnsi="Angsana New"/>
          <w:sz w:val="30"/>
          <w:szCs w:val="30"/>
          <w:cs/>
        </w:rPr>
        <w:t xml:space="preserve"> </w:t>
      </w:r>
      <w:r w:rsidRPr="00F73998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</w:p>
    <w:p w14:paraId="31D37810" w14:textId="77777777" w:rsidR="005C7103" w:rsidRPr="0046000C" w:rsidRDefault="005C7103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0E0757" w14:textId="2E743CE0" w:rsidR="00584066" w:rsidRPr="0046000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46000C">
        <w:rPr>
          <w:rFonts w:ascii="Angsana New" w:hAnsi="Angsana New"/>
          <w:sz w:val="30"/>
          <w:szCs w:val="30"/>
          <w:cs/>
        </w:rPr>
        <w:t xml:space="preserve">นอกจากนี้ สัญญาดังกล่าวระบุให้บริษัทย่อยดังกล่าวเปิดเล็ตเตอร์ออฟเครดิตจำนวน </w:t>
      </w:r>
      <w:r w:rsidR="00631E6C" w:rsidRPr="00631E6C">
        <w:rPr>
          <w:rFonts w:ascii="Angsana New" w:hAnsi="Angsana New"/>
          <w:sz w:val="30"/>
          <w:szCs w:val="30"/>
        </w:rPr>
        <w:t>6</w:t>
      </w:r>
      <w:r w:rsidRPr="0046000C">
        <w:rPr>
          <w:rFonts w:ascii="Angsana New" w:hAnsi="Angsana New"/>
          <w:sz w:val="30"/>
          <w:szCs w:val="30"/>
        </w:rPr>
        <w:t xml:space="preserve"> </w:t>
      </w:r>
      <w:r w:rsidRPr="0046000C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="00B165D6" w:rsidRPr="0046000C">
        <w:rPr>
          <w:rFonts w:ascii="Angsana New" w:hAnsi="Angsana New"/>
          <w:sz w:val="30"/>
          <w:szCs w:val="30"/>
        </w:rPr>
        <w:t xml:space="preserve"> </w:t>
      </w:r>
      <w:r w:rsidR="002C2DD8" w:rsidRPr="0046000C">
        <w:rPr>
          <w:rFonts w:ascii="Angsana New" w:hAnsi="Angsana New"/>
          <w:sz w:val="30"/>
          <w:szCs w:val="30"/>
        </w:rPr>
        <w:br/>
      </w:r>
      <w:r w:rsidRPr="0046000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46000C">
        <w:rPr>
          <w:rFonts w:ascii="Angsana New" w:hAnsi="Angsana New"/>
          <w:sz w:val="30"/>
          <w:szCs w:val="30"/>
        </w:rPr>
        <w:t xml:space="preserve"> </w:t>
      </w:r>
      <w:r w:rsidR="007E45C9" w:rsidRPr="0046000C">
        <w:rPr>
          <w:rFonts w:ascii="Angsana New" w:hAnsi="Angsana New"/>
          <w:sz w:val="30"/>
          <w:szCs w:val="30"/>
          <w:cs/>
        </w:rPr>
        <w:t>มิถุนายน</w:t>
      </w:r>
      <w:r w:rsidR="001D6AF3" w:rsidRPr="0046000C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="001D6AF3" w:rsidRPr="0046000C">
        <w:rPr>
          <w:rFonts w:ascii="Angsana New" w:hAnsi="Angsana New"/>
          <w:sz w:val="30"/>
          <w:szCs w:val="30"/>
        </w:rPr>
        <w:t xml:space="preserve"> </w:t>
      </w:r>
      <w:r w:rsidRPr="0046000C">
        <w:rPr>
          <w:rFonts w:ascii="Angsana New" w:hAnsi="Angsana New"/>
          <w:sz w:val="30"/>
          <w:szCs w:val="30"/>
          <w:cs/>
        </w:rPr>
        <w:t>บริษัทย่อยดังกล่าวมีเล็ตเตอร์ออฟเครดิตคงเหลือที่ยังไม่ได้ใช้จำนวน</w:t>
      </w:r>
      <w:r w:rsidRPr="0046000C">
        <w:rPr>
          <w:rFonts w:ascii="Angsana New" w:hAnsi="Angsana New"/>
          <w:sz w:val="30"/>
          <w:szCs w:val="30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6</w:t>
      </w:r>
      <w:r w:rsidRPr="0046000C">
        <w:rPr>
          <w:rFonts w:ascii="Angsana New" w:hAnsi="Angsana New"/>
          <w:sz w:val="30"/>
          <w:szCs w:val="30"/>
        </w:rPr>
        <w:t xml:space="preserve"> </w:t>
      </w:r>
      <w:r w:rsidRPr="0046000C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</w:p>
    <w:p w14:paraId="2A3C7C88" w14:textId="77777777" w:rsidR="00584066" w:rsidRPr="00EC24F7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D8244D8" w14:textId="3F0B77A4" w:rsidR="00584066" w:rsidRPr="0046000C" w:rsidRDefault="00584066" w:rsidP="0058406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6000C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31E6C" w:rsidRPr="00631E6C">
        <w:rPr>
          <w:rFonts w:ascii="Angsana New" w:hAnsi="Angsana New"/>
          <w:sz w:val="30"/>
          <w:szCs w:val="30"/>
        </w:rPr>
        <w:t>29</w:t>
      </w:r>
      <w:r w:rsidRPr="0046000C">
        <w:rPr>
          <w:rFonts w:ascii="Angsana New" w:hAnsi="Angsana New"/>
          <w:sz w:val="30"/>
          <w:szCs w:val="30"/>
        </w:rPr>
        <w:t xml:space="preserve"> </w:t>
      </w:r>
      <w:r w:rsidRPr="0046000C">
        <w:rPr>
          <w:rFonts w:ascii="Angsana New" w:hAnsi="Angsana New"/>
          <w:sz w:val="30"/>
          <w:szCs w:val="30"/>
          <w:cs/>
        </w:rPr>
        <w:t xml:space="preserve">ธันวาคม </w:t>
      </w:r>
      <w:r w:rsidR="00631E6C" w:rsidRPr="00631E6C">
        <w:rPr>
          <w:rFonts w:ascii="Angsana New" w:hAnsi="Angsana New"/>
          <w:sz w:val="30"/>
          <w:szCs w:val="30"/>
        </w:rPr>
        <w:t>2562</w:t>
      </w:r>
      <w:r w:rsidRPr="0046000C">
        <w:rPr>
          <w:rFonts w:ascii="Angsana New" w:hAnsi="Angsana New"/>
          <w:sz w:val="30"/>
          <w:szCs w:val="30"/>
        </w:rPr>
        <w:t xml:space="preserve"> </w:t>
      </w:r>
      <w:r w:rsidRPr="0046000C">
        <w:rPr>
          <w:rFonts w:ascii="Angsana New" w:hAnsi="Angsana New"/>
          <w:sz w:val="30"/>
          <w:szCs w:val="30"/>
          <w:cs/>
        </w:rPr>
        <w:t xml:space="preserve">บริษัท ราช โคเจนเนอเรชั่น จำกัด ซึ่งเป็นบริษัทย่อยทางตรง ได้ทำสัญญาจัดหาและซ่อมอะไหล่โรงไฟฟ้ากับผู้ให้บริการรายหนึ่ง เป็นระยะเวลา </w:t>
      </w:r>
      <w:r w:rsidR="00631E6C" w:rsidRPr="00631E6C">
        <w:rPr>
          <w:rFonts w:ascii="Angsana New" w:hAnsi="Angsana New"/>
          <w:sz w:val="30"/>
          <w:szCs w:val="30"/>
        </w:rPr>
        <w:t>15</w:t>
      </w:r>
      <w:r w:rsidRPr="0046000C">
        <w:rPr>
          <w:rFonts w:ascii="Angsana New" w:hAnsi="Angsana New"/>
          <w:sz w:val="30"/>
          <w:szCs w:val="30"/>
        </w:rPr>
        <w:t xml:space="preserve"> </w:t>
      </w:r>
      <w:r w:rsidRPr="0046000C">
        <w:rPr>
          <w:rFonts w:ascii="Angsana New" w:hAnsi="Angsana New"/>
          <w:sz w:val="30"/>
          <w:szCs w:val="30"/>
          <w:cs/>
        </w:rPr>
        <w:t>ปี นับจากวันที่ระบุในสัญญา</w:t>
      </w:r>
    </w:p>
    <w:p w14:paraId="67F6057F" w14:textId="122E8F35" w:rsidR="0046000C" w:rsidRPr="0046000C" w:rsidRDefault="0046000C" w:rsidP="004600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9EBC3FD" w14:textId="666EC072" w:rsidR="00584066" w:rsidRPr="00C736B5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C736B5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สัญญาเช่าเพลาแกนหมุนสำหรับโรงไฟฟ้า</w:t>
      </w:r>
      <w:r w:rsidRPr="00C736B5">
        <w:rPr>
          <w:rFonts w:ascii="Angsana New" w:hAnsi="Angsana New"/>
          <w:b/>
          <w:bCs/>
          <w:i/>
          <w:iCs/>
          <w:sz w:val="30"/>
          <w:szCs w:val="30"/>
        </w:rPr>
        <w:t xml:space="preserve"> (Generator Rotor Lease Agreement)</w:t>
      </w:r>
    </w:p>
    <w:p w14:paraId="04CA9116" w14:textId="77777777" w:rsidR="00584066" w:rsidRPr="00C736B5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6A2CBA1A" w14:textId="0C49462E" w:rsidR="00584066" w:rsidRPr="00F73998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736B5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C736B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631E6C" w:rsidRPr="00631E6C">
        <w:rPr>
          <w:rFonts w:ascii="Angsana New" w:hAnsi="Angsana New"/>
          <w:sz w:val="30"/>
          <w:szCs w:val="30"/>
        </w:rPr>
        <w:t>2558</w:t>
      </w:r>
      <w:r w:rsidRPr="00C736B5">
        <w:rPr>
          <w:rFonts w:ascii="Angsana New" w:hAnsi="Angsana New"/>
          <w:sz w:val="30"/>
          <w:szCs w:val="30"/>
          <w:cs/>
        </w:rPr>
        <w:t xml:space="preserve"> บริษัท ผลิตไฟฟ้าราชบุรี จำกัด ซึ่งเป็นบริษัทย่อยทางตรง ได้ทำสัญญาเช่าเพลาแกนหมุนสำหรับโรงไฟฟ้าพลังความร้อนร่วมกับ General Electric International Operations Company Inc. สัญญาดังกล่าว</w:t>
      </w:r>
      <w:r w:rsidRPr="00C736B5">
        <w:rPr>
          <w:rFonts w:ascii="Angsana New" w:hAnsi="Angsana New"/>
          <w:sz w:val="30"/>
          <w:szCs w:val="30"/>
        </w:rPr>
        <w:t xml:space="preserve"> </w:t>
      </w:r>
      <w:r w:rsidR="002C2DD8" w:rsidRPr="00C736B5">
        <w:rPr>
          <w:rFonts w:ascii="Angsana New" w:hAnsi="Angsana New"/>
          <w:sz w:val="30"/>
          <w:szCs w:val="30"/>
        </w:rPr>
        <w:br/>
      </w:r>
      <w:r w:rsidRPr="00C736B5">
        <w:rPr>
          <w:rFonts w:ascii="Angsana New" w:hAnsi="Angsana New"/>
          <w:sz w:val="30"/>
          <w:szCs w:val="30"/>
          <w:cs/>
        </w:rPr>
        <w:t>มีผลบังคับใช้ตั้งแต่วันที่ลงนามในสัญญา</w:t>
      </w:r>
      <w:r w:rsidR="0025328B" w:rsidRPr="00C736B5">
        <w:rPr>
          <w:rFonts w:ascii="Angsana New" w:hAnsi="Angsana New" w:hint="cs"/>
          <w:sz w:val="30"/>
          <w:szCs w:val="30"/>
          <w:cs/>
        </w:rPr>
        <w:t>และ</w:t>
      </w:r>
      <w:r w:rsidRPr="00C736B5">
        <w:rPr>
          <w:rFonts w:ascii="Angsana New" w:hAnsi="Angsana New"/>
          <w:sz w:val="30"/>
          <w:szCs w:val="30"/>
          <w:cs/>
        </w:rPr>
        <w:t xml:space="preserve">สิ้นสุดในเดือนมิถุนายน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C736B5">
        <w:rPr>
          <w:rFonts w:ascii="Angsana New" w:hAnsi="Angsana New"/>
          <w:sz w:val="30"/>
          <w:szCs w:val="30"/>
          <w:cs/>
        </w:rPr>
        <w:t xml:space="preserve"> </w:t>
      </w:r>
    </w:p>
    <w:p w14:paraId="50EC71BA" w14:textId="77777777" w:rsidR="00584066" w:rsidRPr="00EC24F7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eastAsia="Cordia New" w:hAnsi="Angsana New"/>
          <w:snapToGrid w:val="0"/>
          <w:sz w:val="30"/>
          <w:szCs w:val="30"/>
          <w:highlight w:val="yellow"/>
          <w:cs/>
          <w:lang w:val="th-TH" w:eastAsia="th-TH"/>
        </w:rPr>
      </w:pPr>
    </w:p>
    <w:p w14:paraId="19D3D732" w14:textId="77777777" w:rsidR="00584066" w:rsidRPr="00C923E4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C923E4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หนังสือค้ำประกัน</w:t>
      </w:r>
    </w:p>
    <w:p w14:paraId="6EF35ED8" w14:textId="77777777" w:rsidR="00584066" w:rsidRPr="00C923E4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098A81D4" w14:textId="29C5A9BE" w:rsidR="00584066" w:rsidRPr="00C923E4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C923E4">
        <w:rPr>
          <w:rFonts w:ascii="Angsana New" w:hAnsi="Angsana New"/>
          <w:sz w:val="30"/>
          <w:szCs w:val="30"/>
        </w:rPr>
        <w:t xml:space="preserve"> </w:t>
      </w:r>
      <w:r w:rsidR="007E45C9" w:rsidRPr="00C923E4">
        <w:rPr>
          <w:rFonts w:ascii="Angsana New" w:hAnsi="Angsana New"/>
          <w:sz w:val="30"/>
          <w:szCs w:val="30"/>
          <w:cs/>
        </w:rPr>
        <w:t>มิถุนายน</w:t>
      </w:r>
      <w:r w:rsidR="001D6AF3" w:rsidRPr="00C923E4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="001D6AF3" w:rsidRPr="00C923E4">
        <w:rPr>
          <w:rFonts w:ascii="Angsana New" w:hAnsi="Angsana New"/>
          <w:sz w:val="30"/>
          <w:szCs w:val="30"/>
        </w:rPr>
        <w:t xml:space="preserve"> </w:t>
      </w: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บริษัทและบริษัทย่อยมีภาระผูกพันจากการที่ธนาคารออกหนังสือค้ำประกันในนามของบริษัทและบริษัทย่อย เพื่อใช้เป็นหลักประกันในการปฏิบัติตามเงื่อนไขต่าง</w:t>
      </w:r>
      <w:r w:rsidR="0092777C"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ๆ ในการดำเนินธุรกิจปกติจำนวน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="00C923E4" w:rsidRPr="00C923E4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050</w:t>
      </w:r>
      <w:r w:rsidR="00C923E4" w:rsidRPr="00C923E4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04</w:t>
      </w:r>
      <w:r w:rsidR="0046000C" w:rsidRPr="00C923E4">
        <w:rPr>
          <w:rFonts w:ascii="Angsana New" w:hAnsi="Angsana New"/>
          <w:sz w:val="30"/>
          <w:szCs w:val="30"/>
          <w:cs/>
        </w:rPr>
        <w:t xml:space="preserve"> </w:t>
      </w: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631E6C" w:rsidRPr="00631E6C">
        <w:rPr>
          <w:rFonts w:ascii="Angsana New" w:hAnsi="Angsana New"/>
          <w:sz w:val="30"/>
          <w:szCs w:val="30"/>
        </w:rPr>
        <w:t>11</w:t>
      </w:r>
      <w:r w:rsidR="00C923E4" w:rsidRPr="00C923E4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76</w:t>
      </w:r>
      <w:r w:rsidR="0046000C" w:rsidRPr="00C923E4">
        <w:rPr>
          <w:rFonts w:ascii="Angsana New" w:hAnsi="Angsana New"/>
          <w:sz w:val="30"/>
          <w:szCs w:val="30"/>
          <w:cs/>
        </w:rPr>
        <w:t xml:space="preserve"> </w:t>
      </w: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ล้านเหรียญสหรัฐอเมริกา และ</w:t>
      </w:r>
      <w:r w:rsidRPr="00C923E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22</w:t>
      </w:r>
      <w:r w:rsidR="00C923E4" w:rsidRPr="00C923E4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26</w:t>
      </w:r>
      <w:r w:rsidR="0046000C" w:rsidRPr="00C923E4">
        <w:rPr>
          <w:rFonts w:ascii="Angsana New" w:hAnsi="Angsana New"/>
          <w:sz w:val="30"/>
          <w:szCs w:val="30"/>
          <w:cs/>
        </w:rPr>
        <w:t xml:space="preserve"> </w:t>
      </w: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</w:p>
    <w:p w14:paraId="21A35126" w14:textId="174F8097" w:rsidR="005C7103" w:rsidRDefault="005C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/>
          <w:snapToGrid w:val="0"/>
          <w:sz w:val="30"/>
          <w:szCs w:val="30"/>
          <w:highlight w:val="yellow"/>
          <w:cs/>
          <w:lang w:val="th-TH" w:eastAsia="th-TH"/>
        </w:rPr>
      </w:pPr>
      <w:r>
        <w:rPr>
          <w:rFonts w:ascii="Angsana New" w:eastAsia="Cordia New" w:hAnsi="Angsana New"/>
          <w:snapToGrid w:val="0"/>
          <w:sz w:val="30"/>
          <w:szCs w:val="30"/>
          <w:highlight w:val="yellow"/>
          <w:cs/>
          <w:lang w:val="th-TH" w:eastAsia="th-TH"/>
        </w:rPr>
        <w:br w:type="page"/>
      </w:r>
    </w:p>
    <w:p w14:paraId="116CDBF3" w14:textId="77777777" w:rsidR="00584066" w:rsidRPr="00C923E4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C923E4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Standby Letter</w:t>
      </w:r>
      <w:r w:rsidRPr="00C923E4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lang w:eastAsia="th-TH"/>
        </w:rPr>
        <w:t>s</w:t>
      </w:r>
      <w:r w:rsidRPr="00C923E4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 xml:space="preserve"> of Credit</w:t>
      </w:r>
    </w:p>
    <w:p w14:paraId="183EB526" w14:textId="77777777" w:rsidR="00584066" w:rsidRPr="00C923E4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8B82B4D" w14:textId="69CF87EC" w:rsidR="00584066" w:rsidRPr="00C923E4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i/>
          <w:iCs/>
          <w:snapToGrid w:val="0"/>
          <w:sz w:val="30"/>
          <w:szCs w:val="30"/>
          <w:cs/>
          <w:lang w:val="th-TH" w:eastAsia="th-TH"/>
        </w:rPr>
      </w:pP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C923E4">
        <w:rPr>
          <w:rFonts w:ascii="Angsana New" w:hAnsi="Angsana New"/>
          <w:sz w:val="30"/>
          <w:szCs w:val="30"/>
        </w:rPr>
        <w:t xml:space="preserve"> </w:t>
      </w:r>
      <w:r w:rsidR="007E45C9" w:rsidRPr="00C923E4">
        <w:rPr>
          <w:rFonts w:ascii="Angsana New" w:hAnsi="Angsana New"/>
          <w:sz w:val="30"/>
          <w:szCs w:val="30"/>
          <w:cs/>
        </w:rPr>
        <w:t>มิถุนายน</w:t>
      </w:r>
      <w:r w:rsidR="001D6AF3" w:rsidRPr="00C923E4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="001D6AF3" w:rsidRPr="00C923E4">
        <w:rPr>
          <w:rFonts w:ascii="Angsana New" w:hAnsi="Angsana New"/>
          <w:sz w:val="30"/>
          <w:szCs w:val="30"/>
        </w:rPr>
        <w:t xml:space="preserve"> </w:t>
      </w: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บริษัทและบริษัทย่อยมีภาระผูกพันจากการที่ธนาคารออก Standby Letters of Credit </w:t>
      </w:r>
      <w:r w:rsidR="002C2DD8"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เพื่อใช้ค้ำประกันเงินสำรองเพื่อการชำระหนี้ (Debt Service Reserve Guarantee) ของการร่วมค้าและค้ำประกัน </w:t>
      </w:r>
      <w:r w:rsidR="002C2DD8"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การเพิ่มทุนในการร่วมค้าจำนวน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="00C923E4" w:rsidRPr="00C923E4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600</w:t>
      </w:r>
      <w:r w:rsidR="0046000C" w:rsidRPr="00C923E4">
        <w:rPr>
          <w:rFonts w:ascii="Angsana New" w:hAnsi="Angsana New"/>
          <w:sz w:val="30"/>
          <w:szCs w:val="30"/>
          <w:cs/>
        </w:rPr>
        <w:t xml:space="preserve"> </w:t>
      </w: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ล้านบาท </w:t>
      </w:r>
      <w:r w:rsidR="00631E6C" w:rsidRPr="00631E6C">
        <w:rPr>
          <w:rFonts w:ascii="Angsana New" w:hAnsi="Angsana New"/>
          <w:sz w:val="30"/>
          <w:szCs w:val="30"/>
        </w:rPr>
        <w:t>24</w:t>
      </w:r>
      <w:r w:rsidR="00C923E4" w:rsidRPr="00C923E4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50</w:t>
      </w:r>
      <w:r w:rsidR="0046000C" w:rsidRPr="00C923E4">
        <w:rPr>
          <w:rFonts w:ascii="Angsana New" w:hAnsi="Angsana New"/>
          <w:sz w:val="30"/>
          <w:szCs w:val="30"/>
          <w:cs/>
        </w:rPr>
        <w:t xml:space="preserve"> </w:t>
      </w: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ล้านเหรียญสหรัฐอเมริกา และ </w:t>
      </w:r>
      <w:r w:rsidR="00631E6C" w:rsidRPr="00631E6C">
        <w:rPr>
          <w:rFonts w:ascii="Angsana New" w:hAnsi="Angsana New"/>
          <w:sz w:val="30"/>
          <w:szCs w:val="30"/>
        </w:rPr>
        <w:t>116</w:t>
      </w:r>
      <w:r w:rsidR="00C923E4" w:rsidRPr="00C923E4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27</w:t>
      </w:r>
      <w:r w:rsidR="0046000C" w:rsidRPr="00C923E4">
        <w:rPr>
          <w:rFonts w:ascii="Angsana New" w:hAnsi="Angsana New"/>
          <w:sz w:val="30"/>
          <w:szCs w:val="30"/>
          <w:cs/>
        </w:rPr>
        <w:t xml:space="preserve"> </w:t>
      </w:r>
      <w:r w:rsidRPr="00C923E4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</w:p>
    <w:p w14:paraId="36D6996B" w14:textId="525E91C9" w:rsidR="0046000C" w:rsidRPr="00471B46" w:rsidRDefault="0046000C" w:rsidP="00471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26D37A15" w14:textId="605BA505" w:rsidR="00584066" w:rsidRPr="00CB476F" w:rsidRDefault="00584066" w:rsidP="00584066">
      <w:pPr>
        <w:spacing w:line="240" w:lineRule="auto"/>
        <w:ind w:left="540" w:right="-43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CB476F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วงเงินธุรกรรมที่ยังไม่ได้ใช้</w:t>
      </w:r>
    </w:p>
    <w:p w14:paraId="19FF3898" w14:textId="77777777" w:rsidR="00584066" w:rsidRPr="00CB476F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6BFD2A6" w14:textId="3F62A6B4" w:rsidR="00FB2DDB" w:rsidRPr="00FB2DDB" w:rsidRDefault="00FB2DDB" w:rsidP="00FB2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FB2DD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ณ วันที่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30</w:t>
      </w:r>
      <w:r w:rsidRPr="00FB2DDB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FB2DD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มิถุนายน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2563</w:t>
      </w:r>
      <w:r w:rsidRPr="00FB2DDB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FB2DD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บริษัทและบริษัทย่อยมีวงเงินธุรกรรมที่ยังไม่ได้ใช้เป็นจำนวนเงิน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12</w:t>
      </w:r>
      <w:r w:rsidRPr="00FB2DDB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902</w:t>
      </w:r>
      <w:r w:rsidRPr="00FB2DDB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42</w:t>
      </w:r>
      <w:r w:rsidRPr="00FB2DDB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FB2DD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ล้านบา</w:t>
      </w:r>
      <w:r w:rsidRPr="00FB2DDB"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 xml:space="preserve">ท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977</w:t>
      </w:r>
      <w:r w:rsidRPr="00FB2DDB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65</w:t>
      </w:r>
      <w:r w:rsidRPr="00FB2DDB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FB2DD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ล้านเหรียญสหรัฐอเมริกา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123</w:t>
      </w:r>
      <w:r w:rsidRPr="00FB2DDB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94</w:t>
      </w:r>
      <w:r w:rsidRPr="00FB2DDB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FB2DD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ล้านเหรียญออสเตรเลีย</w:t>
      </w:r>
      <w:r w:rsidR="0025328B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FB2DD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และ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182</w:t>
      </w:r>
      <w:r w:rsidRPr="00FB2DDB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FB2DDB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ล้านเหรียญยูโร</w:t>
      </w:r>
    </w:p>
    <w:p w14:paraId="47515070" w14:textId="77777777" w:rsidR="0004704F" w:rsidRDefault="0004704F" w:rsidP="005C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EBF8FB3" w14:textId="2C025705" w:rsidR="00584066" w:rsidRPr="006F6B98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6F6B98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รายจ่ายฝ่ายทุน</w:t>
      </w:r>
    </w:p>
    <w:p w14:paraId="25F8AB08" w14:textId="77777777" w:rsidR="00584066" w:rsidRPr="006F6B98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4FC6260D" w14:textId="71AD8FAB" w:rsidR="00584066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6F6B9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ณ วันที่ </w:t>
      </w:r>
      <w:r w:rsidR="00631E6C" w:rsidRPr="00631E6C">
        <w:rPr>
          <w:rFonts w:ascii="Angsana New" w:hAnsi="Angsana New"/>
          <w:sz w:val="30"/>
          <w:szCs w:val="30"/>
        </w:rPr>
        <w:t>30</w:t>
      </w:r>
      <w:r w:rsidR="007E45C9" w:rsidRPr="006F6B98">
        <w:rPr>
          <w:rFonts w:ascii="Angsana New" w:hAnsi="Angsana New"/>
          <w:sz w:val="30"/>
          <w:szCs w:val="30"/>
        </w:rPr>
        <w:t xml:space="preserve"> </w:t>
      </w:r>
      <w:r w:rsidR="007E45C9" w:rsidRPr="006F6B98">
        <w:rPr>
          <w:rFonts w:ascii="Angsana New" w:hAnsi="Angsana New"/>
          <w:sz w:val="30"/>
          <w:szCs w:val="30"/>
          <w:cs/>
        </w:rPr>
        <w:t>มิถุนายน</w:t>
      </w:r>
      <w:r w:rsidR="001D6AF3" w:rsidRPr="006F6B98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6F6B9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บริษัท ราช-ออสเตรเลีย คอร์ปอเรชั่น จำกัด และบริษัทย่อย ซึ่งเป็นบริษัทย่อยทางอ้อม</w:t>
      </w:r>
      <w:r w:rsidR="002C2DD8" w:rsidRPr="006F6B9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2C2DD8" w:rsidRPr="006F6B9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6F6B9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มีภาระผูกพันเกี่ยวกับรายจ่ายฝ่ายทุนคงเหลือตามสัญญางานก่อสร้างโรงไฟฟ้าพลังงานลม (Engineering Procurement &amp; Construction Contract) และสัญญาบริการอื่น</w:t>
      </w:r>
      <w:r w:rsidR="002C2DD8" w:rsidRPr="006F6B9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6F6B9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ๆ เป็นจำนวนเงิน</w:t>
      </w:r>
      <w:r w:rsidR="006F6B98" w:rsidRPr="006F6B98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49</w:t>
      </w:r>
      <w:r w:rsidR="006F6B98" w:rsidRPr="006F6B98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95</w:t>
      </w:r>
      <w:r w:rsidR="0046000C" w:rsidRPr="006F6B98">
        <w:rPr>
          <w:rFonts w:ascii="Angsana New" w:hAnsi="Angsana New"/>
          <w:sz w:val="30"/>
          <w:szCs w:val="30"/>
          <w:cs/>
        </w:rPr>
        <w:t xml:space="preserve"> </w:t>
      </w:r>
      <w:r w:rsidRPr="006F6B9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ล้านเหรียญออสเตรเลีย</w:t>
      </w:r>
    </w:p>
    <w:p w14:paraId="7FAE99E2" w14:textId="77777777" w:rsidR="00584066" w:rsidRPr="00C736B5" w:rsidRDefault="00584066" w:rsidP="00471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68527925" w14:textId="77777777" w:rsidR="00584066" w:rsidRPr="0046000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</w:pPr>
      <w:r w:rsidRPr="00C736B5">
        <w:rPr>
          <w:rFonts w:ascii="Angsana New" w:eastAsia="Cordia New" w:hAnsi="Angsana New"/>
          <w:b/>
          <w:bCs/>
          <w:i/>
          <w:iCs/>
          <w:snapToGrid w:val="0"/>
          <w:sz w:val="30"/>
          <w:szCs w:val="30"/>
          <w:cs/>
          <w:lang w:val="th-TH" w:eastAsia="th-TH"/>
        </w:rPr>
        <w:t>สัญญาการจำนำหุ้น</w:t>
      </w:r>
    </w:p>
    <w:p w14:paraId="3EFE7EFF" w14:textId="77777777" w:rsidR="00584066" w:rsidRPr="00FD4FCA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445ACE75" w14:textId="08E0A3D6" w:rsidR="00584066" w:rsidRPr="0046000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</w:t>
      </w:r>
      <w:r w:rsidRPr="0046000C">
        <w:rPr>
          <w:rFonts w:ascii="Angsana New" w:hAnsi="Angsana New"/>
          <w:spacing w:val="-4"/>
          <w:sz w:val="30"/>
          <w:szCs w:val="30"/>
          <w:cs/>
        </w:rPr>
        <w:t>ราช โคเจนเนอเรชั่น จำกัด</w:t>
      </w:r>
      <w:r w:rsidR="00796BDA" w:rsidRPr="0046000C">
        <w:rPr>
          <w:rFonts w:ascii="Angsana New" w:hAnsi="Angsana New"/>
          <w:spacing w:val="-4"/>
          <w:sz w:val="30"/>
          <w:szCs w:val="30"/>
        </w:rPr>
        <w:t xml:space="preserve"> </w:t>
      </w: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ซึ่งเป็นบริษัทย่อยทางตรง ไปเป็นหลักทรัพย์</w:t>
      </w:r>
      <w:r w:rsidR="005D7E0F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ค้ำประกันการกู้เงินให้แก่เจ้าหนี้เงินกู้ของบริษัทย่อยดังกล่าว</w:t>
      </w:r>
    </w:p>
    <w:p w14:paraId="6AAF45D4" w14:textId="77777777" w:rsidR="00584066" w:rsidRPr="0046000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6116C25C" w14:textId="77777777" w:rsidR="00584066" w:rsidRPr="0046000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เฟิร์ส โคราช วินด์ จำกัด และบริษัท เค.อาร์.ทู จำกัด ซึ่งเป็นบริษัทร่วมทางตรง ไปเป็นหลักทรัพย์ค้ำประกันการกู้เงินให้แก่เจ้าหนี้เงินกู้ของบริษัทร่วมดังกล่าว</w:t>
      </w:r>
    </w:p>
    <w:p w14:paraId="412B364A" w14:textId="77777777" w:rsidR="00584066" w:rsidRPr="0046000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31CE79D1" w14:textId="17A1CF8B" w:rsidR="00584066" w:rsidRPr="0046000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กลุ่มบริษัทได้นำใบหุ้นทั้งหมดของบริษัท ไฟฟ้า เซเปียน-เซน้ำน้อย จำกัด บริษัท ราชบุรีเพาเวอร์ จำกัด </w:t>
      </w:r>
      <w:r w:rsidR="002C2DD8"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 ผลิตไฟฟ้า นวนคร จำกัด บริษัท ราชบุรีเวอลด์ โคเจนเนอเรชั่น จำกัด บริษัท โซลาร์ต้า จำกัด และ</w:t>
      </w:r>
      <w:r w:rsidR="00D716D8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 ไฟฟ้าหงสา จำกัด ซึ่งเป็นการร่วมค้า ไปเป็นหลักทรัพย์ค้ำประกันการกู้เงินให้แก่เจ้าหนี้เงินกู้ของการร่วมค้าดังกล่าว</w:t>
      </w:r>
    </w:p>
    <w:p w14:paraId="592424F6" w14:textId="77777777" w:rsidR="00584066" w:rsidRPr="0046000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AAAC9A2" w14:textId="4BD84840" w:rsidR="00584066" w:rsidRPr="0046000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บริษัทได้นำใบหุ้นทั้งหมดของบริษัท เซาท์อีสท์ เอเชีย เอนเนอร์จี จำกัด ซึ่งเป็นการร่วมค้าทางตรง และการร่วมค้าดังกล่าวได้นำใบหุ้นบางส่วนของบริษัท ไฟฟ้าน้ำงึม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2</w:t>
      </w: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จำกัด ซึ่งเป็นบริษัทย่อยของการร่วมค้าดังกล่าว ไปเป็นหลักทรัพย์ค้ำประกันการกู้เงินให้แก่เจ้าหนี้เงินกู้ของบริษัท ไฟฟ้าน้ำงึม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2</w:t>
      </w: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จำกัด</w:t>
      </w:r>
    </w:p>
    <w:p w14:paraId="650624A4" w14:textId="77777777" w:rsidR="00584066" w:rsidRPr="00EC24F7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highlight w:val="yellow"/>
          <w:cs/>
          <w:lang w:val="th-TH" w:eastAsia="th-TH"/>
        </w:rPr>
      </w:pPr>
    </w:p>
    <w:p w14:paraId="37B88AC9" w14:textId="492A4EA3" w:rsidR="00584066" w:rsidRPr="0046000C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Fareast Renewable Development Pte. Ltd. ซึ่งเป็นการร่วมค้าทางอ้อม ได้นำใบหุ้นบางส่วนของ PT Bajradaya Sentranusa ซึ่งเป็นบริษัทย่อยของการร่วมค้าดังกล่าวไปเป็นหลักทรัพย์ค้ำประกันการกู้เงินให้แก่เจ้าหนี้เงินกู้ของ </w:t>
      </w:r>
      <w:r w:rsid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PT Bajradaya Sentranusa</w:t>
      </w:r>
    </w:p>
    <w:p w14:paraId="3DB10761" w14:textId="77777777" w:rsidR="00584066" w:rsidRPr="00EC24F7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highlight w:val="yellow"/>
          <w:cs/>
          <w:lang w:val="th-TH" w:eastAsia="th-TH"/>
        </w:rPr>
      </w:pPr>
    </w:p>
    <w:p w14:paraId="4B74DD38" w14:textId="62796B2D" w:rsidR="00584066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46000C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บริษัทได้นำใบหุ้นทั้งหมดของบริษัท นอร์ทเทิร์น บางกอกโมโนเรล จำกัด และบริษัท อีสเทิร์น บางกอกโมโนเรล จำกัด ซึ่งเป็นเงินลงทุนในกิจการอื่น ไปเป็นหลักทรัพย์ค้ำประกันการกู้เงินให้แก่เจ้าหนี้เงินกู้ของบริษัทดังกล่าว</w:t>
      </w:r>
    </w:p>
    <w:p w14:paraId="7364A386" w14:textId="77777777" w:rsidR="00A54DAC" w:rsidRDefault="00A54DAC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</w:p>
    <w:p w14:paraId="5F07F6FE" w14:textId="7DB7BA0F" w:rsidR="00A54DAC" w:rsidRDefault="00BC2142" w:rsidP="00A54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</w:pPr>
      <w:r w:rsidRPr="00C736B5">
        <w:rPr>
          <w:rFonts w:ascii="Angsana New" w:hAnsi="Angsana New"/>
          <w:spacing w:val="-4"/>
          <w:sz w:val="30"/>
          <w:szCs w:val="30"/>
        </w:rPr>
        <w:t>NEXIF RATCH ENERGY</w:t>
      </w:r>
      <w:r w:rsidRPr="00C736B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Pr="00C736B5">
        <w:rPr>
          <w:rFonts w:ascii="Angsana New" w:eastAsia="Cordia New" w:hAnsi="Angsana New"/>
          <w:snapToGrid w:val="0"/>
          <w:sz w:val="30"/>
          <w:szCs w:val="30"/>
          <w:lang w:eastAsia="th-TH"/>
        </w:rPr>
        <w:t>SINGAPORE PTE. LTD.</w:t>
      </w:r>
      <w:r w:rsidRPr="00C736B5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ซึ่งเป็นการร่วมค้าทางตรง ได้นำใบ</w:t>
      </w:r>
      <w:r w:rsidR="00A54DAC" w:rsidRPr="00C736B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หุ้นทั้งหมดของ</w:t>
      </w:r>
      <w:r w:rsidR="005C710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A54DAC" w:rsidRPr="00C736B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บริษัท </w:t>
      </w:r>
      <w:r w:rsidRPr="00C736B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เน็กส์ซิฟ ราช เอ็นเนอร์จี ระยอง</w:t>
      </w:r>
      <w:r w:rsidR="00A54DAC" w:rsidRPr="00C736B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จำกัด ซึ่งเป็น</w:t>
      </w:r>
      <w:r w:rsidRPr="00C736B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บริษัทย่อยของ</w:t>
      </w:r>
      <w:r w:rsidR="00A54DAC" w:rsidRPr="00C736B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การร่วมค</w:t>
      </w:r>
      <w:r w:rsidRPr="00C736B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้าดังกล่าว</w:t>
      </w:r>
      <w:r w:rsidR="00A54DAC" w:rsidRPr="00C736B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 xml:space="preserve"> ไปเป็นหลักทรัพย์</w:t>
      </w:r>
      <w:r w:rsidR="005C7103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br/>
      </w:r>
      <w:r w:rsidR="00A54DAC" w:rsidRPr="00C736B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ค้ำประกันการกู้เงินให้แก่เจ้าหนี้เงินกู้ของ</w:t>
      </w:r>
      <w:r w:rsidRPr="00C736B5">
        <w:rPr>
          <w:rFonts w:ascii="Angsana New" w:eastAsia="Cordia New" w:hAnsi="Angsana New"/>
          <w:snapToGrid w:val="0"/>
          <w:sz w:val="30"/>
          <w:szCs w:val="30"/>
          <w:cs/>
          <w:lang w:val="th-TH" w:eastAsia="th-TH"/>
        </w:rPr>
        <w:t>บริษัท เน็กส์ซิฟ ราช เอ็นเนอร์จี ระยอง จำกัด</w:t>
      </w:r>
    </w:p>
    <w:p w14:paraId="4C6AE12B" w14:textId="77777777" w:rsidR="003273F2" w:rsidRPr="003273F2" w:rsidRDefault="003273F2" w:rsidP="003273F2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01712D2F" w14:textId="2D4BB4FC" w:rsidR="00584066" w:rsidRPr="005A6272" w:rsidRDefault="00584066" w:rsidP="00584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A6272">
        <w:rPr>
          <w:rFonts w:ascii="Angsana New" w:hAnsi="Angsana New"/>
          <w:b/>
          <w:bCs/>
          <w:i/>
          <w:iCs/>
          <w:sz w:val="30"/>
          <w:szCs w:val="30"/>
          <w:cs/>
        </w:rPr>
        <w:t>คดีความสำคัญ</w:t>
      </w:r>
    </w:p>
    <w:p w14:paraId="6DDF045E" w14:textId="77777777" w:rsidR="00584066" w:rsidRPr="005A6272" w:rsidRDefault="00584066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</w:p>
    <w:p w14:paraId="1FB76F01" w14:textId="0C69C957" w:rsidR="00584066" w:rsidRPr="005A6272" w:rsidRDefault="00584066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  <w:r w:rsidRPr="005A6272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ในปี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2557</w:t>
      </w:r>
      <w:r w:rsidRPr="005A6272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บริษัทได้ถูกฟ้องร้อง โดยโจทก์กล่าวหาว่าบริษัทผิดข้อตกลงในการร่วมประกอบกิจการเพื่อเข้าร่วมประมูลโครงการโรงไฟฟ้าและเรียกร้องให้บริษัทจ่ายค่าเสียหาย ทั้งนี้ ผู้บริหารของบริษัทมั่นใจในการดำเนินการของบริษัทว่าไม่มีการกระทำใดตามข้อกล่าวหาดังที่โจทก์ฟ้องและมีความเชื่อมั่นอย่างสูงในข้อต่อสู้ที่ดีของบริษัท ดังนั้นบริษัทจึง</w:t>
      </w:r>
      <w:r w:rsidRPr="00C736B5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ไม่ได้บันทึกหนี้สินที่อาจจะเกิดขึ้นจากคดีดังกล่าว </w:t>
      </w:r>
      <w:r w:rsidR="00125504" w:rsidRPr="00A20D19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โดย</w:t>
      </w:r>
      <w:r w:rsidRPr="00A20D19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เมื่อวันที่</w:t>
      </w:r>
      <w:r w:rsidRPr="00C736B5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</w:t>
      </w:r>
      <w:r w:rsidRPr="00C736B5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ตุลาคม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2561</w:t>
      </w:r>
      <w:r w:rsidRPr="00C736B5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ศาลชั้นต้นได้มี </w:t>
      </w:r>
      <w:r w:rsidR="0046000C" w:rsidRPr="00C736B5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br/>
      </w:r>
      <w:r w:rsidRPr="00C736B5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คำพิพากษายกฟ้องโจทก์</w:t>
      </w:r>
      <w:r w:rsidR="00C912FE" w:rsidRPr="00C736B5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ต่อมาเมื่อวันที่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="00C912FE" w:rsidRPr="00C736B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C912FE" w:rsidRPr="00C736B5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มิถุนายน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="00C912FE" w:rsidRPr="00C736B5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="005A6272" w:rsidRPr="00C736B5">
        <w:rPr>
          <w:rFonts w:ascii="Angsana New" w:hAnsi="Angsana New"/>
          <w:snapToGrid w:val="0"/>
          <w:sz w:val="30"/>
          <w:szCs w:val="30"/>
          <w:cs/>
          <w:lang w:eastAsia="th-TH"/>
        </w:rPr>
        <w:t>ศาลอุทธรณ์</w:t>
      </w:r>
      <w:r w:rsidR="00082FB2" w:rsidRPr="00C736B5">
        <w:rPr>
          <w:rFonts w:ascii="Angsana New" w:hAnsi="Angsana New"/>
          <w:snapToGrid w:val="0"/>
          <w:sz w:val="30"/>
          <w:szCs w:val="30"/>
          <w:cs/>
          <w:lang w:eastAsia="th-TH"/>
        </w:rPr>
        <w:t>ได้มี</w:t>
      </w:r>
      <w:r w:rsidR="005A6272" w:rsidRPr="00C736B5">
        <w:rPr>
          <w:rFonts w:ascii="Angsana New" w:hAnsi="Angsana New"/>
          <w:snapToGrid w:val="0"/>
          <w:sz w:val="30"/>
          <w:szCs w:val="30"/>
          <w:cs/>
          <w:lang w:eastAsia="th-TH"/>
        </w:rPr>
        <w:t>คำพิพากษายืนตามคำพิพากษาของ</w:t>
      </w:r>
      <w:r w:rsidR="005C7103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="005A6272" w:rsidRPr="00C736B5">
        <w:rPr>
          <w:rFonts w:ascii="Angsana New" w:hAnsi="Angsana New"/>
          <w:snapToGrid w:val="0"/>
          <w:sz w:val="30"/>
          <w:szCs w:val="30"/>
          <w:cs/>
          <w:lang w:eastAsia="th-TH"/>
        </w:rPr>
        <w:t>ศาลชั้นต้นที่ยกฟ้องโจทก์ในคดีดังกล่าว</w:t>
      </w:r>
    </w:p>
    <w:p w14:paraId="5B2A4B1C" w14:textId="77777777" w:rsidR="00584066" w:rsidRPr="00EC24F7" w:rsidRDefault="00584066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highlight w:val="yellow"/>
          <w:cs/>
          <w:lang w:val="th-TH" w:eastAsia="th-TH"/>
        </w:rPr>
      </w:pPr>
    </w:p>
    <w:p w14:paraId="00905189" w14:textId="0C2ED2FD" w:rsidR="00584066" w:rsidRPr="005A6272" w:rsidRDefault="00584066" w:rsidP="00584066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5A6272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ในปี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2562</w:t>
      </w:r>
      <w:r w:rsidRPr="005A6272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บริษัทถูกฟ้องร้องเป็นจำเลยในคดีแพ่ง โดยมีทุนทรัพย์ที่เรียกร้องจำนวน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5</w:t>
      </w:r>
      <w:r w:rsidRPr="005A6272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,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271</w:t>
      </w:r>
      <w:r w:rsidRPr="005A6272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5A6272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ซึ่งโจทก์กล่าวหาว่าบริษัทละเมิดสิทธิความลับทางการค้า โดยการนำข้อมูลอันเป็นความลับทางการค้าซึ่งเป็นกรรมสิทธิ์ของโจทก์ไปใช้ประโยชน์โดยไม่ได้รับความยินยอม ทำให้โจทก์เสียสิทธิ รายได้ หรือผลประโยชน์ตอบแทนที่ควรจะได้รับจากข้อมูลอันเป็นความลับทางการค้าดังกล่าว ในคดีนี้ฝ่ายบริหารของบริษัทมีความเห็นว่า จะไม่ก่อให้เกิดผลกระทบต่อการดำเนินธุรกิจของบริษัท เนื่องด้วยไม่มีการกระทำใดตามข้อกล่าวหาตามที่โจทก์ฟ้องและเชื่อมั่นในข้อต่อสู้ทั้งในประเด็นข้อเท็จจริงและข้อกฎหมาย ดังนั้นบริษัทจึงไม่ได้บันทึกหนี้สินที่อาจจะเกิดขึ้นจากคดีดังกล่าว ขณะนี้คดีอยู่ระหว่างการพิจารณาของศาลทรัพย์สินทางปัญญาและการค้าระหว่างประเทศกลาง</w:t>
      </w:r>
    </w:p>
    <w:p w14:paraId="42F3CEBC" w14:textId="515DB3B2" w:rsidR="005C7103" w:rsidRDefault="005C7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highlight w:val="yellow"/>
          <w:cs/>
          <w:lang w:val="th-TH" w:eastAsia="th-TH"/>
        </w:rPr>
      </w:pPr>
      <w:r>
        <w:rPr>
          <w:rFonts w:ascii="Angsana New" w:hAnsi="Angsana New"/>
          <w:snapToGrid w:val="0"/>
          <w:sz w:val="30"/>
          <w:szCs w:val="30"/>
          <w:highlight w:val="yellow"/>
          <w:cs/>
          <w:lang w:val="th-TH" w:eastAsia="th-TH"/>
        </w:rPr>
        <w:br w:type="page"/>
      </w:r>
    </w:p>
    <w:p w14:paraId="4EABA5B8" w14:textId="77777777" w:rsidR="00243712" w:rsidRPr="00C736B5" w:rsidRDefault="006702DE" w:rsidP="00243712">
      <w:pPr>
        <w:numPr>
          <w:ilvl w:val="0"/>
          <w:numId w:val="18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C736B5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</w:t>
      </w:r>
      <w:r w:rsidR="004058F7" w:rsidRPr="00C736B5">
        <w:rPr>
          <w:rFonts w:ascii="Angsana New" w:hAnsi="Angsana New"/>
          <w:b/>
          <w:bCs/>
          <w:sz w:val="30"/>
          <w:szCs w:val="30"/>
          <w:cs/>
          <w:lang w:val="th-TH"/>
        </w:rPr>
        <w:t>รายงาน</w:t>
      </w:r>
      <w:bookmarkStart w:id="4" w:name="_Hlk15825884"/>
    </w:p>
    <w:p w14:paraId="2E68F0B9" w14:textId="77777777" w:rsidR="008A0856" w:rsidRPr="008A0856" w:rsidRDefault="008A0856" w:rsidP="007D143C">
      <w:pPr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E1E6D74" w14:textId="02920AB6" w:rsidR="007D143C" w:rsidRPr="00FD4FCA" w:rsidRDefault="007D143C" w:rsidP="007D143C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D4FCA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เงินลงทุนในโครงการ</w:t>
      </w:r>
      <w:r w:rsidR="008A0856" w:rsidRPr="00FD4FCA">
        <w:rPr>
          <w:rFonts w:ascii="Angsana New" w:hAnsi="Angsana New"/>
          <w:b/>
          <w:bCs/>
          <w:i/>
          <w:iCs/>
          <w:sz w:val="30"/>
          <w:szCs w:val="30"/>
          <w:cs/>
        </w:rPr>
        <w:t>ด้านพลังงานและโครงสร้างพื้นฐาน</w:t>
      </w:r>
    </w:p>
    <w:p w14:paraId="3059E192" w14:textId="37B1AB7B" w:rsidR="007D143C" w:rsidRPr="00FD4FCA" w:rsidRDefault="007D143C" w:rsidP="007D143C">
      <w:pPr>
        <w:ind w:left="540"/>
        <w:jc w:val="thaiDistribute"/>
        <w:rPr>
          <w:rFonts w:ascii="Angsana New" w:hAnsi="Angsana New"/>
          <w:sz w:val="30"/>
          <w:szCs w:val="30"/>
        </w:rPr>
      </w:pPr>
    </w:p>
    <w:bookmarkEnd w:id="4"/>
    <w:p w14:paraId="660EEB85" w14:textId="7BC4AD4C" w:rsidR="005C7103" w:rsidRDefault="00FD4FCA" w:rsidP="00E61CD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D4FC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31E6C" w:rsidRPr="00631E6C">
        <w:rPr>
          <w:rFonts w:ascii="Angsana New" w:hAnsi="Angsana New"/>
          <w:sz w:val="30"/>
          <w:szCs w:val="30"/>
        </w:rPr>
        <w:t>15</w:t>
      </w:r>
      <w:r w:rsidRPr="00FD4FCA">
        <w:rPr>
          <w:rFonts w:ascii="Angsana New" w:hAnsi="Angsana New"/>
          <w:sz w:val="30"/>
          <w:szCs w:val="30"/>
          <w:cs/>
        </w:rPr>
        <w:t xml:space="preserve"> กรกฎาคม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FD4FCA">
        <w:rPr>
          <w:rFonts w:ascii="Angsana New" w:hAnsi="Angsana New"/>
          <w:sz w:val="30"/>
          <w:szCs w:val="30"/>
          <w:cs/>
        </w:rPr>
        <w:t xml:space="preserve"> บริษัท อาร์เอช อินเตอร์เนชั่นแนล (สิงคโปร์) คอร์เปอเรชั่น จำกัด (</w:t>
      </w:r>
      <w:r w:rsidRPr="00FD4FCA">
        <w:rPr>
          <w:rFonts w:ascii="Angsana New" w:hAnsi="Angsana New"/>
          <w:sz w:val="30"/>
          <w:szCs w:val="30"/>
        </w:rPr>
        <w:t>“RHIS”)</w:t>
      </w:r>
      <w:r w:rsidRPr="00FD4FCA">
        <w:rPr>
          <w:rFonts w:ascii="Angsana New" w:hAnsi="Angsana New"/>
          <w:sz w:val="30"/>
          <w:szCs w:val="30"/>
          <w:cs/>
        </w:rPr>
        <w:t xml:space="preserve"> </w:t>
      </w:r>
      <w:r w:rsidR="0025328B">
        <w:rPr>
          <w:rFonts w:ascii="Angsana New" w:hAnsi="Angsana New" w:hint="cs"/>
          <w:sz w:val="30"/>
          <w:szCs w:val="30"/>
          <w:cs/>
        </w:rPr>
        <w:t>ซึ่งเป็น</w:t>
      </w:r>
      <w:r w:rsidRPr="00FD4FCA">
        <w:rPr>
          <w:rFonts w:ascii="Angsana New" w:hAnsi="Angsana New"/>
          <w:sz w:val="30"/>
          <w:szCs w:val="30"/>
          <w:cs/>
        </w:rPr>
        <w:t>บริษั</w:t>
      </w:r>
      <w:r w:rsidR="0025328B">
        <w:rPr>
          <w:rFonts w:ascii="Angsana New" w:hAnsi="Angsana New" w:hint="cs"/>
          <w:sz w:val="30"/>
          <w:szCs w:val="30"/>
          <w:cs/>
        </w:rPr>
        <w:t>ท</w:t>
      </w:r>
      <w:r w:rsidRPr="00FD4FCA">
        <w:rPr>
          <w:rFonts w:ascii="Angsana New" w:hAnsi="Angsana New"/>
          <w:sz w:val="30"/>
          <w:szCs w:val="30"/>
          <w:cs/>
        </w:rPr>
        <w:t>ย่อยทางอ้อม</w:t>
      </w:r>
      <w:r w:rsidR="0025328B">
        <w:rPr>
          <w:rFonts w:ascii="Angsana New" w:hAnsi="Angsana New" w:hint="cs"/>
          <w:sz w:val="30"/>
          <w:szCs w:val="30"/>
          <w:cs/>
        </w:rPr>
        <w:t xml:space="preserve"> </w:t>
      </w:r>
      <w:r w:rsidRPr="00FD4FCA">
        <w:rPr>
          <w:rFonts w:ascii="Angsana New" w:hAnsi="Angsana New"/>
          <w:sz w:val="30"/>
          <w:szCs w:val="30"/>
          <w:cs/>
        </w:rPr>
        <w:t xml:space="preserve">ได้ลงนามสัญญาหลัก </w:t>
      </w:r>
      <w:r w:rsidRPr="008B500A">
        <w:rPr>
          <w:rFonts w:ascii="Angsana New" w:hAnsi="Angsana New"/>
          <w:sz w:val="30"/>
          <w:szCs w:val="30"/>
          <w:cs/>
        </w:rPr>
        <w:t>(</w:t>
      </w:r>
      <w:r w:rsidRPr="008B500A">
        <w:rPr>
          <w:rFonts w:ascii="Angsana New" w:hAnsi="Angsana New"/>
          <w:sz w:val="30"/>
          <w:szCs w:val="30"/>
        </w:rPr>
        <w:t>Definitive</w:t>
      </w:r>
      <w:r w:rsidRPr="008B500A">
        <w:rPr>
          <w:rFonts w:ascii="Angsana New" w:hAnsi="Angsana New"/>
          <w:sz w:val="30"/>
          <w:szCs w:val="30"/>
          <w:cs/>
        </w:rPr>
        <w:t xml:space="preserve"> </w:t>
      </w:r>
      <w:r w:rsidRPr="008B500A">
        <w:rPr>
          <w:rFonts w:ascii="Angsana New" w:hAnsi="Angsana New"/>
          <w:sz w:val="30"/>
          <w:szCs w:val="30"/>
        </w:rPr>
        <w:t>Agreement</w:t>
      </w:r>
      <w:r w:rsidR="008B500A" w:rsidRPr="008B500A">
        <w:rPr>
          <w:rFonts w:ascii="Angsana New" w:hAnsi="Angsana New"/>
          <w:sz w:val="30"/>
          <w:szCs w:val="30"/>
        </w:rPr>
        <w:t>s</w:t>
      </w:r>
      <w:r w:rsidRPr="008B500A">
        <w:rPr>
          <w:rFonts w:ascii="Angsana New" w:hAnsi="Angsana New"/>
          <w:sz w:val="30"/>
          <w:szCs w:val="30"/>
        </w:rPr>
        <w:t>)</w:t>
      </w:r>
      <w:r w:rsidRPr="008B500A">
        <w:rPr>
          <w:rFonts w:ascii="Angsana New" w:hAnsi="Angsana New"/>
          <w:sz w:val="30"/>
          <w:szCs w:val="30"/>
          <w:cs/>
        </w:rPr>
        <w:t xml:space="preserve"> ที่</w:t>
      </w:r>
      <w:r w:rsidRPr="00FD4FCA">
        <w:rPr>
          <w:rFonts w:ascii="Angsana New" w:hAnsi="Angsana New"/>
          <w:sz w:val="30"/>
          <w:szCs w:val="30"/>
          <w:cs/>
        </w:rPr>
        <w:t xml:space="preserve">เกี่ยวข้องกับการเป็นหุ้นส่วนกับ </w:t>
      </w:r>
      <w:r w:rsidRPr="00FD4FCA">
        <w:rPr>
          <w:rFonts w:ascii="Angsana New" w:hAnsi="Angsana New"/>
          <w:sz w:val="30"/>
          <w:szCs w:val="30"/>
        </w:rPr>
        <w:t>Geleximco Group Joint Stock Company (“Geleximco”)</w:t>
      </w:r>
      <w:r w:rsidRPr="00FD4FCA">
        <w:rPr>
          <w:rFonts w:ascii="Angsana New" w:hAnsi="Angsana New"/>
          <w:sz w:val="30"/>
          <w:szCs w:val="30"/>
          <w:cs/>
        </w:rPr>
        <w:t xml:space="preserve"> ภายหลังจากบรรลุเงื่อนไขบังคับก่อนที่ระบุในสัญญานี้</w:t>
      </w:r>
      <w:r w:rsidR="0025328B">
        <w:rPr>
          <w:rFonts w:ascii="Angsana New" w:hAnsi="Angsana New" w:hint="cs"/>
          <w:sz w:val="30"/>
          <w:szCs w:val="30"/>
          <w:cs/>
        </w:rPr>
        <w:t xml:space="preserve"> </w:t>
      </w:r>
      <w:r w:rsidRPr="00FD4FCA">
        <w:rPr>
          <w:rFonts w:ascii="Angsana New" w:hAnsi="Angsana New"/>
          <w:sz w:val="30"/>
          <w:szCs w:val="30"/>
        </w:rPr>
        <w:t>RHIS</w:t>
      </w:r>
      <w:r w:rsidRPr="00FD4FCA">
        <w:rPr>
          <w:rFonts w:ascii="Angsana New" w:hAnsi="Angsana New"/>
          <w:sz w:val="30"/>
          <w:szCs w:val="30"/>
          <w:cs/>
        </w:rPr>
        <w:t xml:space="preserve"> กั</w:t>
      </w:r>
      <w:r w:rsidR="0025328B">
        <w:rPr>
          <w:rFonts w:ascii="Angsana New" w:hAnsi="Angsana New" w:hint="cs"/>
          <w:sz w:val="30"/>
          <w:szCs w:val="30"/>
          <w:cs/>
        </w:rPr>
        <w:t>บ</w:t>
      </w:r>
      <w:r w:rsidRPr="00FD4FCA">
        <w:rPr>
          <w:rFonts w:ascii="Angsana New" w:hAnsi="Angsana New"/>
          <w:sz w:val="30"/>
          <w:szCs w:val="30"/>
          <w:cs/>
        </w:rPr>
        <w:t xml:space="preserve"> </w:t>
      </w:r>
      <w:r w:rsidRPr="00FD4FCA">
        <w:rPr>
          <w:rFonts w:ascii="Angsana New" w:hAnsi="Angsana New"/>
          <w:sz w:val="30"/>
          <w:szCs w:val="30"/>
        </w:rPr>
        <w:t>Geleximco</w:t>
      </w:r>
      <w:r w:rsidRPr="00FD4FCA">
        <w:rPr>
          <w:rFonts w:ascii="Angsana New" w:hAnsi="Angsana New"/>
          <w:sz w:val="30"/>
          <w:szCs w:val="30"/>
          <w:cs/>
        </w:rPr>
        <w:t xml:space="preserve"> จะร่วมลงทุนในกองทุน </w:t>
      </w:r>
      <w:r w:rsidRPr="00FD4FCA">
        <w:rPr>
          <w:rFonts w:ascii="Angsana New" w:hAnsi="Angsana New"/>
          <w:sz w:val="30"/>
          <w:szCs w:val="30"/>
        </w:rPr>
        <w:t>An Binh Energy</w:t>
      </w:r>
      <w:r w:rsidRPr="00FD4FCA">
        <w:rPr>
          <w:rFonts w:ascii="Angsana New" w:hAnsi="Angsana New"/>
          <w:sz w:val="30"/>
          <w:szCs w:val="30"/>
          <w:cs/>
        </w:rPr>
        <w:t xml:space="preserve"> </w:t>
      </w:r>
      <w:r w:rsidRPr="00FD4FCA">
        <w:rPr>
          <w:rFonts w:ascii="Angsana New" w:hAnsi="Angsana New"/>
          <w:sz w:val="30"/>
          <w:szCs w:val="30"/>
        </w:rPr>
        <w:t>and Infrastructure Fund (“ABEIF”)</w:t>
      </w:r>
      <w:r w:rsidRPr="00FD4FCA">
        <w:rPr>
          <w:rFonts w:ascii="Angsana New" w:hAnsi="Angsana New"/>
          <w:sz w:val="30"/>
          <w:szCs w:val="30"/>
          <w:cs/>
        </w:rPr>
        <w:t xml:space="preserve"> ซึ่งเป็นกองทุนเวียดนามที่มุ่งเน้นลงทุนในธุรกิจด้านพลังงานและโครงสร้างพื้นฐานในสาธารณรัฐสังคมนิยมเวียดนาม ทั้งนี้ </w:t>
      </w:r>
      <w:r w:rsidRPr="00FD4FCA">
        <w:rPr>
          <w:rFonts w:ascii="Angsana New" w:hAnsi="Angsana New"/>
          <w:sz w:val="30"/>
          <w:szCs w:val="30"/>
        </w:rPr>
        <w:t xml:space="preserve">RHIS </w:t>
      </w:r>
      <w:r w:rsidR="0025328B">
        <w:rPr>
          <w:rFonts w:ascii="Angsana New" w:hAnsi="Angsana New" w:hint="cs"/>
          <w:sz w:val="30"/>
          <w:szCs w:val="30"/>
          <w:cs/>
        </w:rPr>
        <w:t>จะ</w:t>
      </w:r>
      <w:r w:rsidRPr="00FD4FCA">
        <w:rPr>
          <w:rFonts w:ascii="Angsana New" w:hAnsi="Angsana New"/>
          <w:sz w:val="30"/>
          <w:szCs w:val="30"/>
          <w:cs/>
        </w:rPr>
        <w:t>ถือหุ้นในสัดส่วน</w:t>
      </w:r>
      <w:r w:rsidR="0025328B">
        <w:rPr>
          <w:rFonts w:ascii="Angsana New" w:hAnsi="Angsana New" w:hint="cs"/>
          <w:sz w:val="30"/>
          <w:szCs w:val="30"/>
          <w:cs/>
        </w:rPr>
        <w:t>การลงทุน</w:t>
      </w:r>
      <w:r w:rsidRPr="00FD4FCA">
        <w:rPr>
          <w:rFonts w:ascii="Angsana New" w:hAnsi="Angsana New"/>
          <w:sz w:val="30"/>
          <w:szCs w:val="30"/>
          <w:cs/>
        </w:rPr>
        <w:t xml:space="preserve">ร้อยละ </w:t>
      </w:r>
      <w:r w:rsidR="00631E6C" w:rsidRPr="00631E6C">
        <w:rPr>
          <w:rFonts w:ascii="Angsana New" w:hAnsi="Angsana New"/>
          <w:sz w:val="30"/>
          <w:szCs w:val="30"/>
        </w:rPr>
        <w:t>49</w:t>
      </w:r>
      <w:r w:rsidRPr="00FD4FCA">
        <w:rPr>
          <w:rFonts w:ascii="Angsana New" w:hAnsi="Angsana New"/>
          <w:sz w:val="30"/>
          <w:szCs w:val="30"/>
          <w:cs/>
        </w:rPr>
        <w:t xml:space="preserve"> ของทุนจดทะเบียนของกองทุน </w:t>
      </w:r>
      <w:r w:rsidRPr="00B50447">
        <w:rPr>
          <w:rFonts w:ascii="Angsana New" w:hAnsi="Angsana New"/>
          <w:sz w:val="30"/>
          <w:szCs w:val="30"/>
        </w:rPr>
        <w:t xml:space="preserve">ABEIF </w:t>
      </w:r>
      <w:r w:rsidRPr="00B50447">
        <w:rPr>
          <w:rFonts w:ascii="Angsana New" w:hAnsi="Angsana New"/>
          <w:sz w:val="30"/>
          <w:szCs w:val="30"/>
          <w:cs/>
        </w:rPr>
        <w:t xml:space="preserve">โดยมีมูลค่าการลงทุนประมาณ </w:t>
      </w:r>
      <w:r w:rsidR="00631E6C" w:rsidRPr="00631E6C">
        <w:rPr>
          <w:rFonts w:ascii="Angsana New" w:hAnsi="Angsana New"/>
          <w:sz w:val="30"/>
          <w:szCs w:val="30"/>
        </w:rPr>
        <w:t>78</w:t>
      </w:r>
      <w:r w:rsidRPr="00B50447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5</w:t>
      </w:r>
      <w:r w:rsidR="00FE6E6D">
        <w:rPr>
          <w:rFonts w:ascii="Angsana New" w:hAnsi="Angsana New"/>
          <w:sz w:val="30"/>
          <w:szCs w:val="30"/>
        </w:rPr>
        <w:t>0</w:t>
      </w:r>
      <w:r w:rsidRPr="00B50447">
        <w:rPr>
          <w:rFonts w:ascii="Angsana New" w:hAnsi="Angsana New"/>
          <w:sz w:val="30"/>
          <w:szCs w:val="30"/>
        </w:rPr>
        <w:t xml:space="preserve"> </w:t>
      </w:r>
      <w:r w:rsidR="00872F7B">
        <w:rPr>
          <w:rFonts w:ascii="Angsana New" w:hAnsi="Angsana New"/>
          <w:sz w:val="30"/>
          <w:szCs w:val="30"/>
        </w:rPr>
        <w:br/>
      </w:r>
      <w:r w:rsidRPr="00B50447">
        <w:rPr>
          <w:rFonts w:ascii="Angsana New" w:hAnsi="Angsana New"/>
          <w:sz w:val="30"/>
          <w:szCs w:val="30"/>
          <w:cs/>
        </w:rPr>
        <w:t>ล้านเหรียญสหรัฐ</w:t>
      </w:r>
      <w:r w:rsidR="0025328B">
        <w:rPr>
          <w:rFonts w:ascii="Angsana New" w:hAnsi="Angsana New" w:hint="cs"/>
          <w:sz w:val="30"/>
          <w:szCs w:val="30"/>
          <w:cs/>
        </w:rPr>
        <w:t>อเมริกา</w:t>
      </w:r>
      <w:r w:rsidRPr="00B50447">
        <w:rPr>
          <w:rFonts w:ascii="Angsana New" w:hAnsi="Angsana New"/>
          <w:sz w:val="30"/>
          <w:szCs w:val="30"/>
          <w:cs/>
        </w:rPr>
        <w:t xml:space="preserve"> </w:t>
      </w:r>
      <w:r w:rsidRPr="0025328B">
        <w:rPr>
          <w:rFonts w:ascii="Angsana New" w:hAnsi="Angsana New"/>
          <w:sz w:val="30"/>
          <w:szCs w:val="30"/>
          <w:cs/>
        </w:rPr>
        <w:t xml:space="preserve">หรือเทียบเท่า </w:t>
      </w:r>
      <w:r w:rsidR="00631E6C" w:rsidRPr="00631E6C">
        <w:rPr>
          <w:rFonts w:ascii="Angsana New" w:hAnsi="Angsana New"/>
          <w:sz w:val="30"/>
          <w:szCs w:val="30"/>
        </w:rPr>
        <w:t>2</w:t>
      </w:r>
      <w:r w:rsidRPr="0025328B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500</w:t>
      </w:r>
      <w:r w:rsidRPr="0025328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13C7489" w14:textId="77777777" w:rsidR="005C7103" w:rsidRDefault="005C7103" w:rsidP="00E61CDA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093FF81" w14:textId="59ED42B2" w:rsidR="008A0856" w:rsidRPr="00CA5233" w:rsidRDefault="008A0856" w:rsidP="008A085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D4FCA">
        <w:rPr>
          <w:rFonts w:ascii="Angsana New" w:hAnsi="Angsana New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อาร์เอช อินเตอร์เนชั่นแนล</w:t>
      </w:r>
      <w:r w:rsidRPr="00FD4FC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FD4FCA">
        <w:rPr>
          <w:rFonts w:ascii="Angsana New" w:hAnsi="Angsana New"/>
          <w:b/>
          <w:bCs/>
          <w:i/>
          <w:iCs/>
          <w:sz w:val="30"/>
          <w:szCs w:val="30"/>
          <w:cs/>
        </w:rPr>
        <w:t>คอร์ปอเรชั่น จำกัด</w:t>
      </w:r>
      <w:r w:rsidR="0025328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25328B">
        <w:rPr>
          <w:rFonts w:ascii="Angsana New" w:hAnsi="Angsana New"/>
          <w:b/>
          <w:bCs/>
          <w:i/>
          <w:iCs/>
          <w:sz w:val="30"/>
          <w:szCs w:val="30"/>
        </w:rPr>
        <w:t>(“RHIC”)</w:t>
      </w:r>
    </w:p>
    <w:p w14:paraId="78BDDD9D" w14:textId="7723CC18" w:rsidR="008A0856" w:rsidRPr="002533A4" w:rsidRDefault="008A0856" w:rsidP="008A0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highlight w:val="yellow"/>
          <w:lang w:eastAsia="th-TH"/>
        </w:rPr>
      </w:pPr>
    </w:p>
    <w:p w14:paraId="3359ADBB" w14:textId="1C84759A" w:rsidR="008A0856" w:rsidRPr="002533A4" w:rsidRDefault="002533A4" w:rsidP="008A0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ในการประชุมวิสามัญผู้ถือหุ้นของบริษัท อาร์เอช อินเตอร์เนชั่นแนล คอร์ปอเรชั่น จำกัด (“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RHIC”)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ซึ่งเป็น</w:t>
      </w:r>
      <w:r>
        <w:rPr>
          <w:rFonts w:ascii="Angsana New" w:eastAsia="Cordia New" w:hAnsi="Angsana New"/>
          <w:snapToGrid w:val="0"/>
          <w:sz w:val="30"/>
          <w:szCs w:val="30"/>
          <w:lang w:eastAsia="th-TH"/>
        </w:rPr>
        <w:br/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บริษัทย่อยทางตรง เมื่อวันที่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8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กรกฎาคม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2563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ผู้ถือหุ้นมีมติอนุมัติให้เพิ่มทุนจดทะเบียนของ 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RHIC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จาก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17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650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ล้านบาท 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(แบ่งเป็นหุ้นสามัญจำนวน </w:t>
      </w:r>
      <w:r w:rsidR="00631E6C" w:rsidRPr="00631E6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631E6C" w:rsidRPr="00631E6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765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ล้านหุ้น มีมูลค่าหุ้นที่ตราไว้หุ้นละ </w:t>
      </w:r>
      <w:r w:rsidR="00631E6C" w:rsidRPr="00631E6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10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บาท)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เป็น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32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650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ล้านบาท 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(แบ่งเป็นหุ้นสามัญจำนวน </w:t>
      </w:r>
      <w:r w:rsidR="00631E6C" w:rsidRPr="00631E6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3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,</w:t>
      </w:r>
      <w:r w:rsidR="00631E6C" w:rsidRPr="00631E6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265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ล้านหุ้น มีมูลค่าหุ้นที่ตราไว้หุ้นละ </w:t>
      </w:r>
      <w:r w:rsidR="00631E6C" w:rsidRPr="00631E6C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>10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i/>
          <w:iCs/>
          <w:snapToGrid w:val="0"/>
          <w:sz w:val="30"/>
          <w:szCs w:val="30"/>
          <w:cs/>
          <w:lang w:eastAsia="th-TH"/>
        </w:rPr>
        <w:t>บาท)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 โดยการออกหุ้นสามัญใหม่จำนวน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1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500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ล้านหุ้น มีมูลค่าหุ้นที่ตราไว้หุ้นละ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10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บาท และเรียกชำระค่าหุ้นเพิ่มทุนที่ร้อยละ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41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บริษัทย่อยดังกล่าวได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้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ดำเนินการจดทะเบียนเพิ่มทุนกับกรมพัฒนาธุรกิจการค้า กระทรวงพาณิชย์ แล้วเมื่อวันที่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17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กรกฎาคม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2563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br/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ต่อม</w:t>
      </w:r>
      <w:r>
        <w:rPr>
          <w:rFonts w:ascii="Angsana New" w:eastAsia="Cordia New" w:hAnsi="Angsana New" w:hint="cs"/>
          <w:snapToGrid w:val="0"/>
          <w:sz w:val="30"/>
          <w:szCs w:val="30"/>
          <w:cs/>
          <w:lang w:eastAsia="th-TH"/>
        </w:rPr>
        <w:t>า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เมื่อวันที่</w:t>
      </w:r>
      <w:r w:rsidR="00900082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13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กรกฎาคม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2563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บริษัทได้ชำระค่าหุ้นเพิ่มทุนดังกล่าวตามสัดส่วนการลงทุนร้อยละ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99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>.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99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br/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 xml:space="preserve">เป็นจำนวนเงิน 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6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>,</w:t>
      </w:r>
      <w:r w:rsidR="00631E6C" w:rsidRPr="00631E6C">
        <w:rPr>
          <w:rFonts w:ascii="Angsana New" w:eastAsia="Cordia New" w:hAnsi="Angsana New"/>
          <w:snapToGrid w:val="0"/>
          <w:sz w:val="30"/>
          <w:szCs w:val="30"/>
          <w:lang w:eastAsia="th-TH"/>
        </w:rPr>
        <w:t>150</w:t>
      </w:r>
      <w:r w:rsidRPr="002533A4">
        <w:rPr>
          <w:rFonts w:ascii="Angsana New" w:eastAsia="Cordia New" w:hAnsi="Angsana New"/>
          <w:snapToGrid w:val="0"/>
          <w:sz w:val="30"/>
          <w:szCs w:val="30"/>
          <w:lang w:eastAsia="th-TH"/>
        </w:rPr>
        <w:t xml:space="preserve"> </w:t>
      </w:r>
      <w:r w:rsidRPr="002533A4">
        <w:rPr>
          <w:rFonts w:ascii="Angsana New" w:eastAsia="Cordia New" w:hAnsi="Angsana New"/>
          <w:snapToGrid w:val="0"/>
          <w:sz w:val="30"/>
          <w:szCs w:val="30"/>
          <w:cs/>
          <w:lang w:eastAsia="th-TH"/>
        </w:rPr>
        <w:t>ล้านบาท</w:t>
      </w:r>
    </w:p>
    <w:p w14:paraId="48C5C0A6" w14:textId="77777777" w:rsidR="002533A4" w:rsidRPr="002533A4" w:rsidRDefault="002533A4" w:rsidP="008A0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30"/>
          <w:szCs w:val="30"/>
          <w:lang w:eastAsia="th-TH"/>
        </w:rPr>
      </w:pPr>
    </w:p>
    <w:p w14:paraId="60851729" w14:textId="3276258B" w:rsidR="008A0856" w:rsidRPr="002533A4" w:rsidRDefault="008A0856" w:rsidP="008A085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533A4">
        <w:rPr>
          <w:rFonts w:ascii="Angsana New" w:hAnsi="Angsana New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อาร์เอช อินเตอร์เนชั่นแนล</w:t>
      </w:r>
      <w:r w:rsidRPr="002533A4">
        <w:rPr>
          <w:rFonts w:ascii="Angsana New" w:hAnsi="Angsana New"/>
          <w:b/>
          <w:bCs/>
          <w:i/>
          <w:iCs/>
          <w:sz w:val="30"/>
          <w:szCs w:val="30"/>
        </w:rPr>
        <w:t xml:space="preserve"> (</w:t>
      </w:r>
      <w:r w:rsidRPr="002533A4">
        <w:rPr>
          <w:rFonts w:ascii="Angsana New" w:hAnsi="Angsana New"/>
          <w:b/>
          <w:bCs/>
          <w:i/>
          <w:iCs/>
          <w:sz w:val="30"/>
          <w:szCs w:val="30"/>
          <w:cs/>
        </w:rPr>
        <w:t>มอริเชียส) คอร์ปอเรชั่น จำกัด</w:t>
      </w:r>
      <w:r w:rsidR="009E3164" w:rsidRPr="002533A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9E3164" w:rsidRPr="002533A4">
        <w:rPr>
          <w:rFonts w:ascii="Angsana New" w:hAnsi="Angsana New"/>
          <w:b/>
          <w:bCs/>
          <w:i/>
          <w:iCs/>
          <w:sz w:val="30"/>
          <w:szCs w:val="30"/>
        </w:rPr>
        <w:t>(“RHIM”)</w:t>
      </w:r>
    </w:p>
    <w:p w14:paraId="15F0BC9F" w14:textId="5654C04D" w:rsidR="008A0856" w:rsidRDefault="008A0856" w:rsidP="008A0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8"/>
          <w:szCs w:val="28"/>
          <w:highlight w:val="yellow"/>
          <w:lang w:eastAsia="th-TH"/>
        </w:rPr>
      </w:pPr>
    </w:p>
    <w:p w14:paraId="1EDBFD4D" w14:textId="216A0CCC" w:rsidR="00FD4FCA" w:rsidRPr="00FD4FCA" w:rsidRDefault="00FD4FCA" w:rsidP="00FD4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8"/>
          <w:szCs w:val="28"/>
          <w:cs/>
          <w:lang w:eastAsia="th-TH"/>
        </w:rPr>
      </w:pPr>
      <w:r w:rsidRPr="00FD4FCA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อาร์เอช อินเตอร์เนชั่นแนล </w:t>
      </w:r>
      <w:r w:rsidRPr="00FD4FCA">
        <w:rPr>
          <w:rFonts w:ascii="Angsana New" w:hAnsi="Angsana New"/>
          <w:sz w:val="30"/>
          <w:szCs w:val="30"/>
        </w:rPr>
        <w:t>(</w:t>
      </w:r>
      <w:r w:rsidRPr="00FD4FCA">
        <w:rPr>
          <w:rFonts w:ascii="Angsana New" w:hAnsi="Angsana New"/>
          <w:sz w:val="30"/>
          <w:szCs w:val="30"/>
          <w:cs/>
        </w:rPr>
        <w:t xml:space="preserve">มอริเชียส) คอร์ปอเรชั่น จำกัด </w:t>
      </w:r>
      <w:r w:rsidR="006F1AB7">
        <w:rPr>
          <w:rFonts w:ascii="Angsana New" w:hAnsi="Angsana New"/>
          <w:sz w:val="30"/>
          <w:szCs w:val="30"/>
        </w:rPr>
        <w:t xml:space="preserve">(“RHIM”) </w:t>
      </w:r>
      <w:r w:rsidRPr="00FD4FCA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 เมื่อวันที่ </w:t>
      </w:r>
      <w:r w:rsidR="00631E6C" w:rsidRPr="00631E6C">
        <w:rPr>
          <w:rFonts w:ascii="Angsana New" w:hAnsi="Angsana New"/>
          <w:sz w:val="30"/>
          <w:szCs w:val="30"/>
        </w:rPr>
        <w:t>3</w:t>
      </w:r>
      <w:r w:rsidRPr="00FD4FCA">
        <w:rPr>
          <w:rFonts w:ascii="Angsana New" w:hAnsi="Angsana New"/>
          <w:sz w:val="30"/>
          <w:szCs w:val="30"/>
          <w:cs/>
        </w:rPr>
        <w:t xml:space="preserve"> กรกฎาคม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FD4FCA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คณะกรรมการมีมติอนุมัติให้เพิ่มทุนจดทะเบียนของ</w:t>
      </w:r>
      <w:r w:rsidR="009E3164">
        <w:rPr>
          <w:rFonts w:ascii="Angsana New" w:hAnsi="Angsana New"/>
          <w:sz w:val="30"/>
          <w:szCs w:val="30"/>
        </w:rPr>
        <w:t xml:space="preserve"> RHIM </w:t>
      </w:r>
      <w:r w:rsidR="00631E6C">
        <w:rPr>
          <w:rFonts w:ascii="Angsana New" w:hAnsi="Angsana New"/>
          <w:sz w:val="30"/>
          <w:szCs w:val="30"/>
        </w:rPr>
        <w:br/>
      </w:r>
      <w:r w:rsidRPr="00FD4FCA">
        <w:rPr>
          <w:rFonts w:ascii="Angsana New" w:hAnsi="Angsana New"/>
          <w:sz w:val="30"/>
          <w:szCs w:val="30"/>
          <w:cs/>
        </w:rPr>
        <w:t xml:space="preserve">จาก </w:t>
      </w:r>
      <w:r w:rsidR="00631E6C" w:rsidRPr="00631E6C">
        <w:rPr>
          <w:rFonts w:ascii="Angsana New" w:hAnsi="Angsana New"/>
          <w:sz w:val="30"/>
          <w:szCs w:val="30"/>
        </w:rPr>
        <w:t>524</w:t>
      </w:r>
      <w:r w:rsidR="00067E6C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13</w:t>
      </w:r>
      <w:r w:rsidRPr="00FD4FCA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</w:t>
      </w:r>
      <w:r w:rsidRPr="00FD4FCA">
        <w:rPr>
          <w:rFonts w:ascii="Angsana New" w:hAnsi="Angsana New"/>
          <w:i/>
          <w:iCs/>
          <w:sz w:val="30"/>
          <w:szCs w:val="30"/>
          <w:cs/>
        </w:rPr>
        <w:t xml:space="preserve">(แบ่งเป็นหุ้นสามัญจำนวน 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524</w:t>
      </w:r>
      <w:r w:rsidR="00067E6C">
        <w:rPr>
          <w:rFonts w:ascii="Angsana New" w:hAnsi="Angsana New"/>
          <w:i/>
          <w:iCs/>
          <w:sz w:val="30"/>
          <w:szCs w:val="30"/>
        </w:rPr>
        <w:t>.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13</w:t>
      </w:r>
      <w:r w:rsidRPr="00FD4FCA">
        <w:rPr>
          <w:rFonts w:ascii="Angsana New" w:hAnsi="Angsana New"/>
          <w:i/>
          <w:iCs/>
          <w:sz w:val="30"/>
          <w:szCs w:val="30"/>
          <w:cs/>
        </w:rPr>
        <w:t xml:space="preserve"> ล้านหุ้น มีมูลค่า</w:t>
      </w:r>
      <w:r w:rsidR="009E3164">
        <w:rPr>
          <w:rFonts w:ascii="Angsana New" w:hAnsi="Angsana New" w:hint="cs"/>
          <w:i/>
          <w:iCs/>
          <w:sz w:val="30"/>
          <w:szCs w:val="30"/>
          <w:cs/>
        </w:rPr>
        <w:t>หุ้น</w:t>
      </w:r>
      <w:r w:rsidRPr="00FD4FCA">
        <w:rPr>
          <w:rFonts w:ascii="Angsana New" w:hAnsi="Angsana New"/>
          <w:i/>
          <w:iCs/>
          <w:sz w:val="30"/>
          <w:szCs w:val="30"/>
          <w:cs/>
        </w:rPr>
        <w:t xml:space="preserve">ที่ตราไว้หุ้นละ </w:t>
      </w:r>
      <w:r w:rsidR="00631E6C">
        <w:rPr>
          <w:rFonts w:ascii="Angsana New" w:hAnsi="Angsana New"/>
          <w:i/>
          <w:iCs/>
          <w:sz w:val="30"/>
          <w:szCs w:val="30"/>
        </w:rPr>
        <w:br/>
      </w:r>
      <w:r w:rsidR="00631E6C" w:rsidRPr="00631E6C">
        <w:rPr>
          <w:rFonts w:ascii="Angsana New" w:hAnsi="Angsana New"/>
          <w:i/>
          <w:iCs/>
          <w:sz w:val="30"/>
          <w:szCs w:val="30"/>
        </w:rPr>
        <w:t>1</w:t>
      </w:r>
      <w:r w:rsidRPr="00FD4FCA">
        <w:rPr>
          <w:rFonts w:ascii="Angsana New" w:hAnsi="Angsana New"/>
          <w:i/>
          <w:iCs/>
          <w:sz w:val="30"/>
          <w:szCs w:val="30"/>
          <w:cs/>
        </w:rPr>
        <w:t xml:space="preserve"> เหรียญสหรัฐอเมริกา)</w:t>
      </w:r>
      <w:r w:rsidRPr="00FD4FCA">
        <w:rPr>
          <w:rFonts w:ascii="Angsana New" w:hAnsi="Angsana New"/>
          <w:sz w:val="30"/>
          <w:szCs w:val="30"/>
          <w:cs/>
        </w:rPr>
        <w:t xml:space="preserve"> เป็น </w:t>
      </w:r>
      <w:r w:rsidR="00631E6C" w:rsidRPr="00631E6C">
        <w:rPr>
          <w:rFonts w:ascii="Angsana New" w:hAnsi="Angsana New"/>
          <w:sz w:val="30"/>
          <w:szCs w:val="30"/>
        </w:rPr>
        <w:t>724</w:t>
      </w:r>
      <w:r w:rsidR="00067E6C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33</w:t>
      </w:r>
      <w:r w:rsidRPr="00FD4FCA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</w:t>
      </w:r>
      <w:r w:rsidRPr="00FD4FCA">
        <w:rPr>
          <w:rFonts w:ascii="Angsana New" w:hAnsi="Angsana New"/>
          <w:i/>
          <w:iCs/>
          <w:sz w:val="30"/>
          <w:szCs w:val="30"/>
          <w:cs/>
        </w:rPr>
        <w:t xml:space="preserve">(แบ่งเป็นหุ้นสามัญจำนวน 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724</w:t>
      </w:r>
      <w:r w:rsidR="00067E6C">
        <w:rPr>
          <w:rFonts w:ascii="Angsana New" w:hAnsi="Angsana New"/>
          <w:i/>
          <w:iCs/>
          <w:sz w:val="30"/>
          <w:szCs w:val="30"/>
        </w:rPr>
        <w:t>.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33</w:t>
      </w:r>
      <w:r w:rsidRPr="00FD4FCA">
        <w:rPr>
          <w:rFonts w:ascii="Angsana New" w:hAnsi="Angsana New"/>
          <w:i/>
          <w:iCs/>
          <w:sz w:val="30"/>
          <w:szCs w:val="30"/>
          <w:cs/>
        </w:rPr>
        <w:t xml:space="preserve"> ล้านหุ้น มีมูลค่า</w:t>
      </w:r>
      <w:r w:rsidR="009E3164">
        <w:rPr>
          <w:rFonts w:ascii="Angsana New" w:hAnsi="Angsana New" w:hint="cs"/>
          <w:i/>
          <w:iCs/>
          <w:sz w:val="30"/>
          <w:szCs w:val="30"/>
          <w:cs/>
        </w:rPr>
        <w:t>หุ้น</w:t>
      </w:r>
      <w:r w:rsidRPr="00FD4FCA">
        <w:rPr>
          <w:rFonts w:ascii="Angsana New" w:hAnsi="Angsana New"/>
          <w:i/>
          <w:iCs/>
          <w:sz w:val="30"/>
          <w:szCs w:val="30"/>
          <w:cs/>
        </w:rPr>
        <w:t xml:space="preserve">ที่ตราไว้หุ้นละ 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1</w:t>
      </w:r>
      <w:r w:rsidRPr="00FD4FCA">
        <w:rPr>
          <w:rFonts w:ascii="Angsana New" w:hAnsi="Angsana New"/>
          <w:i/>
          <w:iCs/>
          <w:sz w:val="30"/>
          <w:szCs w:val="30"/>
          <w:cs/>
        </w:rPr>
        <w:t xml:space="preserve"> เหรียญสหรัฐอเมริกา)</w:t>
      </w:r>
      <w:r w:rsidRPr="00FD4FCA">
        <w:rPr>
          <w:rFonts w:ascii="Angsana New" w:hAnsi="Angsana New"/>
          <w:sz w:val="30"/>
          <w:szCs w:val="30"/>
          <w:cs/>
        </w:rPr>
        <w:t xml:space="preserve"> โดยการออกหุ้นสามัญใหม่จำนวน </w:t>
      </w:r>
      <w:r w:rsidR="00631E6C" w:rsidRPr="00631E6C">
        <w:rPr>
          <w:rFonts w:ascii="Angsana New" w:hAnsi="Angsana New"/>
          <w:sz w:val="30"/>
          <w:szCs w:val="30"/>
        </w:rPr>
        <w:t>200</w:t>
      </w:r>
      <w:r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20</w:t>
      </w:r>
      <w:r w:rsidRPr="00FD4FCA">
        <w:rPr>
          <w:rFonts w:ascii="Angsana New" w:hAnsi="Angsana New"/>
          <w:sz w:val="30"/>
          <w:szCs w:val="30"/>
          <w:cs/>
        </w:rPr>
        <w:t xml:space="preserve"> ล้านหุ้น มีมูลค่า</w:t>
      </w:r>
      <w:r w:rsidR="009E3164">
        <w:rPr>
          <w:rFonts w:ascii="Angsana New" w:hAnsi="Angsana New" w:hint="cs"/>
          <w:sz w:val="30"/>
          <w:szCs w:val="30"/>
          <w:cs/>
        </w:rPr>
        <w:t>หุ้น</w:t>
      </w:r>
      <w:r w:rsidRPr="00FD4FCA">
        <w:rPr>
          <w:rFonts w:ascii="Angsana New" w:hAnsi="Angsana New"/>
          <w:sz w:val="30"/>
          <w:szCs w:val="30"/>
          <w:cs/>
        </w:rPr>
        <w:t xml:space="preserve">ที่ตราไว้หุ้นละ </w:t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FD4FCA">
        <w:rPr>
          <w:rFonts w:ascii="Angsana New" w:hAnsi="Angsana New"/>
          <w:sz w:val="30"/>
          <w:szCs w:val="30"/>
          <w:cs/>
        </w:rPr>
        <w:t xml:space="preserve"> เหรียญสหรัฐ</w:t>
      </w:r>
      <w:r w:rsidR="009E3164">
        <w:rPr>
          <w:rFonts w:ascii="Angsana New" w:hAnsi="Angsana New" w:hint="cs"/>
          <w:sz w:val="30"/>
          <w:szCs w:val="30"/>
          <w:cs/>
        </w:rPr>
        <w:t>อ</w:t>
      </w:r>
      <w:r w:rsidRPr="00FD4FCA">
        <w:rPr>
          <w:rFonts w:ascii="Angsana New" w:hAnsi="Angsana New"/>
          <w:sz w:val="30"/>
          <w:szCs w:val="30"/>
          <w:cs/>
        </w:rPr>
        <w:t>เมริกา</w:t>
      </w:r>
      <w:r w:rsidR="009E3164">
        <w:rPr>
          <w:rFonts w:ascii="Angsana New" w:hAnsi="Angsana New" w:hint="cs"/>
          <w:sz w:val="30"/>
          <w:szCs w:val="30"/>
          <w:cs/>
        </w:rPr>
        <w:t xml:space="preserve"> </w:t>
      </w:r>
      <w:r w:rsidR="006F1AB7">
        <w:rPr>
          <w:rFonts w:ascii="Angsana New" w:hAnsi="Angsana New" w:hint="cs"/>
          <w:sz w:val="30"/>
          <w:szCs w:val="30"/>
          <w:cs/>
        </w:rPr>
        <w:t>ต่อมา</w:t>
      </w:r>
      <w:r w:rsidRPr="00FD4FC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31E6C" w:rsidRPr="00631E6C">
        <w:rPr>
          <w:rFonts w:ascii="Angsana New" w:hAnsi="Angsana New"/>
          <w:sz w:val="30"/>
          <w:szCs w:val="30"/>
        </w:rPr>
        <w:t>13</w:t>
      </w:r>
      <w:r w:rsidRPr="00FD4FCA">
        <w:rPr>
          <w:rFonts w:ascii="Angsana New" w:hAnsi="Angsana New"/>
          <w:sz w:val="30"/>
          <w:szCs w:val="30"/>
          <w:cs/>
        </w:rPr>
        <w:t xml:space="preserve"> กรกฎาคม</w:t>
      </w:r>
      <w:r w:rsidR="00067E6C">
        <w:rPr>
          <w:rFonts w:ascii="Angsana New" w:hAnsi="Angsana New"/>
          <w:sz w:val="30"/>
          <w:szCs w:val="30"/>
          <w:cs/>
        </w:rPr>
        <w:t xml:space="preserve">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FD4FCA">
        <w:rPr>
          <w:rFonts w:ascii="Angsana New" w:hAnsi="Angsana New"/>
          <w:sz w:val="30"/>
          <w:szCs w:val="30"/>
          <w:cs/>
        </w:rPr>
        <w:t xml:space="preserve"> </w:t>
      </w:r>
      <w:r w:rsidR="009E3164">
        <w:rPr>
          <w:rFonts w:ascii="Angsana New" w:hAnsi="Angsana New"/>
          <w:sz w:val="30"/>
          <w:szCs w:val="30"/>
        </w:rPr>
        <w:t xml:space="preserve">RHIC </w:t>
      </w:r>
      <w:r w:rsidRPr="00FD4FCA">
        <w:rPr>
          <w:rFonts w:ascii="Angsana New" w:hAnsi="Angsana New"/>
          <w:sz w:val="30"/>
          <w:szCs w:val="30"/>
          <w:cs/>
        </w:rPr>
        <w:t>ได้ชำระ</w:t>
      </w:r>
      <w:r w:rsidR="009E3164">
        <w:rPr>
          <w:rFonts w:ascii="Angsana New" w:hAnsi="Angsana New" w:hint="cs"/>
          <w:sz w:val="30"/>
          <w:szCs w:val="30"/>
          <w:cs/>
        </w:rPr>
        <w:t>ค่า</w:t>
      </w:r>
      <w:r w:rsidRPr="00FD4FCA">
        <w:rPr>
          <w:rFonts w:ascii="Angsana New" w:hAnsi="Angsana New"/>
          <w:sz w:val="30"/>
          <w:szCs w:val="30"/>
          <w:cs/>
        </w:rPr>
        <w:t>หุ้น</w:t>
      </w:r>
      <w:r w:rsidR="009E3164">
        <w:rPr>
          <w:rFonts w:ascii="Angsana New" w:hAnsi="Angsana New" w:hint="cs"/>
          <w:sz w:val="30"/>
          <w:szCs w:val="30"/>
          <w:cs/>
        </w:rPr>
        <w:t>เพิ่มทุน</w:t>
      </w:r>
      <w:r w:rsidRPr="00FD4FCA">
        <w:rPr>
          <w:rFonts w:ascii="Angsana New" w:hAnsi="Angsana New"/>
          <w:sz w:val="30"/>
          <w:szCs w:val="30"/>
          <w:cs/>
        </w:rPr>
        <w:t>ดังกล่าวตามสัดส่วน</w:t>
      </w:r>
      <w:r w:rsidR="00631E6C">
        <w:rPr>
          <w:rFonts w:ascii="Angsana New" w:hAnsi="Angsana New"/>
          <w:sz w:val="30"/>
          <w:szCs w:val="30"/>
        </w:rPr>
        <w:br/>
      </w:r>
      <w:r w:rsidRPr="00FD4FCA">
        <w:rPr>
          <w:rFonts w:ascii="Angsana New" w:hAnsi="Angsana New"/>
          <w:sz w:val="30"/>
          <w:szCs w:val="30"/>
          <w:cs/>
        </w:rPr>
        <w:t xml:space="preserve">การลงทุนร้อยละ </w:t>
      </w:r>
      <w:r w:rsidR="00631E6C" w:rsidRPr="00631E6C">
        <w:rPr>
          <w:rFonts w:ascii="Angsana New" w:hAnsi="Angsana New"/>
          <w:sz w:val="30"/>
          <w:szCs w:val="30"/>
        </w:rPr>
        <w:t>100</w:t>
      </w:r>
      <w:r w:rsidRPr="00FD4FCA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631E6C" w:rsidRPr="00631E6C">
        <w:rPr>
          <w:rFonts w:ascii="Angsana New" w:hAnsi="Angsana New"/>
          <w:sz w:val="30"/>
          <w:szCs w:val="30"/>
        </w:rPr>
        <w:t>200</w:t>
      </w:r>
      <w:r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20</w:t>
      </w:r>
      <w:r w:rsidRPr="00FD4FCA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</w:t>
      </w:r>
      <w:r w:rsidR="006F1AB7">
        <w:rPr>
          <w:rFonts w:ascii="Angsana New" w:hAnsi="Angsana New" w:hint="cs"/>
          <w:sz w:val="30"/>
          <w:szCs w:val="30"/>
          <w:cs/>
        </w:rPr>
        <w:t xml:space="preserve"> </w:t>
      </w:r>
      <w:r w:rsidRPr="00675C79">
        <w:rPr>
          <w:rFonts w:ascii="Angsana New" w:hAnsi="Angsana New"/>
          <w:sz w:val="30"/>
          <w:szCs w:val="30"/>
          <w:cs/>
        </w:rPr>
        <w:t>หรือ</w:t>
      </w:r>
      <w:r w:rsidRPr="009E1510">
        <w:rPr>
          <w:rFonts w:ascii="Angsana New" w:hAnsi="Angsana New"/>
          <w:sz w:val="30"/>
          <w:szCs w:val="30"/>
          <w:cs/>
        </w:rPr>
        <w:t xml:space="preserve">เทียบเท่า </w:t>
      </w:r>
      <w:r w:rsidR="00631E6C" w:rsidRPr="00631E6C">
        <w:rPr>
          <w:rFonts w:ascii="Angsana New" w:hAnsi="Angsana New"/>
          <w:sz w:val="30"/>
          <w:szCs w:val="30"/>
        </w:rPr>
        <w:t>6</w:t>
      </w:r>
      <w:r w:rsidR="00675C79" w:rsidRPr="009E1510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248</w:t>
      </w:r>
      <w:r w:rsidR="00675C79" w:rsidRPr="009E1510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25</w:t>
      </w:r>
      <w:r w:rsidRPr="009E1510">
        <w:rPr>
          <w:rFonts w:ascii="Angsana New" w:hAnsi="Angsana New"/>
          <w:sz w:val="30"/>
          <w:szCs w:val="30"/>
        </w:rPr>
        <w:t xml:space="preserve"> </w:t>
      </w:r>
      <w:r w:rsidRPr="009E1510">
        <w:rPr>
          <w:rFonts w:ascii="Angsana New" w:hAnsi="Angsana New"/>
          <w:sz w:val="30"/>
          <w:szCs w:val="30"/>
          <w:cs/>
        </w:rPr>
        <w:t>ล้านบาท</w:t>
      </w:r>
      <w:r w:rsidRPr="00FD4FCA">
        <w:rPr>
          <w:rFonts w:ascii="Angsana New" w:hAnsi="Angsana New"/>
          <w:sz w:val="30"/>
          <w:szCs w:val="30"/>
          <w:cs/>
        </w:rPr>
        <w:t xml:space="preserve"> </w:t>
      </w:r>
    </w:p>
    <w:p w14:paraId="7864F063" w14:textId="42892391" w:rsidR="008A0856" w:rsidRPr="00486439" w:rsidRDefault="008A0856" w:rsidP="008A0856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6439">
        <w:rPr>
          <w:rFonts w:ascii="Angsana New" w:hAnsi="Angsana New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อาร์เอช อินเตอร์เนชั่นแนล</w:t>
      </w:r>
      <w:r w:rsidRPr="00486439">
        <w:rPr>
          <w:rFonts w:ascii="Angsana New" w:hAnsi="Angsana New"/>
          <w:b/>
          <w:bCs/>
          <w:i/>
          <w:iCs/>
          <w:sz w:val="30"/>
          <w:szCs w:val="30"/>
        </w:rPr>
        <w:t xml:space="preserve"> (</w:t>
      </w:r>
      <w:r w:rsidRPr="00486439">
        <w:rPr>
          <w:rFonts w:ascii="Angsana New" w:hAnsi="Angsana New"/>
          <w:b/>
          <w:bCs/>
          <w:i/>
          <w:iCs/>
          <w:sz w:val="30"/>
          <w:szCs w:val="30"/>
          <w:cs/>
        </w:rPr>
        <w:t>สิงคโปร์) คอร์ปอเรชั่น จำกัด</w:t>
      </w:r>
      <w:r w:rsidR="009E316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9E3164">
        <w:rPr>
          <w:rFonts w:ascii="Angsana New" w:hAnsi="Angsana New"/>
          <w:b/>
          <w:bCs/>
          <w:i/>
          <w:iCs/>
          <w:sz w:val="30"/>
          <w:szCs w:val="30"/>
        </w:rPr>
        <w:t>(“RHIS”)</w:t>
      </w:r>
    </w:p>
    <w:p w14:paraId="765A11AC" w14:textId="77777777" w:rsidR="008A0856" w:rsidRPr="00C70A96" w:rsidRDefault="008A0856" w:rsidP="008A0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36CDDE1F" w14:textId="26B54715" w:rsidR="00FD4FCA" w:rsidRDefault="00FD4FCA" w:rsidP="00FD4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86439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อาร์เอช อินเตอร์เนชั่นแนล </w:t>
      </w:r>
      <w:r w:rsidRPr="00486439">
        <w:rPr>
          <w:rFonts w:ascii="Angsana New" w:hAnsi="Angsana New"/>
          <w:sz w:val="30"/>
          <w:szCs w:val="30"/>
        </w:rPr>
        <w:t>(</w:t>
      </w:r>
      <w:r w:rsidRPr="00486439">
        <w:rPr>
          <w:rFonts w:ascii="Angsana New" w:hAnsi="Angsana New"/>
          <w:sz w:val="30"/>
          <w:szCs w:val="30"/>
          <w:cs/>
        </w:rPr>
        <w:t>สิงคโปร</w:t>
      </w:r>
      <w:r w:rsidR="009E3164">
        <w:rPr>
          <w:rFonts w:ascii="Angsana New" w:hAnsi="Angsana New" w:hint="cs"/>
          <w:sz w:val="30"/>
          <w:szCs w:val="30"/>
          <w:cs/>
        </w:rPr>
        <w:t>์</w:t>
      </w:r>
      <w:r w:rsidRPr="00486439">
        <w:rPr>
          <w:rFonts w:ascii="Angsana New" w:hAnsi="Angsana New"/>
          <w:sz w:val="30"/>
          <w:szCs w:val="30"/>
          <w:cs/>
        </w:rPr>
        <w:t xml:space="preserve">) คอร์ปอเรชั่น จำกัด </w:t>
      </w:r>
      <w:r w:rsidR="00675C79">
        <w:rPr>
          <w:rFonts w:ascii="Angsana New" w:hAnsi="Angsana New"/>
          <w:sz w:val="30"/>
          <w:szCs w:val="30"/>
        </w:rPr>
        <w:t xml:space="preserve">(“RHIS”) </w:t>
      </w:r>
      <w:r w:rsidRPr="00486439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 เมื่อวันที่ </w:t>
      </w:r>
      <w:r w:rsidR="00631E6C" w:rsidRPr="00631E6C">
        <w:rPr>
          <w:rFonts w:ascii="Angsana New" w:hAnsi="Angsana New"/>
          <w:sz w:val="30"/>
          <w:szCs w:val="30"/>
        </w:rPr>
        <w:t>8</w:t>
      </w:r>
      <w:r w:rsidRPr="00486439">
        <w:rPr>
          <w:rFonts w:ascii="Angsana New" w:hAnsi="Angsana New"/>
          <w:sz w:val="30"/>
          <w:szCs w:val="30"/>
          <w:cs/>
        </w:rPr>
        <w:t xml:space="preserve"> กรกฎาคม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486439">
        <w:rPr>
          <w:rFonts w:ascii="Angsana New" w:hAnsi="Angsana New"/>
          <w:sz w:val="30"/>
          <w:szCs w:val="30"/>
          <w:cs/>
        </w:rPr>
        <w:t xml:space="preserve"> คณะกรรมการมีมติอนุมัติให้เพิ่มทุนจดทะเบียนของ</w:t>
      </w:r>
      <w:r w:rsidR="009E3164">
        <w:rPr>
          <w:rFonts w:ascii="Angsana New" w:hAnsi="Angsana New"/>
          <w:sz w:val="30"/>
          <w:szCs w:val="30"/>
        </w:rPr>
        <w:t xml:space="preserve"> RHIS </w:t>
      </w:r>
      <w:r w:rsidRPr="00486439">
        <w:rPr>
          <w:rFonts w:ascii="Angsana New" w:hAnsi="Angsana New"/>
          <w:sz w:val="30"/>
          <w:szCs w:val="30"/>
          <w:cs/>
        </w:rPr>
        <w:t xml:space="preserve">จาก </w:t>
      </w:r>
      <w:r w:rsidR="00631E6C" w:rsidRPr="00631E6C">
        <w:rPr>
          <w:rFonts w:ascii="Angsana New" w:hAnsi="Angsana New"/>
          <w:sz w:val="30"/>
          <w:szCs w:val="30"/>
        </w:rPr>
        <w:t>523</w:t>
      </w:r>
      <w:r w:rsidR="00486439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83</w:t>
      </w:r>
      <w:r w:rsidRPr="00486439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</w:t>
      </w:r>
      <w:r w:rsidRPr="00486439">
        <w:rPr>
          <w:rFonts w:ascii="Angsana New" w:hAnsi="Angsana New"/>
          <w:i/>
          <w:iCs/>
          <w:sz w:val="30"/>
          <w:szCs w:val="30"/>
          <w:cs/>
        </w:rPr>
        <w:t xml:space="preserve">(แบ่งเป็นหุ้นสามัญจำนวน 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523</w:t>
      </w:r>
      <w:r w:rsidR="00486439">
        <w:rPr>
          <w:rFonts w:ascii="Angsana New" w:hAnsi="Angsana New"/>
          <w:i/>
          <w:iCs/>
          <w:sz w:val="30"/>
          <w:szCs w:val="30"/>
        </w:rPr>
        <w:t>.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83</w:t>
      </w:r>
      <w:r w:rsidRPr="00486439">
        <w:rPr>
          <w:rFonts w:ascii="Angsana New" w:hAnsi="Angsana New"/>
          <w:i/>
          <w:iCs/>
          <w:sz w:val="30"/>
          <w:szCs w:val="30"/>
          <w:cs/>
        </w:rPr>
        <w:t xml:space="preserve"> ล้านหุ้น มีมูลค่า</w:t>
      </w:r>
      <w:r w:rsidR="009E3164">
        <w:rPr>
          <w:rFonts w:ascii="Angsana New" w:hAnsi="Angsana New" w:hint="cs"/>
          <w:i/>
          <w:iCs/>
          <w:sz w:val="30"/>
          <w:szCs w:val="30"/>
          <w:cs/>
        </w:rPr>
        <w:t>หุ้น</w:t>
      </w:r>
      <w:r w:rsidRPr="00486439">
        <w:rPr>
          <w:rFonts w:ascii="Angsana New" w:hAnsi="Angsana New"/>
          <w:i/>
          <w:iCs/>
          <w:sz w:val="30"/>
          <w:szCs w:val="30"/>
          <w:cs/>
        </w:rPr>
        <w:t xml:space="preserve">ที่ตราไว้หุ้นละ 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1</w:t>
      </w:r>
      <w:r w:rsidRPr="00486439">
        <w:rPr>
          <w:rFonts w:ascii="Angsana New" w:hAnsi="Angsana New"/>
          <w:i/>
          <w:iCs/>
          <w:sz w:val="30"/>
          <w:szCs w:val="30"/>
          <w:cs/>
        </w:rPr>
        <w:t xml:space="preserve"> เหรียญสหรัฐอเมริกา)</w:t>
      </w:r>
      <w:r w:rsidRPr="00486439">
        <w:rPr>
          <w:rFonts w:ascii="Angsana New" w:hAnsi="Angsana New"/>
          <w:sz w:val="30"/>
          <w:szCs w:val="30"/>
          <w:cs/>
        </w:rPr>
        <w:t xml:space="preserve"> </w:t>
      </w:r>
      <w:r w:rsidRPr="003A1AB9">
        <w:rPr>
          <w:rFonts w:ascii="Angsana New" w:hAnsi="Angsana New"/>
          <w:sz w:val="30"/>
          <w:szCs w:val="30"/>
          <w:cs/>
        </w:rPr>
        <w:t xml:space="preserve">เป็น </w:t>
      </w:r>
      <w:r w:rsidR="00631E6C" w:rsidRPr="00631E6C">
        <w:rPr>
          <w:rFonts w:ascii="Angsana New" w:hAnsi="Angsana New"/>
          <w:sz w:val="30"/>
          <w:szCs w:val="30"/>
        </w:rPr>
        <w:t>723</w:t>
      </w:r>
      <w:r w:rsidR="00486439" w:rsidRPr="003A1AB9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83</w:t>
      </w:r>
      <w:r w:rsidRPr="003A1AB9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 </w:t>
      </w:r>
      <w:r w:rsidRPr="003A1AB9">
        <w:rPr>
          <w:rFonts w:ascii="Angsana New" w:hAnsi="Angsana New"/>
          <w:i/>
          <w:iCs/>
          <w:sz w:val="30"/>
          <w:szCs w:val="30"/>
          <w:cs/>
        </w:rPr>
        <w:t xml:space="preserve">(แบ่งเป็นหุ้นสามัญจำนวน 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723</w:t>
      </w:r>
      <w:r w:rsidR="00486439" w:rsidRPr="003A1AB9">
        <w:rPr>
          <w:rFonts w:ascii="Angsana New" w:hAnsi="Angsana New"/>
          <w:i/>
          <w:iCs/>
          <w:sz w:val="30"/>
          <w:szCs w:val="30"/>
        </w:rPr>
        <w:t>.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83</w:t>
      </w:r>
      <w:r w:rsidRPr="003A1AB9">
        <w:rPr>
          <w:rFonts w:ascii="Angsana New" w:hAnsi="Angsana New"/>
          <w:i/>
          <w:iCs/>
          <w:sz w:val="30"/>
          <w:szCs w:val="30"/>
          <w:cs/>
        </w:rPr>
        <w:t xml:space="preserve"> ล้านหุ้น มีมูลค่า</w:t>
      </w:r>
      <w:r w:rsidR="009E3164">
        <w:rPr>
          <w:rFonts w:ascii="Angsana New" w:hAnsi="Angsana New" w:hint="cs"/>
          <w:i/>
          <w:iCs/>
          <w:sz w:val="30"/>
          <w:szCs w:val="30"/>
          <w:cs/>
        </w:rPr>
        <w:t>หุ้น</w:t>
      </w:r>
      <w:r w:rsidRPr="003A1AB9">
        <w:rPr>
          <w:rFonts w:ascii="Angsana New" w:hAnsi="Angsana New"/>
          <w:i/>
          <w:iCs/>
          <w:sz w:val="30"/>
          <w:szCs w:val="30"/>
          <w:cs/>
        </w:rPr>
        <w:t xml:space="preserve">ที่ตราไว้หุ้นละ </w:t>
      </w:r>
      <w:r w:rsidR="00631E6C" w:rsidRPr="00631E6C">
        <w:rPr>
          <w:rFonts w:ascii="Angsana New" w:hAnsi="Angsana New"/>
          <w:i/>
          <w:iCs/>
          <w:sz w:val="30"/>
          <w:szCs w:val="30"/>
        </w:rPr>
        <w:t>1</w:t>
      </w:r>
      <w:r w:rsidRPr="003A1AB9">
        <w:rPr>
          <w:rFonts w:ascii="Angsana New" w:hAnsi="Angsana New"/>
          <w:i/>
          <w:iCs/>
          <w:sz w:val="30"/>
          <w:szCs w:val="30"/>
          <w:cs/>
        </w:rPr>
        <w:t xml:space="preserve"> เหรียญสหรัฐอเมริกา)</w:t>
      </w:r>
      <w:r w:rsidRPr="00486439">
        <w:rPr>
          <w:rFonts w:ascii="Angsana New" w:hAnsi="Angsana New"/>
          <w:sz w:val="30"/>
          <w:szCs w:val="30"/>
          <w:cs/>
        </w:rPr>
        <w:t xml:space="preserve"> โดยการออกหุ้นสามัญใหม่จำนวน </w:t>
      </w:r>
      <w:r w:rsidR="00631E6C" w:rsidRPr="00631E6C">
        <w:rPr>
          <w:rFonts w:ascii="Angsana New" w:hAnsi="Angsana New"/>
          <w:sz w:val="30"/>
          <w:szCs w:val="30"/>
        </w:rPr>
        <w:t>200</w:t>
      </w:r>
      <w:r w:rsidRPr="00486439">
        <w:rPr>
          <w:rFonts w:ascii="Angsana New" w:hAnsi="Angsana New"/>
          <w:sz w:val="30"/>
          <w:szCs w:val="30"/>
          <w:cs/>
        </w:rPr>
        <w:t xml:space="preserve"> ล้านหุ้น มีมูลค่า</w:t>
      </w:r>
      <w:r w:rsidR="00BE0F13">
        <w:rPr>
          <w:rFonts w:ascii="Angsana New" w:hAnsi="Angsana New" w:hint="cs"/>
          <w:sz w:val="30"/>
          <w:szCs w:val="30"/>
          <w:cs/>
        </w:rPr>
        <w:t>หุ้น</w:t>
      </w:r>
      <w:r w:rsidRPr="00486439">
        <w:rPr>
          <w:rFonts w:ascii="Angsana New" w:hAnsi="Angsana New"/>
          <w:sz w:val="30"/>
          <w:szCs w:val="30"/>
          <w:cs/>
        </w:rPr>
        <w:t xml:space="preserve">ที่ตราไว้หุ้นละ </w:t>
      </w:r>
      <w:r w:rsidR="00AF5C37">
        <w:rPr>
          <w:rFonts w:ascii="Angsana New" w:hAnsi="Angsana New"/>
          <w:sz w:val="30"/>
          <w:szCs w:val="30"/>
          <w:cs/>
        </w:rPr>
        <w:br/>
      </w:r>
      <w:r w:rsidR="00631E6C" w:rsidRPr="00631E6C">
        <w:rPr>
          <w:rFonts w:ascii="Angsana New" w:hAnsi="Angsana New"/>
          <w:sz w:val="30"/>
          <w:szCs w:val="30"/>
        </w:rPr>
        <w:t>1</w:t>
      </w:r>
      <w:r w:rsidRPr="00486439">
        <w:rPr>
          <w:rFonts w:ascii="Angsana New" w:hAnsi="Angsana New"/>
          <w:sz w:val="30"/>
          <w:szCs w:val="30"/>
          <w:cs/>
        </w:rPr>
        <w:t xml:space="preserve"> เหรียญสหรัฐอเมริกา </w:t>
      </w:r>
      <w:r w:rsidR="00675C79">
        <w:rPr>
          <w:rFonts w:ascii="Angsana New" w:hAnsi="Angsana New" w:hint="cs"/>
          <w:sz w:val="30"/>
          <w:szCs w:val="30"/>
          <w:cs/>
        </w:rPr>
        <w:t>ต่อมา</w:t>
      </w:r>
      <w:r w:rsidRPr="0048643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631E6C" w:rsidRPr="00631E6C">
        <w:rPr>
          <w:rFonts w:ascii="Angsana New" w:hAnsi="Angsana New"/>
          <w:sz w:val="30"/>
          <w:szCs w:val="30"/>
        </w:rPr>
        <w:t>14</w:t>
      </w:r>
      <w:r w:rsidRPr="009E1510">
        <w:rPr>
          <w:rFonts w:ascii="Angsana New" w:hAnsi="Angsana New"/>
          <w:sz w:val="30"/>
          <w:szCs w:val="30"/>
          <w:cs/>
        </w:rPr>
        <w:t xml:space="preserve"> ก</w:t>
      </w:r>
      <w:r w:rsidRPr="00486439">
        <w:rPr>
          <w:rFonts w:ascii="Angsana New" w:hAnsi="Angsana New"/>
          <w:sz w:val="30"/>
          <w:szCs w:val="30"/>
          <w:cs/>
        </w:rPr>
        <w:t xml:space="preserve">รกฎาคม </w:t>
      </w:r>
      <w:r w:rsidR="00631E6C" w:rsidRPr="00631E6C">
        <w:rPr>
          <w:rFonts w:ascii="Angsana New" w:hAnsi="Angsana New"/>
          <w:sz w:val="30"/>
          <w:szCs w:val="30"/>
        </w:rPr>
        <w:t>2563</w:t>
      </w:r>
      <w:r w:rsidRPr="00486439">
        <w:rPr>
          <w:rFonts w:ascii="Angsana New" w:hAnsi="Angsana New"/>
          <w:sz w:val="30"/>
          <w:szCs w:val="30"/>
          <w:cs/>
        </w:rPr>
        <w:t xml:space="preserve"> </w:t>
      </w:r>
      <w:r w:rsidR="009E3164">
        <w:rPr>
          <w:rFonts w:ascii="Angsana New" w:hAnsi="Angsana New"/>
          <w:sz w:val="30"/>
          <w:szCs w:val="30"/>
        </w:rPr>
        <w:t xml:space="preserve">RHIM </w:t>
      </w:r>
      <w:r w:rsidRPr="00675C79">
        <w:rPr>
          <w:rFonts w:ascii="Angsana New" w:hAnsi="Angsana New"/>
          <w:sz w:val="30"/>
          <w:szCs w:val="30"/>
          <w:cs/>
        </w:rPr>
        <w:t>ได้ชำระ</w:t>
      </w:r>
      <w:r w:rsidR="009E3164" w:rsidRPr="00675C79">
        <w:rPr>
          <w:rFonts w:ascii="Angsana New" w:hAnsi="Angsana New" w:hint="cs"/>
          <w:sz w:val="30"/>
          <w:szCs w:val="30"/>
          <w:cs/>
        </w:rPr>
        <w:t>ค่า</w:t>
      </w:r>
      <w:r w:rsidRPr="00675C79">
        <w:rPr>
          <w:rFonts w:ascii="Angsana New" w:hAnsi="Angsana New"/>
          <w:sz w:val="30"/>
          <w:szCs w:val="30"/>
          <w:cs/>
        </w:rPr>
        <w:t>หุ้น</w:t>
      </w:r>
      <w:r w:rsidR="009E3164" w:rsidRPr="00675C79">
        <w:rPr>
          <w:rFonts w:ascii="Angsana New" w:hAnsi="Angsana New" w:hint="cs"/>
          <w:sz w:val="30"/>
          <w:szCs w:val="30"/>
          <w:cs/>
        </w:rPr>
        <w:t>เพิ่มทุน</w:t>
      </w:r>
      <w:r w:rsidRPr="00675C79">
        <w:rPr>
          <w:rFonts w:ascii="Angsana New" w:hAnsi="Angsana New"/>
          <w:sz w:val="30"/>
          <w:szCs w:val="30"/>
          <w:cs/>
        </w:rPr>
        <w:t>ดังกล่าวตามสัดส่วน</w:t>
      </w:r>
      <w:r w:rsidR="005C7103">
        <w:rPr>
          <w:rFonts w:ascii="Angsana New" w:hAnsi="Angsana New"/>
          <w:sz w:val="30"/>
          <w:szCs w:val="30"/>
        </w:rPr>
        <w:br/>
      </w:r>
      <w:r w:rsidRPr="00675C79">
        <w:rPr>
          <w:rFonts w:ascii="Angsana New" w:hAnsi="Angsana New"/>
          <w:sz w:val="30"/>
          <w:szCs w:val="30"/>
          <w:cs/>
        </w:rPr>
        <w:t xml:space="preserve">การลงทุนร้อยละ </w:t>
      </w:r>
      <w:r w:rsidR="00631E6C" w:rsidRPr="00631E6C">
        <w:rPr>
          <w:rFonts w:ascii="Angsana New" w:hAnsi="Angsana New"/>
          <w:sz w:val="30"/>
          <w:szCs w:val="30"/>
        </w:rPr>
        <w:t>100</w:t>
      </w:r>
      <w:r w:rsidRPr="00675C79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631E6C" w:rsidRPr="00631E6C">
        <w:rPr>
          <w:rFonts w:ascii="Angsana New" w:hAnsi="Angsana New"/>
          <w:sz w:val="30"/>
          <w:szCs w:val="30"/>
        </w:rPr>
        <w:t>200</w:t>
      </w:r>
      <w:r w:rsidRPr="00675C79">
        <w:rPr>
          <w:rFonts w:ascii="Angsana New" w:hAnsi="Angsana New"/>
          <w:sz w:val="30"/>
          <w:szCs w:val="30"/>
          <w:cs/>
        </w:rPr>
        <w:t xml:space="preserve"> ล้านเหรียญสหรัฐอเมริกา</w:t>
      </w:r>
      <w:r w:rsidR="00631E6C">
        <w:rPr>
          <w:rFonts w:ascii="Angsana New" w:hAnsi="Angsana New"/>
          <w:sz w:val="30"/>
          <w:szCs w:val="30"/>
        </w:rPr>
        <w:t xml:space="preserve"> </w:t>
      </w:r>
      <w:r w:rsidRPr="00675C79">
        <w:rPr>
          <w:rFonts w:ascii="Angsana New" w:hAnsi="Angsana New"/>
          <w:sz w:val="30"/>
          <w:szCs w:val="30"/>
          <w:cs/>
        </w:rPr>
        <w:t>หรือ</w:t>
      </w:r>
      <w:r w:rsidRPr="009E1510">
        <w:rPr>
          <w:rFonts w:ascii="Angsana New" w:hAnsi="Angsana New"/>
          <w:sz w:val="30"/>
          <w:szCs w:val="30"/>
          <w:cs/>
        </w:rPr>
        <w:t xml:space="preserve">เทียบเท่า </w:t>
      </w:r>
      <w:r w:rsidR="00631E6C" w:rsidRPr="00631E6C">
        <w:rPr>
          <w:rFonts w:ascii="Angsana New" w:hAnsi="Angsana New"/>
          <w:sz w:val="30"/>
          <w:szCs w:val="30"/>
        </w:rPr>
        <w:t>6</w:t>
      </w:r>
      <w:r w:rsidR="00675C79" w:rsidRPr="009E1510">
        <w:rPr>
          <w:rFonts w:ascii="Angsana New" w:hAnsi="Angsana New"/>
          <w:sz w:val="30"/>
          <w:szCs w:val="30"/>
        </w:rPr>
        <w:t>,</w:t>
      </w:r>
      <w:r w:rsidR="00631E6C" w:rsidRPr="00631E6C">
        <w:rPr>
          <w:rFonts w:ascii="Angsana New" w:hAnsi="Angsana New"/>
          <w:sz w:val="30"/>
          <w:szCs w:val="30"/>
        </w:rPr>
        <w:t>299</w:t>
      </w:r>
      <w:r w:rsidR="00675C79" w:rsidRPr="009E1510">
        <w:rPr>
          <w:rFonts w:ascii="Angsana New" w:hAnsi="Angsana New"/>
          <w:sz w:val="30"/>
          <w:szCs w:val="30"/>
        </w:rPr>
        <w:t>.</w:t>
      </w:r>
      <w:r w:rsidR="00631E6C" w:rsidRPr="00631E6C">
        <w:rPr>
          <w:rFonts w:ascii="Angsana New" w:hAnsi="Angsana New"/>
          <w:sz w:val="30"/>
          <w:szCs w:val="30"/>
        </w:rPr>
        <w:t>66</w:t>
      </w:r>
      <w:r w:rsidRPr="00675C79">
        <w:rPr>
          <w:rFonts w:ascii="Angsana New" w:hAnsi="Angsana New"/>
          <w:sz w:val="30"/>
          <w:szCs w:val="30"/>
        </w:rPr>
        <w:t xml:space="preserve"> </w:t>
      </w:r>
      <w:r w:rsidRPr="00675C79">
        <w:rPr>
          <w:rFonts w:ascii="Angsana New" w:hAnsi="Angsana New"/>
          <w:sz w:val="30"/>
          <w:szCs w:val="30"/>
          <w:cs/>
        </w:rPr>
        <w:t>ล้านบาท</w:t>
      </w:r>
      <w:r w:rsidRPr="00486439">
        <w:rPr>
          <w:rFonts w:ascii="Angsana New" w:hAnsi="Angsana New"/>
          <w:sz w:val="30"/>
          <w:szCs w:val="30"/>
          <w:cs/>
        </w:rPr>
        <w:t xml:space="preserve"> </w:t>
      </w:r>
      <w:r w:rsidRPr="00486439">
        <w:rPr>
          <w:rFonts w:ascii="Angsana New" w:hAnsi="Angsana New"/>
          <w:sz w:val="30"/>
          <w:szCs w:val="30"/>
        </w:rPr>
        <w:t xml:space="preserve"> </w:t>
      </w:r>
    </w:p>
    <w:p w14:paraId="12CF0C61" w14:textId="1BFFCFF9" w:rsidR="00FD4FCA" w:rsidRPr="00C70A96" w:rsidRDefault="00FD4FCA" w:rsidP="00FD4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2C1A92CC" w14:textId="61D688D2" w:rsidR="00FD4FCA" w:rsidRPr="00486439" w:rsidRDefault="00FD4FCA" w:rsidP="00FD4FCA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86439">
        <w:rPr>
          <w:rFonts w:ascii="Angsana New" w:hAnsi="Angsana New"/>
          <w:b/>
          <w:bCs/>
          <w:i/>
          <w:iCs/>
          <w:sz w:val="30"/>
          <w:szCs w:val="30"/>
          <w:cs/>
        </w:rPr>
        <w:t>การเรียกชำระค่าหุ้นเพิ่มทุนของบริษัท ราช-ออสเตรเลีย คอร์ปอเรชั่น จำกัด</w:t>
      </w:r>
      <w:r w:rsidR="009E316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9E3164">
        <w:rPr>
          <w:rFonts w:ascii="Angsana New" w:hAnsi="Angsana New"/>
          <w:b/>
          <w:bCs/>
          <w:i/>
          <w:iCs/>
          <w:sz w:val="30"/>
          <w:szCs w:val="30"/>
        </w:rPr>
        <w:t>(“RAC”)</w:t>
      </w:r>
    </w:p>
    <w:p w14:paraId="127E605F" w14:textId="77777777" w:rsidR="00FD4FCA" w:rsidRPr="00C70A96" w:rsidRDefault="00FD4FCA" w:rsidP="00FD4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1543E233" w14:textId="1AE52C8C" w:rsidR="00FD4FCA" w:rsidRPr="00A20D19" w:rsidRDefault="00FD4FCA" w:rsidP="00FD4FCA">
      <w:pPr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val="th-TH" w:eastAsia="th-TH"/>
        </w:rPr>
      </w:pPr>
      <w:r w:rsidRPr="00486439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เมื่อวันที่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30</w:t>
      </w:r>
      <w:r w:rsidRPr="00120B5B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A20D19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กรกฎาคม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120B5B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9E3164" w:rsidRPr="00120B5B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RHIS</w:t>
      </w:r>
      <w:r w:rsidRPr="00120B5B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ซึ่งเป็นบริษัทย่อยทางอ้อม </w:t>
      </w:r>
      <w:r w:rsidRPr="00A20D19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ได้จ่ายชำระค่าหุ้นเพิ่มทุนให้แก่</w:t>
      </w:r>
      <w:r w:rsidR="009E3164" w:rsidRPr="00A20D19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</w:t>
      </w:r>
      <w:r w:rsidR="009E3164" w:rsidRPr="00120B5B">
        <w:rPr>
          <w:rFonts w:ascii="Angsana New" w:hAnsi="Angsana New" w:hint="cs"/>
          <w:snapToGrid w:val="0"/>
          <w:sz w:val="30"/>
          <w:szCs w:val="30"/>
          <w:cs/>
          <w:lang w:val="th-TH" w:eastAsia="th-TH"/>
        </w:rPr>
        <w:t>RAC</w:t>
      </w:r>
      <w:r w:rsidRPr="00A20D19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ซึ่งเป็นบริษัทย่อยของบริษัทย่อยทางอ้อมดังกล่าว ตามสัดส่วนการลงทุนร้อยละ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100</w:t>
      </w:r>
      <w:r w:rsidRPr="00A20D19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เป็นจำนวนเงิน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18</w:t>
      </w:r>
      <w:r w:rsidR="00185F03" w:rsidRPr="00A20D19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67</w:t>
      </w:r>
      <w:r w:rsidRPr="00A20D19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ล้านเหรียญออสเตรเลีย หรือเทียบเท่า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420</w:t>
      </w:r>
      <w:r w:rsidR="006E46EA" w:rsidRPr="00A20D19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>.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04</w:t>
      </w:r>
      <w:r w:rsidRPr="00A20D19">
        <w:rPr>
          <w:rFonts w:ascii="Angsana New" w:hAnsi="Angsana New"/>
          <w:snapToGrid w:val="0"/>
          <w:sz w:val="30"/>
          <w:szCs w:val="30"/>
          <w:cs/>
          <w:lang w:val="th-TH" w:eastAsia="th-TH"/>
        </w:rPr>
        <w:t xml:space="preserve"> ล้านบาท </w:t>
      </w:r>
    </w:p>
    <w:p w14:paraId="0971BD90" w14:textId="6B81E147" w:rsidR="00675C79" w:rsidRPr="00C70A96" w:rsidRDefault="00675C79" w:rsidP="00C7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08DD8D41" w14:textId="4965201D" w:rsidR="00F9616D" w:rsidRPr="004A475E" w:rsidRDefault="00F9616D" w:rsidP="00FD4FCA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</w:pPr>
      <w:r w:rsidRPr="004A475E">
        <w:rPr>
          <w:rFonts w:ascii="Angsana New" w:hAnsi="Angsana New" w:hint="cs"/>
          <w:b/>
          <w:bCs/>
          <w:i/>
          <w:iCs/>
          <w:snapToGrid w:val="0"/>
          <w:sz w:val="30"/>
          <w:szCs w:val="30"/>
          <w:cs/>
          <w:lang w:eastAsia="th-TH"/>
        </w:rPr>
        <w:t xml:space="preserve">การเรียกชำระค่าหุ้นเพิ่มทุนของบริษัท </w:t>
      </w:r>
      <w:r w:rsidRPr="004A475E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บริษัท สมาร์ท อินฟราเนท จำกัด</w:t>
      </w:r>
    </w:p>
    <w:p w14:paraId="2B398E7E" w14:textId="3B469193" w:rsidR="009E50F1" w:rsidRPr="00C70A96" w:rsidRDefault="009E50F1" w:rsidP="00C7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1D4B8913" w14:textId="71190FAF" w:rsidR="004A475E" w:rsidRDefault="004A475E" w:rsidP="004A475E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ในการประชุมวิสามัญผู้ถือหุ้นของบริษัท สมาร์ท อินฟราเนท จำกัด ซึ่งเป็นการร่วมค้าทางตรง เมื่อวันที่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มิถุนายน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ผู้ถือหุ้นมีมติอนุมัติให้เพิ่มทุนจดทะเบียนของบริษัทจาก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ล้านบาท </w:t>
      </w:r>
      <w:r w:rsidRPr="002533A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(แบ่งเป็นหุ้นสามัญจำนวน </w:t>
      </w:r>
      <w:r w:rsidR="00631E6C" w:rsidRPr="00631E6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0</w:t>
      </w:r>
      <w:r w:rsidRPr="002533A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.</w:t>
      </w:r>
      <w:r w:rsidR="00631E6C" w:rsidRPr="00631E6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</w:t>
      </w:r>
      <w:r w:rsidRPr="002533A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ล้านหุ้น</w:t>
      </w:r>
      <w:r w:rsidRPr="002533A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br/>
        <w:t xml:space="preserve">มีมูลค่าหุ้นที่ตราไว้หุ้นละ </w:t>
      </w:r>
      <w:r w:rsidR="00631E6C" w:rsidRPr="00631E6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2533A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บาท)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เป็น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550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ล้านบาท </w:t>
      </w:r>
      <w:r w:rsidRPr="002533A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(แบ่งเป็นหุ้นสามัญจำนวน </w:t>
      </w:r>
      <w:r w:rsidR="00631E6C" w:rsidRPr="00631E6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55</w:t>
      </w:r>
      <w:r w:rsidRPr="002533A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ล้านหุ้น มีมูลค่าหุ้นที่ตราไว้หุ้นละ </w:t>
      </w:r>
      <w:r w:rsidR="00631E6C" w:rsidRPr="00631E6C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>10</w:t>
      </w:r>
      <w:r w:rsidRPr="002533A4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 บาท)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โดยการออกหุ้นสามัญใหม่จำนวน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54</w:t>
      </w:r>
      <w:r w:rsidR="00F405A2">
        <w:rPr>
          <w:rFonts w:ascii="Angsana New" w:hAnsi="Angsana New"/>
          <w:snapToGrid w:val="0"/>
          <w:sz w:val="30"/>
          <w:szCs w:val="30"/>
          <w:lang w:eastAsia="th-TH"/>
        </w:rPr>
        <w:t>.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90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ล้านหุ้น มีมูลค่าหุ้นที่ตราไว้หุ้นละ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10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บาท ต่อมาเมื่อวันที่ 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29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กรกฎาคม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2563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บริษัทได้ชำระค่าหุ้นเพิ่มทุนดังกล่าวตามสัดส่วนการลงทุนร้อยละ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51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เป็นจำนวนเงิน 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279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>.</w:t>
      </w:r>
      <w:r w:rsidR="00631E6C" w:rsidRPr="00631E6C">
        <w:rPr>
          <w:rFonts w:ascii="Angsana New" w:hAnsi="Angsana New"/>
          <w:snapToGrid w:val="0"/>
          <w:sz w:val="30"/>
          <w:szCs w:val="30"/>
          <w:lang w:eastAsia="th-TH"/>
        </w:rPr>
        <w:t>99</w:t>
      </w:r>
      <w:r w:rsidRPr="004A475E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ล้านบาท</w:t>
      </w:r>
    </w:p>
    <w:p w14:paraId="697BA428" w14:textId="47558ED6" w:rsidR="00E00F13" w:rsidRPr="00C70A96" w:rsidRDefault="00E00F13" w:rsidP="00C7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38558EB2" w14:textId="0A4DE9B1" w:rsidR="00E00F13" w:rsidRDefault="00E00F13" w:rsidP="004A475E">
      <w:pPr>
        <w:ind w:left="540"/>
        <w:jc w:val="thaiDistribute"/>
        <w:rPr>
          <w:rFonts w:ascii="Angsana New" w:hAnsi="Angsana New"/>
          <w:b/>
          <w:bCs/>
          <w:i/>
          <w:iCs/>
          <w:snapToGrid w:val="0"/>
          <w:sz w:val="30"/>
          <w:szCs w:val="30"/>
          <w:lang w:eastAsia="th-TH"/>
        </w:rPr>
      </w:pPr>
      <w:r w:rsidRPr="00E00F13">
        <w:rPr>
          <w:rFonts w:ascii="Angsana New" w:hAnsi="Angsana New"/>
          <w:b/>
          <w:bCs/>
          <w:i/>
          <w:iCs/>
          <w:snapToGrid w:val="0"/>
          <w:sz w:val="30"/>
          <w:szCs w:val="30"/>
          <w:cs/>
          <w:lang w:eastAsia="th-TH"/>
        </w:rPr>
        <w:t>เงินลงทุนในโครงการดำเนินงานและบำรุงรักษา</w:t>
      </w:r>
    </w:p>
    <w:p w14:paraId="6A0AF21B" w14:textId="40F6E899" w:rsidR="00E00F13" w:rsidRPr="00C70A96" w:rsidRDefault="00E00F13" w:rsidP="00C70A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napToGrid w:val="0"/>
          <w:sz w:val="24"/>
          <w:szCs w:val="24"/>
          <w:lang w:eastAsia="th-TH"/>
        </w:rPr>
      </w:pPr>
    </w:p>
    <w:p w14:paraId="5B4619E9" w14:textId="44663914" w:rsidR="00E00F13" w:rsidRPr="00E00F13" w:rsidRDefault="00E00F13" w:rsidP="004A475E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4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สิงหาคม </w:t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2563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</w:t>
      </w:r>
      <w:r w:rsidR="000B4D4B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="000B4D4B"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บริษัทในประเทศสามแห่ง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ได้ร่วมจัดตั้งบริษัท บีจีเอสอาร์ </w:t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6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จำกัด และบริษัท บีจีเอสอาร์ </w:t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81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จำกัด เพื่อร่วมลงทุนในโครงการดำเนินงานและบำรุงรักษาโครงการทางหลวงพิเศษระหว่างเมือง </w:t>
      </w:r>
      <w:r w:rsidR="00C70A96">
        <w:rPr>
          <w:rFonts w:ascii="Angsana New" w:hAnsi="Angsana New"/>
          <w:snapToGrid w:val="0"/>
          <w:sz w:val="30"/>
          <w:szCs w:val="30"/>
          <w:cs/>
          <w:lang w:eastAsia="th-TH"/>
        </w:rPr>
        <w:br/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2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สาย โดยบริษัทดังกล่าวมีทุนจดทะเบียน </w:t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1,000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</w:t>
      </w:r>
      <w:r w:rsidRPr="00C70A9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(แบ่งเป็นหุ้นสามัญจำนวน </w:t>
      </w:r>
      <w:r w:rsidRPr="00C70A96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100 </w:t>
      </w:r>
      <w:r w:rsidRPr="00C70A9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ล้านหุ้น มีมูลค่าหุ้นที่</w:t>
      </w:r>
      <w:r w:rsidR="00C70A9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br/>
      </w:r>
      <w:r w:rsidRPr="00C70A9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ตราไว้หุ้นละ </w:t>
      </w:r>
      <w:r w:rsidRPr="00C70A96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10 </w:t>
      </w:r>
      <w:r w:rsidRPr="00C70A9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บาท)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และ </w:t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850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 </w:t>
      </w:r>
      <w:r w:rsidRPr="00C70A9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(แบ่งเป็นหุ้นสามัญจำนวน </w:t>
      </w:r>
      <w:r w:rsidRPr="00C70A96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85 </w:t>
      </w:r>
      <w:r w:rsidRPr="00C70A9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 xml:space="preserve">ล้านหุ้น มีมูลค่าหุ้นที่ตราไว้หุ้นละ </w:t>
      </w:r>
      <w:r w:rsidRPr="00C70A96">
        <w:rPr>
          <w:rFonts w:ascii="Angsana New" w:hAnsi="Angsana New"/>
          <w:i/>
          <w:iCs/>
          <w:snapToGrid w:val="0"/>
          <w:sz w:val="30"/>
          <w:szCs w:val="30"/>
          <w:lang w:eastAsia="th-TH"/>
        </w:rPr>
        <w:t xml:space="preserve">10 </w:t>
      </w:r>
      <w:r w:rsidRPr="00C70A96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บาท)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ตามลำดับ บริษัทมีสัดส่วนการลงทุนในบริษัทดังกล่าวร้อยละ </w:t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ต่อมาเมื่อวันที่ </w:t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11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สิงหาคม </w:t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2563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บริษัทได้ชำระค่าหุ้นดังกล่าวเต็มจำนวนแล้วตามสัดส่วนการลงทุนเป็นจำนวนเงิน </w:t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100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ล้านบาทและ </w:t>
      </w:r>
      <w:r w:rsidRPr="00E00F13">
        <w:rPr>
          <w:rFonts w:ascii="Angsana New" w:hAnsi="Angsana New"/>
          <w:snapToGrid w:val="0"/>
          <w:sz w:val="30"/>
          <w:szCs w:val="30"/>
          <w:lang w:eastAsia="th-TH"/>
        </w:rPr>
        <w:t xml:space="preserve">85 </w:t>
      </w:r>
      <w:r w:rsidRPr="00E00F13">
        <w:rPr>
          <w:rFonts w:ascii="Angsana New" w:hAnsi="Angsana New"/>
          <w:snapToGrid w:val="0"/>
          <w:sz w:val="30"/>
          <w:szCs w:val="30"/>
          <w:cs/>
          <w:lang w:eastAsia="th-TH"/>
        </w:rPr>
        <w:t>ล้านบาท ตามลำดับ</w:t>
      </w:r>
    </w:p>
    <w:sectPr w:rsidR="00E00F13" w:rsidRPr="00E00F13" w:rsidSect="00881097">
      <w:headerReference w:type="default" r:id="rId18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0F7936" w14:textId="77777777" w:rsidR="000C214C" w:rsidRDefault="000C214C" w:rsidP="004956B4">
      <w:r>
        <w:separator/>
      </w:r>
    </w:p>
  </w:endnote>
  <w:endnote w:type="continuationSeparator" w:id="0">
    <w:p w14:paraId="79DC4EA8" w14:textId="77777777" w:rsidR="000C214C" w:rsidRDefault="000C214C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Univers LT Std 45 Light">
    <w:altName w:val="Cambria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2757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6E7DED8" w14:textId="1D671744" w:rsidR="000F2808" w:rsidRDefault="000F2808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</w:rPr>
        </w:pPr>
        <w:r w:rsidRPr="00E0625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0625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0625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47FB9">
          <w:rPr>
            <w:rFonts w:asciiTheme="majorBidi" w:hAnsiTheme="majorBidi" w:cstheme="majorBidi"/>
            <w:noProof/>
            <w:sz w:val="30"/>
            <w:szCs w:val="30"/>
          </w:rPr>
          <w:t>15</w:t>
        </w:r>
        <w:r w:rsidRPr="00E0625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9969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0A3177C2" w14:textId="110A16DA" w:rsidR="000F2808" w:rsidRPr="00E236D6" w:rsidRDefault="000F2808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E236D6">
          <w:rPr>
            <w:rFonts w:ascii="Angsana New" w:hAnsi="Angsana New"/>
            <w:sz w:val="30"/>
            <w:szCs w:val="30"/>
          </w:rPr>
          <w:fldChar w:fldCharType="begin"/>
        </w:r>
        <w:r w:rsidRPr="00E236D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E236D6">
          <w:rPr>
            <w:rFonts w:ascii="Angsana New" w:hAnsi="Angsana New"/>
            <w:sz w:val="30"/>
            <w:szCs w:val="30"/>
          </w:rPr>
          <w:fldChar w:fldCharType="separate"/>
        </w:r>
        <w:r>
          <w:rPr>
            <w:rFonts w:ascii="Angsana New" w:hAnsi="Angsana New"/>
            <w:noProof/>
            <w:sz w:val="30"/>
            <w:szCs w:val="30"/>
          </w:rPr>
          <w:t>5</w:t>
        </w:r>
        <w:r w:rsidRPr="00631E6C">
          <w:rPr>
            <w:rFonts w:ascii="Angsana New" w:hAnsi="Angsana New"/>
            <w:noProof/>
            <w:sz w:val="30"/>
            <w:szCs w:val="30"/>
          </w:rPr>
          <w:t>1</w:t>
        </w:r>
        <w:r w:rsidRPr="00E236D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049A4" w14:textId="477C7B0B" w:rsidR="000F2808" w:rsidRPr="00702A20" w:rsidRDefault="000F2808" w:rsidP="00061335">
    <w:pPr>
      <w:pStyle w:val="Footer"/>
      <w:framePr w:w="37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02A20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02A2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631E6C">
      <w:rPr>
        <w:rStyle w:val="PageNumber"/>
        <w:rFonts w:ascii="Angsana New" w:hAnsi="Angsana New"/>
        <w:noProof/>
        <w:sz w:val="30"/>
        <w:szCs w:val="30"/>
      </w:rPr>
      <w:t>5</w:t>
    </w:r>
    <w:r w:rsidRPr="00702A20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EA5D499" w14:textId="77777777" w:rsidR="000F2808" w:rsidRPr="00E04E3D" w:rsidRDefault="000F2808" w:rsidP="00E04E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3CFF38" w14:textId="77777777" w:rsidR="000C214C" w:rsidRDefault="000C214C" w:rsidP="004956B4">
      <w:r>
        <w:separator/>
      </w:r>
    </w:p>
  </w:footnote>
  <w:footnote w:type="continuationSeparator" w:id="0">
    <w:p w14:paraId="777798A7" w14:textId="77777777" w:rsidR="000C214C" w:rsidRDefault="000C214C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A719B" w14:textId="77777777" w:rsidR="000F2808" w:rsidRPr="0023512F" w:rsidRDefault="000F2808" w:rsidP="009702E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Theme="majorBidi" w:hAnsiTheme="majorBidi" w:cstheme="majorBidi"/>
        <w:b/>
        <w:bCs/>
        <w:sz w:val="32"/>
        <w:szCs w:val="32"/>
      </w:rPr>
    </w:pPr>
    <w:r>
      <w:rPr>
        <w:rFonts w:asciiTheme="majorBidi" w:hAnsiTheme="majorBidi" w:cstheme="majorBidi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1084EC2D" w14:textId="77777777" w:rsidR="000F2808" w:rsidRPr="0023512F" w:rsidRDefault="000F2808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3512F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56653BE9" w14:textId="3CBFF41A" w:rsidR="000F2808" w:rsidRPr="00664485" w:rsidRDefault="000F2808" w:rsidP="004E58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51683C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631E6C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ม</w:t>
    </w:r>
    <w:r>
      <w:rPr>
        <w:rFonts w:ascii="Angsana New" w:hAnsi="Angsana New" w:hint="cs"/>
        <w:b/>
        <w:bCs/>
        <w:sz w:val="32"/>
        <w:szCs w:val="32"/>
        <w:cs/>
      </w:rPr>
      <w:t>ิถุนายน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 w:rsidRPr="00631E6C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3512F">
      <w:rPr>
        <w:rFonts w:asciiTheme="majorBidi" w:hAnsiTheme="majorBidi" w:cstheme="majorBidi"/>
        <w:b/>
        <w:bCs/>
        <w:sz w:val="32"/>
        <w:szCs w:val="32"/>
      </w:rPr>
      <w:t>(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3512F">
      <w:rPr>
        <w:rFonts w:asciiTheme="majorBidi" w:hAnsiTheme="majorBidi" w:cstheme="majorBidi"/>
        <w:b/>
        <w:bCs/>
        <w:sz w:val="32"/>
        <w:szCs w:val="32"/>
      </w:rPr>
      <w:t>)</w:t>
    </w:r>
  </w:p>
  <w:p w14:paraId="04B83104" w14:textId="77777777" w:rsidR="000F2808" w:rsidRPr="004E58EC" w:rsidRDefault="000F2808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640A41" w14:textId="77777777" w:rsidR="000F2808" w:rsidRPr="00272ED0" w:rsidRDefault="000F2808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i/>
        <w:i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บริษัท ราช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272ED0">
      <w:rPr>
        <w:rFonts w:asciiTheme="majorBidi" w:hAnsiTheme="majorBidi" w:cstheme="majorBidi" w:hint="cs"/>
        <w:b/>
        <w:bCs/>
        <w:sz w:val="32"/>
        <w:szCs w:val="32"/>
        <w:cs/>
      </w:rPr>
      <w:t>กรุ๊ป</w:t>
    </w:r>
    <w:r w:rsidRPr="00272ED0">
      <w:rPr>
        <w:rFonts w:asciiTheme="majorBidi" w:hAnsiTheme="majorBidi" w:cstheme="majorBidi"/>
        <w:b/>
        <w:bCs/>
        <w:sz w:val="32"/>
        <w:szCs w:val="32"/>
        <w:cs/>
        <w:lang w:val="th-TH"/>
      </w:rPr>
      <w:t xml:space="preserve"> จำกัด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  <w:lang w:val="th-TH"/>
      </w:rPr>
      <w:t>มหาชน</w:t>
    </w:r>
    <w:r w:rsidRPr="00272ED0">
      <w:rPr>
        <w:rFonts w:asciiTheme="majorBidi" w:hAnsiTheme="majorBidi" w:cstheme="majorBidi"/>
        <w:b/>
        <w:bCs/>
        <w:sz w:val="32"/>
        <w:szCs w:val="32"/>
      </w:rPr>
      <w:t xml:space="preserve">) 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01EA601F" w14:textId="77777777" w:rsidR="000F2808" w:rsidRPr="00272ED0" w:rsidRDefault="000F2808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272ED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17762628" w14:textId="62397B00" w:rsidR="000F2808" w:rsidRPr="00272ED0" w:rsidRDefault="000F2808" w:rsidP="00727B6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7237DB">
      <w:rPr>
        <w:rFonts w:asciiTheme="majorBidi" w:hAnsiTheme="majorBidi" w:cstheme="majorBidi"/>
        <w:b/>
        <w:bCs/>
        <w:sz w:val="32"/>
        <w:szCs w:val="32"/>
        <w:cs/>
      </w:rPr>
      <w:t>สำหรับงวด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631E6C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Pr="00631E6C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272ED0">
      <w:rPr>
        <w:rFonts w:asciiTheme="majorBidi" w:hAnsiTheme="majorBidi" w:cstheme="majorBidi"/>
        <w:b/>
        <w:bCs/>
        <w:sz w:val="32"/>
        <w:szCs w:val="32"/>
      </w:rPr>
      <w:t>(</w:t>
    </w:r>
    <w:r w:rsidRPr="00272ED0">
      <w:rPr>
        <w:rFonts w:asciiTheme="majorBidi" w:hAnsiTheme="majorBidi" w:cstheme="majorBidi"/>
        <w:b/>
        <w:bCs/>
        <w:sz w:val="32"/>
        <w:szCs w:val="32"/>
        <w:cs/>
      </w:rPr>
      <w:t>ไม่ได้ตรวจสอบ</w:t>
    </w:r>
    <w:r w:rsidRPr="00272ED0">
      <w:rPr>
        <w:rFonts w:asciiTheme="majorBidi" w:hAnsiTheme="majorBidi" w:cstheme="majorBidi"/>
        <w:b/>
        <w:bCs/>
        <w:sz w:val="32"/>
        <w:szCs w:val="32"/>
      </w:rPr>
      <w:t>)</w:t>
    </w:r>
  </w:p>
  <w:p w14:paraId="2AA29C69" w14:textId="77777777" w:rsidR="000F2808" w:rsidRPr="004E58EC" w:rsidRDefault="000F2808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1BC54E" w14:textId="77777777" w:rsidR="000F2808" w:rsidRDefault="000F2808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596D04EC" w14:textId="77777777" w:rsidR="000F2808" w:rsidRPr="004F0871" w:rsidRDefault="000F2808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662A56E" w14:textId="2DD2D130" w:rsidR="000F2808" w:rsidRPr="00F813C9" w:rsidRDefault="000F2808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631E6C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Pr="00631E6C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517142AE" w14:textId="77777777" w:rsidR="000F2808" w:rsidRPr="009873F3" w:rsidRDefault="000F2808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D5E0C" w14:textId="77777777" w:rsidR="000F2808" w:rsidRDefault="000F2808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E5DF542" w14:textId="77777777" w:rsidR="000F2808" w:rsidRPr="004F0871" w:rsidRDefault="000F2808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596CB68" w14:textId="785BD2E5" w:rsidR="000F2808" w:rsidRPr="00F813C9" w:rsidRDefault="000F2808" w:rsidP="00AE28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631E6C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Pr="00631E6C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250613F3" w14:textId="77777777" w:rsidR="000F2808" w:rsidRPr="009873F3" w:rsidRDefault="000F2808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2B1896" w14:textId="77777777" w:rsidR="000F2808" w:rsidRDefault="000F2808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115B164D" w14:textId="77777777" w:rsidR="000F2808" w:rsidRPr="004F0871" w:rsidRDefault="000F2808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6E733959" w14:textId="7694648B" w:rsidR="000F2808" w:rsidRPr="00F813C9" w:rsidRDefault="000F2808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631E6C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Pr="00631E6C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556C0012" w14:textId="77777777" w:rsidR="000F2808" w:rsidRPr="009873F3" w:rsidRDefault="000F2808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79769F" w14:textId="77777777" w:rsidR="000F2808" w:rsidRDefault="000F2808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7FC89B7B" w14:textId="77777777" w:rsidR="000F2808" w:rsidRPr="004F0871" w:rsidRDefault="000F2808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4E01C933" w14:textId="3E5D4280" w:rsidR="000F2808" w:rsidRPr="00F813C9" w:rsidRDefault="000F2808" w:rsidP="004914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90"/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631E6C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Pr="00631E6C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35908BC2" w14:textId="77777777" w:rsidR="000F2808" w:rsidRPr="009873F3" w:rsidRDefault="000F2808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C31FB1" w14:textId="77777777" w:rsidR="000F2808" w:rsidRDefault="000F2808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9E21D6">
      <w:rPr>
        <w:rFonts w:ascii="Angsana New" w:hAnsi="Angsana New"/>
        <w:b/>
        <w:bCs/>
        <w:sz w:val="32"/>
        <w:szCs w:val="32"/>
        <w:cs/>
      </w:rPr>
      <w:t>บริษัท ราช กรุ๊ป จำกัด (มหาชน) และบริษัทย่อย</w:t>
    </w:r>
  </w:p>
  <w:p w14:paraId="62A388FD" w14:textId="77777777" w:rsidR="000F2808" w:rsidRPr="004F0871" w:rsidRDefault="000F2808" w:rsidP="004F08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4F087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6CB3AE3" w14:textId="471EA6EC" w:rsidR="000F2808" w:rsidRPr="00F813C9" w:rsidRDefault="000F2808" w:rsidP="00F813C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813C9">
      <w:rPr>
        <w:rFonts w:ascii="Angsana New" w:hAnsi="Angsana New"/>
        <w:b/>
        <w:bCs/>
        <w:sz w:val="32"/>
        <w:szCs w:val="32"/>
        <w:cs/>
      </w:rPr>
      <w:t>สำหรับ</w:t>
    </w:r>
    <w:r w:rsidRPr="007237DB">
      <w:rPr>
        <w:rFonts w:asciiTheme="majorBidi" w:hAnsiTheme="majorBidi" w:cstheme="majorBidi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และหกเดือนสิ้นสุดวันที่ </w:t>
    </w:r>
    <w:r w:rsidRPr="00631E6C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Pr="00631E6C">
      <w:rPr>
        <w:rFonts w:ascii="Angsana New" w:hAnsi="Angsana New"/>
        <w:b/>
        <w:bCs/>
        <w:sz w:val="32"/>
        <w:szCs w:val="32"/>
      </w:rPr>
      <w:t>2563</w:t>
    </w:r>
    <w:r w:rsidRPr="0023512F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Pr="00F813C9">
      <w:rPr>
        <w:rFonts w:ascii="Angsana New" w:hAnsi="Angsana New"/>
        <w:b/>
        <w:bCs/>
        <w:sz w:val="32"/>
        <w:szCs w:val="32"/>
      </w:rPr>
      <w:t>(</w:t>
    </w:r>
    <w:r w:rsidRPr="00F813C9">
      <w:rPr>
        <w:rFonts w:ascii="Angsana New" w:hAnsi="Angsana New"/>
        <w:b/>
        <w:bCs/>
        <w:sz w:val="32"/>
        <w:szCs w:val="32"/>
        <w:cs/>
      </w:rPr>
      <w:t>ไม่ได้ตรวจสอบ</w:t>
    </w:r>
    <w:r w:rsidRPr="00F813C9">
      <w:rPr>
        <w:rFonts w:ascii="Angsana New" w:hAnsi="Angsana New"/>
        <w:b/>
        <w:bCs/>
        <w:sz w:val="32"/>
        <w:szCs w:val="32"/>
      </w:rPr>
      <w:t>)</w:t>
    </w:r>
  </w:p>
  <w:p w14:paraId="2D9EDC4D" w14:textId="77777777" w:rsidR="000F2808" w:rsidRPr="009873F3" w:rsidRDefault="000F2808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6"/>
  </w:num>
  <w:num w:numId="14">
    <w:abstractNumId w:val="16"/>
  </w:num>
  <w:num w:numId="15">
    <w:abstractNumId w:val="18"/>
  </w:num>
  <w:num w:numId="16">
    <w:abstractNumId w:val="28"/>
  </w:num>
  <w:num w:numId="17">
    <w:abstractNumId w:val="29"/>
  </w:num>
  <w:num w:numId="18">
    <w:abstractNumId w:val="19"/>
  </w:num>
  <w:num w:numId="19">
    <w:abstractNumId w:val="13"/>
  </w:num>
  <w:num w:numId="20">
    <w:abstractNumId w:val="11"/>
  </w:num>
  <w:num w:numId="21">
    <w:abstractNumId w:val="12"/>
  </w:num>
  <w:num w:numId="22">
    <w:abstractNumId w:val="23"/>
  </w:num>
  <w:num w:numId="23">
    <w:abstractNumId w:val="21"/>
  </w:num>
  <w:num w:numId="24">
    <w:abstractNumId w:val="14"/>
  </w:num>
  <w:num w:numId="25">
    <w:abstractNumId w:val="30"/>
  </w:num>
  <w:num w:numId="26">
    <w:abstractNumId w:val="16"/>
  </w:num>
  <w:num w:numId="27">
    <w:abstractNumId w:val="25"/>
  </w:num>
  <w:num w:numId="28">
    <w:abstractNumId w:val="27"/>
  </w:num>
  <w:num w:numId="29">
    <w:abstractNumId w:val="22"/>
  </w:num>
  <w:num w:numId="30">
    <w:abstractNumId w:val="24"/>
  </w:num>
  <w:num w:numId="31">
    <w:abstractNumId w:val="20"/>
  </w:num>
  <w:num w:numId="32">
    <w:abstractNumId w:val="1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54"/>
    <w:rsid w:val="000055DD"/>
    <w:rsid w:val="000059D5"/>
    <w:rsid w:val="00005EFE"/>
    <w:rsid w:val="000060ED"/>
    <w:rsid w:val="00006106"/>
    <w:rsid w:val="000063D8"/>
    <w:rsid w:val="000063E0"/>
    <w:rsid w:val="00006671"/>
    <w:rsid w:val="00006792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25F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A5C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4EF"/>
    <w:rsid w:val="0002058D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2CB"/>
    <w:rsid w:val="00023541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0BF"/>
    <w:rsid w:val="0002566A"/>
    <w:rsid w:val="000258F4"/>
    <w:rsid w:val="00025989"/>
    <w:rsid w:val="00025EE6"/>
    <w:rsid w:val="00026143"/>
    <w:rsid w:val="000267CD"/>
    <w:rsid w:val="00026923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85"/>
    <w:rsid w:val="000321F9"/>
    <w:rsid w:val="00032255"/>
    <w:rsid w:val="000323CB"/>
    <w:rsid w:val="000324F0"/>
    <w:rsid w:val="00032675"/>
    <w:rsid w:val="000326F5"/>
    <w:rsid w:val="00033074"/>
    <w:rsid w:val="000334B9"/>
    <w:rsid w:val="0003353C"/>
    <w:rsid w:val="000339B8"/>
    <w:rsid w:val="000339E3"/>
    <w:rsid w:val="00033D45"/>
    <w:rsid w:val="00033E0D"/>
    <w:rsid w:val="00033F70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B82"/>
    <w:rsid w:val="00043F2F"/>
    <w:rsid w:val="00044312"/>
    <w:rsid w:val="000448C5"/>
    <w:rsid w:val="000458DE"/>
    <w:rsid w:val="00045BC5"/>
    <w:rsid w:val="00045F1F"/>
    <w:rsid w:val="00045F78"/>
    <w:rsid w:val="00046313"/>
    <w:rsid w:val="000466C6"/>
    <w:rsid w:val="00046CB3"/>
    <w:rsid w:val="00046D0B"/>
    <w:rsid w:val="0004702B"/>
    <w:rsid w:val="0004704F"/>
    <w:rsid w:val="0004709F"/>
    <w:rsid w:val="000476B3"/>
    <w:rsid w:val="0004778F"/>
    <w:rsid w:val="000477EA"/>
    <w:rsid w:val="000479BE"/>
    <w:rsid w:val="00047C6D"/>
    <w:rsid w:val="0005037F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477"/>
    <w:rsid w:val="00061AAE"/>
    <w:rsid w:val="00061D45"/>
    <w:rsid w:val="00061F0B"/>
    <w:rsid w:val="00062009"/>
    <w:rsid w:val="000622B0"/>
    <w:rsid w:val="0006264E"/>
    <w:rsid w:val="00062CCF"/>
    <w:rsid w:val="00062F6B"/>
    <w:rsid w:val="0006354B"/>
    <w:rsid w:val="00063C92"/>
    <w:rsid w:val="00063FDE"/>
    <w:rsid w:val="000640A0"/>
    <w:rsid w:val="00064500"/>
    <w:rsid w:val="0006456E"/>
    <w:rsid w:val="000646A7"/>
    <w:rsid w:val="000646D5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018"/>
    <w:rsid w:val="000663F9"/>
    <w:rsid w:val="00066403"/>
    <w:rsid w:val="0006640C"/>
    <w:rsid w:val="00066538"/>
    <w:rsid w:val="00066730"/>
    <w:rsid w:val="000668DF"/>
    <w:rsid w:val="00066A24"/>
    <w:rsid w:val="00066D24"/>
    <w:rsid w:val="000670A7"/>
    <w:rsid w:val="00067412"/>
    <w:rsid w:val="00067554"/>
    <w:rsid w:val="00067906"/>
    <w:rsid w:val="00067D22"/>
    <w:rsid w:val="00067E6C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22"/>
    <w:rsid w:val="000726F4"/>
    <w:rsid w:val="0007277C"/>
    <w:rsid w:val="000730CF"/>
    <w:rsid w:val="000738D8"/>
    <w:rsid w:val="00073E77"/>
    <w:rsid w:val="00073F9A"/>
    <w:rsid w:val="00074301"/>
    <w:rsid w:val="000744FA"/>
    <w:rsid w:val="00074836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98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505"/>
    <w:rsid w:val="00081A59"/>
    <w:rsid w:val="00081BD6"/>
    <w:rsid w:val="00081FD7"/>
    <w:rsid w:val="00082523"/>
    <w:rsid w:val="00082576"/>
    <w:rsid w:val="00082BA6"/>
    <w:rsid w:val="00082F02"/>
    <w:rsid w:val="00082FB2"/>
    <w:rsid w:val="000832F2"/>
    <w:rsid w:val="000834DF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5F9E"/>
    <w:rsid w:val="00086280"/>
    <w:rsid w:val="0008635F"/>
    <w:rsid w:val="00086A5B"/>
    <w:rsid w:val="00087576"/>
    <w:rsid w:val="000877F1"/>
    <w:rsid w:val="000878A2"/>
    <w:rsid w:val="00087BCE"/>
    <w:rsid w:val="00087C6D"/>
    <w:rsid w:val="00087C9A"/>
    <w:rsid w:val="00087D46"/>
    <w:rsid w:val="00087ECB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A25"/>
    <w:rsid w:val="00093B7D"/>
    <w:rsid w:val="00093DFB"/>
    <w:rsid w:val="000940EC"/>
    <w:rsid w:val="00094460"/>
    <w:rsid w:val="0009458D"/>
    <w:rsid w:val="00094891"/>
    <w:rsid w:val="00094A02"/>
    <w:rsid w:val="00094BDB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1A"/>
    <w:rsid w:val="000A23CD"/>
    <w:rsid w:val="000A249C"/>
    <w:rsid w:val="000A259D"/>
    <w:rsid w:val="000A2659"/>
    <w:rsid w:val="000A2B4E"/>
    <w:rsid w:val="000A2CB6"/>
    <w:rsid w:val="000A2F6E"/>
    <w:rsid w:val="000A3259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867"/>
    <w:rsid w:val="000A4A06"/>
    <w:rsid w:val="000A4C89"/>
    <w:rsid w:val="000A4DA6"/>
    <w:rsid w:val="000A4DAB"/>
    <w:rsid w:val="000A4EFE"/>
    <w:rsid w:val="000A5060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D4B"/>
    <w:rsid w:val="000B4E23"/>
    <w:rsid w:val="000B5088"/>
    <w:rsid w:val="000B5708"/>
    <w:rsid w:val="000B5B9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14C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D02"/>
    <w:rsid w:val="000C4F26"/>
    <w:rsid w:val="000C4F69"/>
    <w:rsid w:val="000C5361"/>
    <w:rsid w:val="000C5453"/>
    <w:rsid w:val="000C55D7"/>
    <w:rsid w:val="000C56FF"/>
    <w:rsid w:val="000C574A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BB7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AB2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04E"/>
    <w:rsid w:val="000D5152"/>
    <w:rsid w:val="000D5189"/>
    <w:rsid w:val="000D535A"/>
    <w:rsid w:val="000D581D"/>
    <w:rsid w:val="000D5875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7143"/>
    <w:rsid w:val="000D778F"/>
    <w:rsid w:val="000D79B8"/>
    <w:rsid w:val="000D79DC"/>
    <w:rsid w:val="000D7B69"/>
    <w:rsid w:val="000D7B7A"/>
    <w:rsid w:val="000D7CB7"/>
    <w:rsid w:val="000D7E2D"/>
    <w:rsid w:val="000E010C"/>
    <w:rsid w:val="000E0389"/>
    <w:rsid w:val="000E046F"/>
    <w:rsid w:val="000E0645"/>
    <w:rsid w:val="000E0809"/>
    <w:rsid w:val="000E09DB"/>
    <w:rsid w:val="000E0B9C"/>
    <w:rsid w:val="000E0BDD"/>
    <w:rsid w:val="000E0C55"/>
    <w:rsid w:val="000E0DD0"/>
    <w:rsid w:val="000E0EEE"/>
    <w:rsid w:val="000E0FB3"/>
    <w:rsid w:val="000E11F9"/>
    <w:rsid w:val="000E13A4"/>
    <w:rsid w:val="000E21B9"/>
    <w:rsid w:val="000E25F5"/>
    <w:rsid w:val="000E280D"/>
    <w:rsid w:val="000E2A26"/>
    <w:rsid w:val="000E2B53"/>
    <w:rsid w:val="000E2C07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9EE"/>
    <w:rsid w:val="000E6A6E"/>
    <w:rsid w:val="000E6CEA"/>
    <w:rsid w:val="000E6FD0"/>
    <w:rsid w:val="000E7073"/>
    <w:rsid w:val="000E72D9"/>
    <w:rsid w:val="000E73C0"/>
    <w:rsid w:val="000E74E0"/>
    <w:rsid w:val="000E7583"/>
    <w:rsid w:val="000E7BDB"/>
    <w:rsid w:val="000E7D00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808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09"/>
    <w:rsid w:val="00100C2F"/>
    <w:rsid w:val="00100F3B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8BA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AFA"/>
    <w:rsid w:val="00104DDE"/>
    <w:rsid w:val="00104EAD"/>
    <w:rsid w:val="00104F09"/>
    <w:rsid w:val="00105648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E9"/>
    <w:rsid w:val="001071D1"/>
    <w:rsid w:val="00107594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22B"/>
    <w:rsid w:val="0011137C"/>
    <w:rsid w:val="00111B77"/>
    <w:rsid w:val="0011218A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7C1"/>
    <w:rsid w:val="00115A74"/>
    <w:rsid w:val="00115DFC"/>
    <w:rsid w:val="00115E89"/>
    <w:rsid w:val="0011618F"/>
    <w:rsid w:val="00116261"/>
    <w:rsid w:val="001164B9"/>
    <w:rsid w:val="001164C2"/>
    <w:rsid w:val="00116574"/>
    <w:rsid w:val="00117288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B"/>
    <w:rsid w:val="00120B5B"/>
    <w:rsid w:val="00120C22"/>
    <w:rsid w:val="00121317"/>
    <w:rsid w:val="001214D5"/>
    <w:rsid w:val="001219E3"/>
    <w:rsid w:val="00121AD0"/>
    <w:rsid w:val="00121D45"/>
    <w:rsid w:val="00121ED3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4B0"/>
    <w:rsid w:val="00125504"/>
    <w:rsid w:val="00125885"/>
    <w:rsid w:val="001258DE"/>
    <w:rsid w:val="00125939"/>
    <w:rsid w:val="00125980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27E1A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D37"/>
    <w:rsid w:val="00130DBC"/>
    <w:rsid w:val="00130E4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A8B"/>
    <w:rsid w:val="00137CFC"/>
    <w:rsid w:val="00137D57"/>
    <w:rsid w:val="001400ED"/>
    <w:rsid w:val="0014058B"/>
    <w:rsid w:val="001407B8"/>
    <w:rsid w:val="00140C7C"/>
    <w:rsid w:val="00140FB7"/>
    <w:rsid w:val="00141092"/>
    <w:rsid w:val="00141127"/>
    <w:rsid w:val="0014137F"/>
    <w:rsid w:val="001419B7"/>
    <w:rsid w:val="00141CFC"/>
    <w:rsid w:val="00141E3E"/>
    <w:rsid w:val="001423D0"/>
    <w:rsid w:val="001427E2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E4C"/>
    <w:rsid w:val="00156037"/>
    <w:rsid w:val="0015645F"/>
    <w:rsid w:val="001569D0"/>
    <w:rsid w:val="00156C26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D3"/>
    <w:rsid w:val="001601B2"/>
    <w:rsid w:val="00160214"/>
    <w:rsid w:val="0016028C"/>
    <w:rsid w:val="0016056B"/>
    <w:rsid w:val="00160635"/>
    <w:rsid w:val="0016091A"/>
    <w:rsid w:val="00160B21"/>
    <w:rsid w:val="00160B28"/>
    <w:rsid w:val="00160E30"/>
    <w:rsid w:val="00160FCF"/>
    <w:rsid w:val="0016110C"/>
    <w:rsid w:val="00161627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290"/>
    <w:rsid w:val="001667AB"/>
    <w:rsid w:val="0016711F"/>
    <w:rsid w:val="00167225"/>
    <w:rsid w:val="00167293"/>
    <w:rsid w:val="00167955"/>
    <w:rsid w:val="00167AC3"/>
    <w:rsid w:val="00167B98"/>
    <w:rsid w:val="00167EC2"/>
    <w:rsid w:val="00167EE1"/>
    <w:rsid w:val="00167FF2"/>
    <w:rsid w:val="0017007F"/>
    <w:rsid w:val="001708ED"/>
    <w:rsid w:val="00170913"/>
    <w:rsid w:val="00170E05"/>
    <w:rsid w:val="00171036"/>
    <w:rsid w:val="00171079"/>
    <w:rsid w:val="00171478"/>
    <w:rsid w:val="001715C8"/>
    <w:rsid w:val="0017192F"/>
    <w:rsid w:val="00171D05"/>
    <w:rsid w:val="00171E67"/>
    <w:rsid w:val="00171F4F"/>
    <w:rsid w:val="00171FE3"/>
    <w:rsid w:val="00172046"/>
    <w:rsid w:val="001720D8"/>
    <w:rsid w:val="001721C3"/>
    <w:rsid w:val="001722DF"/>
    <w:rsid w:val="00172914"/>
    <w:rsid w:val="00172A33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B2F"/>
    <w:rsid w:val="00175C3F"/>
    <w:rsid w:val="00175C59"/>
    <w:rsid w:val="00175EE8"/>
    <w:rsid w:val="001762AD"/>
    <w:rsid w:val="001762F1"/>
    <w:rsid w:val="001766D8"/>
    <w:rsid w:val="00176AE7"/>
    <w:rsid w:val="001771F9"/>
    <w:rsid w:val="001779F4"/>
    <w:rsid w:val="00177A43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82"/>
    <w:rsid w:val="0018159A"/>
    <w:rsid w:val="00181691"/>
    <w:rsid w:val="001819F8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46D"/>
    <w:rsid w:val="00183941"/>
    <w:rsid w:val="00183BE4"/>
    <w:rsid w:val="00183C4D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F3"/>
    <w:rsid w:val="001859C7"/>
    <w:rsid w:val="001859E7"/>
    <w:rsid w:val="00185E1F"/>
    <w:rsid w:val="00185EF5"/>
    <w:rsid w:val="00185F03"/>
    <w:rsid w:val="001861F1"/>
    <w:rsid w:val="00186283"/>
    <w:rsid w:val="00186379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88A"/>
    <w:rsid w:val="00190953"/>
    <w:rsid w:val="001909D4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F68"/>
    <w:rsid w:val="00192018"/>
    <w:rsid w:val="0019233E"/>
    <w:rsid w:val="001924FB"/>
    <w:rsid w:val="0019290C"/>
    <w:rsid w:val="00192CD5"/>
    <w:rsid w:val="00192E65"/>
    <w:rsid w:val="00192E7C"/>
    <w:rsid w:val="00192FA5"/>
    <w:rsid w:val="001933C0"/>
    <w:rsid w:val="00193822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5B6"/>
    <w:rsid w:val="00195B35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68"/>
    <w:rsid w:val="001A0369"/>
    <w:rsid w:val="001A0487"/>
    <w:rsid w:val="001A0C6F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D27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AB3"/>
    <w:rsid w:val="001B1AFC"/>
    <w:rsid w:val="001B1C98"/>
    <w:rsid w:val="001B1C9D"/>
    <w:rsid w:val="001B1CC1"/>
    <w:rsid w:val="001B2355"/>
    <w:rsid w:val="001B244F"/>
    <w:rsid w:val="001B27D6"/>
    <w:rsid w:val="001B28D7"/>
    <w:rsid w:val="001B2F03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68B"/>
    <w:rsid w:val="001B76D1"/>
    <w:rsid w:val="001B7988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D2"/>
    <w:rsid w:val="001C5EAE"/>
    <w:rsid w:val="001C6523"/>
    <w:rsid w:val="001C6BCF"/>
    <w:rsid w:val="001C6DCF"/>
    <w:rsid w:val="001C6F37"/>
    <w:rsid w:val="001C72AB"/>
    <w:rsid w:val="001C74F9"/>
    <w:rsid w:val="001C790F"/>
    <w:rsid w:val="001C7C95"/>
    <w:rsid w:val="001C7D0D"/>
    <w:rsid w:val="001C7E14"/>
    <w:rsid w:val="001C7EC1"/>
    <w:rsid w:val="001D02D0"/>
    <w:rsid w:val="001D098B"/>
    <w:rsid w:val="001D0A04"/>
    <w:rsid w:val="001D0AC6"/>
    <w:rsid w:val="001D0B59"/>
    <w:rsid w:val="001D116D"/>
    <w:rsid w:val="001D1694"/>
    <w:rsid w:val="001D177E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EBE"/>
    <w:rsid w:val="001E329B"/>
    <w:rsid w:val="001E35A0"/>
    <w:rsid w:val="001E36AA"/>
    <w:rsid w:val="001E3CAB"/>
    <w:rsid w:val="001E3D8B"/>
    <w:rsid w:val="001E3DD2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E16"/>
    <w:rsid w:val="001F00C1"/>
    <w:rsid w:val="001F05AF"/>
    <w:rsid w:val="001F05BD"/>
    <w:rsid w:val="001F0B05"/>
    <w:rsid w:val="001F0D57"/>
    <w:rsid w:val="001F0F18"/>
    <w:rsid w:val="001F150C"/>
    <w:rsid w:val="001F1549"/>
    <w:rsid w:val="001F1676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840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1504"/>
    <w:rsid w:val="0020178D"/>
    <w:rsid w:val="002019E5"/>
    <w:rsid w:val="00201D77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317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2F6B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07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A41"/>
    <w:rsid w:val="00221EE6"/>
    <w:rsid w:val="00222122"/>
    <w:rsid w:val="00222144"/>
    <w:rsid w:val="00222240"/>
    <w:rsid w:val="002224A5"/>
    <w:rsid w:val="0022323B"/>
    <w:rsid w:val="0022349F"/>
    <w:rsid w:val="002234DC"/>
    <w:rsid w:val="002235E3"/>
    <w:rsid w:val="0022370C"/>
    <w:rsid w:val="002242B3"/>
    <w:rsid w:val="002243CB"/>
    <w:rsid w:val="002245D5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9B3"/>
    <w:rsid w:val="00235CB8"/>
    <w:rsid w:val="00236017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5E3"/>
    <w:rsid w:val="00241682"/>
    <w:rsid w:val="002417F3"/>
    <w:rsid w:val="00241AF8"/>
    <w:rsid w:val="00241C75"/>
    <w:rsid w:val="00241CB4"/>
    <w:rsid w:val="00241D33"/>
    <w:rsid w:val="00242298"/>
    <w:rsid w:val="00242B14"/>
    <w:rsid w:val="00242FC0"/>
    <w:rsid w:val="00243250"/>
    <w:rsid w:val="00243318"/>
    <w:rsid w:val="0024333B"/>
    <w:rsid w:val="0024348E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F4E"/>
    <w:rsid w:val="002450F9"/>
    <w:rsid w:val="0024524F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2C"/>
    <w:rsid w:val="00251BEF"/>
    <w:rsid w:val="00251C6C"/>
    <w:rsid w:val="00251D0F"/>
    <w:rsid w:val="002527F3"/>
    <w:rsid w:val="002529DB"/>
    <w:rsid w:val="00252A1C"/>
    <w:rsid w:val="00252D56"/>
    <w:rsid w:val="00253042"/>
    <w:rsid w:val="0025328B"/>
    <w:rsid w:val="002533A4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BF5"/>
    <w:rsid w:val="00257C82"/>
    <w:rsid w:val="00257C99"/>
    <w:rsid w:val="00257E2F"/>
    <w:rsid w:val="00260327"/>
    <w:rsid w:val="002604EB"/>
    <w:rsid w:val="002609B3"/>
    <w:rsid w:val="00260B1B"/>
    <w:rsid w:val="00260CCF"/>
    <w:rsid w:val="00260FE6"/>
    <w:rsid w:val="0026150F"/>
    <w:rsid w:val="00261F1B"/>
    <w:rsid w:val="002620AE"/>
    <w:rsid w:val="0026210D"/>
    <w:rsid w:val="00262205"/>
    <w:rsid w:val="002622DA"/>
    <w:rsid w:val="002625A6"/>
    <w:rsid w:val="00262D7A"/>
    <w:rsid w:val="00262EFE"/>
    <w:rsid w:val="00263365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21A5"/>
    <w:rsid w:val="0027240A"/>
    <w:rsid w:val="0027271B"/>
    <w:rsid w:val="00272B15"/>
    <w:rsid w:val="00272BD6"/>
    <w:rsid w:val="00272DBF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B7"/>
    <w:rsid w:val="00275713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1E"/>
    <w:rsid w:val="002770D5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C9"/>
    <w:rsid w:val="002802EC"/>
    <w:rsid w:val="002804F6"/>
    <w:rsid w:val="0028053C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EA2"/>
    <w:rsid w:val="00283EEF"/>
    <w:rsid w:val="002840F0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9EF"/>
    <w:rsid w:val="00286C09"/>
    <w:rsid w:val="00286F09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6CA"/>
    <w:rsid w:val="002917F3"/>
    <w:rsid w:val="00291880"/>
    <w:rsid w:val="00291A93"/>
    <w:rsid w:val="00291C29"/>
    <w:rsid w:val="00291C63"/>
    <w:rsid w:val="00291DCF"/>
    <w:rsid w:val="00291F7D"/>
    <w:rsid w:val="00292441"/>
    <w:rsid w:val="0029248F"/>
    <w:rsid w:val="002924DC"/>
    <w:rsid w:val="00292740"/>
    <w:rsid w:val="00292A2A"/>
    <w:rsid w:val="00292D26"/>
    <w:rsid w:val="00292D57"/>
    <w:rsid w:val="00292DF4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B1"/>
    <w:rsid w:val="00294C78"/>
    <w:rsid w:val="00294CD3"/>
    <w:rsid w:val="00294F1D"/>
    <w:rsid w:val="0029583A"/>
    <w:rsid w:val="00295B46"/>
    <w:rsid w:val="00295F30"/>
    <w:rsid w:val="00296019"/>
    <w:rsid w:val="002961C0"/>
    <w:rsid w:val="00296391"/>
    <w:rsid w:val="002963BC"/>
    <w:rsid w:val="00296552"/>
    <w:rsid w:val="00296EA0"/>
    <w:rsid w:val="002972E4"/>
    <w:rsid w:val="0029740E"/>
    <w:rsid w:val="00297486"/>
    <w:rsid w:val="0029752E"/>
    <w:rsid w:val="002976EE"/>
    <w:rsid w:val="002979EE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4F1"/>
    <w:rsid w:val="002A26BE"/>
    <w:rsid w:val="002A2796"/>
    <w:rsid w:val="002A296E"/>
    <w:rsid w:val="002A2C74"/>
    <w:rsid w:val="002A2CFE"/>
    <w:rsid w:val="002A2DBC"/>
    <w:rsid w:val="002A3117"/>
    <w:rsid w:val="002A3335"/>
    <w:rsid w:val="002A33D2"/>
    <w:rsid w:val="002A3845"/>
    <w:rsid w:val="002A3848"/>
    <w:rsid w:val="002A3BB0"/>
    <w:rsid w:val="002A3CE8"/>
    <w:rsid w:val="002A41B0"/>
    <w:rsid w:val="002A443F"/>
    <w:rsid w:val="002A44C6"/>
    <w:rsid w:val="002A4A19"/>
    <w:rsid w:val="002A4C10"/>
    <w:rsid w:val="002A4CE3"/>
    <w:rsid w:val="002A4D48"/>
    <w:rsid w:val="002A4D8B"/>
    <w:rsid w:val="002A4F72"/>
    <w:rsid w:val="002A5303"/>
    <w:rsid w:val="002A55C8"/>
    <w:rsid w:val="002A5A79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E08"/>
    <w:rsid w:val="002A7F7E"/>
    <w:rsid w:val="002B030D"/>
    <w:rsid w:val="002B04F0"/>
    <w:rsid w:val="002B068B"/>
    <w:rsid w:val="002B0757"/>
    <w:rsid w:val="002B090D"/>
    <w:rsid w:val="002B0BA0"/>
    <w:rsid w:val="002B0C8D"/>
    <w:rsid w:val="002B0D30"/>
    <w:rsid w:val="002B0E04"/>
    <w:rsid w:val="002B120A"/>
    <w:rsid w:val="002B13EC"/>
    <w:rsid w:val="002B1497"/>
    <w:rsid w:val="002B19A0"/>
    <w:rsid w:val="002B1A11"/>
    <w:rsid w:val="002B1E6B"/>
    <w:rsid w:val="002B2365"/>
    <w:rsid w:val="002B26A7"/>
    <w:rsid w:val="002B30E0"/>
    <w:rsid w:val="002B371A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B"/>
    <w:rsid w:val="002C039A"/>
    <w:rsid w:val="002C03E0"/>
    <w:rsid w:val="002C042C"/>
    <w:rsid w:val="002C0476"/>
    <w:rsid w:val="002C06CF"/>
    <w:rsid w:val="002C0713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40ED"/>
    <w:rsid w:val="002C420D"/>
    <w:rsid w:val="002C452B"/>
    <w:rsid w:val="002C4A3D"/>
    <w:rsid w:val="002C4CC5"/>
    <w:rsid w:val="002C4EA7"/>
    <w:rsid w:val="002C4F62"/>
    <w:rsid w:val="002C53A8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6F2"/>
    <w:rsid w:val="002D1927"/>
    <w:rsid w:val="002D1A6F"/>
    <w:rsid w:val="002D1DF8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68D"/>
    <w:rsid w:val="002D3E3C"/>
    <w:rsid w:val="002D41B9"/>
    <w:rsid w:val="002D437F"/>
    <w:rsid w:val="002D4565"/>
    <w:rsid w:val="002D463B"/>
    <w:rsid w:val="002D488F"/>
    <w:rsid w:val="002D4F12"/>
    <w:rsid w:val="002D51C9"/>
    <w:rsid w:val="002D5229"/>
    <w:rsid w:val="002D526E"/>
    <w:rsid w:val="002D599F"/>
    <w:rsid w:val="002D5B0A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BAD"/>
    <w:rsid w:val="002D6FD5"/>
    <w:rsid w:val="002D706F"/>
    <w:rsid w:val="002D751D"/>
    <w:rsid w:val="002D7817"/>
    <w:rsid w:val="002D7F6A"/>
    <w:rsid w:val="002E006F"/>
    <w:rsid w:val="002E03AF"/>
    <w:rsid w:val="002E0630"/>
    <w:rsid w:val="002E0631"/>
    <w:rsid w:val="002E0821"/>
    <w:rsid w:val="002E0A99"/>
    <w:rsid w:val="002E0C7B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A9E"/>
    <w:rsid w:val="002E2AD3"/>
    <w:rsid w:val="002E2CFD"/>
    <w:rsid w:val="002E2D36"/>
    <w:rsid w:val="002E2EEC"/>
    <w:rsid w:val="002E30E6"/>
    <w:rsid w:val="002E38C3"/>
    <w:rsid w:val="002E38E3"/>
    <w:rsid w:val="002E3A45"/>
    <w:rsid w:val="002E4090"/>
    <w:rsid w:val="002E4350"/>
    <w:rsid w:val="002E4D5E"/>
    <w:rsid w:val="002E50AA"/>
    <w:rsid w:val="002E57BD"/>
    <w:rsid w:val="002E595B"/>
    <w:rsid w:val="002E5CEE"/>
    <w:rsid w:val="002E5D1B"/>
    <w:rsid w:val="002E5E13"/>
    <w:rsid w:val="002E6094"/>
    <w:rsid w:val="002E61E4"/>
    <w:rsid w:val="002E6346"/>
    <w:rsid w:val="002E64CC"/>
    <w:rsid w:val="002E65A3"/>
    <w:rsid w:val="002E6781"/>
    <w:rsid w:val="002E6B5A"/>
    <w:rsid w:val="002E6B5E"/>
    <w:rsid w:val="002E6BA6"/>
    <w:rsid w:val="002E6EA4"/>
    <w:rsid w:val="002E6F5E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95D"/>
    <w:rsid w:val="002F29E0"/>
    <w:rsid w:val="002F2A8D"/>
    <w:rsid w:val="002F2C7D"/>
    <w:rsid w:val="002F2E59"/>
    <w:rsid w:val="002F2EB3"/>
    <w:rsid w:val="002F2EBD"/>
    <w:rsid w:val="002F33B5"/>
    <w:rsid w:val="002F36BB"/>
    <w:rsid w:val="002F3D01"/>
    <w:rsid w:val="002F414D"/>
    <w:rsid w:val="002F417D"/>
    <w:rsid w:val="002F4602"/>
    <w:rsid w:val="002F4DE8"/>
    <w:rsid w:val="002F4DFF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21"/>
    <w:rsid w:val="0030012F"/>
    <w:rsid w:val="003002E3"/>
    <w:rsid w:val="003004E1"/>
    <w:rsid w:val="003007FC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D83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FA"/>
    <w:rsid w:val="00307003"/>
    <w:rsid w:val="00307114"/>
    <w:rsid w:val="0030724E"/>
    <w:rsid w:val="0030728F"/>
    <w:rsid w:val="003073D1"/>
    <w:rsid w:val="00307994"/>
    <w:rsid w:val="003079D5"/>
    <w:rsid w:val="00307D09"/>
    <w:rsid w:val="00307DCA"/>
    <w:rsid w:val="00307E02"/>
    <w:rsid w:val="003102B5"/>
    <w:rsid w:val="00310731"/>
    <w:rsid w:val="003107B6"/>
    <w:rsid w:val="003108BE"/>
    <w:rsid w:val="00310D5A"/>
    <w:rsid w:val="003110C8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32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EE"/>
    <w:rsid w:val="00315EB0"/>
    <w:rsid w:val="00316054"/>
    <w:rsid w:val="00316059"/>
    <w:rsid w:val="003161D3"/>
    <w:rsid w:val="003162A2"/>
    <w:rsid w:val="00316365"/>
    <w:rsid w:val="003167AD"/>
    <w:rsid w:val="00316853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F97"/>
    <w:rsid w:val="00317FE7"/>
    <w:rsid w:val="003208CB"/>
    <w:rsid w:val="0032095A"/>
    <w:rsid w:val="00320BA5"/>
    <w:rsid w:val="00320C5B"/>
    <w:rsid w:val="00320EA3"/>
    <w:rsid w:val="00321009"/>
    <w:rsid w:val="0032120F"/>
    <w:rsid w:val="003214BD"/>
    <w:rsid w:val="00321A25"/>
    <w:rsid w:val="00321ADE"/>
    <w:rsid w:val="00321CA9"/>
    <w:rsid w:val="00321F64"/>
    <w:rsid w:val="003225C7"/>
    <w:rsid w:val="00322851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A5D"/>
    <w:rsid w:val="00326C49"/>
    <w:rsid w:val="00326DEF"/>
    <w:rsid w:val="00326E35"/>
    <w:rsid w:val="00327120"/>
    <w:rsid w:val="00327177"/>
    <w:rsid w:val="003271AC"/>
    <w:rsid w:val="003271F2"/>
    <w:rsid w:val="003273F2"/>
    <w:rsid w:val="003274BB"/>
    <w:rsid w:val="003274E3"/>
    <w:rsid w:val="00327870"/>
    <w:rsid w:val="00327AE6"/>
    <w:rsid w:val="00327CE9"/>
    <w:rsid w:val="00327F6A"/>
    <w:rsid w:val="00327FFA"/>
    <w:rsid w:val="00330022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D80"/>
    <w:rsid w:val="00335E13"/>
    <w:rsid w:val="00336218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8D0"/>
    <w:rsid w:val="00340AC2"/>
    <w:rsid w:val="00340F33"/>
    <w:rsid w:val="003411D7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709"/>
    <w:rsid w:val="003458DC"/>
    <w:rsid w:val="00345A4A"/>
    <w:rsid w:val="00345C4A"/>
    <w:rsid w:val="00345CBA"/>
    <w:rsid w:val="00345FD0"/>
    <w:rsid w:val="003460F2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CF6"/>
    <w:rsid w:val="00352D9F"/>
    <w:rsid w:val="0035348C"/>
    <w:rsid w:val="003534CE"/>
    <w:rsid w:val="003535C4"/>
    <w:rsid w:val="00353789"/>
    <w:rsid w:val="003539F8"/>
    <w:rsid w:val="003545A8"/>
    <w:rsid w:val="00354CD9"/>
    <w:rsid w:val="00354CED"/>
    <w:rsid w:val="00354D6D"/>
    <w:rsid w:val="00354E78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6FD"/>
    <w:rsid w:val="003569B5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1440"/>
    <w:rsid w:val="00361974"/>
    <w:rsid w:val="00361980"/>
    <w:rsid w:val="00361B92"/>
    <w:rsid w:val="0036255A"/>
    <w:rsid w:val="003625CB"/>
    <w:rsid w:val="003626EA"/>
    <w:rsid w:val="00362892"/>
    <w:rsid w:val="00363080"/>
    <w:rsid w:val="003632F5"/>
    <w:rsid w:val="00363367"/>
    <w:rsid w:val="00363693"/>
    <w:rsid w:val="003640F4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6562"/>
    <w:rsid w:val="00366CFE"/>
    <w:rsid w:val="0036745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DE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508"/>
    <w:rsid w:val="00372626"/>
    <w:rsid w:val="00372733"/>
    <w:rsid w:val="003727E6"/>
    <w:rsid w:val="003727F8"/>
    <w:rsid w:val="00372BE6"/>
    <w:rsid w:val="00372C02"/>
    <w:rsid w:val="00372EE0"/>
    <w:rsid w:val="00372FAB"/>
    <w:rsid w:val="0037349E"/>
    <w:rsid w:val="0037389C"/>
    <w:rsid w:val="00373A47"/>
    <w:rsid w:val="00373B1B"/>
    <w:rsid w:val="00373BA8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7C"/>
    <w:rsid w:val="00374D97"/>
    <w:rsid w:val="00375300"/>
    <w:rsid w:val="00375334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B1E"/>
    <w:rsid w:val="00380B83"/>
    <w:rsid w:val="00380C18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3D"/>
    <w:rsid w:val="00391F85"/>
    <w:rsid w:val="00391FA3"/>
    <w:rsid w:val="00391FB7"/>
    <w:rsid w:val="00392038"/>
    <w:rsid w:val="003921F5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6E97"/>
    <w:rsid w:val="003974D1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8CF"/>
    <w:rsid w:val="003A1AB9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C7B"/>
    <w:rsid w:val="003A4D5D"/>
    <w:rsid w:val="003A4FD8"/>
    <w:rsid w:val="003A4FEE"/>
    <w:rsid w:val="003A515E"/>
    <w:rsid w:val="003A51AC"/>
    <w:rsid w:val="003A529B"/>
    <w:rsid w:val="003A57EA"/>
    <w:rsid w:val="003A58DA"/>
    <w:rsid w:val="003A58DE"/>
    <w:rsid w:val="003A5992"/>
    <w:rsid w:val="003A5A0D"/>
    <w:rsid w:val="003A5AC1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ED"/>
    <w:rsid w:val="003B0644"/>
    <w:rsid w:val="003B07E1"/>
    <w:rsid w:val="003B09E5"/>
    <w:rsid w:val="003B0A65"/>
    <w:rsid w:val="003B0B32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0B5"/>
    <w:rsid w:val="003B515F"/>
    <w:rsid w:val="003B5588"/>
    <w:rsid w:val="003B572F"/>
    <w:rsid w:val="003B59E8"/>
    <w:rsid w:val="003B5BAC"/>
    <w:rsid w:val="003B5F50"/>
    <w:rsid w:val="003B601A"/>
    <w:rsid w:val="003B609D"/>
    <w:rsid w:val="003B60CE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C001C"/>
    <w:rsid w:val="003C01C4"/>
    <w:rsid w:val="003C037C"/>
    <w:rsid w:val="003C043E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988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AB3"/>
    <w:rsid w:val="003D0DA9"/>
    <w:rsid w:val="003D117B"/>
    <w:rsid w:val="003D139B"/>
    <w:rsid w:val="003D19AB"/>
    <w:rsid w:val="003D1BF9"/>
    <w:rsid w:val="003D1FA7"/>
    <w:rsid w:val="003D20CF"/>
    <w:rsid w:val="003D2369"/>
    <w:rsid w:val="003D247B"/>
    <w:rsid w:val="003D263B"/>
    <w:rsid w:val="003D2FAB"/>
    <w:rsid w:val="003D2FB5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5EB"/>
    <w:rsid w:val="003D6630"/>
    <w:rsid w:val="003D6A17"/>
    <w:rsid w:val="003D6CDC"/>
    <w:rsid w:val="003D70DD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30B4"/>
    <w:rsid w:val="003E3186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51"/>
    <w:rsid w:val="003E61D4"/>
    <w:rsid w:val="003E6356"/>
    <w:rsid w:val="003E6A98"/>
    <w:rsid w:val="003E6AEB"/>
    <w:rsid w:val="003E6B0E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645"/>
    <w:rsid w:val="003F1704"/>
    <w:rsid w:val="003F19AA"/>
    <w:rsid w:val="003F1C8C"/>
    <w:rsid w:val="003F1C99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BE5"/>
    <w:rsid w:val="003F2C4B"/>
    <w:rsid w:val="003F2D02"/>
    <w:rsid w:val="003F3096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479"/>
    <w:rsid w:val="003F6685"/>
    <w:rsid w:val="003F6795"/>
    <w:rsid w:val="003F67FD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5D78"/>
    <w:rsid w:val="0041602D"/>
    <w:rsid w:val="0041630A"/>
    <w:rsid w:val="00416832"/>
    <w:rsid w:val="00416A8C"/>
    <w:rsid w:val="00416C19"/>
    <w:rsid w:val="00416CB6"/>
    <w:rsid w:val="0041755E"/>
    <w:rsid w:val="0041774A"/>
    <w:rsid w:val="00417BC9"/>
    <w:rsid w:val="00417E5F"/>
    <w:rsid w:val="00417EB8"/>
    <w:rsid w:val="00417EC2"/>
    <w:rsid w:val="004201BE"/>
    <w:rsid w:val="00420321"/>
    <w:rsid w:val="004204E8"/>
    <w:rsid w:val="004205F3"/>
    <w:rsid w:val="004206CD"/>
    <w:rsid w:val="00420741"/>
    <w:rsid w:val="00420F07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661"/>
    <w:rsid w:val="00424203"/>
    <w:rsid w:val="00424359"/>
    <w:rsid w:val="004244F2"/>
    <w:rsid w:val="00424574"/>
    <w:rsid w:val="004249D5"/>
    <w:rsid w:val="00424EA3"/>
    <w:rsid w:val="00425227"/>
    <w:rsid w:val="00425A17"/>
    <w:rsid w:val="00425AA9"/>
    <w:rsid w:val="00425CC4"/>
    <w:rsid w:val="00425D60"/>
    <w:rsid w:val="00425EB0"/>
    <w:rsid w:val="00425F74"/>
    <w:rsid w:val="00426181"/>
    <w:rsid w:val="00426540"/>
    <w:rsid w:val="004268E6"/>
    <w:rsid w:val="00426983"/>
    <w:rsid w:val="00426BB9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8A2"/>
    <w:rsid w:val="00430A15"/>
    <w:rsid w:val="00430A4D"/>
    <w:rsid w:val="00430BC2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7A7"/>
    <w:rsid w:val="004319C8"/>
    <w:rsid w:val="00431E52"/>
    <w:rsid w:val="00432173"/>
    <w:rsid w:val="004322FA"/>
    <w:rsid w:val="00432539"/>
    <w:rsid w:val="00432809"/>
    <w:rsid w:val="00432974"/>
    <w:rsid w:val="00432C74"/>
    <w:rsid w:val="00432F95"/>
    <w:rsid w:val="0043312A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D13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742"/>
    <w:rsid w:val="0044184A"/>
    <w:rsid w:val="00441D15"/>
    <w:rsid w:val="00441FDD"/>
    <w:rsid w:val="00442187"/>
    <w:rsid w:val="004425EB"/>
    <w:rsid w:val="00442769"/>
    <w:rsid w:val="00442B89"/>
    <w:rsid w:val="00442C3A"/>
    <w:rsid w:val="00442E60"/>
    <w:rsid w:val="0044312A"/>
    <w:rsid w:val="00443405"/>
    <w:rsid w:val="00443530"/>
    <w:rsid w:val="00443AC1"/>
    <w:rsid w:val="00443C49"/>
    <w:rsid w:val="00443CB6"/>
    <w:rsid w:val="00443F11"/>
    <w:rsid w:val="00444068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D3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15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4F3A"/>
    <w:rsid w:val="004552A2"/>
    <w:rsid w:val="00455344"/>
    <w:rsid w:val="0045536C"/>
    <w:rsid w:val="0045553B"/>
    <w:rsid w:val="004558BF"/>
    <w:rsid w:val="004558EE"/>
    <w:rsid w:val="0045595F"/>
    <w:rsid w:val="00455B03"/>
    <w:rsid w:val="00455CF3"/>
    <w:rsid w:val="00455D54"/>
    <w:rsid w:val="00455E26"/>
    <w:rsid w:val="00456146"/>
    <w:rsid w:val="00456207"/>
    <w:rsid w:val="00456A9F"/>
    <w:rsid w:val="00456D9C"/>
    <w:rsid w:val="00456E25"/>
    <w:rsid w:val="00457120"/>
    <w:rsid w:val="004575C8"/>
    <w:rsid w:val="004576D7"/>
    <w:rsid w:val="004576F3"/>
    <w:rsid w:val="00457BF9"/>
    <w:rsid w:val="00457F9F"/>
    <w:rsid w:val="00457FD1"/>
    <w:rsid w:val="0046000C"/>
    <w:rsid w:val="004600C5"/>
    <w:rsid w:val="004600CF"/>
    <w:rsid w:val="0046082C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A68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58"/>
    <w:rsid w:val="0046539B"/>
    <w:rsid w:val="00465468"/>
    <w:rsid w:val="00465617"/>
    <w:rsid w:val="00465C8B"/>
    <w:rsid w:val="00466470"/>
    <w:rsid w:val="004666EC"/>
    <w:rsid w:val="00466A5B"/>
    <w:rsid w:val="00466BE0"/>
    <w:rsid w:val="00466C6E"/>
    <w:rsid w:val="0046745A"/>
    <w:rsid w:val="004675D8"/>
    <w:rsid w:val="004675E1"/>
    <w:rsid w:val="0046769A"/>
    <w:rsid w:val="00467E66"/>
    <w:rsid w:val="00470228"/>
    <w:rsid w:val="0047060E"/>
    <w:rsid w:val="00470E4A"/>
    <w:rsid w:val="00471121"/>
    <w:rsid w:val="0047124D"/>
    <w:rsid w:val="00471691"/>
    <w:rsid w:val="00471B46"/>
    <w:rsid w:val="00471E01"/>
    <w:rsid w:val="004723C9"/>
    <w:rsid w:val="004725B8"/>
    <w:rsid w:val="004727CB"/>
    <w:rsid w:val="00472939"/>
    <w:rsid w:val="00473242"/>
    <w:rsid w:val="004733BA"/>
    <w:rsid w:val="00473665"/>
    <w:rsid w:val="004736A8"/>
    <w:rsid w:val="00473707"/>
    <w:rsid w:val="004738CF"/>
    <w:rsid w:val="004738DB"/>
    <w:rsid w:val="00473961"/>
    <w:rsid w:val="00473C63"/>
    <w:rsid w:val="00473CB2"/>
    <w:rsid w:val="004742A0"/>
    <w:rsid w:val="004742A3"/>
    <w:rsid w:val="00474AC8"/>
    <w:rsid w:val="00474B36"/>
    <w:rsid w:val="0047539A"/>
    <w:rsid w:val="00475C84"/>
    <w:rsid w:val="00475D5F"/>
    <w:rsid w:val="00475ED3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742"/>
    <w:rsid w:val="00477783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507"/>
    <w:rsid w:val="00480665"/>
    <w:rsid w:val="004809A6"/>
    <w:rsid w:val="00480E17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ABD"/>
    <w:rsid w:val="00484D0B"/>
    <w:rsid w:val="00484F68"/>
    <w:rsid w:val="00486196"/>
    <w:rsid w:val="00486357"/>
    <w:rsid w:val="00486439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1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4C0"/>
    <w:rsid w:val="004925FD"/>
    <w:rsid w:val="0049281E"/>
    <w:rsid w:val="00492BF1"/>
    <w:rsid w:val="00492CC2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0EC"/>
    <w:rsid w:val="004966E1"/>
    <w:rsid w:val="0049684E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325"/>
    <w:rsid w:val="004A052C"/>
    <w:rsid w:val="004A0576"/>
    <w:rsid w:val="004A0619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313"/>
    <w:rsid w:val="004A451B"/>
    <w:rsid w:val="004A4701"/>
    <w:rsid w:val="004A472D"/>
    <w:rsid w:val="004A475E"/>
    <w:rsid w:val="004A4878"/>
    <w:rsid w:val="004A4BF2"/>
    <w:rsid w:val="004A4C70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8A4"/>
    <w:rsid w:val="004A7CC2"/>
    <w:rsid w:val="004A7FFA"/>
    <w:rsid w:val="004B0018"/>
    <w:rsid w:val="004B017B"/>
    <w:rsid w:val="004B0256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BD9"/>
    <w:rsid w:val="004B439F"/>
    <w:rsid w:val="004B499E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1CE"/>
    <w:rsid w:val="004C3378"/>
    <w:rsid w:val="004C338A"/>
    <w:rsid w:val="004C33FD"/>
    <w:rsid w:val="004C36A9"/>
    <w:rsid w:val="004C3CA5"/>
    <w:rsid w:val="004C3D79"/>
    <w:rsid w:val="004C3EE2"/>
    <w:rsid w:val="004C3FE9"/>
    <w:rsid w:val="004C41E0"/>
    <w:rsid w:val="004C4236"/>
    <w:rsid w:val="004C4249"/>
    <w:rsid w:val="004C43A2"/>
    <w:rsid w:val="004C444E"/>
    <w:rsid w:val="004C4644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6F80"/>
    <w:rsid w:val="004C7045"/>
    <w:rsid w:val="004C770C"/>
    <w:rsid w:val="004C776C"/>
    <w:rsid w:val="004C779A"/>
    <w:rsid w:val="004C77C2"/>
    <w:rsid w:val="004C7807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A62"/>
    <w:rsid w:val="004D1F05"/>
    <w:rsid w:val="004D1F4E"/>
    <w:rsid w:val="004D2097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BAC"/>
    <w:rsid w:val="004D7D04"/>
    <w:rsid w:val="004D7D55"/>
    <w:rsid w:val="004D7EE3"/>
    <w:rsid w:val="004D7F29"/>
    <w:rsid w:val="004D7F51"/>
    <w:rsid w:val="004E03A0"/>
    <w:rsid w:val="004E03DC"/>
    <w:rsid w:val="004E0527"/>
    <w:rsid w:val="004E0AC7"/>
    <w:rsid w:val="004E0B8A"/>
    <w:rsid w:val="004E0D98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0BC"/>
    <w:rsid w:val="004E51FF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93E"/>
    <w:rsid w:val="004F4B87"/>
    <w:rsid w:val="004F4C48"/>
    <w:rsid w:val="004F4D37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2B4"/>
    <w:rsid w:val="004F658B"/>
    <w:rsid w:val="004F66A3"/>
    <w:rsid w:val="004F680A"/>
    <w:rsid w:val="004F6B15"/>
    <w:rsid w:val="004F6B8A"/>
    <w:rsid w:val="004F706A"/>
    <w:rsid w:val="004F7404"/>
    <w:rsid w:val="004F744C"/>
    <w:rsid w:val="004F74CE"/>
    <w:rsid w:val="004F778F"/>
    <w:rsid w:val="004F782B"/>
    <w:rsid w:val="004F78CA"/>
    <w:rsid w:val="004F79F3"/>
    <w:rsid w:val="004F7CF1"/>
    <w:rsid w:val="004F7DBE"/>
    <w:rsid w:val="004F7E49"/>
    <w:rsid w:val="004F7E84"/>
    <w:rsid w:val="00500415"/>
    <w:rsid w:val="00500AA3"/>
    <w:rsid w:val="00500BB5"/>
    <w:rsid w:val="00500DB2"/>
    <w:rsid w:val="00500E66"/>
    <w:rsid w:val="00500E67"/>
    <w:rsid w:val="005015AC"/>
    <w:rsid w:val="00501C36"/>
    <w:rsid w:val="00501D8E"/>
    <w:rsid w:val="005021E6"/>
    <w:rsid w:val="0050237F"/>
    <w:rsid w:val="00502605"/>
    <w:rsid w:val="00502751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3E69"/>
    <w:rsid w:val="0050440C"/>
    <w:rsid w:val="0050442A"/>
    <w:rsid w:val="00504435"/>
    <w:rsid w:val="005044FA"/>
    <w:rsid w:val="00504A08"/>
    <w:rsid w:val="00504D8E"/>
    <w:rsid w:val="005050C7"/>
    <w:rsid w:val="0050561D"/>
    <w:rsid w:val="00505938"/>
    <w:rsid w:val="005059B5"/>
    <w:rsid w:val="00505EBF"/>
    <w:rsid w:val="00506035"/>
    <w:rsid w:val="0050612B"/>
    <w:rsid w:val="0050615E"/>
    <w:rsid w:val="005062B3"/>
    <w:rsid w:val="00506349"/>
    <w:rsid w:val="00506503"/>
    <w:rsid w:val="00506699"/>
    <w:rsid w:val="00506B19"/>
    <w:rsid w:val="00506B47"/>
    <w:rsid w:val="00506CA7"/>
    <w:rsid w:val="00506D0C"/>
    <w:rsid w:val="00506D67"/>
    <w:rsid w:val="00506E7B"/>
    <w:rsid w:val="00506EF5"/>
    <w:rsid w:val="005074B2"/>
    <w:rsid w:val="0050752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E"/>
    <w:rsid w:val="00512F35"/>
    <w:rsid w:val="00513529"/>
    <w:rsid w:val="00513AA3"/>
    <w:rsid w:val="00513B2D"/>
    <w:rsid w:val="00513EE9"/>
    <w:rsid w:val="00514106"/>
    <w:rsid w:val="00514383"/>
    <w:rsid w:val="00514776"/>
    <w:rsid w:val="0051486C"/>
    <w:rsid w:val="00514C0B"/>
    <w:rsid w:val="00514EFC"/>
    <w:rsid w:val="00514F16"/>
    <w:rsid w:val="00515604"/>
    <w:rsid w:val="00515745"/>
    <w:rsid w:val="00515797"/>
    <w:rsid w:val="00515D1D"/>
    <w:rsid w:val="00515DBD"/>
    <w:rsid w:val="00515E1F"/>
    <w:rsid w:val="005161CE"/>
    <w:rsid w:val="00516699"/>
    <w:rsid w:val="00516C9E"/>
    <w:rsid w:val="00516F5D"/>
    <w:rsid w:val="00517100"/>
    <w:rsid w:val="005173FF"/>
    <w:rsid w:val="00517408"/>
    <w:rsid w:val="00517521"/>
    <w:rsid w:val="00520153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8E5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18"/>
    <w:rsid w:val="005304CD"/>
    <w:rsid w:val="00530547"/>
    <w:rsid w:val="00530852"/>
    <w:rsid w:val="00530ADB"/>
    <w:rsid w:val="00530ADE"/>
    <w:rsid w:val="00530D8B"/>
    <w:rsid w:val="00530FA9"/>
    <w:rsid w:val="00530FCA"/>
    <w:rsid w:val="00531565"/>
    <w:rsid w:val="00531ED9"/>
    <w:rsid w:val="00531F39"/>
    <w:rsid w:val="0053217F"/>
    <w:rsid w:val="00532393"/>
    <w:rsid w:val="005323F9"/>
    <w:rsid w:val="005329C5"/>
    <w:rsid w:val="00533980"/>
    <w:rsid w:val="005339EA"/>
    <w:rsid w:val="00533A13"/>
    <w:rsid w:val="00533A41"/>
    <w:rsid w:val="00533E05"/>
    <w:rsid w:val="00533E28"/>
    <w:rsid w:val="005340F2"/>
    <w:rsid w:val="0053423B"/>
    <w:rsid w:val="005347C5"/>
    <w:rsid w:val="00534871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40B"/>
    <w:rsid w:val="00536437"/>
    <w:rsid w:val="0053672C"/>
    <w:rsid w:val="0053673E"/>
    <w:rsid w:val="005367DA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443"/>
    <w:rsid w:val="005404E9"/>
    <w:rsid w:val="00540ADB"/>
    <w:rsid w:val="00540E32"/>
    <w:rsid w:val="0054143F"/>
    <w:rsid w:val="005414B5"/>
    <w:rsid w:val="00541817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12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BAB"/>
    <w:rsid w:val="00560C17"/>
    <w:rsid w:val="00560DD0"/>
    <w:rsid w:val="005619FA"/>
    <w:rsid w:val="00561BC4"/>
    <w:rsid w:val="00561EAD"/>
    <w:rsid w:val="00561F51"/>
    <w:rsid w:val="00561F81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7EE"/>
    <w:rsid w:val="00564B0A"/>
    <w:rsid w:val="00564B3C"/>
    <w:rsid w:val="00564C83"/>
    <w:rsid w:val="005650D8"/>
    <w:rsid w:val="00565399"/>
    <w:rsid w:val="005657A8"/>
    <w:rsid w:val="005657E8"/>
    <w:rsid w:val="005658C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62A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DB0"/>
    <w:rsid w:val="00572035"/>
    <w:rsid w:val="00572062"/>
    <w:rsid w:val="0057212A"/>
    <w:rsid w:val="0057280B"/>
    <w:rsid w:val="00572B0D"/>
    <w:rsid w:val="00572BA3"/>
    <w:rsid w:val="00572E95"/>
    <w:rsid w:val="005733F9"/>
    <w:rsid w:val="00573641"/>
    <w:rsid w:val="00573841"/>
    <w:rsid w:val="00573BAC"/>
    <w:rsid w:val="00573BBF"/>
    <w:rsid w:val="00573D67"/>
    <w:rsid w:val="005740D4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4066"/>
    <w:rsid w:val="005840D4"/>
    <w:rsid w:val="005846A8"/>
    <w:rsid w:val="00584849"/>
    <w:rsid w:val="00584938"/>
    <w:rsid w:val="00584C12"/>
    <w:rsid w:val="00584D9B"/>
    <w:rsid w:val="00585412"/>
    <w:rsid w:val="00585889"/>
    <w:rsid w:val="00585938"/>
    <w:rsid w:val="0058598F"/>
    <w:rsid w:val="00585A1D"/>
    <w:rsid w:val="00585B63"/>
    <w:rsid w:val="00586366"/>
    <w:rsid w:val="00586502"/>
    <w:rsid w:val="00586762"/>
    <w:rsid w:val="00586B7F"/>
    <w:rsid w:val="00586D75"/>
    <w:rsid w:val="00586E03"/>
    <w:rsid w:val="00586E7D"/>
    <w:rsid w:val="00587310"/>
    <w:rsid w:val="00587419"/>
    <w:rsid w:val="00587F64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FFA"/>
    <w:rsid w:val="005923AE"/>
    <w:rsid w:val="005925D9"/>
    <w:rsid w:val="00592B06"/>
    <w:rsid w:val="00592BAC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BB7"/>
    <w:rsid w:val="00593E64"/>
    <w:rsid w:val="00593EFA"/>
    <w:rsid w:val="0059428F"/>
    <w:rsid w:val="005943B6"/>
    <w:rsid w:val="005948C1"/>
    <w:rsid w:val="005948C4"/>
    <w:rsid w:val="005949DC"/>
    <w:rsid w:val="00594D5B"/>
    <w:rsid w:val="00594E86"/>
    <w:rsid w:val="00595501"/>
    <w:rsid w:val="005956B2"/>
    <w:rsid w:val="00595926"/>
    <w:rsid w:val="00595A16"/>
    <w:rsid w:val="00595D5A"/>
    <w:rsid w:val="005962EE"/>
    <w:rsid w:val="0059653B"/>
    <w:rsid w:val="00596845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5D"/>
    <w:rsid w:val="005A0EB3"/>
    <w:rsid w:val="005A105B"/>
    <w:rsid w:val="005A1C58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700"/>
    <w:rsid w:val="005A5963"/>
    <w:rsid w:val="005A5965"/>
    <w:rsid w:val="005A5A42"/>
    <w:rsid w:val="005A5CA4"/>
    <w:rsid w:val="005A6124"/>
    <w:rsid w:val="005A624E"/>
    <w:rsid w:val="005A6272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404C"/>
    <w:rsid w:val="005B43C2"/>
    <w:rsid w:val="005B47DF"/>
    <w:rsid w:val="005B4AB5"/>
    <w:rsid w:val="005B4D4C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2E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347"/>
    <w:rsid w:val="005C15DE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97B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103"/>
    <w:rsid w:val="005C7280"/>
    <w:rsid w:val="005C7635"/>
    <w:rsid w:val="005C7687"/>
    <w:rsid w:val="005C777E"/>
    <w:rsid w:val="005C7803"/>
    <w:rsid w:val="005C7C6F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6AC"/>
    <w:rsid w:val="005D699A"/>
    <w:rsid w:val="005D6C9C"/>
    <w:rsid w:val="005D70FB"/>
    <w:rsid w:val="005D710B"/>
    <w:rsid w:val="005D7252"/>
    <w:rsid w:val="005D73B9"/>
    <w:rsid w:val="005D7625"/>
    <w:rsid w:val="005D794B"/>
    <w:rsid w:val="005D79B8"/>
    <w:rsid w:val="005D7CE2"/>
    <w:rsid w:val="005D7E0F"/>
    <w:rsid w:val="005E01F8"/>
    <w:rsid w:val="005E05B4"/>
    <w:rsid w:val="005E0850"/>
    <w:rsid w:val="005E08E3"/>
    <w:rsid w:val="005E0A8D"/>
    <w:rsid w:val="005E0C07"/>
    <w:rsid w:val="005E0CB5"/>
    <w:rsid w:val="005E0EE2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ADB"/>
    <w:rsid w:val="005E4B0D"/>
    <w:rsid w:val="005E4E8A"/>
    <w:rsid w:val="005E5289"/>
    <w:rsid w:val="005E528D"/>
    <w:rsid w:val="005E52D7"/>
    <w:rsid w:val="005E5696"/>
    <w:rsid w:val="005E5792"/>
    <w:rsid w:val="005E5A3C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69"/>
    <w:rsid w:val="005F08FA"/>
    <w:rsid w:val="005F0D9C"/>
    <w:rsid w:val="005F0E9E"/>
    <w:rsid w:val="005F0EBD"/>
    <w:rsid w:val="005F1580"/>
    <w:rsid w:val="005F1C33"/>
    <w:rsid w:val="005F1C85"/>
    <w:rsid w:val="005F2174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CE7"/>
    <w:rsid w:val="005F5FF8"/>
    <w:rsid w:val="005F6382"/>
    <w:rsid w:val="005F6445"/>
    <w:rsid w:val="005F6554"/>
    <w:rsid w:val="005F6707"/>
    <w:rsid w:val="005F673A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7B"/>
    <w:rsid w:val="006004D7"/>
    <w:rsid w:val="006005EB"/>
    <w:rsid w:val="00600864"/>
    <w:rsid w:val="00600B13"/>
    <w:rsid w:val="00600C54"/>
    <w:rsid w:val="00600E67"/>
    <w:rsid w:val="00600F9F"/>
    <w:rsid w:val="00600FCE"/>
    <w:rsid w:val="00601050"/>
    <w:rsid w:val="006010BA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BE9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7CF"/>
    <w:rsid w:val="006118E4"/>
    <w:rsid w:val="00611DE1"/>
    <w:rsid w:val="006121AF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04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CED"/>
    <w:rsid w:val="006244AB"/>
    <w:rsid w:val="0062464C"/>
    <w:rsid w:val="0062466A"/>
    <w:rsid w:val="00624CB3"/>
    <w:rsid w:val="00624EA0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998"/>
    <w:rsid w:val="00631E6C"/>
    <w:rsid w:val="00631E7B"/>
    <w:rsid w:val="00631FEE"/>
    <w:rsid w:val="006320E5"/>
    <w:rsid w:val="00632100"/>
    <w:rsid w:val="006321A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4C38"/>
    <w:rsid w:val="00635423"/>
    <w:rsid w:val="0063572F"/>
    <w:rsid w:val="006359F7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5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3F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CD"/>
    <w:rsid w:val="00643AD1"/>
    <w:rsid w:val="00643ADA"/>
    <w:rsid w:val="00643B92"/>
    <w:rsid w:val="00643FB4"/>
    <w:rsid w:val="006441DC"/>
    <w:rsid w:val="006445E0"/>
    <w:rsid w:val="006446F2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2D80"/>
    <w:rsid w:val="00653435"/>
    <w:rsid w:val="0065346C"/>
    <w:rsid w:val="00653565"/>
    <w:rsid w:val="006538BD"/>
    <w:rsid w:val="00653AF6"/>
    <w:rsid w:val="0065407E"/>
    <w:rsid w:val="006543CF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97"/>
    <w:rsid w:val="0066116B"/>
    <w:rsid w:val="00661256"/>
    <w:rsid w:val="00661474"/>
    <w:rsid w:val="00661567"/>
    <w:rsid w:val="006617B5"/>
    <w:rsid w:val="0066188B"/>
    <w:rsid w:val="006618F7"/>
    <w:rsid w:val="00661D50"/>
    <w:rsid w:val="00661F24"/>
    <w:rsid w:val="0066212A"/>
    <w:rsid w:val="00662219"/>
    <w:rsid w:val="006625C7"/>
    <w:rsid w:val="0066292C"/>
    <w:rsid w:val="006629D4"/>
    <w:rsid w:val="00662AA1"/>
    <w:rsid w:val="00662C0C"/>
    <w:rsid w:val="00662E28"/>
    <w:rsid w:val="00662E86"/>
    <w:rsid w:val="00662FCE"/>
    <w:rsid w:val="006631D6"/>
    <w:rsid w:val="006632BC"/>
    <w:rsid w:val="006633CE"/>
    <w:rsid w:val="006634C7"/>
    <w:rsid w:val="0066389F"/>
    <w:rsid w:val="00663A91"/>
    <w:rsid w:val="00663AE1"/>
    <w:rsid w:val="00663CC0"/>
    <w:rsid w:val="00663F2A"/>
    <w:rsid w:val="006642B7"/>
    <w:rsid w:val="00664485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E5D"/>
    <w:rsid w:val="00667FE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878"/>
    <w:rsid w:val="00671BC0"/>
    <w:rsid w:val="00671D06"/>
    <w:rsid w:val="00671DF7"/>
    <w:rsid w:val="00671E7D"/>
    <w:rsid w:val="00672468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0BB"/>
    <w:rsid w:val="00675231"/>
    <w:rsid w:val="00675538"/>
    <w:rsid w:val="00675C79"/>
    <w:rsid w:val="00675DEA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F6"/>
    <w:rsid w:val="00680627"/>
    <w:rsid w:val="00680629"/>
    <w:rsid w:val="00680826"/>
    <w:rsid w:val="00680831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A7A"/>
    <w:rsid w:val="00686FB7"/>
    <w:rsid w:val="006871A6"/>
    <w:rsid w:val="006872A5"/>
    <w:rsid w:val="006872CC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5EE"/>
    <w:rsid w:val="00694B4E"/>
    <w:rsid w:val="00694D0A"/>
    <w:rsid w:val="00694E13"/>
    <w:rsid w:val="00694F76"/>
    <w:rsid w:val="00694F88"/>
    <w:rsid w:val="00694FEE"/>
    <w:rsid w:val="006954B5"/>
    <w:rsid w:val="006955D4"/>
    <w:rsid w:val="00695798"/>
    <w:rsid w:val="0069593E"/>
    <w:rsid w:val="00695B9B"/>
    <w:rsid w:val="00695C32"/>
    <w:rsid w:val="00696034"/>
    <w:rsid w:val="006960DC"/>
    <w:rsid w:val="00696264"/>
    <w:rsid w:val="0069626A"/>
    <w:rsid w:val="00696412"/>
    <w:rsid w:val="00696896"/>
    <w:rsid w:val="00696EDA"/>
    <w:rsid w:val="0069767E"/>
    <w:rsid w:val="006976D9"/>
    <w:rsid w:val="00697E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7C0"/>
    <w:rsid w:val="006A27C3"/>
    <w:rsid w:val="006A2A1E"/>
    <w:rsid w:val="006A2BD6"/>
    <w:rsid w:val="006A2CF7"/>
    <w:rsid w:val="006A2E06"/>
    <w:rsid w:val="006A2E73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5D5"/>
    <w:rsid w:val="006A4B1A"/>
    <w:rsid w:val="006A5B76"/>
    <w:rsid w:val="006A6276"/>
    <w:rsid w:val="006A6581"/>
    <w:rsid w:val="006A66B6"/>
    <w:rsid w:val="006A673B"/>
    <w:rsid w:val="006A6979"/>
    <w:rsid w:val="006A6C05"/>
    <w:rsid w:val="006A6D16"/>
    <w:rsid w:val="006A6D85"/>
    <w:rsid w:val="006A70DB"/>
    <w:rsid w:val="006A721C"/>
    <w:rsid w:val="006A747C"/>
    <w:rsid w:val="006A75B8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DBD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7C"/>
    <w:rsid w:val="006C17C1"/>
    <w:rsid w:val="006C1E5C"/>
    <w:rsid w:val="006C2058"/>
    <w:rsid w:val="006C221E"/>
    <w:rsid w:val="006C2314"/>
    <w:rsid w:val="006C23E1"/>
    <w:rsid w:val="006C2440"/>
    <w:rsid w:val="006C24D9"/>
    <w:rsid w:val="006C24FD"/>
    <w:rsid w:val="006C2562"/>
    <w:rsid w:val="006C26B2"/>
    <w:rsid w:val="006C28A6"/>
    <w:rsid w:val="006C2CBC"/>
    <w:rsid w:val="006C2DAC"/>
    <w:rsid w:val="006C2DF1"/>
    <w:rsid w:val="006C2E62"/>
    <w:rsid w:val="006C30D8"/>
    <w:rsid w:val="006C30F8"/>
    <w:rsid w:val="006C3295"/>
    <w:rsid w:val="006C38CC"/>
    <w:rsid w:val="006C3E60"/>
    <w:rsid w:val="006C4012"/>
    <w:rsid w:val="006C4047"/>
    <w:rsid w:val="006C43EA"/>
    <w:rsid w:val="006C478D"/>
    <w:rsid w:val="006C4850"/>
    <w:rsid w:val="006C4902"/>
    <w:rsid w:val="006C4B30"/>
    <w:rsid w:val="006C4B9F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4C"/>
    <w:rsid w:val="006D0D65"/>
    <w:rsid w:val="006D10CE"/>
    <w:rsid w:val="006D1348"/>
    <w:rsid w:val="006D1564"/>
    <w:rsid w:val="006D178F"/>
    <w:rsid w:val="006D1DF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384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62"/>
    <w:rsid w:val="006E09E1"/>
    <w:rsid w:val="006E0D67"/>
    <w:rsid w:val="006E0F60"/>
    <w:rsid w:val="006E1216"/>
    <w:rsid w:val="006E170B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FC4"/>
    <w:rsid w:val="006E307F"/>
    <w:rsid w:val="006E340F"/>
    <w:rsid w:val="006E350F"/>
    <w:rsid w:val="006E3917"/>
    <w:rsid w:val="006E3ABB"/>
    <w:rsid w:val="006E3CEE"/>
    <w:rsid w:val="006E3E30"/>
    <w:rsid w:val="006E413B"/>
    <w:rsid w:val="006E426B"/>
    <w:rsid w:val="006E4496"/>
    <w:rsid w:val="006E46EA"/>
    <w:rsid w:val="006E4770"/>
    <w:rsid w:val="006E47DB"/>
    <w:rsid w:val="006E4814"/>
    <w:rsid w:val="006E4CE3"/>
    <w:rsid w:val="006E4D2B"/>
    <w:rsid w:val="006E4E2E"/>
    <w:rsid w:val="006E4FE6"/>
    <w:rsid w:val="006E53EE"/>
    <w:rsid w:val="006E5901"/>
    <w:rsid w:val="006E5A3F"/>
    <w:rsid w:val="006E5B8B"/>
    <w:rsid w:val="006E6070"/>
    <w:rsid w:val="006E6528"/>
    <w:rsid w:val="006E68B6"/>
    <w:rsid w:val="006E6A34"/>
    <w:rsid w:val="006E6A5F"/>
    <w:rsid w:val="006E6ABC"/>
    <w:rsid w:val="006E6C89"/>
    <w:rsid w:val="006E6F8A"/>
    <w:rsid w:val="006E715F"/>
    <w:rsid w:val="006E736D"/>
    <w:rsid w:val="006E7785"/>
    <w:rsid w:val="006E79C7"/>
    <w:rsid w:val="006E7D34"/>
    <w:rsid w:val="006E7F37"/>
    <w:rsid w:val="006F0248"/>
    <w:rsid w:val="006F0271"/>
    <w:rsid w:val="006F0607"/>
    <w:rsid w:val="006F0758"/>
    <w:rsid w:val="006F07DB"/>
    <w:rsid w:val="006F09B3"/>
    <w:rsid w:val="006F0C34"/>
    <w:rsid w:val="006F0F01"/>
    <w:rsid w:val="006F0FE9"/>
    <w:rsid w:val="006F102F"/>
    <w:rsid w:val="006F1507"/>
    <w:rsid w:val="006F1561"/>
    <w:rsid w:val="006F16DE"/>
    <w:rsid w:val="006F1938"/>
    <w:rsid w:val="006F19C6"/>
    <w:rsid w:val="006F1AB7"/>
    <w:rsid w:val="006F1D8A"/>
    <w:rsid w:val="006F20A5"/>
    <w:rsid w:val="006F20AF"/>
    <w:rsid w:val="006F2385"/>
    <w:rsid w:val="006F295A"/>
    <w:rsid w:val="006F2BB5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176"/>
    <w:rsid w:val="006F52D0"/>
    <w:rsid w:val="006F569D"/>
    <w:rsid w:val="006F56AF"/>
    <w:rsid w:val="006F56E9"/>
    <w:rsid w:val="006F57A5"/>
    <w:rsid w:val="006F5CB1"/>
    <w:rsid w:val="006F5F48"/>
    <w:rsid w:val="006F613C"/>
    <w:rsid w:val="006F62B3"/>
    <w:rsid w:val="006F64F0"/>
    <w:rsid w:val="006F67F0"/>
    <w:rsid w:val="006F6885"/>
    <w:rsid w:val="006F6B4F"/>
    <w:rsid w:val="006F6B98"/>
    <w:rsid w:val="006F6BEE"/>
    <w:rsid w:val="006F6E36"/>
    <w:rsid w:val="006F6EEB"/>
    <w:rsid w:val="006F719F"/>
    <w:rsid w:val="006F7336"/>
    <w:rsid w:val="006F7528"/>
    <w:rsid w:val="006F7B62"/>
    <w:rsid w:val="006F7D8C"/>
    <w:rsid w:val="006F7DC0"/>
    <w:rsid w:val="00700009"/>
    <w:rsid w:val="00700253"/>
    <w:rsid w:val="0070073E"/>
    <w:rsid w:val="007009AB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61A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9A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2BE"/>
    <w:rsid w:val="00713430"/>
    <w:rsid w:val="00713836"/>
    <w:rsid w:val="00713A70"/>
    <w:rsid w:val="00713C0C"/>
    <w:rsid w:val="00713FAC"/>
    <w:rsid w:val="00713FF7"/>
    <w:rsid w:val="007142C7"/>
    <w:rsid w:val="007144A3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847"/>
    <w:rsid w:val="00726EAA"/>
    <w:rsid w:val="00726F81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B67"/>
    <w:rsid w:val="00730DC2"/>
    <w:rsid w:val="00730E2C"/>
    <w:rsid w:val="00730EFB"/>
    <w:rsid w:val="00731180"/>
    <w:rsid w:val="007315D3"/>
    <w:rsid w:val="007316EC"/>
    <w:rsid w:val="007318D3"/>
    <w:rsid w:val="00731954"/>
    <w:rsid w:val="00731D02"/>
    <w:rsid w:val="00732093"/>
    <w:rsid w:val="007328AB"/>
    <w:rsid w:val="0073345A"/>
    <w:rsid w:val="00733505"/>
    <w:rsid w:val="00733CA3"/>
    <w:rsid w:val="00733E7B"/>
    <w:rsid w:val="00733F4C"/>
    <w:rsid w:val="0073451B"/>
    <w:rsid w:val="0073456B"/>
    <w:rsid w:val="0073477F"/>
    <w:rsid w:val="00734A10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01A"/>
    <w:rsid w:val="007362B2"/>
    <w:rsid w:val="0073659F"/>
    <w:rsid w:val="00736628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F61"/>
    <w:rsid w:val="007454B5"/>
    <w:rsid w:val="00745654"/>
    <w:rsid w:val="00745965"/>
    <w:rsid w:val="00745C03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A5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3ED"/>
    <w:rsid w:val="00753439"/>
    <w:rsid w:val="0075349A"/>
    <w:rsid w:val="007539ED"/>
    <w:rsid w:val="00753AC1"/>
    <w:rsid w:val="007540FB"/>
    <w:rsid w:val="0075442E"/>
    <w:rsid w:val="00754691"/>
    <w:rsid w:val="00754EA5"/>
    <w:rsid w:val="00754FC7"/>
    <w:rsid w:val="0075532F"/>
    <w:rsid w:val="00755482"/>
    <w:rsid w:val="007554EE"/>
    <w:rsid w:val="0075553F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8D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9D7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4B1"/>
    <w:rsid w:val="00766D26"/>
    <w:rsid w:val="0076700F"/>
    <w:rsid w:val="007673D7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899"/>
    <w:rsid w:val="00773BC0"/>
    <w:rsid w:val="00773D1E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9DD"/>
    <w:rsid w:val="00783B1E"/>
    <w:rsid w:val="00783F90"/>
    <w:rsid w:val="00783F97"/>
    <w:rsid w:val="007841B7"/>
    <w:rsid w:val="007842E0"/>
    <w:rsid w:val="0078493D"/>
    <w:rsid w:val="00785368"/>
    <w:rsid w:val="007853C3"/>
    <w:rsid w:val="00785474"/>
    <w:rsid w:val="007858FC"/>
    <w:rsid w:val="00785A90"/>
    <w:rsid w:val="00785FDE"/>
    <w:rsid w:val="0078620C"/>
    <w:rsid w:val="00786368"/>
    <w:rsid w:val="007863DA"/>
    <w:rsid w:val="00786545"/>
    <w:rsid w:val="007869DE"/>
    <w:rsid w:val="00786BC0"/>
    <w:rsid w:val="00786C8B"/>
    <w:rsid w:val="007871F7"/>
    <w:rsid w:val="00787390"/>
    <w:rsid w:val="007873A3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6B4"/>
    <w:rsid w:val="00795810"/>
    <w:rsid w:val="007958C1"/>
    <w:rsid w:val="00795920"/>
    <w:rsid w:val="00795BCF"/>
    <w:rsid w:val="00795D8B"/>
    <w:rsid w:val="00796042"/>
    <w:rsid w:val="0079643C"/>
    <w:rsid w:val="0079673F"/>
    <w:rsid w:val="0079686D"/>
    <w:rsid w:val="00796898"/>
    <w:rsid w:val="007969A2"/>
    <w:rsid w:val="00796BDA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06F"/>
    <w:rsid w:val="007A232F"/>
    <w:rsid w:val="007A23B2"/>
    <w:rsid w:val="007A24CF"/>
    <w:rsid w:val="007A2546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98"/>
    <w:rsid w:val="007A41D2"/>
    <w:rsid w:val="007A451C"/>
    <w:rsid w:val="007A4781"/>
    <w:rsid w:val="007A4790"/>
    <w:rsid w:val="007A49F5"/>
    <w:rsid w:val="007A4B77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AE8"/>
    <w:rsid w:val="007A6CBF"/>
    <w:rsid w:val="007A71B2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3CB"/>
    <w:rsid w:val="007B1693"/>
    <w:rsid w:val="007B1A56"/>
    <w:rsid w:val="007B1B32"/>
    <w:rsid w:val="007B1BBE"/>
    <w:rsid w:val="007B1FC1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C01E2"/>
    <w:rsid w:val="007C04AB"/>
    <w:rsid w:val="007C089C"/>
    <w:rsid w:val="007C095B"/>
    <w:rsid w:val="007C0A84"/>
    <w:rsid w:val="007C0B62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4F94"/>
    <w:rsid w:val="007C511C"/>
    <w:rsid w:val="007C536A"/>
    <w:rsid w:val="007C543F"/>
    <w:rsid w:val="007C57CD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43C"/>
    <w:rsid w:val="007D166B"/>
    <w:rsid w:val="007D1807"/>
    <w:rsid w:val="007D1F77"/>
    <w:rsid w:val="007D1FDB"/>
    <w:rsid w:val="007D23FA"/>
    <w:rsid w:val="007D2404"/>
    <w:rsid w:val="007D2415"/>
    <w:rsid w:val="007D2653"/>
    <w:rsid w:val="007D26F1"/>
    <w:rsid w:val="007D2BA7"/>
    <w:rsid w:val="007D2E96"/>
    <w:rsid w:val="007D2FAD"/>
    <w:rsid w:val="007D3287"/>
    <w:rsid w:val="007D337C"/>
    <w:rsid w:val="007D34B9"/>
    <w:rsid w:val="007D39D1"/>
    <w:rsid w:val="007D3B09"/>
    <w:rsid w:val="007D3E25"/>
    <w:rsid w:val="007D44C4"/>
    <w:rsid w:val="007D4636"/>
    <w:rsid w:val="007D4976"/>
    <w:rsid w:val="007D4985"/>
    <w:rsid w:val="007D4B2E"/>
    <w:rsid w:val="007D4F05"/>
    <w:rsid w:val="007D52AE"/>
    <w:rsid w:val="007D5694"/>
    <w:rsid w:val="007D5925"/>
    <w:rsid w:val="007D5B68"/>
    <w:rsid w:val="007D5DD4"/>
    <w:rsid w:val="007D5E00"/>
    <w:rsid w:val="007D628D"/>
    <w:rsid w:val="007D629E"/>
    <w:rsid w:val="007D6428"/>
    <w:rsid w:val="007D6447"/>
    <w:rsid w:val="007D6551"/>
    <w:rsid w:val="007D67B2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5C9"/>
    <w:rsid w:val="007E4C8A"/>
    <w:rsid w:val="007E4D11"/>
    <w:rsid w:val="007E51C8"/>
    <w:rsid w:val="007E5226"/>
    <w:rsid w:val="007E56BF"/>
    <w:rsid w:val="007E58BF"/>
    <w:rsid w:val="007E5A4A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4D7"/>
    <w:rsid w:val="007F18A6"/>
    <w:rsid w:val="007F1912"/>
    <w:rsid w:val="007F1D1C"/>
    <w:rsid w:val="007F1EFC"/>
    <w:rsid w:val="007F217C"/>
    <w:rsid w:val="007F2271"/>
    <w:rsid w:val="007F2470"/>
    <w:rsid w:val="007F32D5"/>
    <w:rsid w:val="007F3348"/>
    <w:rsid w:val="007F3377"/>
    <w:rsid w:val="007F3615"/>
    <w:rsid w:val="007F3C55"/>
    <w:rsid w:val="007F3DA3"/>
    <w:rsid w:val="007F3DBE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215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3D7"/>
    <w:rsid w:val="007F6582"/>
    <w:rsid w:val="007F674A"/>
    <w:rsid w:val="007F6796"/>
    <w:rsid w:val="007F6938"/>
    <w:rsid w:val="007F69EB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F90"/>
    <w:rsid w:val="00802614"/>
    <w:rsid w:val="00802692"/>
    <w:rsid w:val="00802956"/>
    <w:rsid w:val="00802A03"/>
    <w:rsid w:val="0080314E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21"/>
    <w:rsid w:val="00804BB7"/>
    <w:rsid w:val="00804F53"/>
    <w:rsid w:val="00805093"/>
    <w:rsid w:val="0080522B"/>
    <w:rsid w:val="00805484"/>
    <w:rsid w:val="00805589"/>
    <w:rsid w:val="008059A9"/>
    <w:rsid w:val="00805C91"/>
    <w:rsid w:val="00805E01"/>
    <w:rsid w:val="00805E6A"/>
    <w:rsid w:val="00805E6E"/>
    <w:rsid w:val="008062CB"/>
    <w:rsid w:val="008064F1"/>
    <w:rsid w:val="008067CF"/>
    <w:rsid w:val="00806A92"/>
    <w:rsid w:val="00806AD9"/>
    <w:rsid w:val="00806F27"/>
    <w:rsid w:val="00806F61"/>
    <w:rsid w:val="008071D4"/>
    <w:rsid w:val="008074CC"/>
    <w:rsid w:val="00807853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A50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7"/>
    <w:rsid w:val="008151C9"/>
    <w:rsid w:val="008152CD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10F6"/>
    <w:rsid w:val="008210FD"/>
    <w:rsid w:val="008212F0"/>
    <w:rsid w:val="008215B7"/>
    <w:rsid w:val="008218EA"/>
    <w:rsid w:val="00821C70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A34"/>
    <w:rsid w:val="00830B31"/>
    <w:rsid w:val="00830BAB"/>
    <w:rsid w:val="00830CB0"/>
    <w:rsid w:val="00831089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21"/>
    <w:rsid w:val="0083325D"/>
    <w:rsid w:val="00833358"/>
    <w:rsid w:val="008335F5"/>
    <w:rsid w:val="0083365C"/>
    <w:rsid w:val="0083391B"/>
    <w:rsid w:val="00833A94"/>
    <w:rsid w:val="00833C38"/>
    <w:rsid w:val="00833E43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F23"/>
    <w:rsid w:val="00834F52"/>
    <w:rsid w:val="008351EC"/>
    <w:rsid w:val="008356FC"/>
    <w:rsid w:val="0083572A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793"/>
    <w:rsid w:val="00842CFF"/>
    <w:rsid w:val="008431A5"/>
    <w:rsid w:val="00843264"/>
    <w:rsid w:val="008432EB"/>
    <w:rsid w:val="00843314"/>
    <w:rsid w:val="00843724"/>
    <w:rsid w:val="00843885"/>
    <w:rsid w:val="00843C45"/>
    <w:rsid w:val="008445D4"/>
    <w:rsid w:val="0084483B"/>
    <w:rsid w:val="008449EB"/>
    <w:rsid w:val="00844AAB"/>
    <w:rsid w:val="00844FEC"/>
    <w:rsid w:val="008451F9"/>
    <w:rsid w:val="008455E8"/>
    <w:rsid w:val="008456A5"/>
    <w:rsid w:val="0084583D"/>
    <w:rsid w:val="008459E0"/>
    <w:rsid w:val="0084616D"/>
    <w:rsid w:val="00846351"/>
    <w:rsid w:val="008468F1"/>
    <w:rsid w:val="00846B4D"/>
    <w:rsid w:val="00846F14"/>
    <w:rsid w:val="008473D3"/>
    <w:rsid w:val="008473F2"/>
    <w:rsid w:val="0084743F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577"/>
    <w:rsid w:val="008527EA"/>
    <w:rsid w:val="00852E4E"/>
    <w:rsid w:val="0085354A"/>
    <w:rsid w:val="008539DF"/>
    <w:rsid w:val="008539F8"/>
    <w:rsid w:val="00853A0A"/>
    <w:rsid w:val="00853DB6"/>
    <w:rsid w:val="00853EEE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16C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171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CA"/>
    <w:rsid w:val="008637D4"/>
    <w:rsid w:val="00863901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C2F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14"/>
    <w:rsid w:val="008721A7"/>
    <w:rsid w:val="0087282A"/>
    <w:rsid w:val="008728BD"/>
    <w:rsid w:val="00872D4F"/>
    <w:rsid w:val="00872F7B"/>
    <w:rsid w:val="0087340C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8EB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DF0"/>
    <w:rsid w:val="00882FB4"/>
    <w:rsid w:val="0088349D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26"/>
    <w:rsid w:val="0089459F"/>
    <w:rsid w:val="0089480C"/>
    <w:rsid w:val="0089481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072"/>
    <w:rsid w:val="00896379"/>
    <w:rsid w:val="008965EA"/>
    <w:rsid w:val="00896BC9"/>
    <w:rsid w:val="00896C73"/>
    <w:rsid w:val="00896CE4"/>
    <w:rsid w:val="0089702E"/>
    <w:rsid w:val="008970AB"/>
    <w:rsid w:val="008970E0"/>
    <w:rsid w:val="00897564"/>
    <w:rsid w:val="008977FD"/>
    <w:rsid w:val="008979C6"/>
    <w:rsid w:val="00897AFF"/>
    <w:rsid w:val="00897D1C"/>
    <w:rsid w:val="00897E15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856"/>
    <w:rsid w:val="008A093C"/>
    <w:rsid w:val="008A0E1A"/>
    <w:rsid w:val="008A0E3E"/>
    <w:rsid w:val="008A1277"/>
    <w:rsid w:val="008A134A"/>
    <w:rsid w:val="008A1635"/>
    <w:rsid w:val="008A1881"/>
    <w:rsid w:val="008A1A2D"/>
    <w:rsid w:val="008A1B02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B8D"/>
    <w:rsid w:val="008A4D8F"/>
    <w:rsid w:val="008A4D97"/>
    <w:rsid w:val="008A51AA"/>
    <w:rsid w:val="008A51B7"/>
    <w:rsid w:val="008A525E"/>
    <w:rsid w:val="008A55C5"/>
    <w:rsid w:val="008A5A8D"/>
    <w:rsid w:val="008A5E12"/>
    <w:rsid w:val="008A5F3E"/>
    <w:rsid w:val="008A5F7F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B08B6"/>
    <w:rsid w:val="008B0AB1"/>
    <w:rsid w:val="008B0AE7"/>
    <w:rsid w:val="008B0C30"/>
    <w:rsid w:val="008B0DF7"/>
    <w:rsid w:val="008B1740"/>
    <w:rsid w:val="008B1A65"/>
    <w:rsid w:val="008B1EB2"/>
    <w:rsid w:val="008B2049"/>
    <w:rsid w:val="008B2134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8B6"/>
    <w:rsid w:val="008B4BEE"/>
    <w:rsid w:val="008B4D21"/>
    <w:rsid w:val="008B4D5C"/>
    <w:rsid w:val="008B4D6F"/>
    <w:rsid w:val="008B4F3F"/>
    <w:rsid w:val="008B4FEF"/>
    <w:rsid w:val="008B500A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7509"/>
    <w:rsid w:val="008B7598"/>
    <w:rsid w:val="008B7912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101"/>
    <w:rsid w:val="008C24D4"/>
    <w:rsid w:val="008C2507"/>
    <w:rsid w:val="008C2847"/>
    <w:rsid w:val="008C28A1"/>
    <w:rsid w:val="008C2A30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ADC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0FAD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20"/>
    <w:rsid w:val="008D3AA4"/>
    <w:rsid w:val="008D4066"/>
    <w:rsid w:val="008D53D9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1C"/>
    <w:rsid w:val="008D6EC9"/>
    <w:rsid w:val="008D708E"/>
    <w:rsid w:val="008D71DB"/>
    <w:rsid w:val="008D723D"/>
    <w:rsid w:val="008D76F3"/>
    <w:rsid w:val="008D7BC9"/>
    <w:rsid w:val="008D7DCC"/>
    <w:rsid w:val="008D7FDE"/>
    <w:rsid w:val="008E006D"/>
    <w:rsid w:val="008E0115"/>
    <w:rsid w:val="008E0214"/>
    <w:rsid w:val="008E08C5"/>
    <w:rsid w:val="008E0923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A6A"/>
    <w:rsid w:val="008E2C8B"/>
    <w:rsid w:val="008E2D4E"/>
    <w:rsid w:val="008E2F2C"/>
    <w:rsid w:val="008E31F1"/>
    <w:rsid w:val="008E3491"/>
    <w:rsid w:val="008E3669"/>
    <w:rsid w:val="008E3932"/>
    <w:rsid w:val="008E3B36"/>
    <w:rsid w:val="008E3D64"/>
    <w:rsid w:val="008E3E7D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556"/>
    <w:rsid w:val="008E5558"/>
    <w:rsid w:val="008E5CD4"/>
    <w:rsid w:val="008E5E5B"/>
    <w:rsid w:val="008E6001"/>
    <w:rsid w:val="008E616E"/>
    <w:rsid w:val="008E6218"/>
    <w:rsid w:val="008E62C5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F0314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819"/>
    <w:rsid w:val="008F2DDB"/>
    <w:rsid w:val="008F2E3E"/>
    <w:rsid w:val="008F2FE3"/>
    <w:rsid w:val="008F3192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469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705C"/>
    <w:rsid w:val="008F7147"/>
    <w:rsid w:val="008F71D2"/>
    <w:rsid w:val="008F731A"/>
    <w:rsid w:val="008F749E"/>
    <w:rsid w:val="008F75A7"/>
    <w:rsid w:val="008F769E"/>
    <w:rsid w:val="008F7712"/>
    <w:rsid w:val="008F7B11"/>
    <w:rsid w:val="008F7C18"/>
    <w:rsid w:val="008F7E55"/>
    <w:rsid w:val="00900082"/>
    <w:rsid w:val="00900232"/>
    <w:rsid w:val="0090057B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A9"/>
    <w:rsid w:val="00901BBC"/>
    <w:rsid w:val="00901CA8"/>
    <w:rsid w:val="00901E41"/>
    <w:rsid w:val="00901E62"/>
    <w:rsid w:val="00901FE8"/>
    <w:rsid w:val="00902297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2170"/>
    <w:rsid w:val="00912650"/>
    <w:rsid w:val="009127FF"/>
    <w:rsid w:val="00912D11"/>
    <w:rsid w:val="00912E66"/>
    <w:rsid w:val="0091316F"/>
    <w:rsid w:val="00913867"/>
    <w:rsid w:val="009139C2"/>
    <w:rsid w:val="00913A74"/>
    <w:rsid w:val="00913D69"/>
    <w:rsid w:val="00913D9D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FD"/>
    <w:rsid w:val="009169FA"/>
    <w:rsid w:val="00916A1D"/>
    <w:rsid w:val="00916AA3"/>
    <w:rsid w:val="00916B75"/>
    <w:rsid w:val="0091741D"/>
    <w:rsid w:val="00917BD2"/>
    <w:rsid w:val="00917CE3"/>
    <w:rsid w:val="00920767"/>
    <w:rsid w:val="00920A08"/>
    <w:rsid w:val="00920DD9"/>
    <w:rsid w:val="00920EC8"/>
    <w:rsid w:val="00920F45"/>
    <w:rsid w:val="00921341"/>
    <w:rsid w:val="00921539"/>
    <w:rsid w:val="00921A44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65"/>
    <w:rsid w:val="00924AC4"/>
    <w:rsid w:val="00924BEA"/>
    <w:rsid w:val="00924DA3"/>
    <w:rsid w:val="00924DC1"/>
    <w:rsid w:val="00924DD6"/>
    <w:rsid w:val="00924DE0"/>
    <w:rsid w:val="00924ECE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ED"/>
    <w:rsid w:val="009304C5"/>
    <w:rsid w:val="00930A84"/>
    <w:rsid w:val="00930B79"/>
    <w:rsid w:val="00930C5E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5145"/>
    <w:rsid w:val="0093519D"/>
    <w:rsid w:val="009352C5"/>
    <w:rsid w:val="0093545B"/>
    <w:rsid w:val="00935504"/>
    <w:rsid w:val="0093554F"/>
    <w:rsid w:val="009355CA"/>
    <w:rsid w:val="0093569F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7A1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9AB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3E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302C"/>
    <w:rsid w:val="0095350F"/>
    <w:rsid w:val="00953791"/>
    <w:rsid w:val="00953DFE"/>
    <w:rsid w:val="00953E21"/>
    <w:rsid w:val="009540AC"/>
    <w:rsid w:val="009540FD"/>
    <w:rsid w:val="00954188"/>
    <w:rsid w:val="00954381"/>
    <w:rsid w:val="0095497B"/>
    <w:rsid w:val="00954AB5"/>
    <w:rsid w:val="00954CC4"/>
    <w:rsid w:val="009553B3"/>
    <w:rsid w:val="009559D4"/>
    <w:rsid w:val="00955A0E"/>
    <w:rsid w:val="00955C3C"/>
    <w:rsid w:val="00955C3D"/>
    <w:rsid w:val="00955C88"/>
    <w:rsid w:val="00955D7B"/>
    <w:rsid w:val="00955E66"/>
    <w:rsid w:val="00955FA7"/>
    <w:rsid w:val="00956000"/>
    <w:rsid w:val="009562A5"/>
    <w:rsid w:val="00956361"/>
    <w:rsid w:val="00956543"/>
    <w:rsid w:val="009566AD"/>
    <w:rsid w:val="009566FC"/>
    <w:rsid w:val="00956760"/>
    <w:rsid w:val="009570D7"/>
    <w:rsid w:val="00957308"/>
    <w:rsid w:val="0095739F"/>
    <w:rsid w:val="009573A8"/>
    <w:rsid w:val="009573AB"/>
    <w:rsid w:val="009578F3"/>
    <w:rsid w:val="00957BAC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24C8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93B"/>
    <w:rsid w:val="00963C9F"/>
    <w:rsid w:val="00963CF1"/>
    <w:rsid w:val="009640E3"/>
    <w:rsid w:val="00964390"/>
    <w:rsid w:val="00964441"/>
    <w:rsid w:val="0096494D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804"/>
    <w:rsid w:val="00971DED"/>
    <w:rsid w:val="009726B3"/>
    <w:rsid w:val="009727AE"/>
    <w:rsid w:val="00972ACA"/>
    <w:rsid w:val="00972AD8"/>
    <w:rsid w:val="00972E44"/>
    <w:rsid w:val="009731D9"/>
    <w:rsid w:val="00973401"/>
    <w:rsid w:val="00973DBA"/>
    <w:rsid w:val="00974020"/>
    <w:rsid w:val="00974457"/>
    <w:rsid w:val="00974515"/>
    <w:rsid w:val="0097458D"/>
    <w:rsid w:val="009748D4"/>
    <w:rsid w:val="00974A17"/>
    <w:rsid w:val="00974AEA"/>
    <w:rsid w:val="00974E4A"/>
    <w:rsid w:val="00974FC5"/>
    <w:rsid w:val="009750C7"/>
    <w:rsid w:val="00975827"/>
    <w:rsid w:val="00975C3B"/>
    <w:rsid w:val="00975C9A"/>
    <w:rsid w:val="00975ECB"/>
    <w:rsid w:val="00976098"/>
    <w:rsid w:val="009765CF"/>
    <w:rsid w:val="00976781"/>
    <w:rsid w:val="00976A1C"/>
    <w:rsid w:val="00976B1F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D4"/>
    <w:rsid w:val="00980DFB"/>
    <w:rsid w:val="00980E8A"/>
    <w:rsid w:val="00980ED5"/>
    <w:rsid w:val="00980F20"/>
    <w:rsid w:val="009813DB"/>
    <w:rsid w:val="009813F2"/>
    <w:rsid w:val="0098178C"/>
    <w:rsid w:val="00981852"/>
    <w:rsid w:val="00981883"/>
    <w:rsid w:val="00981B12"/>
    <w:rsid w:val="009820A9"/>
    <w:rsid w:val="00982404"/>
    <w:rsid w:val="00982517"/>
    <w:rsid w:val="0098260C"/>
    <w:rsid w:val="00982D3F"/>
    <w:rsid w:val="00982E15"/>
    <w:rsid w:val="00982F6F"/>
    <w:rsid w:val="00982FB5"/>
    <w:rsid w:val="009831CC"/>
    <w:rsid w:val="009832CD"/>
    <w:rsid w:val="009832D0"/>
    <w:rsid w:val="00983479"/>
    <w:rsid w:val="0098378B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EF"/>
    <w:rsid w:val="00984C61"/>
    <w:rsid w:val="00984EDC"/>
    <w:rsid w:val="00985572"/>
    <w:rsid w:val="0098557A"/>
    <w:rsid w:val="0098571E"/>
    <w:rsid w:val="00985AF7"/>
    <w:rsid w:val="00985B45"/>
    <w:rsid w:val="00985B8D"/>
    <w:rsid w:val="00985CD8"/>
    <w:rsid w:val="00985E00"/>
    <w:rsid w:val="009862BD"/>
    <w:rsid w:val="009868FA"/>
    <w:rsid w:val="00986BBF"/>
    <w:rsid w:val="00986C44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60FB"/>
    <w:rsid w:val="0099665F"/>
    <w:rsid w:val="009968F3"/>
    <w:rsid w:val="009969B2"/>
    <w:rsid w:val="00996A36"/>
    <w:rsid w:val="00996C5B"/>
    <w:rsid w:val="00996D52"/>
    <w:rsid w:val="00996F68"/>
    <w:rsid w:val="00997148"/>
    <w:rsid w:val="00997280"/>
    <w:rsid w:val="0099737A"/>
    <w:rsid w:val="00997460"/>
    <w:rsid w:val="00997666"/>
    <w:rsid w:val="00997CD9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4E5F"/>
    <w:rsid w:val="009A502B"/>
    <w:rsid w:val="009A5179"/>
    <w:rsid w:val="009A5229"/>
    <w:rsid w:val="009A5281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A98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503"/>
    <w:rsid w:val="009B5E6A"/>
    <w:rsid w:val="009B5F40"/>
    <w:rsid w:val="009B60E3"/>
    <w:rsid w:val="009B6263"/>
    <w:rsid w:val="009B6595"/>
    <w:rsid w:val="009B65C8"/>
    <w:rsid w:val="009B65D6"/>
    <w:rsid w:val="009B6D7A"/>
    <w:rsid w:val="009B6E9C"/>
    <w:rsid w:val="009B6F2C"/>
    <w:rsid w:val="009B7183"/>
    <w:rsid w:val="009B72D7"/>
    <w:rsid w:val="009B7681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AE"/>
    <w:rsid w:val="009C3181"/>
    <w:rsid w:val="009C33D2"/>
    <w:rsid w:val="009C34AB"/>
    <w:rsid w:val="009C3707"/>
    <w:rsid w:val="009C3727"/>
    <w:rsid w:val="009C3A8F"/>
    <w:rsid w:val="009C3A97"/>
    <w:rsid w:val="009C3B23"/>
    <w:rsid w:val="009C3C9D"/>
    <w:rsid w:val="009C418F"/>
    <w:rsid w:val="009C4372"/>
    <w:rsid w:val="009C45DD"/>
    <w:rsid w:val="009C47CA"/>
    <w:rsid w:val="009C4A39"/>
    <w:rsid w:val="009C5059"/>
    <w:rsid w:val="009C5083"/>
    <w:rsid w:val="009C5AF0"/>
    <w:rsid w:val="009C5BD5"/>
    <w:rsid w:val="009C5DE4"/>
    <w:rsid w:val="009C5E9B"/>
    <w:rsid w:val="009C5EB8"/>
    <w:rsid w:val="009C606D"/>
    <w:rsid w:val="009C61B3"/>
    <w:rsid w:val="009C6B02"/>
    <w:rsid w:val="009C6C07"/>
    <w:rsid w:val="009C707E"/>
    <w:rsid w:val="009C7369"/>
    <w:rsid w:val="009C73F3"/>
    <w:rsid w:val="009C7921"/>
    <w:rsid w:val="009C79F5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1A2"/>
    <w:rsid w:val="009D5206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57"/>
    <w:rsid w:val="009D7D4E"/>
    <w:rsid w:val="009D7DA8"/>
    <w:rsid w:val="009D7DC8"/>
    <w:rsid w:val="009E033C"/>
    <w:rsid w:val="009E0579"/>
    <w:rsid w:val="009E07A7"/>
    <w:rsid w:val="009E105A"/>
    <w:rsid w:val="009E1206"/>
    <w:rsid w:val="009E14C7"/>
    <w:rsid w:val="009E1510"/>
    <w:rsid w:val="009E1556"/>
    <w:rsid w:val="009E170B"/>
    <w:rsid w:val="009E1771"/>
    <w:rsid w:val="009E17B6"/>
    <w:rsid w:val="009E21D6"/>
    <w:rsid w:val="009E227C"/>
    <w:rsid w:val="009E24BF"/>
    <w:rsid w:val="009E2831"/>
    <w:rsid w:val="009E2B87"/>
    <w:rsid w:val="009E3164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4F88"/>
    <w:rsid w:val="009E50F1"/>
    <w:rsid w:val="009E51D1"/>
    <w:rsid w:val="009E535D"/>
    <w:rsid w:val="009E54FB"/>
    <w:rsid w:val="009E58F1"/>
    <w:rsid w:val="009E5B0D"/>
    <w:rsid w:val="009E5CF0"/>
    <w:rsid w:val="009E62D4"/>
    <w:rsid w:val="009E64CA"/>
    <w:rsid w:val="009E6894"/>
    <w:rsid w:val="009E6B00"/>
    <w:rsid w:val="009E6B52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935"/>
    <w:rsid w:val="00A01E51"/>
    <w:rsid w:val="00A01E7E"/>
    <w:rsid w:val="00A01FF1"/>
    <w:rsid w:val="00A020FF"/>
    <w:rsid w:val="00A0228B"/>
    <w:rsid w:val="00A02A7E"/>
    <w:rsid w:val="00A02BE4"/>
    <w:rsid w:val="00A0300F"/>
    <w:rsid w:val="00A03123"/>
    <w:rsid w:val="00A031CA"/>
    <w:rsid w:val="00A0338D"/>
    <w:rsid w:val="00A033D0"/>
    <w:rsid w:val="00A0370B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59F"/>
    <w:rsid w:val="00A11792"/>
    <w:rsid w:val="00A11D06"/>
    <w:rsid w:val="00A11DAB"/>
    <w:rsid w:val="00A11DEE"/>
    <w:rsid w:val="00A11F03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506"/>
    <w:rsid w:val="00A17C99"/>
    <w:rsid w:val="00A17DE9"/>
    <w:rsid w:val="00A17E5C"/>
    <w:rsid w:val="00A17EA9"/>
    <w:rsid w:val="00A20347"/>
    <w:rsid w:val="00A205A5"/>
    <w:rsid w:val="00A20CDE"/>
    <w:rsid w:val="00A20D19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746"/>
    <w:rsid w:val="00A248CB"/>
    <w:rsid w:val="00A24E49"/>
    <w:rsid w:val="00A25120"/>
    <w:rsid w:val="00A251C0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5C"/>
    <w:rsid w:val="00A325F5"/>
    <w:rsid w:val="00A32622"/>
    <w:rsid w:val="00A32D43"/>
    <w:rsid w:val="00A33430"/>
    <w:rsid w:val="00A33472"/>
    <w:rsid w:val="00A3362E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153"/>
    <w:rsid w:val="00A371B1"/>
    <w:rsid w:val="00A37519"/>
    <w:rsid w:val="00A376AA"/>
    <w:rsid w:val="00A376B2"/>
    <w:rsid w:val="00A3771B"/>
    <w:rsid w:val="00A37778"/>
    <w:rsid w:val="00A37791"/>
    <w:rsid w:val="00A377FE"/>
    <w:rsid w:val="00A3792D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A2"/>
    <w:rsid w:val="00A45518"/>
    <w:rsid w:val="00A4557E"/>
    <w:rsid w:val="00A456C6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28"/>
    <w:rsid w:val="00A47BEE"/>
    <w:rsid w:val="00A47D33"/>
    <w:rsid w:val="00A5040D"/>
    <w:rsid w:val="00A50473"/>
    <w:rsid w:val="00A50A94"/>
    <w:rsid w:val="00A5113D"/>
    <w:rsid w:val="00A511E5"/>
    <w:rsid w:val="00A51641"/>
    <w:rsid w:val="00A51E09"/>
    <w:rsid w:val="00A51FD7"/>
    <w:rsid w:val="00A5200C"/>
    <w:rsid w:val="00A5244F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DAC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40C"/>
    <w:rsid w:val="00A56583"/>
    <w:rsid w:val="00A56617"/>
    <w:rsid w:val="00A56711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1318"/>
    <w:rsid w:val="00A61668"/>
    <w:rsid w:val="00A61991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8F9"/>
    <w:rsid w:val="00A659C2"/>
    <w:rsid w:val="00A65AE2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F64"/>
    <w:rsid w:val="00A7000F"/>
    <w:rsid w:val="00A702C8"/>
    <w:rsid w:val="00A70415"/>
    <w:rsid w:val="00A70459"/>
    <w:rsid w:val="00A7051E"/>
    <w:rsid w:val="00A70738"/>
    <w:rsid w:val="00A70819"/>
    <w:rsid w:val="00A70894"/>
    <w:rsid w:val="00A708DA"/>
    <w:rsid w:val="00A70E09"/>
    <w:rsid w:val="00A7135E"/>
    <w:rsid w:val="00A713B8"/>
    <w:rsid w:val="00A7186D"/>
    <w:rsid w:val="00A718FB"/>
    <w:rsid w:val="00A71926"/>
    <w:rsid w:val="00A719FB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5F8"/>
    <w:rsid w:val="00A73CA4"/>
    <w:rsid w:val="00A73E9A"/>
    <w:rsid w:val="00A741B6"/>
    <w:rsid w:val="00A744BD"/>
    <w:rsid w:val="00A746EC"/>
    <w:rsid w:val="00A74B4F"/>
    <w:rsid w:val="00A750A0"/>
    <w:rsid w:val="00A7535A"/>
    <w:rsid w:val="00A7567F"/>
    <w:rsid w:val="00A75CE0"/>
    <w:rsid w:val="00A75DB4"/>
    <w:rsid w:val="00A75E24"/>
    <w:rsid w:val="00A760F2"/>
    <w:rsid w:val="00A76358"/>
    <w:rsid w:val="00A76913"/>
    <w:rsid w:val="00A76955"/>
    <w:rsid w:val="00A76A0E"/>
    <w:rsid w:val="00A76CAA"/>
    <w:rsid w:val="00A76D71"/>
    <w:rsid w:val="00A76E72"/>
    <w:rsid w:val="00A76ED0"/>
    <w:rsid w:val="00A77409"/>
    <w:rsid w:val="00A77573"/>
    <w:rsid w:val="00A7767F"/>
    <w:rsid w:val="00A776E8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E61"/>
    <w:rsid w:val="00A82F20"/>
    <w:rsid w:val="00A82F28"/>
    <w:rsid w:val="00A8374F"/>
    <w:rsid w:val="00A83DAE"/>
    <w:rsid w:val="00A841BD"/>
    <w:rsid w:val="00A8433C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5FE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DE6"/>
    <w:rsid w:val="00A90DEB"/>
    <w:rsid w:val="00A910DE"/>
    <w:rsid w:val="00A913D6"/>
    <w:rsid w:val="00A916C6"/>
    <w:rsid w:val="00A91825"/>
    <w:rsid w:val="00A91917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4CEA"/>
    <w:rsid w:val="00A94EDE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A3"/>
    <w:rsid w:val="00A979CE"/>
    <w:rsid w:val="00A97F3C"/>
    <w:rsid w:val="00AA013E"/>
    <w:rsid w:val="00AA028B"/>
    <w:rsid w:val="00AA06DD"/>
    <w:rsid w:val="00AA0823"/>
    <w:rsid w:val="00AA0A09"/>
    <w:rsid w:val="00AA0AC8"/>
    <w:rsid w:val="00AA0BC3"/>
    <w:rsid w:val="00AA0DE2"/>
    <w:rsid w:val="00AA0E46"/>
    <w:rsid w:val="00AA114C"/>
    <w:rsid w:val="00AA1165"/>
    <w:rsid w:val="00AA1208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B5"/>
    <w:rsid w:val="00AA550A"/>
    <w:rsid w:val="00AA5DAE"/>
    <w:rsid w:val="00AA5E1A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B86"/>
    <w:rsid w:val="00AA7C62"/>
    <w:rsid w:val="00AA7CBB"/>
    <w:rsid w:val="00AA7E42"/>
    <w:rsid w:val="00AA7F28"/>
    <w:rsid w:val="00AB02A4"/>
    <w:rsid w:val="00AB037F"/>
    <w:rsid w:val="00AB05FF"/>
    <w:rsid w:val="00AB0905"/>
    <w:rsid w:val="00AB0AEF"/>
    <w:rsid w:val="00AB1266"/>
    <w:rsid w:val="00AB12F6"/>
    <w:rsid w:val="00AB13D7"/>
    <w:rsid w:val="00AB1C87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7B2"/>
    <w:rsid w:val="00AB48FE"/>
    <w:rsid w:val="00AB4A45"/>
    <w:rsid w:val="00AB4CD5"/>
    <w:rsid w:val="00AB5253"/>
    <w:rsid w:val="00AB56FD"/>
    <w:rsid w:val="00AB5751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F18"/>
    <w:rsid w:val="00AC01DA"/>
    <w:rsid w:val="00AC0337"/>
    <w:rsid w:val="00AC0392"/>
    <w:rsid w:val="00AC0AB1"/>
    <w:rsid w:val="00AC1301"/>
    <w:rsid w:val="00AC1439"/>
    <w:rsid w:val="00AC15F2"/>
    <w:rsid w:val="00AC163E"/>
    <w:rsid w:val="00AC16C9"/>
    <w:rsid w:val="00AC16EC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30B4"/>
    <w:rsid w:val="00AC3243"/>
    <w:rsid w:val="00AC347B"/>
    <w:rsid w:val="00AC362F"/>
    <w:rsid w:val="00AC3E24"/>
    <w:rsid w:val="00AC4038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477"/>
    <w:rsid w:val="00AC7563"/>
    <w:rsid w:val="00AC759F"/>
    <w:rsid w:val="00AC78CB"/>
    <w:rsid w:val="00AC7942"/>
    <w:rsid w:val="00AC79F9"/>
    <w:rsid w:val="00AC7A3D"/>
    <w:rsid w:val="00AD014A"/>
    <w:rsid w:val="00AD0227"/>
    <w:rsid w:val="00AD02AE"/>
    <w:rsid w:val="00AD0761"/>
    <w:rsid w:val="00AD0A59"/>
    <w:rsid w:val="00AD0B03"/>
    <w:rsid w:val="00AD0BC5"/>
    <w:rsid w:val="00AD0DA5"/>
    <w:rsid w:val="00AD0FC9"/>
    <w:rsid w:val="00AD10CF"/>
    <w:rsid w:val="00AD11C2"/>
    <w:rsid w:val="00AD15B3"/>
    <w:rsid w:val="00AD1734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064"/>
    <w:rsid w:val="00AD340F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8B7"/>
    <w:rsid w:val="00AD6A6E"/>
    <w:rsid w:val="00AD6F74"/>
    <w:rsid w:val="00AD7212"/>
    <w:rsid w:val="00AD7499"/>
    <w:rsid w:val="00AD75CD"/>
    <w:rsid w:val="00AD772E"/>
    <w:rsid w:val="00AD7C84"/>
    <w:rsid w:val="00AE0572"/>
    <w:rsid w:val="00AE0C7C"/>
    <w:rsid w:val="00AE0D9E"/>
    <w:rsid w:val="00AE126B"/>
    <w:rsid w:val="00AE16D9"/>
    <w:rsid w:val="00AE1875"/>
    <w:rsid w:val="00AE199A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95C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F019A"/>
    <w:rsid w:val="00AF022B"/>
    <w:rsid w:val="00AF0366"/>
    <w:rsid w:val="00AF055E"/>
    <w:rsid w:val="00AF0EAD"/>
    <w:rsid w:val="00AF1068"/>
    <w:rsid w:val="00AF14D9"/>
    <w:rsid w:val="00AF16AE"/>
    <w:rsid w:val="00AF1790"/>
    <w:rsid w:val="00AF19B2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A01"/>
    <w:rsid w:val="00AF5C05"/>
    <w:rsid w:val="00AF5C37"/>
    <w:rsid w:val="00AF5FAD"/>
    <w:rsid w:val="00AF5FF0"/>
    <w:rsid w:val="00AF622A"/>
    <w:rsid w:val="00AF6458"/>
    <w:rsid w:val="00AF668E"/>
    <w:rsid w:val="00AF68B1"/>
    <w:rsid w:val="00AF68B8"/>
    <w:rsid w:val="00AF699C"/>
    <w:rsid w:val="00AF6A8B"/>
    <w:rsid w:val="00AF6AC2"/>
    <w:rsid w:val="00AF6EE2"/>
    <w:rsid w:val="00AF7058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D12"/>
    <w:rsid w:val="00B04E8D"/>
    <w:rsid w:val="00B05060"/>
    <w:rsid w:val="00B05111"/>
    <w:rsid w:val="00B051FF"/>
    <w:rsid w:val="00B055C3"/>
    <w:rsid w:val="00B05684"/>
    <w:rsid w:val="00B057ED"/>
    <w:rsid w:val="00B05D7D"/>
    <w:rsid w:val="00B05E4E"/>
    <w:rsid w:val="00B05FF7"/>
    <w:rsid w:val="00B060F6"/>
    <w:rsid w:val="00B06463"/>
    <w:rsid w:val="00B064E3"/>
    <w:rsid w:val="00B06610"/>
    <w:rsid w:val="00B0678E"/>
    <w:rsid w:val="00B0681B"/>
    <w:rsid w:val="00B06A75"/>
    <w:rsid w:val="00B06C3A"/>
    <w:rsid w:val="00B06F85"/>
    <w:rsid w:val="00B07603"/>
    <w:rsid w:val="00B079C6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1EAC"/>
    <w:rsid w:val="00B126CB"/>
    <w:rsid w:val="00B1296B"/>
    <w:rsid w:val="00B12987"/>
    <w:rsid w:val="00B129A7"/>
    <w:rsid w:val="00B12A77"/>
    <w:rsid w:val="00B12AC5"/>
    <w:rsid w:val="00B12EC2"/>
    <w:rsid w:val="00B12FE2"/>
    <w:rsid w:val="00B13287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306A"/>
    <w:rsid w:val="00B231E5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30B5"/>
    <w:rsid w:val="00B331AF"/>
    <w:rsid w:val="00B33327"/>
    <w:rsid w:val="00B337E9"/>
    <w:rsid w:val="00B33863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447"/>
    <w:rsid w:val="00B507EF"/>
    <w:rsid w:val="00B50B6B"/>
    <w:rsid w:val="00B50E4E"/>
    <w:rsid w:val="00B50FFC"/>
    <w:rsid w:val="00B51093"/>
    <w:rsid w:val="00B51252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CE6"/>
    <w:rsid w:val="00B54D75"/>
    <w:rsid w:val="00B5549C"/>
    <w:rsid w:val="00B5568D"/>
    <w:rsid w:val="00B55BC5"/>
    <w:rsid w:val="00B55D33"/>
    <w:rsid w:val="00B55D47"/>
    <w:rsid w:val="00B55F10"/>
    <w:rsid w:val="00B566CF"/>
    <w:rsid w:val="00B568E5"/>
    <w:rsid w:val="00B56A26"/>
    <w:rsid w:val="00B56BA5"/>
    <w:rsid w:val="00B57458"/>
    <w:rsid w:val="00B57A62"/>
    <w:rsid w:val="00B57B84"/>
    <w:rsid w:val="00B57E01"/>
    <w:rsid w:val="00B57FEB"/>
    <w:rsid w:val="00B60509"/>
    <w:rsid w:val="00B60514"/>
    <w:rsid w:val="00B60540"/>
    <w:rsid w:val="00B6081C"/>
    <w:rsid w:val="00B60955"/>
    <w:rsid w:val="00B60C27"/>
    <w:rsid w:val="00B60DB4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705"/>
    <w:rsid w:val="00B64BFD"/>
    <w:rsid w:val="00B64D35"/>
    <w:rsid w:val="00B657FE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96B"/>
    <w:rsid w:val="00B71B88"/>
    <w:rsid w:val="00B71DD0"/>
    <w:rsid w:val="00B7214B"/>
    <w:rsid w:val="00B7221B"/>
    <w:rsid w:val="00B72268"/>
    <w:rsid w:val="00B72276"/>
    <w:rsid w:val="00B724E9"/>
    <w:rsid w:val="00B72566"/>
    <w:rsid w:val="00B72597"/>
    <w:rsid w:val="00B72742"/>
    <w:rsid w:val="00B72E06"/>
    <w:rsid w:val="00B730CC"/>
    <w:rsid w:val="00B732A6"/>
    <w:rsid w:val="00B73697"/>
    <w:rsid w:val="00B73F4E"/>
    <w:rsid w:val="00B7402B"/>
    <w:rsid w:val="00B7412F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859"/>
    <w:rsid w:val="00B7689E"/>
    <w:rsid w:val="00B7726F"/>
    <w:rsid w:val="00B77333"/>
    <w:rsid w:val="00B77E9F"/>
    <w:rsid w:val="00B77FD4"/>
    <w:rsid w:val="00B80087"/>
    <w:rsid w:val="00B801A1"/>
    <w:rsid w:val="00B803FB"/>
    <w:rsid w:val="00B8071C"/>
    <w:rsid w:val="00B80C4C"/>
    <w:rsid w:val="00B810A8"/>
    <w:rsid w:val="00B8118B"/>
    <w:rsid w:val="00B815BA"/>
    <w:rsid w:val="00B817A8"/>
    <w:rsid w:val="00B81940"/>
    <w:rsid w:val="00B81A77"/>
    <w:rsid w:val="00B81B58"/>
    <w:rsid w:val="00B81E05"/>
    <w:rsid w:val="00B81ED5"/>
    <w:rsid w:val="00B82092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82"/>
    <w:rsid w:val="00B834A2"/>
    <w:rsid w:val="00B83AFA"/>
    <w:rsid w:val="00B83C34"/>
    <w:rsid w:val="00B83EB3"/>
    <w:rsid w:val="00B83F71"/>
    <w:rsid w:val="00B84366"/>
    <w:rsid w:val="00B845AB"/>
    <w:rsid w:val="00B846B4"/>
    <w:rsid w:val="00B84716"/>
    <w:rsid w:val="00B847E2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4F8"/>
    <w:rsid w:val="00B87556"/>
    <w:rsid w:val="00B87BE5"/>
    <w:rsid w:val="00B87DBD"/>
    <w:rsid w:val="00B87F79"/>
    <w:rsid w:val="00B904C2"/>
    <w:rsid w:val="00B90D64"/>
    <w:rsid w:val="00B90FAE"/>
    <w:rsid w:val="00B91135"/>
    <w:rsid w:val="00B9160F"/>
    <w:rsid w:val="00B916A0"/>
    <w:rsid w:val="00B91964"/>
    <w:rsid w:val="00B91E87"/>
    <w:rsid w:val="00B91FBE"/>
    <w:rsid w:val="00B922F1"/>
    <w:rsid w:val="00B9245E"/>
    <w:rsid w:val="00B924E8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5D"/>
    <w:rsid w:val="00B93C96"/>
    <w:rsid w:val="00B9400F"/>
    <w:rsid w:val="00B940F1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FB6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72B"/>
    <w:rsid w:val="00BA3825"/>
    <w:rsid w:val="00BA3A03"/>
    <w:rsid w:val="00BA3CC0"/>
    <w:rsid w:val="00BA3DA8"/>
    <w:rsid w:val="00BA3DE5"/>
    <w:rsid w:val="00BA4443"/>
    <w:rsid w:val="00BA4608"/>
    <w:rsid w:val="00BA4611"/>
    <w:rsid w:val="00BA48A1"/>
    <w:rsid w:val="00BA49BD"/>
    <w:rsid w:val="00BA4BA5"/>
    <w:rsid w:val="00BA4D32"/>
    <w:rsid w:val="00BA4F92"/>
    <w:rsid w:val="00BA53D0"/>
    <w:rsid w:val="00BA542E"/>
    <w:rsid w:val="00BA5720"/>
    <w:rsid w:val="00BA5C0F"/>
    <w:rsid w:val="00BA5D35"/>
    <w:rsid w:val="00BA5E1E"/>
    <w:rsid w:val="00BA5EE0"/>
    <w:rsid w:val="00BA61CD"/>
    <w:rsid w:val="00BA61DB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524"/>
    <w:rsid w:val="00BB2C3D"/>
    <w:rsid w:val="00BB301A"/>
    <w:rsid w:val="00BB3259"/>
    <w:rsid w:val="00BB33C1"/>
    <w:rsid w:val="00BB345B"/>
    <w:rsid w:val="00BB35AB"/>
    <w:rsid w:val="00BB3809"/>
    <w:rsid w:val="00BB3844"/>
    <w:rsid w:val="00BB39B1"/>
    <w:rsid w:val="00BB39BF"/>
    <w:rsid w:val="00BB3CCA"/>
    <w:rsid w:val="00BB3E5A"/>
    <w:rsid w:val="00BB4278"/>
    <w:rsid w:val="00BB43DA"/>
    <w:rsid w:val="00BB4870"/>
    <w:rsid w:val="00BB4C4A"/>
    <w:rsid w:val="00BB4E92"/>
    <w:rsid w:val="00BB4F78"/>
    <w:rsid w:val="00BB5047"/>
    <w:rsid w:val="00BB53D8"/>
    <w:rsid w:val="00BB5409"/>
    <w:rsid w:val="00BB58F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65D"/>
    <w:rsid w:val="00BC183B"/>
    <w:rsid w:val="00BC19DE"/>
    <w:rsid w:val="00BC1B6D"/>
    <w:rsid w:val="00BC1C9A"/>
    <w:rsid w:val="00BC1FD1"/>
    <w:rsid w:val="00BC211E"/>
    <w:rsid w:val="00BC2142"/>
    <w:rsid w:val="00BC2804"/>
    <w:rsid w:val="00BC2DD6"/>
    <w:rsid w:val="00BC30D9"/>
    <w:rsid w:val="00BC3AE9"/>
    <w:rsid w:val="00BC3CCF"/>
    <w:rsid w:val="00BC3D4F"/>
    <w:rsid w:val="00BC3EA3"/>
    <w:rsid w:val="00BC3FF0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E6B"/>
    <w:rsid w:val="00BC66E2"/>
    <w:rsid w:val="00BC6782"/>
    <w:rsid w:val="00BC67E7"/>
    <w:rsid w:val="00BC6821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349C"/>
    <w:rsid w:val="00BD3C0C"/>
    <w:rsid w:val="00BD3CE1"/>
    <w:rsid w:val="00BD3E1D"/>
    <w:rsid w:val="00BD4303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CCE"/>
    <w:rsid w:val="00BD7F3A"/>
    <w:rsid w:val="00BE000D"/>
    <w:rsid w:val="00BE02B5"/>
    <w:rsid w:val="00BE03B6"/>
    <w:rsid w:val="00BE08CB"/>
    <w:rsid w:val="00BE0D09"/>
    <w:rsid w:val="00BE0D0C"/>
    <w:rsid w:val="00BE0ED8"/>
    <w:rsid w:val="00BE0F13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051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658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985"/>
    <w:rsid w:val="00BF108B"/>
    <w:rsid w:val="00BF1148"/>
    <w:rsid w:val="00BF11C9"/>
    <w:rsid w:val="00BF136E"/>
    <w:rsid w:val="00BF1717"/>
    <w:rsid w:val="00BF17F2"/>
    <w:rsid w:val="00BF1850"/>
    <w:rsid w:val="00BF1932"/>
    <w:rsid w:val="00BF1B10"/>
    <w:rsid w:val="00BF1FA2"/>
    <w:rsid w:val="00BF21CD"/>
    <w:rsid w:val="00BF2321"/>
    <w:rsid w:val="00BF238C"/>
    <w:rsid w:val="00BF248A"/>
    <w:rsid w:val="00BF2925"/>
    <w:rsid w:val="00BF2B53"/>
    <w:rsid w:val="00BF2D4C"/>
    <w:rsid w:val="00BF2E5B"/>
    <w:rsid w:val="00BF301B"/>
    <w:rsid w:val="00BF3630"/>
    <w:rsid w:val="00BF397C"/>
    <w:rsid w:val="00BF3991"/>
    <w:rsid w:val="00BF3A85"/>
    <w:rsid w:val="00BF3F69"/>
    <w:rsid w:val="00BF4106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639"/>
    <w:rsid w:val="00BF582A"/>
    <w:rsid w:val="00BF5993"/>
    <w:rsid w:val="00BF60FE"/>
    <w:rsid w:val="00BF6254"/>
    <w:rsid w:val="00BF639A"/>
    <w:rsid w:val="00BF6964"/>
    <w:rsid w:val="00BF6DCE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C9"/>
    <w:rsid w:val="00C04A6C"/>
    <w:rsid w:val="00C04AE1"/>
    <w:rsid w:val="00C04B84"/>
    <w:rsid w:val="00C04DAD"/>
    <w:rsid w:val="00C05061"/>
    <w:rsid w:val="00C05691"/>
    <w:rsid w:val="00C05795"/>
    <w:rsid w:val="00C057D2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88"/>
    <w:rsid w:val="00C07CC1"/>
    <w:rsid w:val="00C103C1"/>
    <w:rsid w:val="00C107C1"/>
    <w:rsid w:val="00C10B61"/>
    <w:rsid w:val="00C10CE0"/>
    <w:rsid w:val="00C10D9A"/>
    <w:rsid w:val="00C10EB6"/>
    <w:rsid w:val="00C10EC5"/>
    <w:rsid w:val="00C10F48"/>
    <w:rsid w:val="00C113CF"/>
    <w:rsid w:val="00C11CB7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537"/>
    <w:rsid w:val="00C1355D"/>
    <w:rsid w:val="00C135D9"/>
    <w:rsid w:val="00C138F0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EFE"/>
    <w:rsid w:val="00C15176"/>
    <w:rsid w:val="00C15475"/>
    <w:rsid w:val="00C15637"/>
    <w:rsid w:val="00C1563C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036"/>
    <w:rsid w:val="00C272B4"/>
    <w:rsid w:val="00C27BBF"/>
    <w:rsid w:val="00C27E64"/>
    <w:rsid w:val="00C3014A"/>
    <w:rsid w:val="00C30307"/>
    <w:rsid w:val="00C30656"/>
    <w:rsid w:val="00C30830"/>
    <w:rsid w:val="00C30A3B"/>
    <w:rsid w:val="00C30F54"/>
    <w:rsid w:val="00C31033"/>
    <w:rsid w:val="00C310A5"/>
    <w:rsid w:val="00C319D7"/>
    <w:rsid w:val="00C31AEB"/>
    <w:rsid w:val="00C31B94"/>
    <w:rsid w:val="00C31CE8"/>
    <w:rsid w:val="00C322F6"/>
    <w:rsid w:val="00C32916"/>
    <w:rsid w:val="00C32F49"/>
    <w:rsid w:val="00C331C9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45E7"/>
    <w:rsid w:val="00C35A00"/>
    <w:rsid w:val="00C36133"/>
    <w:rsid w:val="00C36296"/>
    <w:rsid w:val="00C364A4"/>
    <w:rsid w:val="00C3658E"/>
    <w:rsid w:val="00C36788"/>
    <w:rsid w:val="00C36B7F"/>
    <w:rsid w:val="00C36D1E"/>
    <w:rsid w:val="00C40043"/>
    <w:rsid w:val="00C40057"/>
    <w:rsid w:val="00C400DA"/>
    <w:rsid w:val="00C400DD"/>
    <w:rsid w:val="00C40204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655"/>
    <w:rsid w:val="00C4277B"/>
    <w:rsid w:val="00C42DAC"/>
    <w:rsid w:val="00C42EB8"/>
    <w:rsid w:val="00C43741"/>
    <w:rsid w:val="00C43BD6"/>
    <w:rsid w:val="00C44097"/>
    <w:rsid w:val="00C44456"/>
    <w:rsid w:val="00C446FA"/>
    <w:rsid w:val="00C44722"/>
    <w:rsid w:val="00C44745"/>
    <w:rsid w:val="00C447F8"/>
    <w:rsid w:val="00C4496F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47771"/>
    <w:rsid w:val="00C47CE9"/>
    <w:rsid w:val="00C501FB"/>
    <w:rsid w:val="00C50404"/>
    <w:rsid w:val="00C506D4"/>
    <w:rsid w:val="00C50A6E"/>
    <w:rsid w:val="00C50DD8"/>
    <w:rsid w:val="00C50DDE"/>
    <w:rsid w:val="00C50FC2"/>
    <w:rsid w:val="00C51112"/>
    <w:rsid w:val="00C5139E"/>
    <w:rsid w:val="00C51667"/>
    <w:rsid w:val="00C51761"/>
    <w:rsid w:val="00C51AB3"/>
    <w:rsid w:val="00C51B6F"/>
    <w:rsid w:val="00C51F97"/>
    <w:rsid w:val="00C52237"/>
    <w:rsid w:val="00C52338"/>
    <w:rsid w:val="00C524A9"/>
    <w:rsid w:val="00C52624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717"/>
    <w:rsid w:val="00C54B32"/>
    <w:rsid w:val="00C5504B"/>
    <w:rsid w:val="00C551C8"/>
    <w:rsid w:val="00C552CD"/>
    <w:rsid w:val="00C555AE"/>
    <w:rsid w:val="00C55863"/>
    <w:rsid w:val="00C55A93"/>
    <w:rsid w:val="00C563BA"/>
    <w:rsid w:val="00C5642D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31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B14"/>
    <w:rsid w:val="00C65BE7"/>
    <w:rsid w:val="00C66950"/>
    <w:rsid w:val="00C66BBA"/>
    <w:rsid w:val="00C66D33"/>
    <w:rsid w:val="00C66EC8"/>
    <w:rsid w:val="00C66ED1"/>
    <w:rsid w:val="00C66F07"/>
    <w:rsid w:val="00C671BE"/>
    <w:rsid w:val="00C678D4"/>
    <w:rsid w:val="00C67B88"/>
    <w:rsid w:val="00C67C7F"/>
    <w:rsid w:val="00C67CA9"/>
    <w:rsid w:val="00C700F6"/>
    <w:rsid w:val="00C7046B"/>
    <w:rsid w:val="00C70A96"/>
    <w:rsid w:val="00C70BFE"/>
    <w:rsid w:val="00C70FA9"/>
    <w:rsid w:val="00C70FC1"/>
    <w:rsid w:val="00C71C64"/>
    <w:rsid w:val="00C71DBC"/>
    <w:rsid w:val="00C71DCC"/>
    <w:rsid w:val="00C722E2"/>
    <w:rsid w:val="00C72403"/>
    <w:rsid w:val="00C7245A"/>
    <w:rsid w:val="00C72505"/>
    <w:rsid w:val="00C7266B"/>
    <w:rsid w:val="00C7281F"/>
    <w:rsid w:val="00C72913"/>
    <w:rsid w:val="00C72A4A"/>
    <w:rsid w:val="00C72BD2"/>
    <w:rsid w:val="00C72F2E"/>
    <w:rsid w:val="00C73012"/>
    <w:rsid w:val="00C733F5"/>
    <w:rsid w:val="00C735C2"/>
    <w:rsid w:val="00C736B5"/>
    <w:rsid w:val="00C73AAE"/>
    <w:rsid w:val="00C73C31"/>
    <w:rsid w:val="00C73DCC"/>
    <w:rsid w:val="00C7406F"/>
    <w:rsid w:val="00C7418D"/>
    <w:rsid w:val="00C74629"/>
    <w:rsid w:val="00C74905"/>
    <w:rsid w:val="00C749BE"/>
    <w:rsid w:val="00C74DAF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A63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397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25B"/>
    <w:rsid w:val="00C849B8"/>
    <w:rsid w:val="00C84F1E"/>
    <w:rsid w:val="00C853AE"/>
    <w:rsid w:val="00C85834"/>
    <w:rsid w:val="00C858CD"/>
    <w:rsid w:val="00C85AE6"/>
    <w:rsid w:val="00C85B18"/>
    <w:rsid w:val="00C85C30"/>
    <w:rsid w:val="00C85EDF"/>
    <w:rsid w:val="00C8636E"/>
    <w:rsid w:val="00C863E3"/>
    <w:rsid w:val="00C86475"/>
    <w:rsid w:val="00C86AAD"/>
    <w:rsid w:val="00C86B8A"/>
    <w:rsid w:val="00C86FF9"/>
    <w:rsid w:val="00C8707C"/>
    <w:rsid w:val="00C8714D"/>
    <w:rsid w:val="00C8722C"/>
    <w:rsid w:val="00C8731D"/>
    <w:rsid w:val="00C8788B"/>
    <w:rsid w:val="00C878F6"/>
    <w:rsid w:val="00C87D61"/>
    <w:rsid w:val="00C900B7"/>
    <w:rsid w:val="00C904F9"/>
    <w:rsid w:val="00C906D5"/>
    <w:rsid w:val="00C908BE"/>
    <w:rsid w:val="00C909F8"/>
    <w:rsid w:val="00C90CBD"/>
    <w:rsid w:val="00C90E34"/>
    <w:rsid w:val="00C90ED4"/>
    <w:rsid w:val="00C9128D"/>
    <w:rsid w:val="00C912FE"/>
    <w:rsid w:val="00C913E1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3E4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322"/>
    <w:rsid w:val="00C9456A"/>
    <w:rsid w:val="00C94645"/>
    <w:rsid w:val="00C94A6B"/>
    <w:rsid w:val="00C94A9A"/>
    <w:rsid w:val="00C94ACE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8DE"/>
    <w:rsid w:val="00C9690B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A8"/>
    <w:rsid w:val="00CA07E8"/>
    <w:rsid w:val="00CA0DD9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233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8C7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DCF"/>
    <w:rsid w:val="00CB2F53"/>
    <w:rsid w:val="00CB301A"/>
    <w:rsid w:val="00CB34AD"/>
    <w:rsid w:val="00CB35AE"/>
    <w:rsid w:val="00CB3B1A"/>
    <w:rsid w:val="00CB3B7D"/>
    <w:rsid w:val="00CB3C29"/>
    <w:rsid w:val="00CB3D04"/>
    <w:rsid w:val="00CB3DC5"/>
    <w:rsid w:val="00CB3E92"/>
    <w:rsid w:val="00CB42CA"/>
    <w:rsid w:val="00CB4730"/>
    <w:rsid w:val="00CB476F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49F"/>
    <w:rsid w:val="00CB6500"/>
    <w:rsid w:val="00CB6935"/>
    <w:rsid w:val="00CB6A42"/>
    <w:rsid w:val="00CB6AB5"/>
    <w:rsid w:val="00CB6D1E"/>
    <w:rsid w:val="00CB6F11"/>
    <w:rsid w:val="00CB7484"/>
    <w:rsid w:val="00CB754D"/>
    <w:rsid w:val="00CB756F"/>
    <w:rsid w:val="00CB76CC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18E0"/>
    <w:rsid w:val="00CD2025"/>
    <w:rsid w:val="00CD279E"/>
    <w:rsid w:val="00CD2819"/>
    <w:rsid w:val="00CD28C1"/>
    <w:rsid w:val="00CD2A2F"/>
    <w:rsid w:val="00CD2B12"/>
    <w:rsid w:val="00CD31B1"/>
    <w:rsid w:val="00CD35B0"/>
    <w:rsid w:val="00CD3F4E"/>
    <w:rsid w:val="00CD4047"/>
    <w:rsid w:val="00CD450F"/>
    <w:rsid w:val="00CD45E9"/>
    <w:rsid w:val="00CD4700"/>
    <w:rsid w:val="00CD5698"/>
    <w:rsid w:val="00CD5964"/>
    <w:rsid w:val="00CD5B37"/>
    <w:rsid w:val="00CD5F37"/>
    <w:rsid w:val="00CD613D"/>
    <w:rsid w:val="00CD6206"/>
    <w:rsid w:val="00CD64AD"/>
    <w:rsid w:val="00CD6DE6"/>
    <w:rsid w:val="00CD6E86"/>
    <w:rsid w:val="00CD7185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52C"/>
    <w:rsid w:val="00CE65B0"/>
    <w:rsid w:val="00CE6806"/>
    <w:rsid w:val="00CE68D4"/>
    <w:rsid w:val="00CE6978"/>
    <w:rsid w:val="00CE6B8E"/>
    <w:rsid w:val="00CE6EF6"/>
    <w:rsid w:val="00CE6F8D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679"/>
    <w:rsid w:val="00CF071D"/>
    <w:rsid w:val="00CF071F"/>
    <w:rsid w:val="00CF0A3C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3DDE"/>
    <w:rsid w:val="00CF3E53"/>
    <w:rsid w:val="00CF4148"/>
    <w:rsid w:val="00CF4246"/>
    <w:rsid w:val="00CF4678"/>
    <w:rsid w:val="00CF4A36"/>
    <w:rsid w:val="00CF4BC3"/>
    <w:rsid w:val="00CF4C56"/>
    <w:rsid w:val="00CF4E4F"/>
    <w:rsid w:val="00CF52CD"/>
    <w:rsid w:val="00CF5568"/>
    <w:rsid w:val="00CF5BEA"/>
    <w:rsid w:val="00CF5E72"/>
    <w:rsid w:val="00CF6436"/>
    <w:rsid w:val="00CF6474"/>
    <w:rsid w:val="00CF697F"/>
    <w:rsid w:val="00CF6A15"/>
    <w:rsid w:val="00CF6B23"/>
    <w:rsid w:val="00CF6F6D"/>
    <w:rsid w:val="00CF6F8F"/>
    <w:rsid w:val="00CF72CD"/>
    <w:rsid w:val="00CF7551"/>
    <w:rsid w:val="00CF7635"/>
    <w:rsid w:val="00CF79E0"/>
    <w:rsid w:val="00D0005E"/>
    <w:rsid w:val="00D0040E"/>
    <w:rsid w:val="00D0056E"/>
    <w:rsid w:val="00D006E6"/>
    <w:rsid w:val="00D0083C"/>
    <w:rsid w:val="00D00D6D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AC7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7E4"/>
    <w:rsid w:val="00D10840"/>
    <w:rsid w:val="00D10C2E"/>
    <w:rsid w:val="00D10C62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5FB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205A"/>
    <w:rsid w:val="00D222AA"/>
    <w:rsid w:val="00D2249F"/>
    <w:rsid w:val="00D22639"/>
    <w:rsid w:val="00D226BA"/>
    <w:rsid w:val="00D22849"/>
    <w:rsid w:val="00D22954"/>
    <w:rsid w:val="00D22973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4F7F"/>
    <w:rsid w:val="00D250BA"/>
    <w:rsid w:val="00D2526F"/>
    <w:rsid w:val="00D2564B"/>
    <w:rsid w:val="00D2659A"/>
    <w:rsid w:val="00D266E3"/>
    <w:rsid w:val="00D269FA"/>
    <w:rsid w:val="00D26A87"/>
    <w:rsid w:val="00D26B38"/>
    <w:rsid w:val="00D26EA6"/>
    <w:rsid w:val="00D27269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49E"/>
    <w:rsid w:val="00D3467A"/>
    <w:rsid w:val="00D346F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314B"/>
    <w:rsid w:val="00D432BE"/>
    <w:rsid w:val="00D43464"/>
    <w:rsid w:val="00D4352D"/>
    <w:rsid w:val="00D43583"/>
    <w:rsid w:val="00D436B7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EFB"/>
    <w:rsid w:val="00D45F45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97E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469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8D4"/>
    <w:rsid w:val="00D60B79"/>
    <w:rsid w:val="00D60C0E"/>
    <w:rsid w:val="00D60CBB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6D8"/>
    <w:rsid w:val="00D7176B"/>
    <w:rsid w:val="00D71892"/>
    <w:rsid w:val="00D7225D"/>
    <w:rsid w:val="00D7232B"/>
    <w:rsid w:val="00D725FD"/>
    <w:rsid w:val="00D73121"/>
    <w:rsid w:val="00D73157"/>
    <w:rsid w:val="00D731B7"/>
    <w:rsid w:val="00D7339C"/>
    <w:rsid w:val="00D73451"/>
    <w:rsid w:val="00D7350B"/>
    <w:rsid w:val="00D73A01"/>
    <w:rsid w:val="00D741DD"/>
    <w:rsid w:val="00D74212"/>
    <w:rsid w:val="00D74403"/>
    <w:rsid w:val="00D7445F"/>
    <w:rsid w:val="00D749F9"/>
    <w:rsid w:val="00D74AAA"/>
    <w:rsid w:val="00D74EB7"/>
    <w:rsid w:val="00D74F3D"/>
    <w:rsid w:val="00D74F84"/>
    <w:rsid w:val="00D7521A"/>
    <w:rsid w:val="00D7529F"/>
    <w:rsid w:val="00D75399"/>
    <w:rsid w:val="00D754BC"/>
    <w:rsid w:val="00D7555F"/>
    <w:rsid w:val="00D759DC"/>
    <w:rsid w:val="00D75E2F"/>
    <w:rsid w:val="00D75FFF"/>
    <w:rsid w:val="00D760D8"/>
    <w:rsid w:val="00D7629E"/>
    <w:rsid w:val="00D764EA"/>
    <w:rsid w:val="00D766B7"/>
    <w:rsid w:val="00D76A77"/>
    <w:rsid w:val="00D76ADC"/>
    <w:rsid w:val="00D76DF3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8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BD8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57A"/>
    <w:rsid w:val="00D917EB"/>
    <w:rsid w:val="00D918CF"/>
    <w:rsid w:val="00D91986"/>
    <w:rsid w:val="00D91B6C"/>
    <w:rsid w:val="00D920E9"/>
    <w:rsid w:val="00D921BF"/>
    <w:rsid w:val="00D9256B"/>
    <w:rsid w:val="00D9268E"/>
    <w:rsid w:val="00D929B8"/>
    <w:rsid w:val="00D92A1B"/>
    <w:rsid w:val="00D92DA8"/>
    <w:rsid w:val="00D92E69"/>
    <w:rsid w:val="00D92F2F"/>
    <w:rsid w:val="00D92F7B"/>
    <w:rsid w:val="00D9312F"/>
    <w:rsid w:val="00D9320B"/>
    <w:rsid w:val="00D932E1"/>
    <w:rsid w:val="00D93567"/>
    <w:rsid w:val="00D937DB"/>
    <w:rsid w:val="00D93A0E"/>
    <w:rsid w:val="00D93AFF"/>
    <w:rsid w:val="00D93BCE"/>
    <w:rsid w:val="00D93D3C"/>
    <w:rsid w:val="00D945B6"/>
    <w:rsid w:val="00D9471E"/>
    <w:rsid w:val="00D94756"/>
    <w:rsid w:val="00D949B0"/>
    <w:rsid w:val="00D949B8"/>
    <w:rsid w:val="00D94B56"/>
    <w:rsid w:val="00D94EA1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5D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87D"/>
    <w:rsid w:val="00D97A69"/>
    <w:rsid w:val="00D97C59"/>
    <w:rsid w:val="00D97E43"/>
    <w:rsid w:val="00DA0716"/>
    <w:rsid w:val="00DA0DCF"/>
    <w:rsid w:val="00DA139B"/>
    <w:rsid w:val="00DA14F7"/>
    <w:rsid w:val="00DA16EA"/>
    <w:rsid w:val="00DA1D42"/>
    <w:rsid w:val="00DA1DBE"/>
    <w:rsid w:val="00DA214E"/>
    <w:rsid w:val="00DA2236"/>
    <w:rsid w:val="00DA25B2"/>
    <w:rsid w:val="00DA266A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193"/>
    <w:rsid w:val="00DA4482"/>
    <w:rsid w:val="00DA4C2A"/>
    <w:rsid w:val="00DA4D1B"/>
    <w:rsid w:val="00DA4F27"/>
    <w:rsid w:val="00DA4F4B"/>
    <w:rsid w:val="00DA4FB2"/>
    <w:rsid w:val="00DA5078"/>
    <w:rsid w:val="00DA50C7"/>
    <w:rsid w:val="00DA5931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78"/>
    <w:rsid w:val="00DA76DF"/>
    <w:rsid w:val="00DA7776"/>
    <w:rsid w:val="00DA781C"/>
    <w:rsid w:val="00DA796F"/>
    <w:rsid w:val="00DA7A72"/>
    <w:rsid w:val="00DA7C0E"/>
    <w:rsid w:val="00DB0400"/>
    <w:rsid w:val="00DB07A7"/>
    <w:rsid w:val="00DB0A1F"/>
    <w:rsid w:val="00DB0AA5"/>
    <w:rsid w:val="00DB0ABE"/>
    <w:rsid w:val="00DB0B88"/>
    <w:rsid w:val="00DB0C4A"/>
    <w:rsid w:val="00DB0D2D"/>
    <w:rsid w:val="00DB0E9F"/>
    <w:rsid w:val="00DB0EA3"/>
    <w:rsid w:val="00DB1195"/>
    <w:rsid w:val="00DB1378"/>
    <w:rsid w:val="00DB170E"/>
    <w:rsid w:val="00DB1973"/>
    <w:rsid w:val="00DB19E8"/>
    <w:rsid w:val="00DB1F56"/>
    <w:rsid w:val="00DB202E"/>
    <w:rsid w:val="00DB2137"/>
    <w:rsid w:val="00DB23E6"/>
    <w:rsid w:val="00DB242D"/>
    <w:rsid w:val="00DB24FD"/>
    <w:rsid w:val="00DB26B0"/>
    <w:rsid w:val="00DB28F4"/>
    <w:rsid w:val="00DB2C38"/>
    <w:rsid w:val="00DB3901"/>
    <w:rsid w:val="00DB3916"/>
    <w:rsid w:val="00DB3B45"/>
    <w:rsid w:val="00DB3F39"/>
    <w:rsid w:val="00DB3FAC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5FF"/>
    <w:rsid w:val="00DC0667"/>
    <w:rsid w:val="00DC08F3"/>
    <w:rsid w:val="00DC09D1"/>
    <w:rsid w:val="00DC0A75"/>
    <w:rsid w:val="00DC0BBD"/>
    <w:rsid w:val="00DC0BE4"/>
    <w:rsid w:val="00DC0C58"/>
    <w:rsid w:val="00DC0C94"/>
    <w:rsid w:val="00DC0D0F"/>
    <w:rsid w:val="00DC1041"/>
    <w:rsid w:val="00DC12FF"/>
    <w:rsid w:val="00DC1939"/>
    <w:rsid w:val="00DC1B46"/>
    <w:rsid w:val="00DC20E3"/>
    <w:rsid w:val="00DC270A"/>
    <w:rsid w:val="00DC2788"/>
    <w:rsid w:val="00DC2AD8"/>
    <w:rsid w:val="00DC2BEB"/>
    <w:rsid w:val="00DC2DD4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216"/>
    <w:rsid w:val="00DC5327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E01B7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C83"/>
    <w:rsid w:val="00DE2DAE"/>
    <w:rsid w:val="00DE2E70"/>
    <w:rsid w:val="00DE2FA3"/>
    <w:rsid w:val="00DE3378"/>
    <w:rsid w:val="00DE33B8"/>
    <w:rsid w:val="00DE37B9"/>
    <w:rsid w:val="00DE388B"/>
    <w:rsid w:val="00DE38AD"/>
    <w:rsid w:val="00DE3948"/>
    <w:rsid w:val="00DE3E53"/>
    <w:rsid w:val="00DE3F55"/>
    <w:rsid w:val="00DE4463"/>
    <w:rsid w:val="00DE44B5"/>
    <w:rsid w:val="00DE455A"/>
    <w:rsid w:val="00DE46BE"/>
    <w:rsid w:val="00DE472E"/>
    <w:rsid w:val="00DE48AD"/>
    <w:rsid w:val="00DE5244"/>
    <w:rsid w:val="00DE552C"/>
    <w:rsid w:val="00DE58AF"/>
    <w:rsid w:val="00DE5B07"/>
    <w:rsid w:val="00DE5D8D"/>
    <w:rsid w:val="00DE5DAF"/>
    <w:rsid w:val="00DE5DD6"/>
    <w:rsid w:val="00DE628C"/>
    <w:rsid w:val="00DE630B"/>
    <w:rsid w:val="00DE6433"/>
    <w:rsid w:val="00DE6657"/>
    <w:rsid w:val="00DE73E3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7E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3DA"/>
    <w:rsid w:val="00E00817"/>
    <w:rsid w:val="00E0097F"/>
    <w:rsid w:val="00E00AE4"/>
    <w:rsid w:val="00E00EBD"/>
    <w:rsid w:val="00E00F13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4A"/>
    <w:rsid w:val="00E02E53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501C"/>
    <w:rsid w:val="00E051F1"/>
    <w:rsid w:val="00E052A3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53B"/>
    <w:rsid w:val="00E06740"/>
    <w:rsid w:val="00E0684C"/>
    <w:rsid w:val="00E069CF"/>
    <w:rsid w:val="00E06BD1"/>
    <w:rsid w:val="00E06E29"/>
    <w:rsid w:val="00E06F22"/>
    <w:rsid w:val="00E0709F"/>
    <w:rsid w:val="00E078C2"/>
    <w:rsid w:val="00E078C7"/>
    <w:rsid w:val="00E078E8"/>
    <w:rsid w:val="00E07AAF"/>
    <w:rsid w:val="00E07CA8"/>
    <w:rsid w:val="00E100A6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275"/>
    <w:rsid w:val="00E1242C"/>
    <w:rsid w:val="00E128E2"/>
    <w:rsid w:val="00E12B2F"/>
    <w:rsid w:val="00E12BC6"/>
    <w:rsid w:val="00E12FD2"/>
    <w:rsid w:val="00E12FEF"/>
    <w:rsid w:val="00E1310C"/>
    <w:rsid w:val="00E1361C"/>
    <w:rsid w:val="00E13AC7"/>
    <w:rsid w:val="00E13D18"/>
    <w:rsid w:val="00E14178"/>
    <w:rsid w:val="00E143CB"/>
    <w:rsid w:val="00E14C98"/>
    <w:rsid w:val="00E14D63"/>
    <w:rsid w:val="00E14E4B"/>
    <w:rsid w:val="00E1534A"/>
    <w:rsid w:val="00E154DC"/>
    <w:rsid w:val="00E154FE"/>
    <w:rsid w:val="00E15651"/>
    <w:rsid w:val="00E157A6"/>
    <w:rsid w:val="00E1599F"/>
    <w:rsid w:val="00E15C19"/>
    <w:rsid w:val="00E15FB2"/>
    <w:rsid w:val="00E16062"/>
    <w:rsid w:val="00E16214"/>
    <w:rsid w:val="00E1622B"/>
    <w:rsid w:val="00E16449"/>
    <w:rsid w:val="00E16825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4F6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862"/>
    <w:rsid w:val="00E21AD7"/>
    <w:rsid w:val="00E21D66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3E4D"/>
    <w:rsid w:val="00E240F8"/>
    <w:rsid w:val="00E241CA"/>
    <w:rsid w:val="00E242E3"/>
    <w:rsid w:val="00E243B0"/>
    <w:rsid w:val="00E243BF"/>
    <w:rsid w:val="00E24508"/>
    <w:rsid w:val="00E24BEF"/>
    <w:rsid w:val="00E24DBE"/>
    <w:rsid w:val="00E24E0D"/>
    <w:rsid w:val="00E24F66"/>
    <w:rsid w:val="00E24F7A"/>
    <w:rsid w:val="00E25264"/>
    <w:rsid w:val="00E255B6"/>
    <w:rsid w:val="00E259F6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447"/>
    <w:rsid w:val="00E276E3"/>
    <w:rsid w:val="00E2787A"/>
    <w:rsid w:val="00E27A34"/>
    <w:rsid w:val="00E27CBF"/>
    <w:rsid w:val="00E27EA6"/>
    <w:rsid w:val="00E3058F"/>
    <w:rsid w:val="00E30623"/>
    <w:rsid w:val="00E30734"/>
    <w:rsid w:val="00E30831"/>
    <w:rsid w:val="00E30922"/>
    <w:rsid w:val="00E3097D"/>
    <w:rsid w:val="00E30AD1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47FB9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D04"/>
    <w:rsid w:val="00E5413F"/>
    <w:rsid w:val="00E542EC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092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807"/>
    <w:rsid w:val="00E61AA4"/>
    <w:rsid w:val="00E61BA5"/>
    <w:rsid w:val="00E61BD8"/>
    <w:rsid w:val="00E61CDA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9B3"/>
    <w:rsid w:val="00E63B5F"/>
    <w:rsid w:val="00E64310"/>
    <w:rsid w:val="00E644AE"/>
    <w:rsid w:val="00E644BA"/>
    <w:rsid w:val="00E64706"/>
    <w:rsid w:val="00E64C22"/>
    <w:rsid w:val="00E64E80"/>
    <w:rsid w:val="00E64E9A"/>
    <w:rsid w:val="00E65063"/>
    <w:rsid w:val="00E650B6"/>
    <w:rsid w:val="00E650F1"/>
    <w:rsid w:val="00E6539E"/>
    <w:rsid w:val="00E65588"/>
    <w:rsid w:val="00E655D2"/>
    <w:rsid w:val="00E6579D"/>
    <w:rsid w:val="00E65D67"/>
    <w:rsid w:val="00E66112"/>
    <w:rsid w:val="00E66153"/>
    <w:rsid w:val="00E66281"/>
    <w:rsid w:val="00E66AF0"/>
    <w:rsid w:val="00E66EE8"/>
    <w:rsid w:val="00E6714E"/>
    <w:rsid w:val="00E67679"/>
    <w:rsid w:val="00E67874"/>
    <w:rsid w:val="00E67A04"/>
    <w:rsid w:val="00E67A63"/>
    <w:rsid w:val="00E67B3B"/>
    <w:rsid w:val="00E67D4D"/>
    <w:rsid w:val="00E67D5C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FCE"/>
    <w:rsid w:val="00E86014"/>
    <w:rsid w:val="00E860FF"/>
    <w:rsid w:val="00E869FB"/>
    <w:rsid w:val="00E86BE2"/>
    <w:rsid w:val="00E86C5D"/>
    <w:rsid w:val="00E86C9D"/>
    <w:rsid w:val="00E8712E"/>
    <w:rsid w:val="00E874A4"/>
    <w:rsid w:val="00E875F9"/>
    <w:rsid w:val="00E878A3"/>
    <w:rsid w:val="00E90079"/>
    <w:rsid w:val="00E9015A"/>
    <w:rsid w:val="00E9016F"/>
    <w:rsid w:val="00E90393"/>
    <w:rsid w:val="00E903D9"/>
    <w:rsid w:val="00E904B7"/>
    <w:rsid w:val="00E90579"/>
    <w:rsid w:val="00E90654"/>
    <w:rsid w:val="00E90993"/>
    <w:rsid w:val="00E909A3"/>
    <w:rsid w:val="00E90AC6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3379"/>
    <w:rsid w:val="00E933D6"/>
    <w:rsid w:val="00E9344D"/>
    <w:rsid w:val="00E935D6"/>
    <w:rsid w:val="00E936E9"/>
    <w:rsid w:val="00E93A47"/>
    <w:rsid w:val="00E94069"/>
    <w:rsid w:val="00E9431E"/>
    <w:rsid w:val="00E943B8"/>
    <w:rsid w:val="00E9446F"/>
    <w:rsid w:val="00E947A4"/>
    <w:rsid w:val="00E94A29"/>
    <w:rsid w:val="00E94C67"/>
    <w:rsid w:val="00E94E40"/>
    <w:rsid w:val="00E94EB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925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75C"/>
    <w:rsid w:val="00EA49B6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56"/>
    <w:rsid w:val="00EB02C0"/>
    <w:rsid w:val="00EB03A2"/>
    <w:rsid w:val="00EB0649"/>
    <w:rsid w:val="00EB11A2"/>
    <w:rsid w:val="00EB148D"/>
    <w:rsid w:val="00EB1723"/>
    <w:rsid w:val="00EB1A98"/>
    <w:rsid w:val="00EB1AD2"/>
    <w:rsid w:val="00EB1AFA"/>
    <w:rsid w:val="00EB1D8E"/>
    <w:rsid w:val="00EB2002"/>
    <w:rsid w:val="00EB20CC"/>
    <w:rsid w:val="00EB2138"/>
    <w:rsid w:val="00EB21B5"/>
    <w:rsid w:val="00EB2950"/>
    <w:rsid w:val="00EB2A4E"/>
    <w:rsid w:val="00EB2A9E"/>
    <w:rsid w:val="00EB307E"/>
    <w:rsid w:val="00EB36F1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A62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F3D"/>
    <w:rsid w:val="00EC2099"/>
    <w:rsid w:val="00EC2485"/>
    <w:rsid w:val="00EC24F7"/>
    <w:rsid w:val="00EC25C4"/>
    <w:rsid w:val="00EC2B3D"/>
    <w:rsid w:val="00EC2DE9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8C0"/>
    <w:rsid w:val="00EC4BD7"/>
    <w:rsid w:val="00EC4C7C"/>
    <w:rsid w:val="00EC4CAC"/>
    <w:rsid w:val="00EC4E0A"/>
    <w:rsid w:val="00EC50C4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F91"/>
    <w:rsid w:val="00EC72A5"/>
    <w:rsid w:val="00EC75B6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33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30C"/>
    <w:rsid w:val="00ED3942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EF3"/>
    <w:rsid w:val="00ED7FD5"/>
    <w:rsid w:val="00EE0310"/>
    <w:rsid w:val="00EE0429"/>
    <w:rsid w:val="00EE0734"/>
    <w:rsid w:val="00EE09F6"/>
    <w:rsid w:val="00EE13B8"/>
    <w:rsid w:val="00EE1572"/>
    <w:rsid w:val="00EE19BB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298"/>
    <w:rsid w:val="00EE333E"/>
    <w:rsid w:val="00EE3476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889"/>
    <w:rsid w:val="00EF19DB"/>
    <w:rsid w:val="00EF1A20"/>
    <w:rsid w:val="00EF2711"/>
    <w:rsid w:val="00EF2732"/>
    <w:rsid w:val="00EF2945"/>
    <w:rsid w:val="00EF3471"/>
    <w:rsid w:val="00EF36F3"/>
    <w:rsid w:val="00EF3700"/>
    <w:rsid w:val="00EF39A7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8A4"/>
    <w:rsid w:val="00F00A41"/>
    <w:rsid w:val="00F00D2B"/>
    <w:rsid w:val="00F012D2"/>
    <w:rsid w:val="00F01430"/>
    <w:rsid w:val="00F01677"/>
    <w:rsid w:val="00F01CA0"/>
    <w:rsid w:val="00F0265D"/>
    <w:rsid w:val="00F028A6"/>
    <w:rsid w:val="00F02D07"/>
    <w:rsid w:val="00F02E4A"/>
    <w:rsid w:val="00F02FFF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534"/>
    <w:rsid w:val="00F058CB"/>
    <w:rsid w:val="00F05AE0"/>
    <w:rsid w:val="00F05CB1"/>
    <w:rsid w:val="00F05F6C"/>
    <w:rsid w:val="00F06115"/>
    <w:rsid w:val="00F06133"/>
    <w:rsid w:val="00F0656E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9A0"/>
    <w:rsid w:val="00F13D20"/>
    <w:rsid w:val="00F1426B"/>
    <w:rsid w:val="00F14798"/>
    <w:rsid w:val="00F1485D"/>
    <w:rsid w:val="00F14B7B"/>
    <w:rsid w:val="00F153E9"/>
    <w:rsid w:val="00F15658"/>
    <w:rsid w:val="00F15938"/>
    <w:rsid w:val="00F15C94"/>
    <w:rsid w:val="00F15D44"/>
    <w:rsid w:val="00F15DE6"/>
    <w:rsid w:val="00F16252"/>
    <w:rsid w:val="00F16366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E06"/>
    <w:rsid w:val="00F21F46"/>
    <w:rsid w:val="00F22026"/>
    <w:rsid w:val="00F2208B"/>
    <w:rsid w:val="00F221DE"/>
    <w:rsid w:val="00F223E5"/>
    <w:rsid w:val="00F2248B"/>
    <w:rsid w:val="00F22C9E"/>
    <w:rsid w:val="00F22ECB"/>
    <w:rsid w:val="00F22EF6"/>
    <w:rsid w:val="00F2312F"/>
    <w:rsid w:val="00F23301"/>
    <w:rsid w:val="00F234AE"/>
    <w:rsid w:val="00F23616"/>
    <w:rsid w:val="00F237BF"/>
    <w:rsid w:val="00F23906"/>
    <w:rsid w:val="00F23914"/>
    <w:rsid w:val="00F23A6C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6BB"/>
    <w:rsid w:val="00F2575B"/>
    <w:rsid w:val="00F25AE6"/>
    <w:rsid w:val="00F25B65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16"/>
    <w:rsid w:val="00F27EA1"/>
    <w:rsid w:val="00F3000E"/>
    <w:rsid w:val="00F3026A"/>
    <w:rsid w:val="00F30E52"/>
    <w:rsid w:val="00F312B2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6F8"/>
    <w:rsid w:val="00F35A9D"/>
    <w:rsid w:val="00F35E00"/>
    <w:rsid w:val="00F3603B"/>
    <w:rsid w:val="00F3604A"/>
    <w:rsid w:val="00F36190"/>
    <w:rsid w:val="00F361C3"/>
    <w:rsid w:val="00F36254"/>
    <w:rsid w:val="00F36945"/>
    <w:rsid w:val="00F36A6C"/>
    <w:rsid w:val="00F36C63"/>
    <w:rsid w:val="00F36D1D"/>
    <w:rsid w:val="00F36FD3"/>
    <w:rsid w:val="00F37191"/>
    <w:rsid w:val="00F37490"/>
    <w:rsid w:val="00F37576"/>
    <w:rsid w:val="00F376C6"/>
    <w:rsid w:val="00F37749"/>
    <w:rsid w:val="00F3776C"/>
    <w:rsid w:val="00F377EB"/>
    <w:rsid w:val="00F378AE"/>
    <w:rsid w:val="00F37BFF"/>
    <w:rsid w:val="00F37DEE"/>
    <w:rsid w:val="00F37FFD"/>
    <w:rsid w:val="00F402AD"/>
    <w:rsid w:val="00F4037A"/>
    <w:rsid w:val="00F405A2"/>
    <w:rsid w:val="00F4066E"/>
    <w:rsid w:val="00F40830"/>
    <w:rsid w:val="00F40A8A"/>
    <w:rsid w:val="00F40B48"/>
    <w:rsid w:val="00F411D9"/>
    <w:rsid w:val="00F41441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7D4"/>
    <w:rsid w:val="00F448CA"/>
    <w:rsid w:val="00F44EF7"/>
    <w:rsid w:val="00F44F59"/>
    <w:rsid w:val="00F44FBF"/>
    <w:rsid w:val="00F454EA"/>
    <w:rsid w:val="00F459BF"/>
    <w:rsid w:val="00F45CAF"/>
    <w:rsid w:val="00F45CD9"/>
    <w:rsid w:val="00F45D42"/>
    <w:rsid w:val="00F45F08"/>
    <w:rsid w:val="00F45F74"/>
    <w:rsid w:val="00F46234"/>
    <w:rsid w:val="00F462DF"/>
    <w:rsid w:val="00F4689D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35"/>
    <w:rsid w:val="00F53C39"/>
    <w:rsid w:val="00F53C4C"/>
    <w:rsid w:val="00F53E29"/>
    <w:rsid w:val="00F53E8E"/>
    <w:rsid w:val="00F5489E"/>
    <w:rsid w:val="00F549DA"/>
    <w:rsid w:val="00F54D32"/>
    <w:rsid w:val="00F5529D"/>
    <w:rsid w:val="00F553CA"/>
    <w:rsid w:val="00F55956"/>
    <w:rsid w:val="00F55A95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57DED"/>
    <w:rsid w:val="00F602EF"/>
    <w:rsid w:val="00F60345"/>
    <w:rsid w:val="00F60684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1F"/>
    <w:rsid w:val="00F6666C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7B0"/>
    <w:rsid w:val="00F70BA7"/>
    <w:rsid w:val="00F710E4"/>
    <w:rsid w:val="00F71201"/>
    <w:rsid w:val="00F7136E"/>
    <w:rsid w:val="00F7155E"/>
    <w:rsid w:val="00F715FA"/>
    <w:rsid w:val="00F71858"/>
    <w:rsid w:val="00F718D0"/>
    <w:rsid w:val="00F71969"/>
    <w:rsid w:val="00F71BE3"/>
    <w:rsid w:val="00F71F43"/>
    <w:rsid w:val="00F71F6D"/>
    <w:rsid w:val="00F72320"/>
    <w:rsid w:val="00F723DC"/>
    <w:rsid w:val="00F724BB"/>
    <w:rsid w:val="00F7281D"/>
    <w:rsid w:val="00F72AF7"/>
    <w:rsid w:val="00F72D77"/>
    <w:rsid w:val="00F72DFC"/>
    <w:rsid w:val="00F73758"/>
    <w:rsid w:val="00F7378A"/>
    <w:rsid w:val="00F73998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B45"/>
    <w:rsid w:val="00F75BAE"/>
    <w:rsid w:val="00F75DB0"/>
    <w:rsid w:val="00F75DE1"/>
    <w:rsid w:val="00F7606C"/>
    <w:rsid w:val="00F761D3"/>
    <w:rsid w:val="00F7628F"/>
    <w:rsid w:val="00F7638D"/>
    <w:rsid w:val="00F7650A"/>
    <w:rsid w:val="00F76D63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BCD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FA0"/>
    <w:rsid w:val="00F83010"/>
    <w:rsid w:val="00F8307A"/>
    <w:rsid w:val="00F83236"/>
    <w:rsid w:val="00F832A3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1A3"/>
    <w:rsid w:val="00F85269"/>
    <w:rsid w:val="00F852BF"/>
    <w:rsid w:val="00F85327"/>
    <w:rsid w:val="00F855C1"/>
    <w:rsid w:val="00F855C2"/>
    <w:rsid w:val="00F85870"/>
    <w:rsid w:val="00F858EE"/>
    <w:rsid w:val="00F8598D"/>
    <w:rsid w:val="00F85DAD"/>
    <w:rsid w:val="00F863E4"/>
    <w:rsid w:val="00F864E1"/>
    <w:rsid w:val="00F8696F"/>
    <w:rsid w:val="00F86D87"/>
    <w:rsid w:val="00F86F3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6E8"/>
    <w:rsid w:val="00F95953"/>
    <w:rsid w:val="00F95B35"/>
    <w:rsid w:val="00F95BDE"/>
    <w:rsid w:val="00F95D19"/>
    <w:rsid w:val="00F9600A"/>
    <w:rsid w:val="00F9616D"/>
    <w:rsid w:val="00F9617F"/>
    <w:rsid w:val="00F96403"/>
    <w:rsid w:val="00F965F1"/>
    <w:rsid w:val="00F96B56"/>
    <w:rsid w:val="00F96DA6"/>
    <w:rsid w:val="00F96F33"/>
    <w:rsid w:val="00F9708E"/>
    <w:rsid w:val="00F971AC"/>
    <w:rsid w:val="00F976B7"/>
    <w:rsid w:val="00F976CB"/>
    <w:rsid w:val="00F97712"/>
    <w:rsid w:val="00F97D50"/>
    <w:rsid w:val="00FA0160"/>
    <w:rsid w:val="00FA01F3"/>
    <w:rsid w:val="00FA0372"/>
    <w:rsid w:val="00FA03A0"/>
    <w:rsid w:val="00FA08DE"/>
    <w:rsid w:val="00FA0969"/>
    <w:rsid w:val="00FA0BB1"/>
    <w:rsid w:val="00FA0C04"/>
    <w:rsid w:val="00FA1105"/>
    <w:rsid w:val="00FA11A0"/>
    <w:rsid w:val="00FA1601"/>
    <w:rsid w:val="00FA1839"/>
    <w:rsid w:val="00FA1A40"/>
    <w:rsid w:val="00FA1A7D"/>
    <w:rsid w:val="00FA1F00"/>
    <w:rsid w:val="00FA2105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0B45"/>
    <w:rsid w:val="00FB100F"/>
    <w:rsid w:val="00FB1242"/>
    <w:rsid w:val="00FB167D"/>
    <w:rsid w:val="00FB1857"/>
    <w:rsid w:val="00FB1991"/>
    <w:rsid w:val="00FB1C33"/>
    <w:rsid w:val="00FB1EC9"/>
    <w:rsid w:val="00FB2519"/>
    <w:rsid w:val="00FB2651"/>
    <w:rsid w:val="00FB2AB0"/>
    <w:rsid w:val="00FB2D95"/>
    <w:rsid w:val="00FB2DDB"/>
    <w:rsid w:val="00FB317F"/>
    <w:rsid w:val="00FB3435"/>
    <w:rsid w:val="00FB346C"/>
    <w:rsid w:val="00FB35BE"/>
    <w:rsid w:val="00FB361C"/>
    <w:rsid w:val="00FB3735"/>
    <w:rsid w:val="00FB3C44"/>
    <w:rsid w:val="00FB3D4E"/>
    <w:rsid w:val="00FB3E71"/>
    <w:rsid w:val="00FB3EF9"/>
    <w:rsid w:val="00FB40A8"/>
    <w:rsid w:val="00FB4183"/>
    <w:rsid w:val="00FB44F1"/>
    <w:rsid w:val="00FB455E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D27"/>
    <w:rsid w:val="00FB6F55"/>
    <w:rsid w:val="00FB7114"/>
    <w:rsid w:val="00FB75AA"/>
    <w:rsid w:val="00FB7752"/>
    <w:rsid w:val="00FB7AB1"/>
    <w:rsid w:val="00FB7B58"/>
    <w:rsid w:val="00FB7BDC"/>
    <w:rsid w:val="00FB7EF8"/>
    <w:rsid w:val="00FC008D"/>
    <w:rsid w:val="00FC0833"/>
    <w:rsid w:val="00FC0D0B"/>
    <w:rsid w:val="00FC10BC"/>
    <w:rsid w:val="00FC12F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CD"/>
    <w:rsid w:val="00FC49FF"/>
    <w:rsid w:val="00FC4A2D"/>
    <w:rsid w:val="00FC4A2E"/>
    <w:rsid w:val="00FC4E16"/>
    <w:rsid w:val="00FC51C5"/>
    <w:rsid w:val="00FC51F4"/>
    <w:rsid w:val="00FC56B1"/>
    <w:rsid w:val="00FC5C78"/>
    <w:rsid w:val="00FC6117"/>
    <w:rsid w:val="00FC64BC"/>
    <w:rsid w:val="00FC69AA"/>
    <w:rsid w:val="00FC6A4E"/>
    <w:rsid w:val="00FC6A4F"/>
    <w:rsid w:val="00FC6A57"/>
    <w:rsid w:val="00FC713B"/>
    <w:rsid w:val="00FC7831"/>
    <w:rsid w:val="00FC7B9F"/>
    <w:rsid w:val="00FC7BC9"/>
    <w:rsid w:val="00FC7E69"/>
    <w:rsid w:val="00FC7FB9"/>
    <w:rsid w:val="00FD0180"/>
    <w:rsid w:val="00FD0226"/>
    <w:rsid w:val="00FD0677"/>
    <w:rsid w:val="00FD0A35"/>
    <w:rsid w:val="00FD0AB6"/>
    <w:rsid w:val="00FD0C47"/>
    <w:rsid w:val="00FD0E93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E26"/>
    <w:rsid w:val="00FD4F5D"/>
    <w:rsid w:val="00FD4FCA"/>
    <w:rsid w:val="00FD5101"/>
    <w:rsid w:val="00FD5275"/>
    <w:rsid w:val="00FD53C8"/>
    <w:rsid w:val="00FD56A2"/>
    <w:rsid w:val="00FD5956"/>
    <w:rsid w:val="00FD5FB0"/>
    <w:rsid w:val="00FD6536"/>
    <w:rsid w:val="00FD699E"/>
    <w:rsid w:val="00FD69D4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19F"/>
    <w:rsid w:val="00FE474D"/>
    <w:rsid w:val="00FE480C"/>
    <w:rsid w:val="00FE486E"/>
    <w:rsid w:val="00FE4929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6E6D"/>
    <w:rsid w:val="00FE7454"/>
    <w:rsid w:val="00FE76CE"/>
    <w:rsid w:val="00FE7BB2"/>
    <w:rsid w:val="00FF0A6E"/>
    <w:rsid w:val="00FF0B0E"/>
    <w:rsid w:val="00FF0F60"/>
    <w:rsid w:val="00FF1253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F4"/>
    <w:rsid w:val="00FF2F4C"/>
    <w:rsid w:val="00FF30A3"/>
    <w:rsid w:val="00FF3307"/>
    <w:rsid w:val="00FF33C1"/>
    <w:rsid w:val="00FF351D"/>
    <w:rsid w:val="00FF35D0"/>
    <w:rsid w:val="00FF3808"/>
    <w:rsid w:val="00FF3834"/>
    <w:rsid w:val="00FF42CC"/>
    <w:rsid w:val="00FF4A19"/>
    <w:rsid w:val="00FF4B09"/>
    <w:rsid w:val="00FF4FB3"/>
    <w:rsid w:val="00FF5132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53"/>
    <w:rsid w:val="00FF61C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5CF4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HTML Preformatted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032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39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2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A441F-EF57-44E4-91A0-F9D033AD7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4</Pages>
  <Words>12177</Words>
  <Characters>69414</Characters>
  <Application>Microsoft Office Word</Application>
  <DocSecurity>0</DocSecurity>
  <Lines>578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81429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Administrator</cp:lastModifiedBy>
  <cp:revision>2</cp:revision>
  <cp:lastPrinted>2020-08-07T08:36:00Z</cp:lastPrinted>
  <dcterms:created xsi:type="dcterms:W3CDTF">2020-08-13T10:53:00Z</dcterms:created>
  <dcterms:modified xsi:type="dcterms:W3CDTF">2020-08-13T10:53:00Z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