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6236" w:rsidRPr="00B779E6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779E6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:rsidR="00396236" w:rsidRPr="00B779E6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779E6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E04EB7" w:rsidRPr="00B779E6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:rsidR="00396236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779E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F365CC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F365C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มิถุนายน </w:t>
      </w:r>
      <w:r w:rsidR="000C3EEB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:rsidR="00A16885" w:rsidRPr="00A6632B" w:rsidRDefault="00A16885" w:rsidP="00374A1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17D9F" w:rsidRDefault="00DB4D95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6632B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A6632B">
        <w:rPr>
          <w:rFonts w:asciiTheme="majorBidi" w:hAnsiTheme="majorBidi"/>
          <w:b/>
          <w:bCs/>
          <w:sz w:val="32"/>
          <w:szCs w:val="32"/>
          <w:cs/>
        </w:rPr>
        <w:t>.</w:t>
      </w:r>
      <w:r w:rsidR="00A6632B" w:rsidRPr="00A6632B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632B" w:rsidRPr="00B779E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A6632B" w:rsidRPr="00C97507" w:rsidRDefault="00A6632B" w:rsidP="00A735BE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</w:rPr>
      </w:pPr>
      <w:r w:rsidRPr="00C97507">
        <w:rPr>
          <w:rFonts w:ascii="Angsana New" w:hAnsi="Angsana New"/>
        </w:rPr>
        <w:tab/>
      </w:r>
      <w:r>
        <w:rPr>
          <w:rFonts w:ascii="Angsana New" w:hAnsi="Angsana New"/>
        </w:rPr>
        <w:t>1</w:t>
      </w:r>
      <w:r>
        <w:rPr>
          <w:rFonts w:ascii="Angsana New" w:hAnsi="Angsana New"/>
          <w:cs/>
        </w:rPr>
        <w:t>.</w:t>
      </w:r>
      <w:r>
        <w:rPr>
          <w:rFonts w:ascii="Angsana New" w:hAnsi="Angsana New"/>
        </w:rPr>
        <w:t>1</w:t>
      </w:r>
      <w:r w:rsidR="009A1562">
        <w:rPr>
          <w:rFonts w:ascii="Angsana New" w:hAnsi="Angsana New"/>
          <w:cs/>
        </w:rPr>
        <w:t xml:space="preserve"> </w:t>
      </w:r>
      <w:r w:rsidR="00D53507">
        <w:rPr>
          <w:rFonts w:ascii="Angsana New" w:hAnsi="Angsana New"/>
        </w:rPr>
        <w:tab/>
      </w:r>
      <w:r w:rsidRPr="00B779E6">
        <w:rPr>
          <w:rFonts w:ascii="Angsana New" w:hAnsi="Angsana New"/>
          <w:cs/>
        </w:rPr>
        <w:t>สถานะของบริษัท</w:t>
      </w:r>
    </w:p>
    <w:p w:rsidR="002108ED" w:rsidRDefault="00244D28" w:rsidP="00CF6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779E6">
        <w:rPr>
          <w:rFonts w:asciiTheme="majorBidi" w:hAnsiTheme="majorBidi" w:cstheme="majorBidi"/>
          <w:sz w:val="32"/>
          <w:szCs w:val="32"/>
          <w:cs/>
        </w:rPr>
        <w:t xml:space="preserve">บริษัท พรพรหมเม็ททอล จำกัด </w:t>
      </w:r>
      <w:r w:rsidRPr="00A6632B">
        <w:rPr>
          <w:rFonts w:asciiTheme="majorBidi" w:hAnsiTheme="majorBidi"/>
          <w:sz w:val="32"/>
          <w:szCs w:val="32"/>
          <w:cs/>
        </w:rPr>
        <w:t>(</w:t>
      </w:r>
      <w:r w:rsidRPr="00B779E6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A6632B">
        <w:rPr>
          <w:rFonts w:asciiTheme="majorBidi" w:hAnsiTheme="majorBidi"/>
          <w:sz w:val="32"/>
          <w:szCs w:val="32"/>
          <w:cs/>
        </w:rPr>
        <w:t xml:space="preserve">) </w:t>
      </w:r>
      <w:r w:rsidRPr="00567B96">
        <w:rPr>
          <w:rFonts w:asciiTheme="majorBidi" w:hAnsiTheme="majorBidi"/>
          <w:sz w:val="32"/>
          <w:szCs w:val="32"/>
          <w:cs/>
        </w:rPr>
        <w:t>(</w:t>
      </w:r>
      <w:r w:rsidRPr="00A6632B">
        <w:rPr>
          <w:rFonts w:asciiTheme="majorBidi" w:hAnsiTheme="majorBidi"/>
          <w:sz w:val="32"/>
          <w:szCs w:val="32"/>
          <w:cs/>
        </w:rPr>
        <w:t>“</w:t>
      </w:r>
      <w:r w:rsidRPr="00B779E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6632B">
        <w:rPr>
          <w:rFonts w:asciiTheme="majorBidi" w:hAnsiTheme="majorBidi"/>
          <w:sz w:val="32"/>
          <w:szCs w:val="32"/>
          <w:cs/>
        </w:rPr>
        <w:t xml:space="preserve">”) </w:t>
      </w:r>
      <w:r w:rsidRPr="00B779E6">
        <w:rPr>
          <w:rFonts w:asciiTheme="majorBidi" w:hAnsiTheme="majorBidi" w:cstheme="majorBidi"/>
          <w:sz w:val="32"/>
          <w:szCs w:val="32"/>
          <w:cs/>
        </w:rPr>
        <w:t>จดทะเบียนเป็นบริษัทมหาชนจำกัดใ</w:t>
      </w:r>
      <w:r w:rsidR="007A4748" w:rsidRPr="00B779E6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B779E6">
        <w:rPr>
          <w:rFonts w:asciiTheme="majorBidi" w:hAnsiTheme="majorBidi" w:cstheme="majorBidi"/>
          <w:sz w:val="32"/>
          <w:szCs w:val="32"/>
          <w:cs/>
        </w:rPr>
        <w:t>ประเทศไทย</w:t>
      </w:r>
      <w:r w:rsidR="00A6632B" w:rsidRPr="00B779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779E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6632B">
        <w:rPr>
          <w:rFonts w:asciiTheme="majorBidi" w:hAnsiTheme="majorBidi" w:cstheme="majorBidi"/>
          <w:sz w:val="32"/>
          <w:szCs w:val="32"/>
        </w:rPr>
        <w:t xml:space="preserve">8 </w:t>
      </w:r>
      <w:r w:rsidRPr="00B779E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A6632B">
        <w:rPr>
          <w:rFonts w:asciiTheme="majorBidi" w:hAnsiTheme="majorBidi" w:cstheme="majorBidi"/>
          <w:sz w:val="32"/>
          <w:szCs w:val="32"/>
        </w:rPr>
        <w:t xml:space="preserve">2547 </w:t>
      </w:r>
      <w:r w:rsidR="00CF6721" w:rsidRPr="00B779E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91164" w:rsidRPr="00B779E6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B779E6">
        <w:rPr>
          <w:rFonts w:asciiTheme="majorBidi" w:hAnsiTheme="majorBidi" w:cstheme="majorBidi"/>
          <w:sz w:val="32"/>
          <w:szCs w:val="32"/>
          <w:cs/>
        </w:rPr>
        <w:t xml:space="preserve">จดทะเบียนกับตลาดหลักทรัพย์ เอ็ม เอ ไอ เมื่อวันที่ </w:t>
      </w:r>
      <w:r w:rsidRPr="00A6632B">
        <w:rPr>
          <w:rFonts w:asciiTheme="majorBidi" w:hAnsiTheme="majorBidi" w:cstheme="majorBidi"/>
          <w:sz w:val="32"/>
          <w:szCs w:val="32"/>
        </w:rPr>
        <w:t xml:space="preserve">11 </w:t>
      </w:r>
      <w:r w:rsidRPr="00B779E6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A6632B">
        <w:rPr>
          <w:rFonts w:asciiTheme="majorBidi" w:hAnsiTheme="majorBidi" w:cstheme="majorBidi"/>
          <w:sz w:val="32"/>
          <w:szCs w:val="32"/>
        </w:rPr>
        <w:t>2547</w:t>
      </w:r>
      <w:r w:rsidRPr="00567B96">
        <w:rPr>
          <w:rFonts w:asciiTheme="majorBidi" w:hAnsiTheme="majorBidi"/>
          <w:sz w:val="32"/>
          <w:szCs w:val="32"/>
          <w:cs/>
        </w:rPr>
        <w:t xml:space="preserve"> </w:t>
      </w:r>
    </w:p>
    <w:p w:rsidR="00244D28" w:rsidRPr="00A735BE" w:rsidRDefault="00183651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779E6">
        <w:rPr>
          <w:rFonts w:asciiTheme="majorBidi" w:hAnsiTheme="majorBidi" w:cstheme="majorBidi"/>
          <w:spacing w:val="-4"/>
          <w:sz w:val="32"/>
          <w:szCs w:val="32"/>
          <w:cs/>
        </w:rPr>
        <w:t>บ</w:t>
      </w:r>
      <w:r w:rsidR="00244D28" w:rsidRPr="00B779E6">
        <w:rPr>
          <w:rFonts w:asciiTheme="majorBidi" w:hAnsiTheme="majorBidi" w:cstheme="majorBidi"/>
          <w:spacing w:val="-4"/>
          <w:sz w:val="32"/>
          <w:szCs w:val="32"/>
          <w:cs/>
        </w:rPr>
        <w:t>ริษัทมีสำนักงานใหญ่อยู่ที่</w:t>
      </w:r>
      <w:r w:rsidR="00244D28" w:rsidRPr="00A735BE">
        <w:rPr>
          <w:rFonts w:asciiTheme="majorBidi" w:hAnsiTheme="majorBidi" w:cstheme="majorBidi"/>
          <w:spacing w:val="-4"/>
          <w:sz w:val="32"/>
          <w:szCs w:val="32"/>
        </w:rPr>
        <w:t xml:space="preserve"> 229 </w:t>
      </w:r>
      <w:r w:rsidR="00244D28" w:rsidRPr="00B779E6">
        <w:rPr>
          <w:rFonts w:asciiTheme="majorBidi" w:hAnsiTheme="majorBidi" w:cstheme="majorBidi"/>
          <w:spacing w:val="-4"/>
          <w:sz w:val="32"/>
          <w:szCs w:val="32"/>
          <w:cs/>
        </w:rPr>
        <w:t>ถนนนครราชสีมา แขวงดุสิต เขตดุสิต กรุงเทพมหานคร</w:t>
      </w:r>
      <w:r w:rsidR="00244D28" w:rsidRPr="00A735BE">
        <w:rPr>
          <w:rFonts w:asciiTheme="majorBidi" w:hAnsiTheme="majorBidi" w:cstheme="majorBidi"/>
          <w:spacing w:val="-4"/>
          <w:sz w:val="32"/>
          <w:szCs w:val="32"/>
        </w:rPr>
        <w:t xml:space="preserve"> 10300</w:t>
      </w:r>
    </w:p>
    <w:p w:rsidR="00A735BE" w:rsidRPr="0080625E" w:rsidRDefault="00A735BE" w:rsidP="00806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2108ED" w:rsidRPr="00C97507" w:rsidRDefault="002108ED" w:rsidP="00A735BE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</w:rPr>
      </w:pPr>
      <w:r w:rsidRPr="00C97507">
        <w:rPr>
          <w:rFonts w:ascii="Angsana New" w:hAnsi="Angsana New"/>
        </w:rPr>
        <w:tab/>
        <w:t>1</w:t>
      </w:r>
      <w:r w:rsidRPr="00C97507">
        <w:rPr>
          <w:rFonts w:ascii="Angsana New" w:hAnsi="Angsana New"/>
          <w:cs/>
        </w:rPr>
        <w:t>.</w:t>
      </w:r>
      <w:r w:rsidR="00A735BE">
        <w:rPr>
          <w:rFonts w:ascii="Angsana New" w:hAnsi="Angsana New"/>
        </w:rPr>
        <w:t>2</w:t>
      </w:r>
      <w:r w:rsidRPr="00C97507">
        <w:rPr>
          <w:rFonts w:ascii="Angsana New" w:hAnsi="Angsana New"/>
        </w:rPr>
        <w:tab/>
      </w:r>
      <w:r w:rsidR="00A735BE" w:rsidRPr="00B779E6">
        <w:rPr>
          <w:rFonts w:ascii="Angsana New" w:hAnsi="Angsana New"/>
        </w:rPr>
        <w:tab/>
      </w:r>
      <w:r w:rsidRPr="00B779E6">
        <w:rPr>
          <w:rFonts w:ascii="Angsana New" w:hAnsi="Angsana New"/>
          <w:cs/>
        </w:rPr>
        <w:t>ลักษณะธุรกิจ</w:t>
      </w:r>
    </w:p>
    <w:p w:rsidR="002108ED" w:rsidRPr="00B779E6" w:rsidRDefault="002108ED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779E6">
        <w:rPr>
          <w:rFonts w:asciiTheme="majorBidi" w:hAnsiTheme="majorBidi" w:cstheme="majorBidi"/>
          <w:sz w:val="32"/>
          <w:szCs w:val="32"/>
          <w:cs/>
        </w:rPr>
        <w:t>บริษัทดำเนินธุรกิจหลักเกี่ยวกับจำหน่ายสินค้าประเภทโลหะ เช่น ทองเหลือง ทองแดง</w:t>
      </w:r>
      <w:r w:rsidR="007A4748" w:rsidRPr="00B779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4748" w:rsidRPr="00B779E6">
        <w:rPr>
          <w:rFonts w:asciiTheme="majorBidi" w:hAnsiTheme="majorBidi" w:cstheme="majorBidi"/>
          <w:sz w:val="32"/>
          <w:szCs w:val="32"/>
          <w:cs/>
        </w:rPr>
        <w:br/>
      </w:r>
      <w:r w:rsidRPr="00B779E6">
        <w:rPr>
          <w:rFonts w:asciiTheme="majorBidi" w:hAnsiTheme="majorBidi" w:cstheme="majorBidi"/>
          <w:sz w:val="32"/>
          <w:szCs w:val="32"/>
          <w:cs/>
        </w:rPr>
        <w:t>แ</w:t>
      </w:r>
      <w:r w:rsidR="007A4748" w:rsidRPr="00B779E6">
        <w:rPr>
          <w:rFonts w:asciiTheme="majorBidi" w:hAnsiTheme="majorBidi" w:cstheme="majorBidi" w:hint="cs"/>
          <w:sz w:val="32"/>
          <w:szCs w:val="32"/>
          <w:cs/>
        </w:rPr>
        <w:t>ส</w:t>
      </w:r>
      <w:r w:rsidRPr="00B779E6">
        <w:rPr>
          <w:rFonts w:asciiTheme="majorBidi" w:hAnsiTheme="majorBidi" w:cstheme="majorBidi"/>
          <w:sz w:val="32"/>
          <w:szCs w:val="32"/>
          <w:cs/>
        </w:rPr>
        <w:t xml:space="preserve">ตนเลส อลูมิเนียม </w:t>
      </w:r>
      <w:r w:rsidR="000C30B5" w:rsidRPr="00B779E6">
        <w:rPr>
          <w:rFonts w:asciiTheme="majorBidi" w:hAnsiTheme="majorBidi" w:cstheme="majorBidi" w:hint="cs"/>
          <w:sz w:val="32"/>
          <w:szCs w:val="32"/>
          <w:cs/>
        </w:rPr>
        <w:t>และธุรกิจ</w:t>
      </w:r>
      <w:r w:rsidR="00F55CB3" w:rsidRPr="00B779E6">
        <w:rPr>
          <w:rFonts w:asciiTheme="majorBidi" w:hAnsiTheme="majorBidi" w:cstheme="majorBidi" w:hint="cs"/>
          <w:sz w:val="32"/>
          <w:szCs w:val="32"/>
          <w:cs/>
        </w:rPr>
        <w:t>โรงแรม ร้านอาหารและศูนย์การบันเทิงครบวงจร</w:t>
      </w:r>
    </w:p>
    <w:p w:rsidR="00A6632B" w:rsidRDefault="00A6632B" w:rsidP="00043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20" w:lineRule="exact"/>
        <w:jc w:val="both"/>
        <w:rPr>
          <w:rFonts w:asciiTheme="majorBidi" w:hAnsiTheme="majorBidi" w:cstheme="majorBidi"/>
          <w:sz w:val="32"/>
          <w:szCs w:val="32"/>
        </w:rPr>
      </w:pPr>
    </w:p>
    <w:p w:rsidR="003D1493" w:rsidRPr="00B779E6" w:rsidRDefault="003D1493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632B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A6632B">
        <w:rPr>
          <w:rFonts w:asciiTheme="majorBidi" w:hAnsiTheme="majorBidi"/>
          <w:b/>
          <w:bCs/>
          <w:sz w:val="32"/>
          <w:szCs w:val="32"/>
          <w:cs/>
        </w:rPr>
        <w:t>.</w:t>
      </w:r>
      <w:r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779E6">
        <w:rPr>
          <w:rFonts w:asciiTheme="majorBidi" w:hAnsiTheme="majorBidi" w:cstheme="majorBidi"/>
          <w:b/>
          <w:bCs/>
          <w:sz w:val="32"/>
          <w:szCs w:val="32"/>
          <w:cs/>
        </w:rPr>
        <w:t>เกณฑ์</w:t>
      </w:r>
      <w:r w:rsidRPr="00B779E6">
        <w:rPr>
          <w:rFonts w:asciiTheme="majorBidi" w:hAnsiTheme="majorBidi" w:cstheme="majorBidi" w:hint="cs"/>
          <w:b/>
          <w:bCs/>
          <w:sz w:val="32"/>
          <w:szCs w:val="32"/>
          <w:cs/>
        </w:rPr>
        <w:t>ในการจัดทำงบการเงิน</w:t>
      </w:r>
    </w:p>
    <w:p w:rsidR="00792D39" w:rsidRPr="009C5FEB" w:rsidRDefault="00792D39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9C5FEB">
        <w:rPr>
          <w:rFonts w:asciiTheme="majorBidi" w:hAnsiTheme="majorBidi" w:cstheme="majorBidi"/>
          <w:sz w:val="32"/>
          <w:szCs w:val="32"/>
        </w:rPr>
        <w:t>2</w:t>
      </w:r>
      <w:r w:rsidRPr="009C5FEB">
        <w:rPr>
          <w:rFonts w:asciiTheme="majorBidi" w:hAnsiTheme="majorBidi"/>
          <w:sz w:val="32"/>
          <w:szCs w:val="32"/>
          <w:cs/>
        </w:rPr>
        <w:t>.</w:t>
      </w:r>
      <w:r w:rsidR="003D1493" w:rsidRPr="009C5FEB">
        <w:rPr>
          <w:rFonts w:asciiTheme="majorBidi" w:hAnsiTheme="majorBidi" w:cstheme="majorBidi"/>
          <w:sz w:val="32"/>
          <w:szCs w:val="32"/>
        </w:rPr>
        <w:t>1</w:t>
      </w:r>
      <w:r w:rsidR="007A73B1" w:rsidRPr="009C5FEB">
        <w:rPr>
          <w:rFonts w:asciiTheme="majorBidi" w:hAnsiTheme="majorBidi"/>
          <w:sz w:val="32"/>
          <w:szCs w:val="32"/>
          <w:cs/>
        </w:rPr>
        <w:t xml:space="preserve"> </w:t>
      </w:r>
      <w:r w:rsidR="007A73B1" w:rsidRPr="009C5FEB">
        <w:rPr>
          <w:rFonts w:asciiTheme="majorBidi" w:hAnsiTheme="majorBidi" w:cstheme="majorBidi"/>
          <w:sz w:val="32"/>
          <w:szCs w:val="32"/>
        </w:rPr>
        <w:tab/>
      </w:r>
      <w:r w:rsidR="00535028" w:rsidRPr="00B779E6">
        <w:rPr>
          <w:rFonts w:asciiTheme="majorBidi" w:hAnsiTheme="majorBidi"/>
          <w:sz w:val="32"/>
          <w:szCs w:val="32"/>
          <w:cs/>
        </w:rPr>
        <w:t>เกณฑ์ในการจัดทำงบการเงินระหว่างกาล</w:t>
      </w:r>
    </w:p>
    <w:p w:rsidR="00535028" w:rsidRPr="00535028" w:rsidRDefault="00535028" w:rsidP="00535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779E6">
        <w:rPr>
          <w:rFonts w:asciiTheme="majorBidi" w:hAnsi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>
        <w:rPr>
          <w:rFonts w:asciiTheme="majorBidi" w:hAnsiTheme="majorBidi"/>
          <w:sz w:val="32"/>
          <w:szCs w:val="32"/>
        </w:rPr>
        <w:t>34</w:t>
      </w:r>
      <w:r w:rsidRPr="00B779E6">
        <w:rPr>
          <w:rFonts w:asciiTheme="majorBidi" w:hAnsiTheme="majorBidi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</w:t>
      </w:r>
    </w:p>
    <w:p w:rsidR="00535028" w:rsidRDefault="00535028" w:rsidP="00535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B779E6">
        <w:rPr>
          <w:rFonts w:asciiTheme="majorBidi" w:hAnsiTheme="majorBidi"/>
          <w:sz w:val="32"/>
          <w:szCs w:val="32"/>
          <w:cs/>
        </w:rPr>
        <w:t xml:space="preserve">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>
        <w:rPr>
          <w:rFonts w:asciiTheme="majorBidi" w:hAnsiTheme="majorBidi"/>
          <w:sz w:val="32"/>
          <w:szCs w:val="32"/>
        </w:rPr>
        <w:t>31</w:t>
      </w:r>
      <w:r w:rsidRPr="00B779E6">
        <w:rPr>
          <w:rFonts w:asciiTheme="majorBidi" w:hAnsiTheme="majorBidi"/>
          <w:sz w:val="32"/>
          <w:szCs w:val="32"/>
          <w:cs/>
        </w:rPr>
        <w:t xml:space="preserve"> ธันวาคม </w:t>
      </w:r>
      <w:r>
        <w:rPr>
          <w:rFonts w:asciiTheme="majorBidi" w:hAnsiTheme="majorBidi"/>
          <w:sz w:val="32"/>
          <w:szCs w:val="32"/>
        </w:rPr>
        <w:t>2562</w:t>
      </w:r>
    </w:p>
    <w:p w:rsidR="00535028" w:rsidRDefault="00535028" w:rsidP="00535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B779E6">
        <w:rPr>
          <w:rFonts w:asciiTheme="majorBidi" w:hAnsiTheme="majorBidi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535028" w:rsidRPr="00535028" w:rsidRDefault="00535028" w:rsidP="00535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779E6">
        <w:rPr>
          <w:rFonts w:asciiTheme="majorBidi" w:hAnsiTheme="majorBidi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งบการเงินระหว่างกาลฉบับภาษาไทยเป็นงบการเงินฉบับที่บริษัทใช้เป็นทางการตามกฎหมาย </w:t>
      </w:r>
    </w:p>
    <w:p w:rsidR="00752C5A" w:rsidRPr="00752C5A" w:rsidRDefault="00535028" w:rsidP="00535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779E6">
        <w:rPr>
          <w:rFonts w:asciiTheme="majorBidi" w:hAnsiTheme="majorBidi"/>
          <w:sz w:val="32"/>
          <w:szCs w:val="32"/>
          <w:cs/>
        </w:rPr>
        <w:t>งบการเงินฉบับภาษาอังกฤษแปลมาจากงบการเงินฉบับภาษาไทยดังกล่าว</w:t>
      </w:r>
    </w:p>
    <w:p w:rsidR="00D75559" w:rsidRDefault="00D75559" w:rsidP="00806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284" w:firstLine="1134"/>
        <w:jc w:val="thaiDistribute"/>
        <w:rPr>
          <w:rFonts w:asciiTheme="majorBidi" w:hAnsiTheme="majorBidi" w:cstheme="majorBidi"/>
          <w:sz w:val="32"/>
          <w:szCs w:val="32"/>
        </w:rPr>
      </w:pPr>
    </w:p>
    <w:p w:rsidR="00D75559" w:rsidRPr="00B779E6" w:rsidRDefault="00D75559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993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9C5FEB">
        <w:rPr>
          <w:rFonts w:asciiTheme="majorBidi" w:hAnsiTheme="majorBidi" w:cstheme="majorBidi"/>
          <w:sz w:val="32"/>
          <w:szCs w:val="32"/>
        </w:rPr>
        <w:t>2</w:t>
      </w:r>
      <w:r w:rsidRPr="009C5FEB">
        <w:rPr>
          <w:rFonts w:asciiTheme="majorBidi" w:hAnsiTheme="majorBidi"/>
          <w:sz w:val="32"/>
          <w:szCs w:val="32"/>
          <w:cs/>
        </w:rPr>
        <w:t>.</w:t>
      </w:r>
      <w:r w:rsidR="00EB0321" w:rsidRPr="009C5FEB">
        <w:rPr>
          <w:rFonts w:asciiTheme="majorBidi" w:hAnsiTheme="majorBidi" w:cstheme="majorBidi"/>
          <w:sz w:val="32"/>
          <w:szCs w:val="32"/>
        </w:rPr>
        <w:t>2</w:t>
      </w:r>
      <w:r w:rsidRPr="009C5FEB">
        <w:rPr>
          <w:rFonts w:asciiTheme="majorBidi" w:hAnsiTheme="majorBidi"/>
          <w:sz w:val="32"/>
          <w:szCs w:val="32"/>
          <w:cs/>
        </w:rPr>
        <w:t xml:space="preserve"> </w:t>
      </w:r>
      <w:r w:rsidRPr="009C5FEB">
        <w:rPr>
          <w:rFonts w:asciiTheme="majorBidi" w:hAnsiTheme="majorBidi" w:cstheme="majorBidi"/>
          <w:sz w:val="32"/>
          <w:szCs w:val="32"/>
        </w:rPr>
        <w:tab/>
      </w:r>
      <w:r w:rsidRPr="00B779E6">
        <w:rPr>
          <w:rFonts w:asciiTheme="majorBidi" w:hAnsiTheme="majorBidi" w:cstheme="majorBidi"/>
          <w:sz w:val="32"/>
          <w:szCs w:val="32"/>
          <w:cs/>
        </w:rPr>
        <w:t>เกณฑ์</w:t>
      </w:r>
      <w:r w:rsidRPr="00B779E6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B779E6">
        <w:rPr>
          <w:rFonts w:asciiTheme="majorBidi" w:hAnsiTheme="majorBidi" w:cstheme="majorBidi"/>
          <w:sz w:val="32"/>
          <w:szCs w:val="32"/>
          <w:cs/>
        </w:rPr>
        <w:t>การจัดทำ</w:t>
      </w:r>
      <w:r w:rsidRPr="00B779E6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B779E6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Pr="00B779E6">
        <w:rPr>
          <w:rFonts w:asciiTheme="majorBidi" w:hAnsiTheme="majorBidi" w:cstheme="majorBidi" w:hint="cs"/>
          <w:sz w:val="32"/>
          <w:szCs w:val="32"/>
          <w:cs/>
        </w:rPr>
        <w:t>รวม</w:t>
      </w:r>
    </w:p>
    <w:p w:rsidR="00B45AFA" w:rsidRPr="00B779E6" w:rsidRDefault="000B3182" w:rsidP="00886CAA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  <w:cs/>
        </w:rPr>
      </w:pPr>
      <w:r w:rsidRPr="00B779E6">
        <w:rPr>
          <w:rFonts w:ascii="Angsana New" w:hAnsi="Angsana New" w:hint="cs"/>
          <w:sz w:val="32"/>
          <w:szCs w:val="32"/>
          <w:cs/>
        </w:rPr>
        <w:t xml:space="preserve">ก) </w:t>
      </w:r>
      <w:r w:rsidRPr="00B779E6">
        <w:rPr>
          <w:rFonts w:ascii="Angsana New" w:hAnsi="Angsana New"/>
          <w:sz w:val="32"/>
          <w:szCs w:val="32"/>
          <w:cs/>
        </w:rPr>
        <w:tab/>
      </w:r>
      <w:r w:rsidR="00B45AFA" w:rsidRPr="00B779E6">
        <w:rPr>
          <w:rFonts w:ascii="Angsana New" w:hAnsi="Angsana New"/>
          <w:sz w:val="32"/>
          <w:szCs w:val="32"/>
          <w:cs/>
        </w:rPr>
        <w:t>ง</w:t>
      </w:r>
      <w:r w:rsidR="00A0041D" w:rsidRPr="00B779E6">
        <w:rPr>
          <w:rFonts w:ascii="Angsana New" w:hAnsi="Angsana New" w:hint="cs"/>
          <w:sz w:val="32"/>
          <w:szCs w:val="32"/>
          <w:cs/>
        </w:rPr>
        <w:t>บ</w:t>
      </w:r>
      <w:r w:rsidR="00B45AFA" w:rsidRPr="00B779E6">
        <w:rPr>
          <w:rFonts w:ascii="Angsana New" w:hAnsi="Angsana New"/>
          <w:sz w:val="32"/>
          <w:szCs w:val="32"/>
          <w:cs/>
        </w:rPr>
        <w:t>การเงินระหว่างกาลรวมของบริษัท ประกอบด้วยงบการเงินของบริษัทและบริษัทย่อย</w:t>
      </w:r>
      <w:r w:rsidR="00B45AFA" w:rsidRPr="000B3182">
        <w:rPr>
          <w:rFonts w:ascii="Angsana New" w:hAnsi="Angsana New"/>
          <w:sz w:val="32"/>
          <w:szCs w:val="32"/>
          <w:cs/>
        </w:rPr>
        <w:t xml:space="preserve"> </w:t>
      </w:r>
      <w:r w:rsidR="00B45AFA" w:rsidRPr="00B779E6">
        <w:rPr>
          <w:rFonts w:ascii="Angsana New" w:hAnsi="Angsana New"/>
          <w:sz w:val="32"/>
          <w:szCs w:val="32"/>
          <w:cs/>
        </w:rPr>
        <w:t>รายละเอียดบริษัทย่อยของบริษัท</w:t>
      </w:r>
      <w:r w:rsidR="00D575D6" w:rsidRPr="000B3182">
        <w:rPr>
          <w:rFonts w:ascii="Angsana New" w:hAnsi="Angsana New"/>
          <w:sz w:val="32"/>
          <w:szCs w:val="32"/>
          <w:cs/>
        </w:rPr>
        <w:t xml:space="preserve"> </w:t>
      </w:r>
      <w:r w:rsidR="00B45AFA" w:rsidRPr="00B779E6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996" w:type="dxa"/>
        <w:tblInd w:w="34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1"/>
        <w:gridCol w:w="134"/>
        <w:gridCol w:w="3175"/>
        <w:gridCol w:w="134"/>
        <w:gridCol w:w="907"/>
        <w:gridCol w:w="134"/>
        <w:gridCol w:w="978"/>
        <w:gridCol w:w="76"/>
        <w:gridCol w:w="907"/>
      </w:tblGrid>
      <w:tr w:rsidR="005C3729" w:rsidRPr="00520073" w:rsidTr="008E5282">
        <w:tc>
          <w:tcPr>
            <w:tcW w:w="2551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75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C3729" w:rsidRPr="00B779E6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1" w:type="dxa"/>
            <w:gridSpan w:val="3"/>
            <w:tcBorders>
              <w:bottom w:val="single" w:sz="6" w:space="0" w:color="auto"/>
            </w:tcBorders>
          </w:tcPr>
          <w:p w:rsidR="005C3729" w:rsidRPr="0052007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779E6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สัดส่วนการถือหุ้น (ร้อยละ)</w:t>
            </w:r>
          </w:p>
        </w:tc>
      </w:tr>
      <w:tr w:rsidR="005C3729" w:rsidRPr="00520073" w:rsidTr="00F365CC">
        <w:tc>
          <w:tcPr>
            <w:tcW w:w="2551" w:type="dxa"/>
            <w:tcBorders>
              <w:bottom w:val="single" w:sz="6" w:space="0" w:color="auto"/>
            </w:tcBorders>
            <w:vAlign w:val="bottom"/>
          </w:tcPr>
          <w:p w:rsidR="005C3729" w:rsidRPr="0052007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779E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34" w:type="dxa"/>
            <w:vAlign w:val="bottom"/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75" w:type="dxa"/>
            <w:tcBorders>
              <w:bottom w:val="single" w:sz="6" w:space="0" w:color="auto"/>
            </w:tcBorders>
            <w:vAlign w:val="bottom"/>
          </w:tcPr>
          <w:p w:rsidR="005C3729" w:rsidRPr="0052007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779E6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34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:rsidR="005C3729" w:rsidRPr="00520073" w:rsidRDefault="007A5221" w:rsidP="004306FC">
            <w:pPr>
              <w:tabs>
                <w:tab w:val="clear" w:pos="907"/>
              </w:tabs>
              <w:spacing w:line="260" w:lineRule="exact"/>
              <w:ind w:left="-103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779E6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ประเทศที่นิติ</w:t>
            </w:r>
            <w:r w:rsidR="005C3729" w:rsidRPr="00B779E6">
              <w:rPr>
                <w:rFonts w:asciiTheme="majorBidi" w:hAnsiTheme="majorBidi" w:cstheme="majorBidi"/>
                <w:sz w:val="22"/>
                <w:szCs w:val="22"/>
                <w:cs/>
              </w:rPr>
              <w:t>บุคคลจัดตั้งขึ้น</w:t>
            </w:r>
          </w:p>
        </w:tc>
        <w:tc>
          <w:tcPr>
            <w:tcW w:w="134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single" w:sz="6" w:space="0" w:color="auto"/>
            </w:tcBorders>
          </w:tcPr>
          <w:p w:rsidR="005C3729" w:rsidRPr="00520073" w:rsidRDefault="00F365CC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5C3729" w:rsidRPr="00BA595A" w:rsidRDefault="009479FA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B779E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BA595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BA595A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 xml:space="preserve"> </w:t>
            </w:r>
            <w:r w:rsidRPr="00B779E6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ธันวาคม </w:t>
            </w:r>
            <w:r w:rsidR="005C3729" w:rsidRPr="00BA595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 w:rsidR="00535028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</w:p>
        </w:tc>
      </w:tr>
      <w:tr w:rsidR="008E5282" w:rsidRPr="00520073" w:rsidTr="008C5089">
        <w:tc>
          <w:tcPr>
            <w:tcW w:w="2551" w:type="dxa"/>
            <w:tcBorders>
              <w:top w:val="single" w:sz="6" w:space="0" w:color="auto"/>
            </w:tcBorders>
            <w:vAlign w:val="center"/>
          </w:tcPr>
          <w:p w:rsidR="008E5282" w:rsidRPr="00B779E6" w:rsidRDefault="008E5282" w:rsidP="008E5282">
            <w:pPr>
              <w:spacing w:line="260" w:lineRule="exact"/>
              <w:ind w:right="-194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B779E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34" w:type="dxa"/>
            <w:vAlign w:val="center"/>
          </w:tcPr>
          <w:p w:rsidR="008E5282" w:rsidRPr="00520073" w:rsidRDefault="008E5282" w:rsidP="008E5282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75" w:type="dxa"/>
            <w:tcBorders>
              <w:top w:val="single" w:sz="6" w:space="0" w:color="auto"/>
            </w:tcBorders>
          </w:tcPr>
          <w:p w:rsidR="008E5282" w:rsidRPr="00520073" w:rsidRDefault="008E5282" w:rsidP="008E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779E6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:rsidR="008E5282" w:rsidRPr="00520073" w:rsidRDefault="008E5282" w:rsidP="008E5282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center"/>
          </w:tcPr>
          <w:p w:rsidR="008E5282" w:rsidRPr="00B779E6" w:rsidRDefault="008E5282" w:rsidP="008E5282">
            <w:pPr>
              <w:tabs>
                <w:tab w:val="clear" w:pos="907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79E6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:rsidR="008E5282" w:rsidRPr="00520073" w:rsidRDefault="008E5282" w:rsidP="008E5282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8" w:type="dxa"/>
          </w:tcPr>
          <w:p w:rsidR="008E5282" w:rsidRPr="00520073" w:rsidRDefault="008E5282" w:rsidP="0093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0073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520073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76" w:type="dxa"/>
          </w:tcPr>
          <w:p w:rsidR="008E5282" w:rsidRPr="00520073" w:rsidRDefault="008E5282" w:rsidP="0093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8E5282" w:rsidRPr="00520073" w:rsidRDefault="008E5282" w:rsidP="0093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0073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520073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</w:tr>
      <w:tr w:rsidR="008E5282" w:rsidRPr="00520073" w:rsidTr="00F365CC">
        <w:tc>
          <w:tcPr>
            <w:tcW w:w="2551" w:type="dxa"/>
          </w:tcPr>
          <w:p w:rsidR="008E5282" w:rsidRPr="00B779E6" w:rsidRDefault="008E5282" w:rsidP="008E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spacing w:line="20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:rsidR="008E5282" w:rsidRPr="00520073" w:rsidRDefault="008E5282" w:rsidP="008E5282">
            <w:pPr>
              <w:spacing w:line="20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3175" w:type="dxa"/>
            <w:vAlign w:val="center"/>
          </w:tcPr>
          <w:p w:rsidR="008E5282" w:rsidRPr="00B779E6" w:rsidRDefault="008E5282" w:rsidP="008E5282">
            <w:pPr>
              <w:tabs>
                <w:tab w:val="clear" w:pos="2580"/>
                <w:tab w:val="clear" w:pos="2807"/>
              </w:tabs>
              <w:spacing w:line="20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:rsidR="008E5282" w:rsidRPr="00520073" w:rsidRDefault="008E5282" w:rsidP="008E5282">
            <w:pPr>
              <w:spacing w:line="20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8E5282" w:rsidRPr="00B779E6" w:rsidRDefault="008E5282" w:rsidP="008E5282">
            <w:pPr>
              <w:tabs>
                <w:tab w:val="clear" w:pos="907"/>
              </w:tabs>
              <w:spacing w:line="20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:rsidR="008E5282" w:rsidRPr="00520073" w:rsidRDefault="008E5282" w:rsidP="008E5282">
            <w:pPr>
              <w:spacing w:line="20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8" w:type="dxa"/>
          </w:tcPr>
          <w:p w:rsidR="008E5282" w:rsidRPr="00520073" w:rsidRDefault="008E5282" w:rsidP="0093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:rsidR="008E5282" w:rsidRPr="00520073" w:rsidRDefault="008E5282" w:rsidP="0093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8E5282" w:rsidRPr="00520073" w:rsidRDefault="008E5282" w:rsidP="0093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E5282" w:rsidRPr="00520073" w:rsidTr="00F365CC">
        <w:tc>
          <w:tcPr>
            <w:tcW w:w="2551" w:type="dxa"/>
          </w:tcPr>
          <w:p w:rsidR="008E5282" w:rsidRPr="00B779E6" w:rsidRDefault="008E5282" w:rsidP="008E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B779E6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บริษัท โซลาร์ พีพีเอ็ม จำกัด</w:t>
            </w:r>
          </w:p>
        </w:tc>
        <w:tc>
          <w:tcPr>
            <w:tcW w:w="134" w:type="dxa"/>
            <w:vAlign w:val="center"/>
          </w:tcPr>
          <w:p w:rsidR="008E5282" w:rsidRPr="00520073" w:rsidRDefault="008E5282" w:rsidP="008E5282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3175" w:type="dxa"/>
            <w:vAlign w:val="center"/>
          </w:tcPr>
          <w:p w:rsidR="008E5282" w:rsidRPr="00B779E6" w:rsidRDefault="008E5282" w:rsidP="008E5282">
            <w:pPr>
              <w:tabs>
                <w:tab w:val="clear" w:pos="2580"/>
                <w:tab w:val="clear" w:pos="2807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B779E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เป็นตัวแทนจำหน่ายและให้บริการ ออกแบบ จัดหา และติดตั้งอุปกรณ์ผลิตกระแสไฟฟ้าโดยใช้พลังงานทางเลือก และประกอบแผงโซลาร์เซลล์เพื่อการส่งออก</w:t>
            </w:r>
          </w:p>
        </w:tc>
        <w:tc>
          <w:tcPr>
            <w:tcW w:w="134" w:type="dxa"/>
            <w:vAlign w:val="center"/>
          </w:tcPr>
          <w:p w:rsidR="008E5282" w:rsidRPr="00520073" w:rsidRDefault="008E5282" w:rsidP="008E5282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8E5282" w:rsidRPr="00B779E6" w:rsidRDefault="008E5282" w:rsidP="008E5282">
            <w:pPr>
              <w:tabs>
                <w:tab w:val="clear" w:pos="907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79E6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:rsidR="008E5282" w:rsidRPr="00520073" w:rsidRDefault="008E5282" w:rsidP="008E5282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8" w:type="dxa"/>
          </w:tcPr>
          <w:p w:rsidR="008E5282" w:rsidRPr="00520073" w:rsidRDefault="008E5282" w:rsidP="0093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0073"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Pr="00520073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520073">
              <w:rPr>
                <w:rFonts w:asciiTheme="majorBidi" w:hAnsiTheme="majorBidi" w:cstheme="majorBidi"/>
                <w:sz w:val="22"/>
                <w:szCs w:val="22"/>
              </w:rPr>
              <w:t>96</w:t>
            </w:r>
          </w:p>
        </w:tc>
        <w:tc>
          <w:tcPr>
            <w:tcW w:w="76" w:type="dxa"/>
          </w:tcPr>
          <w:p w:rsidR="008E5282" w:rsidRPr="00520073" w:rsidRDefault="008E5282" w:rsidP="0093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8E5282" w:rsidRPr="00520073" w:rsidRDefault="008E5282" w:rsidP="0093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0073"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Pr="00520073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520073">
              <w:rPr>
                <w:rFonts w:asciiTheme="majorBidi" w:hAnsiTheme="majorBidi" w:cstheme="majorBidi"/>
                <w:sz w:val="22"/>
                <w:szCs w:val="22"/>
              </w:rPr>
              <w:t>96</w:t>
            </w:r>
          </w:p>
        </w:tc>
      </w:tr>
    </w:tbl>
    <w:p w:rsidR="00746D0F" w:rsidRDefault="00746D0F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38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  <w:cs/>
        </w:rPr>
        <w:sectPr w:rsidR="00746D0F" w:rsidSect="00FF78E6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134" w:right="851" w:bottom="1418" w:left="1814" w:header="850" w:footer="720" w:gutter="0"/>
          <w:pgNumType w:fmt="numberInDash" w:start="13"/>
          <w:cols w:space="720"/>
          <w:titlePg/>
          <w:docGrid w:linePitch="245"/>
        </w:sectPr>
      </w:pPr>
    </w:p>
    <w:p w:rsidR="000B3182" w:rsidRPr="00C97507" w:rsidRDefault="000B3182" w:rsidP="00F90EB5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  <w:r w:rsidRPr="00B779E6">
        <w:rPr>
          <w:rFonts w:ascii="Angsana New" w:hAnsi="Angsana New"/>
          <w:sz w:val="32"/>
          <w:szCs w:val="32"/>
          <w:cs/>
        </w:rPr>
        <w:lastRenderedPageBreak/>
        <w:t>ข)</w:t>
      </w:r>
      <w:r w:rsidRPr="00B779E6">
        <w:rPr>
          <w:rFonts w:ascii="Angsana New" w:hAnsi="Angsana New"/>
          <w:sz w:val="32"/>
          <w:szCs w:val="32"/>
          <w:cs/>
        </w:rPr>
        <w:tab/>
      </w:r>
      <w:r w:rsidRPr="00B779E6">
        <w:rPr>
          <w:rFonts w:ascii="Angsana New" w:hAnsi="Angsana New"/>
          <w:spacing w:val="2"/>
          <w:sz w:val="32"/>
          <w:szCs w:val="32"/>
          <w:cs/>
        </w:rPr>
        <w:t>ในการจัดทำงบการเงินระหว่างกาลรวมถือหลักเกณฑ์การรวมเฉพาะบริษัทย่อย</w:t>
      </w:r>
      <w:r w:rsidR="00FB5076" w:rsidRPr="00B779E6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B779E6">
        <w:rPr>
          <w:rFonts w:ascii="Angsana New" w:hAnsi="Angsana New"/>
          <w:spacing w:val="2"/>
          <w:sz w:val="32"/>
          <w:szCs w:val="32"/>
          <w:cs/>
        </w:rPr>
        <w:t>ซึ่งบริษัท</w:t>
      </w:r>
      <w:r w:rsidRPr="00C97507">
        <w:rPr>
          <w:rFonts w:ascii="Angsana New" w:hAnsi="Angsana New"/>
          <w:sz w:val="32"/>
          <w:szCs w:val="32"/>
          <w:cs/>
        </w:rPr>
        <w:t xml:space="preserve"> </w:t>
      </w:r>
      <w:r w:rsidR="00FB5076" w:rsidRPr="00B779E6">
        <w:rPr>
          <w:rFonts w:ascii="Angsana New" w:hAnsi="Angsana New"/>
          <w:sz w:val="32"/>
          <w:szCs w:val="32"/>
          <w:cs/>
        </w:rPr>
        <w:t xml:space="preserve">พรพรหมเม็ททอล จำกัด (มหาชน) </w:t>
      </w:r>
      <w:r w:rsidRPr="00B779E6">
        <w:rPr>
          <w:rFonts w:ascii="Angsana New" w:hAnsi="Angsana New"/>
          <w:sz w:val="32"/>
          <w:szCs w:val="32"/>
          <w:cs/>
        </w:rPr>
        <w:t>มีอำนาจในการควบคุมหลังจากได้ตัดยอดคงเหลือและรายการระหว่างกันที่เป็นสาระสำคัญของบริษัทและบริษัทย่อย เงินลงทุนในบริษัทย่อยตามบัญชีของบริษัท และส่วนของผู้ถือหุ้นของบริษัทย่อย ได้ตัดออกจากงบการเงินรวมนี้แล้ว</w:t>
      </w:r>
      <w:r w:rsidRPr="00C97507">
        <w:rPr>
          <w:rFonts w:ascii="Angsana New" w:hAnsi="Angsana New"/>
          <w:sz w:val="32"/>
          <w:szCs w:val="32"/>
          <w:cs/>
        </w:rPr>
        <w:t xml:space="preserve"> </w:t>
      </w:r>
    </w:p>
    <w:p w:rsidR="000B3182" w:rsidRDefault="000B3182" w:rsidP="00F90EB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9"/>
        <w:jc w:val="thaiDistribute"/>
        <w:rPr>
          <w:rFonts w:ascii="Angsana New" w:hAnsi="Angsana New"/>
          <w:sz w:val="32"/>
          <w:szCs w:val="32"/>
        </w:rPr>
      </w:pPr>
      <w:r w:rsidRPr="00C97507">
        <w:rPr>
          <w:rFonts w:ascii="Angsana New" w:hAnsi="Angsana New"/>
          <w:sz w:val="32"/>
          <w:szCs w:val="32"/>
        </w:rPr>
        <w:tab/>
      </w:r>
      <w:r w:rsidRPr="00C97507">
        <w:rPr>
          <w:rFonts w:ascii="Angsana New" w:hAnsi="Angsana New"/>
          <w:sz w:val="32"/>
          <w:szCs w:val="32"/>
        </w:rPr>
        <w:tab/>
      </w:r>
    </w:p>
    <w:p w:rsidR="000B3182" w:rsidRPr="00C97507" w:rsidRDefault="000B3182" w:rsidP="00F90EB5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B779E6">
        <w:rPr>
          <w:rFonts w:ascii="Angsana New" w:hAnsi="Angsana New"/>
          <w:sz w:val="32"/>
          <w:szCs w:val="32"/>
          <w:cs/>
        </w:rPr>
        <w:t>ค)</w:t>
      </w:r>
      <w:r w:rsidRPr="00B779E6">
        <w:rPr>
          <w:rFonts w:ascii="Angsana New" w:hAnsi="Angsana New"/>
          <w:sz w:val="32"/>
          <w:szCs w:val="32"/>
          <w:cs/>
        </w:rPr>
        <w:tab/>
        <w:t>นโยบายการบัญชีที่สำคัญของบริษัทย่อยในส่วนของรายการบัญชีที่เหมือนกันใช้นโยบายการบัญชีเช่นเดียวกับบริษัทใหญ่</w:t>
      </w:r>
    </w:p>
    <w:p w:rsidR="000B3182" w:rsidRDefault="000B3182" w:rsidP="00F90EB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9"/>
        <w:jc w:val="thaiDistribute"/>
        <w:rPr>
          <w:rFonts w:ascii="Angsana New" w:hAnsi="Angsana New"/>
          <w:sz w:val="32"/>
          <w:szCs w:val="32"/>
        </w:rPr>
      </w:pPr>
      <w:r w:rsidRPr="00C97507">
        <w:rPr>
          <w:rFonts w:ascii="Angsana New" w:hAnsi="Angsana New"/>
          <w:sz w:val="32"/>
          <w:szCs w:val="32"/>
        </w:rPr>
        <w:tab/>
      </w:r>
      <w:r w:rsidRPr="00C97507">
        <w:rPr>
          <w:rFonts w:ascii="Angsana New" w:hAnsi="Angsana New"/>
          <w:sz w:val="32"/>
          <w:szCs w:val="32"/>
        </w:rPr>
        <w:tab/>
      </w:r>
    </w:p>
    <w:p w:rsidR="000B3182" w:rsidRPr="00B779E6" w:rsidRDefault="000B3182" w:rsidP="00F90EB5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B779E6">
        <w:rPr>
          <w:rFonts w:ascii="Angsana New" w:hAnsi="Angsana New"/>
          <w:sz w:val="32"/>
          <w:szCs w:val="32"/>
          <w:cs/>
        </w:rPr>
        <w:t>ง)</w:t>
      </w:r>
      <w:r w:rsidRPr="00B779E6">
        <w:rPr>
          <w:rFonts w:ascii="Angsana New" w:hAnsi="Angsana New"/>
          <w:sz w:val="32"/>
          <w:szCs w:val="32"/>
          <w:cs/>
        </w:rPr>
        <w:tab/>
        <w:t xml:space="preserve">ส่วนได้เสียที่ไม่มีอำนาจควบคุม หมายถึงส่วนได้เสียในบริษัทย่อยที่ไม่ได้เป็นของบริษัท </w:t>
      </w:r>
      <w:r w:rsidR="009F6C2F" w:rsidRPr="00B779E6">
        <w:rPr>
          <w:rFonts w:ascii="Angsana New" w:hAnsi="Angsana New"/>
          <w:sz w:val="32"/>
          <w:szCs w:val="32"/>
          <w:cs/>
        </w:rPr>
        <w:br/>
      </w:r>
      <w:r w:rsidRPr="00B779E6">
        <w:rPr>
          <w:rFonts w:ascii="Angsana New" w:hAnsi="Angsana New"/>
          <w:sz w:val="32"/>
          <w:szCs w:val="32"/>
          <w:cs/>
        </w:rPr>
        <w:t>ซึ่งได้แสดงเป็นรายการแยกต่างหากจากส่วนที่เป็นส่วนของผู้ถือหุ้นบริษัทใหญ่</w:t>
      </w:r>
    </w:p>
    <w:p w:rsidR="000B3182" w:rsidRPr="00C97507" w:rsidRDefault="000B3182" w:rsidP="00F90EB5">
      <w:pPr>
        <w:tabs>
          <w:tab w:val="left" w:pos="284"/>
          <w:tab w:val="left" w:pos="851"/>
          <w:tab w:val="left" w:pos="1418"/>
          <w:tab w:val="left" w:pos="1980"/>
        </w:tabs>
        <w:spacing w:line="240" w:lineRule="exact"/>
        <w:ind w:right="29"/>
        <w:jc w:val="thaiDistribute"/>
        <w:rPr>
          <w:rFonts w:ascii="Angsana New" w:hAnsi="Angsana New"/>
          <w:sz w:val="32"/>
          <w:szCs w:val="32"/>
        </w:rPr>
      </w:pPr>
    </w:p>
    <w:p w:rsidR="000B3182" w:rsidRPr="000B3182" w:rsidRDefault="000B3182" w:rsidP="00F90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36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B779E6">
        <w:rPr>
          <w:rFonts w:ascii="Angsana New" w:hAnsi="Angsana New"/>
          <w:color w:val="000000"/>
          <w:sz w:val="32"/>
          <w:szCs w:val="32"/>
          <w:cs/>
        </w:rPr>
        <w:t>บริษัทจัดทำงบการเงินระหว่างกาลเฉพาะกิจการเพื่อประโยชน์ต่อสาธารณะโดยแสดงเงิ</w:t>
      </w:r>
      <w:r w:rsidRPr="00B779E6">
        <w:rPr>
          <w:rFonts w:ascii="Angsana New" w:hAnsi="Angsana New" w:hint="cs"/>
          <w:color w:val="000000"/>
          <w:sz w:val="32"/>
          <w:szCs w:val="32"/>
          <w:cs/>
        </w:rPr>
        <w:t>น</w:t>
      </w:r>
      <w:r w:rsidRPr="00B779E6">
        <w:rPr>
          <w:rFonts w:ascii="Angsana New" w:hAnsi="Angsana New"/>
          <w:color w:val="000000"/>
          <w:sz w:val="32"/>
          <w:szCs w:val="32"/>
          <w:cs/>
        </w:rPr>
        <w:t>ลงทุนในบริษัทย่อยตามวิธีราคาทุน</w:t>
      </w:r>
    </w:p>
    <w:p w:rsidR="00E04EB7" w:rsidRDefault="00E04EB7" w:rsidP="00F90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851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:rsidR="009F6C2F" w:rsidRPr="00B779E6" w:rsidRDefault="009F6C2F" w:rsidP="00F90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9F6C2F">
        <w:rPr>
          <w:rFonts w:asciiTheme="majorBidi" w:hAnsiTheme="majorBidi" w:cstheme="majorBidi"/>
          <w:sz w:val="32"/>
          <w:szCs w:val="32"/>
        </w:rPr>
        <w:t>2</w:t>
      </w:r>
      <w:r w:rsidRPr="00B779E6">
        <w:rPr>
          <w:rFonts w:asciiTheme="majorBidi" w:hAnsiTheme="majorBidi"/>
          <w:sz w:val="32"/>
          <w:szCs w:val="32"/>
          <w:cs/>
        </w:rPr>
        <w:t>.</w:t>
      </w:r>
      <w:r>
        <w:rPr>
          <w:rFonts w:asciiTheme="majorBidi" w:hAnsiTheme="majorBidi" w:cstheme="majorBidi"/>
          <w:sz w:val="32"/>
          <w:szCs w:val="32"/>
        </w:rPr>
        <w:t>3</w:t>
      </w:r>
      <w:r w:rsidRPr="009F6C2F">
        <w:rPr>
          <w:rFonts w:asciiTheme="majorBidi" w:hAnsiTheme="majorBidi"/>
          <w:sz w:val="32"/>
          <w:szCs w:val="32"/>
          <w:cs/>
        </w:rPr>
        <w:t xml:space="preserve">     </w:t>
      </w:r>
      <w:r>
        <w:rPr>
          <w:rFonts w:asciiTheme="majorBidi" w:hAnsiTheme="majorBidi" w:cstheme="majorBidi"/>
          <w:sz w:val="32"/>
          <w:szCs w:val="32"/>
        </w:rPr>
        <w:tab/>
      </w:r>
      <w:r w:rsidR="00535028" w:rsidRPr="00B779E6">
        <w:rPr>
          <w:rFonts w:asciiTheme="majorBidi" w:hAnsiTheme="majorBidi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997A4D" w:rsidRDefault="00535028" w:rsidP="00535028">
      <w:pPr>
        <w:tabs>
          <w:tab w:val="clear" w:pos="907"/>
          <w:tab w:val="left" w:pos="851"/>
          <w:tab w:val="left" w:pos="1418"/>
        </w:tabs>
        <w:spacing w:line="34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B779E6">
        <w:rPr>
          <w:rFonts w:ascii="Angsana New" w:hAnsi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32"/>
          <w:szCs w:val="32"/>
        </w:rPr>
        <w:t>1</w:t>
      </w:r>
      <w:r w:rsidRPr="00B779E6"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2563</w:t>
      </w:r>
      <w:r w:rsidRPr="00B779E6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535028" w:rsidRPr="007F663B" w:rsidRDefault="00535028" w:rsidP="00B00FB4">
      <w:pPr>
        <w:tabs>
          <w:tab w:val="clear" w:pos="907"/>
          <w:tab w:val="left" w:pos="851"/>
          <w:tab w:val="left" w:pos="1418"/>
        </w:tabs>
        <w:spacing w:line="24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3769FA" w:rsidRPr="00B55738" w:rsidRDefault="003769FA" w:rsidP="003769FA">
      <w:pPr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779E6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3769FA" w:rsidRPr="00B55738" w:rsidRDefault="003769FA" w:rsidP="003769FA">
      <w:pPr>
        <w:spacing w:line="380" w:lineRule="exact"/>
        <w:ind w:left="851" w:firstLine="567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779E6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 มาตรฐานและการตีความมาตรฐาน จำนวน </w:t>
      </w:r>
      <w:r w:rsidRPr="00B55738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B779E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7954" w:type="dxa"/>
        <w:tblInd w:w="1304" w:type="dxa"/>
        <w:tblLook w:val="01E0" w:firstRow="1" w:lastRow="1" w:firstColumn="1" w:lastColumn="1" w:noHBand="0" w:noVBand="0"/>
      </w:tblPr>
      <w:tblGrid>
        <w:gridCol w:w="1248"/>
        <w:gridCol w:w="6706"/>
      </w:tblGrid>
      <w:tr w:rsidR="003769FA" w:rsidRPr="00B55738" w:rsidTr="00597C57">
        <w:trPr>
          <w:trHeight w:val="68"/>
        </w:trPr>
        <w:tc>
          <w:tcPr>
            <w:tcW w:w="7954" w:type="dxa"/>
            <w:gridSpan w:val="2"/>
            <w:hideMark/>
          </w:tcPr>
          <w:p w:rsidR="003769FA" w:rsidRPr="00B55738" w:rsidRDefault="003769FA" w:rsidP="00597C57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79E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3769FA" w:rsidRPr="00B55738" w:rsidTr="00597C57">
        <w:tc>
          <w:tcPr>
            <w:tcW w:w="1248" w:type="dxa"/>
            <w:hideMark/>
          </w:tcPr>
          <w:p w:rsidR="003769FA" w:rsidRPr="00B55738" w:rsidRDefault="003769FA" w:rsidP="00597C57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779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B55738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706" w:type="dxa"/>
            <w:hideMark/>
          </w:tcPr>
          <w:p w:rsidR="003769FA" w:rsidRPr="00B779E6" w:rsidRDefault="003769FA" w:rsidP="00597C57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9E6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3769FA" w:rsidRPr="00B55738" w:rsidTr="00597C57">
        <w:tc>
          <w:tcPr>
            <w:tcW w:w="1248" w:type="dxa"/>
            <w:hideMark/>
          </w:tcPr>
          <w:p w:rsidR="003769FA" w:rsidRPr="00B55738" w:rsidRDefault="003769FA" w:rsidP="00597C57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779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B55738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706" w:type="dxa"/>
            <w:hideMark/>
          </w:tcPr>
          <w:p w:rsidR="003769FA" w:rsidRPr="00B779E6" w:rsidRDefault="003769FA" w:rsidP="00597C57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9E6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3769FA" w:rsidRPr="00B55738" w:rsidTr="00597C57">
        <w:tc>
          <w:tcPr>
            <w:tcW w:w="7954" w:type="dxa"/>
            <w:gridSpan w:val="2"/>
            <w:hideMark/>
          </w:tcPr>
          <w:p w:rsidR="003769FA" w:rsidRPr="00B779E6" w:rsidRDefault="003769FA" w:rsidP="00597C57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9E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3769FA" w:rsidRPr="00B55738" w:rsidTr="00597C57">
        <w:tc>
          <w:tcPr>
            <w:tcW w:w="1248" w:type="dxa"/>
            <w:hideMark/>
          </w:tcPr>
          <w:p w:rsidR="003769FA" w:rsidRPr="00B55738" w:rsidRDefault="003769FA" w:rsidP="00597C57">
            <w:pPr>
              <w:spacing w:line="38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9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B55738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706" w:type="dxa"/>
            <w:hideMark/>
          </w:tcPr>
          <w:p w:rsidR="003769FA" w:rsidRPr="00B779E6" w:rsidRDefault="003769FA" w:rsidP="00597C57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9E6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3769FA" w:rsidRPr="00B55738" w:rsidTr="00597C57">
        <w:tc>
          <w:tcPr>
            <w:tcW w:w="7954" w:type="dxa"/>
            <w:gridSpan w:val="2"/>
            <w:hideMark/>
          </w:tcPr>
          <w:p w:rsidR="003769FA" w:rsidRPr="00B55738" w:rsidRDefault="003769FA" w:rsidP="00597C57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79E6">
              <w:rPr>
                <w:rFonts w:asciiTheme="majorBidi" w:hAnsiTheme="majorBidi" w:cstheme="majorBidi"/>
                <w:sz w:val="32"/>
                <w:szCs w:val="32"/>
                <w:cs/>
              </w:rPr>
              <w:br w:type="page"/>
            </w:r>
            <w:r w:rsidRPr="00B779E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3769FA" w:rsidRPr="00B55738" w:rsidTr="00597C57">
        <w:tc>
          <w:tcPr>
            <w:tcW w:w="1248" w:type="dxa"/>
            <w:hideMark/>
          </w:tcPr>
          <w:p w:rsidR="003769FA" w:rsidRPr="00B55738" w:rsidRDefault="003769FA" w:rsidP="00597C57">
            <w:pPr>
              <w:spacing w:line="380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779E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B5573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706" w:type="dxa"/>
            <w:hideMark/>
          </w:tcPr>
          <w:p w:rsidR="003769FA" w:rsidRPr="00B55738" w:rsidRDefault="003769FA" w:rsidP="00597C57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79E6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769FA" w:rsidRPr="00B55738" w:rsidTr="00597C57">
        <w:tc>
          <w:tcPr>
            <w:tcW w:w="1248" w:type="dxa"/>
            <w:hideMark/>
          </w:tcPr>
          <w:p w:rsidR="003769FA" w:rsidRPr="00B55738" w:rsidRDefault="003769FA" w:rsidP="00597C57">
            <w:pPr>
              <w:spacing w:line="380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779E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B5573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706" w:type="dxa"/>
            <w:hideMark/>
          </w:tcPr>
          <w:p w:rsidR="003769FA" w:rsidRPr="00B55738" w:rsidRDefault="003769FA" w:rsidP="00597C57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79E6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9C0A58" w:rsidRDefault="009C0A58" w:rsidP="004001F8">
      <w:pPr>
        <w:spacing w:line="400" w:lineRule="exact"/>
        <w:ind w:left="851" w:firstLine="567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9C0A58" w:rsidRDefault="009C0A58" w:rsidP="004001F8">
      <w:pPr>
        <w:spacing w:line="400" w:lineRule="exact"/>
        <w:ind w:left="851" w:firstLine="567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0D2647" w:rsidRDefault="000D2647" w:rsidP="004001F8">
      <w:pPr>
        <w:spacing w:line="400" w:lineRule="exact"/>
        <w:ind w:left="851" w:firstLine="567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3769FA" w:rsidRDefault="003769FA" w:rsidP="00887FDA">
      <w:pPr>
        <w:spacing w:line="360" w:lineRule="exact"/>
        <w:ind w:left="851" w:firstLine="567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779E6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3509F7">
        <w:rPr>
          <w:rFonts w:asciiTheme="majorBidi" w:hAnsiTheme="majorBidi" w:cstheme="majorBidi"/>
          <w:spacing w:val="-4"/>
          <w:sz w:val="32"/>
          <w:szCs w:val="32"/>
        </w:rPr>
        <w:t>Business Model</w:t>
      </w:r>
      <w:r w:rsidRPr="00B779E6">
        <w:rPr>
          <w:rFonts w:asciiTheme="majorBidi" w:hAnsiTheme="majorBidi"/>
          <w:spacing w:val="-4"/>
          <w:sz w:val="32"/>
          <w:szCs w:val="32"/>
          <w:cs/>
        </w:rPr>
        <w:t xml:space="preserve">) </w:t>
      </w:r>
      <w:r w:rsidRPr="00B779E6">
        <w:rPr>
          <w:rFonts w:asciiTheme="majorBidi" w:hAnsiTheme="majorBidi" w:cstheme="majorBidi"/>
          <w:spacing w:val="-4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8D5C3B" w:rsidRPr="00B779E6" w:rsidRDefault="008D5C3B" w:rsidP="00887FDA">
      <w:pPr>
        <w:spacing w:line="360" w:lineRule="exact"/>
        <w:ind w:left="851" w:firstLine="567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</w:p>
    <w:p w:rsidR="003769FA" w:rsidRPr="00B55738" w:rsidRDefault="003769FA" w:rsidP="00887FDA">
      <w:pPr>
        <w:spacing w:line="36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779E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มาตรฐานการรายงานทางการเงินฉบับที่ </w:t>
      </w:r>
      <w:r w:rsidRPr="00B55738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B779E6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:rsidR="003769FA" w:rsidRPr="003509F7" w:rsidRDefault="003769FA" w:rsidP="00887FDA">
      <w:pPr>
        <w:spacing w:line="360" w:lineRule="exact"/>
        <w:ind w:left="851" w:firstLine="567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779E6">
        <w:rPr>
          <w:rFonts w:asciiTheme="majorBidi" w:hAnsiTheme="majorBidi" w:cstheme="majorBidi"/>
          <w:spacing w:val="-4"/>
          <w:sz w:val="32"/>
          <w:szCs w:val="32"/>
        </w:rPr>
        <w:tab/>
      </w:r>
      <w:r w:rsidRPr="00B779E6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มาตรฐานการรายงานทางการเงินฉบับที่ </w:t>
      </w:r>
      <w:r w:rsidRPr="003509F7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B779E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ใช้แทนมาตรฐานการบัญชี ฉบับที่ </w:t>
      </w:r>
      <w:r w:rsidRPr="003509F7">
        <w:rPr>
          <w:rFonts w:asciiTheme="majorBidi" w:hAnsiTheme="majorBidi" w:cstheme="majorBidi"/>
          <w:spacing w:val="-4"/>
          <w:sz w:val="32"/>
          <w:szCs w:val="32"/>
        </w:rPr>
        <w:t>17</w:t>
      </w:r>
      <w:r w:rsidRPr="00B779E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3509F7">
        <w:rPr>
          <w:rFonts w:asciiTheme="majorBidi" w:hAnsiTheme="majorBidi" w:cstheme="majorBidi"/>
          <w:spacing w:val="-4"/>
          <w:sz w:val="32"/>
          <w:szCs w:val="32"/>
        </w:rPr>
        <w:t xml:space="preserve">12 </w:t>
      </w:r>
      <w:r w:rsidRPr="00B779E6">
        <w:rPr>
          <w:rFonts w:asciiTheme="majorBidi" w:hAnsiTheme="majorBidi" w:cstheme="majorBidi"/>
          <w:spacing w:val="-4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3769FA" w:rsidRDefault="003769FA" w:rsidP="00887FDA">
      <w:pPr>
        <w:spacing w:line="360" w:lineRule="exact"/>
        <w:ind w:left="851" w:firstLine="567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779E6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3509F7">
        <w:rPr>
          <w:rFonts w:asciiTheme="majorBidi" w:hAnsiTheme="majorBidi" w:cstheme="majorBidi"/>
          <w:spacing w:val="-4"/>
          <w:sz w:val="32"/>
          <w:szCs w:val="32"/>
        </w:rPr>
        <w:t xml:space="preserve">17 </w:t>
      </w:r>
      <w:r w:rsidRPr="00B779E6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3509F7">
        <w:rPr>
          <w:rFonts w:asciiTheme="majorBidi" w:hAnsiTheme="majorBidi" w:cstheme="majorBidi"/>
          <w:spacing w:val="-4"/>
          <w:sz w:val="32"/>
          <w:szCs w:val="32"/>
        </w:rPr>
        <w:t>17</w:t>
      </w:r>
    </w:p>
    <w:p w:rsidR="00077230" w:rsidRPr="003509F7" w:rsidRDefault="00077230" w:rsidP="00887FDA">
      <w:pPr>
        <w:spacing w:line="360" w:lineRule="exact"/>
        <w:ind w:left="851" w:firstLine="567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3769FA" w:rsidRPr="00B55738" w:rsidRDefault="003769FA" w:rsidP="00887FDA">
      <w:pPr>
        <w:spacing w:line="360" w:lineRule="exact"/>
        <w:ind w:left="851" w:firstLine="567"/>
        <w:contextualSpacing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779E6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บริษัทและบริษัทย่อยได้นำมาตรฐานการรายงานทางการเงิน กลุ่มเครื่องมือทางการเงิน และมาตรฐานการรายงานทางการเงินฉบับที่ </w:t>
      </w:r>
      <w:r w:rsidRPr="003509F7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B779E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มาใช้</w:t>
      </w:r>
      <w:r w:rsidRPr="00B779E6">
        <w:rPr>
          <w:rFonts w:asciiTheme="majorBidi" w:hAnsiTheme="majorBidi" w:cstheme="majorBidi" w:hint="cs"/>
          <w:spacing w:val="-4"/>
          <w:sz w:val="32"/>
          <w:szCs w:val="32"/>
          <w:cs/>
        </w:rPr>
        <w:t>เป็นครั้งแรก</w:t>
      </w:r>
      <w:r w:rsidRPr="00B779E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โดยรับรู้ผลกระทบสะสมโดยการปรับปรุงกับกำไรสะสม ณ วันที่ </w:t>
      </w:r>
      <w:r w:rsidRPr="003509F7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B779E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Pr="003509F7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B779E6">
        <w:rPr>
          <w:rFonts w:asciiTheme="majorBidi" w:hAnsiTheme="majorBidi"/>
          <w:spacing w:val="-4"/>
          <w:sz w:val="32"/>
          <w:szCs w:val="32"/>
          <w:cs/>
        </w:rPr>
        <w:t xml:space="preserve"> (</w:t>
      </w:r>
      <w:r w:rsidRPr="003509F7">
        <w:rPr>
          <w:rFonts w:asciiTheme="majorBidi" w:hAnsiTheme="majorBidi" w:cstheme="majorBidi"/>
          <w:spacing w:val="-4"/>
          <w:sz w:val="32"/>
          <w:szCs w:val="32"/>
        </w:rPr>
        <w:t>Modified Retrospective Approach</w:t>
      </w:r>
      <w:r w:rsidRPr="00B779E6">
        <w:rPr>
          <w:rFonts w:asciiTheme="majorBidi" w:hAnsiTheme="majorBidi"/>
          <w:spacing w:val="-4"/>
          <w:sz w:val="32"/>
          <w:szCs w:val="32"/>
          <w:cs/>
        </w:rPr>
        <w:t xml:space="preserve">) </w:t>
      </w:r>
      <w:r w:rsidRPr="00B779E6">
        <w:rPr>
          <w:rFonts w:asciiTheme="majorBidi" w:hAnsiTheme="majorBidi" w:cstheme="majorBidi"/>
          <w:spacing w:val="-4"/>
          <w:sz w:val="32"/>
          <w:szCs w:val="32"/>
          <w:cs/>
        </w:rPr>
        <w:t>และไม่ปรับย้อนหลังงบการเงินปีก่อนที่แสดง</w:t>
      </w:r>
      <w:r w:rsidRPr="00B779E6">
        <w:rPr>
          <w:rFonts w:asciiTheme="majorBidi" w:hAnsiTheme="majorBidi" w:cstheme="majorBidi"/>
          <w:sz w:val="32"/>
          <w:szCs w:val="32"/>
          <w:cs/>
        </w:rPr>
        <w:t xml:space="preserve">เปรียบเทียบ </w:t>
      </w:r>
      <w:r w:rsidRPr="00B779E6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ผลสะสมของการเปลี่ยนแปลง</w:t>
      </w:r>
      <w:r w:rsidRPr="00B779E6">
        <w:rPr>
          <w:rFonts w:asciiTheme="majorBidi" w:hAnsiTheme="majorBidi" w:cstheme="majorBidi"/>
          <w:sz w:val="32"/>
          <w:szCs w:val="32"/>
          <w:cs/>
        </w:rPr>
        <w:t>นโยบายการบัญชี</w:t>
      </w:r>
      <w:r w:rsidRPr="00B779E6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จากการนำมาตรฐานการ</w:t>
      </w:r>
      <w:r w:rsidRPr="00B779E6">
        <w:rPr>
          <w:rFonts w:asciiTheme="majorBidi" w:eastAsia="Arial Unicode MS" w:hAnsiTheme="majorBidi" w:cstheme="majorBidi"/>
          <w:sz w:val="32"/>
          <w:szCs w:val="32"/>
          <w:cs/>
        </w:rPr>
        <w:t>รายงานทางการเงินใหม่</w:t>
      </w:r>
      <w:r w:rsidRPr="00B779E6">
        <w:rPr>
          <w:rFonts w:asciiTheme="majorBidi" w:hAnsiTheme="majorBidi" w:cstheme="majorBidi"/>
          <w:sz w:val="32"/>
          <w:szCs w:val="32"/>
          <w:cs/>
        </w:rPr>
        <w:t>มาถือปฏิบัติ</w:t>
      </w:r>
      <w:r w:rsidRPr="00B779E6">
        <w:rPr>
          <w:rFonts w:asciiTheme="majorBidi" w:eastAsia="Arial Unicode MS" w:hAnsiTheme="majorBidi" w:cstheme="majorBidi"/>
          <w:sz w:val="32"/>
          <w:szCs w:val="32"/>
          <w:cs/>
        </w:rPr>
        <w:t xml:space="preserve"> ได้แสดงไว้ในหมายเหตุประกอบงบการเงินระหว่างกาลข้อ </w:t>
      </w:r>
      <w:r w:rsidRPr="00B55738">
        <w:rPr>
          <w:rFonts w:asciiTheme="majorBidi" w:eastAsia="Arial Unicode MS" w:hAnsiTheme="majorBidi" w:cstheme="majorBidi"/>
          <w:sz w:val="32"/>
          <w:szCs w:val="32"/>
        </w:rPr>
        <w:t>4</w:t>
      </w:r>
      <w:r w:rsidRPr="00B779E6">
        <w:rPr>
          <w:rFonts w:asciiTheme="majorBidi" w:eastAsia="Arial Unicode MS" w:hAnsiTheme="majorBidi"/>
          <w:sz w:val="32"/>
          <w:szCs w:val="32"/>
          <w:cs/>
        </w:rPr>
        <w:t xml:space="preserve"> </w:t>
      </w:r>
    </w:p>
    <w:p w:rsidR="003769FA" w:rsidRPr="00B55738" w:rsidRDefault="003769FA" w:rsidP="00887FDA">
      <w:pPr>
        <w:spacing w:line="36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:rsidR="003769FA" w:rsidRPr="00B55738" w:rsidRDefault="003769FA" w:rsidP="00887FDA">
      <w:pPr>
        <w:spacing w:line="360" w:lineRule="exact"/>
        <w:ind w:left="851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B779E6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B55738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2019 </w:t>
      </w:r>
      <w:r w:rsidRPr="00B779E6">
        <w:rPr>
          <w:rFonts w:asciiTheme="majorBidi" w:hAnsiTheme="majorBidi"/>
          <w:b/>
          <w:bCs/>
          <w:spacing w:val="-4"/>
          <w:sz w:val="32"/>
          <w:szCs w:val="32"/>
          <w:cs/>
        </w:rPr>
        <w:t>(</w:t>
      </w:r>
      <w:r w:rsidRPr="00B55738">
        <w:rPr>
          <w:rFonts w:asciiTheme="majorBidi" w:hAnsiTheme="majorBidi" w:cstheme="majorBidi"/>
          <w:b/>
          <w:bCs/>
          <w:spacing w:val="-4"/>
          <w:sz w:val="32"/>
          <w:szCs w:val="32"/>
        </w:rPr>
        <w:t>COVID</w:t>
      </w:r>
      <w:r w:rsidRPr="00B779E6">
        <w:rPr>
          <w:rFonts w:asciiTheme="majorBidi" w:hAnsiTheme="majorBidi"/>
          <w:b/>
          <w:bCs/>
          <w:spacing w:val="-4"/>
          <w:sz w:val="32"/>
          <w:szCs w:val="32"/>
          <w:cs/>
        </w:rPr>
        <w:t>-</w:t>
      </w:r>
      <w:r w:rsidRPr="00B55738">
        <w:rPr>
          <w:rFonts w:asciiTheme="majorBidi" w:hAnsiTheme="majorBidi" w:cstheme="majorBidi"/>
          <w:b/>
          <w:bCs/>
          <w:spacing w:val="-4"/>
          <w:sz w:val="32"/>
          <w:szCs w:val="32"/>
        </w:rPr>
        <w:t>19</w:t>
      </w:r>
      <w:r w:rsidRPr="00B779E6">
        <w:rPr>
          <w:rFonts w:asciiTheme="majorBidi" w:hAnsiTheme="majorBidi"/>
          <w:b/>
          <w:bCs/>
          <w:spacing w:val="-4"/>
          <w:sz w:val="32"/>
          <w:szCs w:val="32"/>
          <w:cs/>
        </w:rPr>
        <w:t>)</w:t>
      </w:r>
    </w:p>
    <w:p w:rsidR="003769FA" w:rsidRPr="00B55738" w:rsidRDefault="003769FA" w:rsidP="00887FDA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779E6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B55738">
        <w:rPr>
          <w:rFonts w:asciiTheme="majorBidi" w:hAnsiTheme="majorBidi" w:cstheme="majorBidi"/>
          <w:sz w:val="32"/>
          <w:szCs w:val="32"/>
        </w:rPr>
        <w:t>2019</w:t>
      </w:r>
      <w:r w:rsidRPr="00B779E6">
        <w:rPr>
          <w:rFonts w:asciiTheme="majorBidi" w:hAnsiTheme="majorBidi"/>
          <w:sz w:val="32"/>
          <w:szCs w:val="32"/>
          <w:cs/>
        </w:rPr>
        <w:t xml:space="preserve"> (</w:t>
      </w:r>
      <w:r w:rsidRPr="00B55738">
        <w:rPr>
          <w:rFonts w:asciiTheme="majorBidi" w:hAnsiTheme="majorBidi" w:cstheme="majorBidi"/>
          <w:sz w:val="32"/>
          <w:szCs w:val="32"/>
        </w:rPr>
        <w:t>COVID</w:t>
      </w:r>
      <w:r w:rsidRPr="00B779E6">
        <w:rPr>
          <w:rFonts w:asciiTheme="majorBidi" w:hAnsiTheme="majorBidi"/>
          <w:sz w:val="32"/>
          <w:szCs w:val="32"/>
          <w:cs/>
        </w:rPr>
        <w:t>-</w:t>
      </w:r>
      <w:r w:rsidRPr="00B55738">
        <w:rPr>
          <w:rFonts w:asciiTheme="majorBidi" w:hAnsiTheme="majorBidi" w:cstheme="majorBidi"/>
          <w:sz w:val="32"/>
          <w:szCs w:val="32"/>
        </w:rPr>
        <w:t>19</w:t>
      </w:r>
      <w:r w:rsidRPr="00B779E6">
        <w:rPr>
          <w:rFonts w:asciiTheme="majorBidi" w:hAnsiTheme="majorBidi"/>
          <w:sz w:val="32"/>
          <w:szCs w:val="32"/>
          <w:cs/>
        </w:rPr>
        <w:t xml:space="preserve">) </w:t>
      </w:r>
      <w:r w:rsidRPr="00B779E6">
        <w:rPr>
          <w:rFonts w:asciiTheme="majorBidi" w:hAnsiTheme="majorBidi" w:cstheme="majorBidi"/>
          <w:sz w:val="32"/>
          <w:szCs w:val="32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887FDA" w:rsidRPr="00B55738" w:rsidRDefault="003769FA" w:rsidP="00887FDA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779E6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B55738">
        <w:rPr>
          <w:rFonts w:asciiTheme="majorBidi" w:hAnsiTheme="majorBidi" w:cstheme="majorBidi"/>
          <w:sz w:val="32"/>
          <w:szCs w:val="32"/>
        </w:rPr>
        <w:t xml:space="preserve">22 </w:t>
      </w:r>
      <w:r w:rsidRPr="00B779E6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B55738">
        <w:rPr>
          <w:rFonts w:asciiTheme="majorBidi" w:hAnsiTheme="majorBidi" w:cstheme="majorBidi"/>
          <w:sz w:val="32"/>
          <w:szCs w:val="32"/>
        </w:rPr>
        <w:t xml:space="preserve">2563 </w:t>
      </w:r>
      <w:r w:rsidRPr="00B779E6">
        <w:rPr>
          <w:rFonts w:asciiTheme="majorBidi" w:hAnsiTheme="majorBidi" w:cstheme="majorBidi"/>
          <w:sz w:val="32"/>
          <w:szCs w:val="32"/>
          <w:cs/>
        </w:rPr>
        <w:t xml:space="preserve">และมีผลบังคับใช้สำหรับการจัดทำงบการเงินที่มีรอบระยะเวลารายงานสิ้นสุดภายในช่วงเวลาระหว่างวันที่ </w:t>
      </w:r>
      <w:r w:rsidRPr="00B55738">
        <w:rPr>
          <w:rFonts w:asciiTheme="majorBidi" w:hAnsiTheme="majorBidi" w:cstheme="majorBidi"/>
          <w:sz w:val="32"/>
          <w:szCs w:val="32"/>
        </w:rPr>
        <w:t xml:space="preserve">1 </w:t>
      </w:r>
      <w:r w:rsidRPr="00B779E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B55738">
        <w:rPr>
          <w:rFonts w:asciiTheme="majorBidi" w:hAnsiTheme="majorBidi" w:cstheme="majorBidi"/>
          <w:sz w:val="32"/>
          <w:szCs w:val="32"/>
        </w:rPr>
        <w:t xml:space="preserve">2563 </w:t>
      </w:r>
      <w:r w:rsidRPr="00B779E6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B55738">
        <w:rPr>
          <w:rFonts w:asciiTheme="majorBidi" w:hAnsiTheme="majorBidi" w:cstheme="majorBidi"/>
          <w:sz w:val="32"/>
          <w:szCs w:val="32"/>
        </w:rPr>
        <w:t xml:space="preserve">31 </w:t>
      </w:r>
      <w:r w:rsidRPr="00B779E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55738">
        <w:rPr>
          <w:rFonts w:asciiTheme="majorBidi" w:hAnsiTheme="majorBidi" w:cstheme="majorBidi"/>
          <w:sz w:val="32"/>
          <w:szCs w:val="32"/>
        </w:rPr>
        <w:t xml:space="preserve">2563 </w:t>
      </w:r>
    </w:p>
    <w:p w:rsidR="004001F8" w:rsidRPr="00B55738" w:rsidRDefault="004001F8" w:rsidP="009D1947">
      <w:pPr>
        <w:spacing w:line="3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779E6">
        <w:rPr>
          <w:rFonts w:asciiTheme="majorBidi" w:hAnsiTheme="majorBidi" w:cstheme="majorBidi"/>
          <w:sz w:val="32"/>
          <w:szCs w:val="32"/>
          <w:cs/>
        </w:rPr>
        <w:lastRenderedPageBreak/>
        <w:t>บริษัทและบริษัทย่อยเลือกใช้มาตรการผ่อนปรนชั่วคราวสำหรับทางเลือกเพิ่มเติมทางบัญชีดังต่อไปนี้</w:t>
      </w:r>
    </w:p>
    <w:p w:rsidR="004001F8" w:rsidRPr="00832628" w:rsidRDefault="004001F8" w:rsidP="009D1947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340" w:lineRule="exact"/>
        <w:ind w:left="1701" w:hanging="28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B779E6">
        <w:rPr>
          <w:rFonts w:asciiTheme="majorBidi" w:hAnsiTheme="majorBidi" w:cstheme="majorBidi"/>
          <w:sz w:val="32"/>
          <w:szCs w:val="32"/>
          <w:cs/>
        </w:rPr>
        <w:t>เลือกที่จะไม่ต้องนำข้อมูลที่มีการคาดการณ์ไปในอนาคต (</w:t>
      </w:r>
      <w:r w:rsidRPr="00832628">
        <w:rPr>
          <w:rFonts w:asciiTheme="majorBidi" w:hAnsiTheme="majorBidi" w:cstheme="majorBidi"/>
          <w:sz w:val="32"/>
          <w:szCs w:val="32"/>
        </w:rPr>
        <w:t>Forward</w:t>
      </w:r>
      <w:r w:rsidRPr="00B779E6">
        <w:rPr>
          <w:rFonts w:asciiTheme="majorBidi" w:hAnsiTheme="majorBidi"/>
          <w:sz w:val="32"/>
          <w:szCs w:val="32"/>
          <w:cs/>
        </w:rPr>
        <w:t>-</w:t>
      </w:r>
      <w:r w:rsidRPr="00832628">
        <w:rPr>
          <w:rFonts w:asciiTheme="majorBidi" w:hAnsiTheme="majorBidi" w:cstheme="majorBidi"/>
          <w:sz w:val="32"/>
          <w:szCs w:val="32"/>
        </w:rPr>
        <w:t>looking information</w:t>
      </w:r>
      <w:r w:rsidRPr="00B779E6">
        <w:rPr>
          <w:rFonts w:asciiTheme="majorBidi" w:hAnsiTheme="majorBidi"/>
          <w:sz w:val="32"/>
          <w:szCs w:val="32"/>
          <w:cs/>
        </w:rPr>
        <w:t xml:space="preserve">) </w:t>
      </w:r>
      <w:r w:rsidRPr="00B779E6">
        <w:rPr>
          <w:rFonts w:asciiTheme="majorBidi" w:hAnsiTheme="majorBidi" w:cstheme="majorBidi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ในกรณีที่ใช้วิธีการอย่างง่ายในการวัดมูลค่าของผลขาดทุนด้านเครดิตที่คาดว่าจะเกิดขึ้น</w:t>
      </w:r>
    </w:p>
    <w:p w:rsidR="004001F8" w:rsidRPr="00832628" w:rsidRDefault="004001F8" w:rsidP="009D1947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340" w:lineRule="exact"/>
        <w:ind w:left="1701" w:hanging="28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B779E6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832628">
        <w:rPr>
          <w:rFonts w:asciiTheme="majorBidi" w:hAnsiTheme="majorBidi" w:cstheme="majorBidi"/>
          <w:sz w:val="32"/>
          <w:szCs w:val="32"/>
        </w:rPr>
        <w:t>COVID</w:t>
      </w:r>
      <w:r w:rsidRPr="00B779E6">
        <w:rPr>
          <w:rFonts w:asciiTheme="majorBidi" w:hAnsiTheme="majorBidi"/>
          <w:sz w:val="32"/>
          <w:szCs w:val="32"/>
          <w:cs/>
        </w:rPr>
        <w:t>-</w:t>
      </w:r>
      <w:r w:rsidRPr="00832628">
        <w:rPr>
          <w:rFonts w:asciiTheme="majorBidi" w:hAnsiTheme="majorBidi" w:cstheme="majorBidi"/>
          <w:sz w:val="32"/>
          <w:szCs w:val="32"/>
        </w:rPr>
        <w:t xml:space="preserve">19 </w:t>
      </w:r>
      <w:r w:rsidRPr="00B779E6">
        <w:rPr>
          <w:rFonts w:asciiTheme="majorBidi" w:hAnsiTheme="majorBidi" w:cstheme="majorBidi"/>
          <w:sz w:val="32"/>
          <w:szCs w:val="32"/>
          <w:cs/>
        </w:rPr>
        <w:t>ที่มีความไม่แน่นอนซึ่งอาจกระทบต่อการประมาณการกำไรทางภาษีที่จะเกิดขึ้นในอนาคต มาเป็นข้อมูลในการประมาณการความเพียงพอของกำไรทางภาษีที่จะเกิดขึ้นในอนาคต เพื่อที่จะใช้ประโยชน์จากสินทรัพย์ภาษีเงินได้รอการตัดบัญชี</w:t>
      </w:r>
    </w:p>
    <w:p w:rsidR="004001F8" w:rsidRPr="00832628" w:rsidRDefault="004001F8" w:rsidP="009D1947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340" w:lineRule="exact"/>
        <w:ind w:left="1701" w:hanging="28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B779E6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เลือกที่จะไม่นำสถานการณ์ </w:t>
      </w:r>
      <w:r w:rsidRPr="00832628">
        <w:rPr>
          <w:rFonts w:asciiTheme="majorBidi" w:hAnsiTheme="majorBidi" w:cstheme="majorBidi"/>
          <w:sz w:val="32"/>
          <w:szCs w:val="32"/>
        </w:rPr>
        <w:t>COVID</w:t>
      </w:r>
      <w:r w:rsidRPr="00B779E6">
        <w:rPr>
          <w:rFonts w:asciiTheme="majorBidi" w:hAnsiTheme="majorBidi"/>
          <w:sz w:val="32"/>
          <w:szCs w:val="32"/>
          <w:cs/>
        </w:rPr>
        <w:t>-</w:t>
      </w:r>
      <w:r w:rsidRPr="00832628">
        <w:rPr>
          <w:rFonts w:asciiTheme="majorBidi" w:hAnsiTheme="majorBidi" w:cstheme="majorBidi"/>
          <w:sz w:val="32"/>
          <w:szCs w:val="32"/>
        </w:rPr>
        <w:t xml:space="preserve">19 </w:t>
      </w:r>
      <w:r w:rsidRPr="00B779E6">
        <w:rPr>
          <w:rFonts w:asciiTheme="majorBidi" w:hAnsiTheme="majorBidi" w:cstheme="majorBidi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832628">
        <w:rPr>
          <w:rFonts w:asciiTheme="majorBidi" w:hAnsiTheme="majorBidi" w:cstheme="majorBidi"/>
          <w:sz w:val="32"/>
          <w:szCs w:val="32"/>
        </w:rPr>
        <w:t xml:space="preserve">36 </w:t>
      </w:r>
      <w:r w:rsidRPr="00B779E6">
        <w:rPr>
          <w:rFonts w:asciiTheme="majorBidi" w:hAnsiTheme="majorBidi" w:cstheme="majorBidi"/>
          <w:sz w:val="32"/>
          <w:szCs w:val="32"/>
          <w:cs/>
        </w:rPr>
        <w:t>เรื่อง การด้อยค่าของสินทรัพย์</w:t>
      </w:r>
    </w:p>
    <w:p w:rsidR="004001F8" w:rsidRDefault="004001F8" w:rsidP="009D1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</w:tabs>
        <w:spacing w:line="34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AE5696" w:rsidRPr="00B779E6" w:rsidRDefault="00AE5696" w:rsidP="009D1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4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04EB7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E04EB7">
        <w:rPr>
          <w:rFonts w:asciiTheme="majorBidi" w:hAnsiTheme="majorBidi"/>
          <w:b/>
          <w:bCs/>
          <w:sz w:val="32"/>
          <w:szCs w:val="32"/>
          <w:cs/>
        </w:rPr>
        <w:t xml:space="preserve">.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779E6">
        <w:rPr>
          <w:rFonts w:asciiTheme="majorBidi" w:hAnsiTheme="majorBidi" w:cstheme="majorBidi" w:hint="cs"/>
          <w:b/>
          <w:bCs/>
          <w:sz w:val="32"/>
          <w:szCs w:val="32"/>
          <w:cs/>
        </w:rPr>
        <w:t>นโยบายการบัญชีที่สำคัญ</w:t>
      </w:r>
    </w:p>
    <w:p w:rsidR="004001F8" w:rsidRDefault="004001F8" w:rsidP="009D1947">
      <w:pPr>
        <w:pStyle w:val="ListParagraph"/>
        <w:tabs>
          <w:tab w:val="left" w:pos="1440"/>
          <w:tab w:val="left" w:pos="4140"/>
          <w:tab w:val="left" w:pos="6390"/>
        </w:tabs>
        <w:spacing w:line="340" w:lineRule="exact"/>
        <w:ind w:left="284" w:right="-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779E6">
        <w:rPr>
          <w:rFonts w:ascii="Angsana New" w:hAnsi="Angsana New" w:hint="cs"/>
          <w:sz w:val="32"/>
          <w:szCs w:val="32"/>
          <w:cs/>
        </w:rPr>
        <w:t>งบการ</w:t>
      </w:r>
      <w:r w:rsidRPr="00B779E6">
        <w:rPr>
          <w:rFonts w:asciiTheme="majorBidi" w:hAnsiTheme="majorBidi"/>
          <w:sz w:val="32"/>
          <w:szCs w:val="32"/>
          <w:cs/>
        </w:rPr>
        <w:t>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B779E6">
        <w:rPr>
          <w:rFonts w:asciiTheme="majorBidi" w:hAnsiTheme="majorBidi" w:cstheme="majorBidi"/>
          <w:sz w:val="32"/>
          <w:szCs w:val="32"/>
          <w:cs/>
        </w:rPr>
        <w:br/>
      </w:r>
      <w:r w:rsidRPr="00B779E6">
        <w:rPr>
          <w:rFonts w:asciiTheme="majorBidi" w:hAnsi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553F50">
        <w:rPr>
          <w:rFonts w:asciiTheme="majorBidi" w:hAnsiTheme="majorBidi" w:cstheme="majorBidi"/>
          <w:sz w:val="32"/>
          <w:szCs w:val="32"/>
        </w:rPr>
        <w:t xml:space="preserve">31 </w:t>
      </w:r>
      <w:r w:rsidRPr="00B779E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53F50">
        <w:rPr>
          <w:rFonts w:asciiTheme="majorBidi" w:hAnsiTheme="majorBidi" w:cstheme="majorBidi"/>
          <w:sz w:val="32"/>
          <w:szCs w:val="32"/>
        </w:rPr>
        <w:t>2562</w:t>
      </w:r>
      <w:r w:rsidRPr="00B779E6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</w:t>
      </w:r>
      <w:r w:rsidRPr="00B779E6">
        <w:rPr>
          <w:rFonts w:asciiTheme="majorBidi" w:hAnsiTheme="majorBidi" w:cstheme="majorBidi" w:hint="cs"/>
          <w:sz w:val="32"/>
          <w:szCs w:val="32"/>
          <w:cs/>
        </w:rPr>
        <w:t>ต่อไปนี้</w:t>
      </w:r>
    </w:p>
    <w:p w:rsidR="004001F8" w:rsidRPr="00832628" w:rsidRDefault="004001F8" w:rsidP="009D1947">
      <w:pPr>
        <w:keepNext/>
        <w:tabs>
          <w:tab w:val="clear" w:pos="454"/>
          <w:tab w:val="clear" w:pos="680"/>
          <w:tab w:val="clear" w:pos="907"/>
        </w:tabs>
        <w:spacing w:line="340" w:lineRule="exact"/>
        <w:ind w:left="851" w:hanging="567"/>
        <w:outlineLvl w:val="1"/>
        <w:rPr>
          <w:rFonts w:asciiTheme="majorBidi" w:eastAsia="Arial Unicode MS" w:hAnsiTheme="majorBidi" w:cstheme="majorBidi"/>
          <w:sz w:val="32"/>
          <w:szCs w:val="32"/>
        </w:rPr>
      </w:pPr>
      <w:r w:rsidRPr="00832628">
        <w:rPr>
          <w:rFonts w:asciiTheme="majorBidi" w:eastAsia="Arial Unicode MS" w:hAnsiTheme="majorBidi" w:cstheme="majorBidi"/>
          <w:sz w:val="32"/>
          <w:szCs w:val="32"/>
        </w:rPr>
        <w:t>3</w:t>
      </w:r>
      <w:r w:rsidRPr="00B779E6">
        <w:rPr>
          <w:rFonts w:asciiTheme="majorBidi" w:eastAsia="Arial Unicode MS" w:hAnsiTheme="majorBidi"/>
          <w:sz w:val="32"/>
          <w:szCs w:val="32"/>
          <w:cs/>
        </w:rPr>
        <w:t>.</w:t>
      </w:r>
      <w:r w:rsidRPr="00832628">
        <w:rPr>
          <w:rFonts w:asciiTheme="majorBidi" w:eastAsia="Arial Unicode MS" w:hAnsiTheme="majorBidi" w:cstheme="majorBidi"/>
          <w:sz w:val="32"/>
          <w:szCs w:val="32"/>
        </w:rPr>
        <w:t>1</w:t>
      </w:r>
      <w:r w:rsidRPr="00832628">
        <w:rPr>
          <w:rFonts w:asciiTheme="majorBidi" w:eastAsia="Arial Unicode MS" w:hAnsiTheme="majorBidi" w:cstheme="majorBidi"/>
          <w:sz w:val="32"/>
          <w:szCs w:val="32"/>
        </w:rPr>
        <w:tab/>
      </w:r>
      <w:r w:rsidRPr="00B779E6">
        <w:rPr>
          <w:rFonts w:asciiTheme="majorBidi" w:eastAsia="Arial Unicode MS" w:hAnsiTheme="majorBidi" w:cstheme="majorBidi"/>
          <w:sz w:val="32"/>
          <w:szCs w:val="32"/>
          <w:cs/>
        </w:rPr>
        <w:t>สินทรัพย์และหนี้สินทางการเงิน</w:t>
      </w:r>
    </w:p>
    <w:p w:rsidR="004001F8" w:rsidRPr="00832628" w:rsidRDefault="004001F8" w:rsidP="009D1947">
      <w:pPr>
        <w:spacing w:line="34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779E6">
        <w:rPr>
          <w:rFonts w:asciiTheme="majorBidi" w:eastAsia="Arial Unicode MS" w:hAnsiTheme="majorBidi" w:cstheme="majorBidi"/>
          <w:sz w:val="32"/>
          <w:szCs w:val="32"/>
          <w:cs/>
        </w:rPr>
        <w:t>มาตรฐานการรายงานทางการเงิน</w:t>
      </w:r>
      <w:r w:rsidRPr="00B779E6">
        <w:rPr>
          <w:rFonts w:asciiTheme="majorBidi" w:eastAsia="Arial Unicode MS" w:hAnsiTheme="majorBidi" w:cstheme="majorBidi" w:hint="cs"/>
          <w:sz w:val="32"/>
          <w:szCs w:val="32"/>
          <w:cs/>
        </w:rPr>
        <w:t>กลุ่ม</w:t>
      </w:r>
      <w:r w:rsidRPr="00B779E6">
        <w:rPr>
          <w:rFonts w:asciiTheme="majorBidi" w:eastAsia="Arial Unicode MS" w:hAnsiTheme="majorBidi" w:cstheme="majorBidi"/>
          <w:sz w:val="32"/>
          <w:szCs w:val="32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832628">
        <w:rPr>
          <w:rFonts w:asciiTheme="majorBidi" w:eastAsia="Arial Unicode MS" w:hAnsiTheme="majorBidi"/>
          <w:sz w:val="32"/>
          <w:szCs w:val="32"/>
          <w:cs/>
          <w:lang w:val="en-GB"/>
        </w:rPr>
        <w:t xml:space="preserve"> </w:t>
      </w:r>
      <w:r w:rsidRPr="00B779E6">
        <w:rPr>
          <w:rFonts w:asciiTheme="majorBidi" w:eastAsia="Arial Unicode MS" w:hAnsiTheme="majorBidi" w:cstheme="majorBidi"/>
          <w:sz w:val="32"/>
          <w:szCs w:val="32"/>
          <w:cs/>
        </w:rPr>
        <w:t>โดยผลกระทบจากการถือปฏิบัติตามมาตรฐานการรายงานทางการเงิน</w:t>
      </w:r>
      <w:r w:rsidRPr="00B779E6">
        <w:rPr>
          <w:rFonts w:asciiTheme="majorBidi" w:eastAsia="Arial Unicode MS" w:hAnsiTheme="majorBidi" w:cstheme="majorBidi" w:hint="cs"/>
          <w:sz w:val="32"/>
          <w:szCs w:val="32"/>
          <w:cs/>
        </w:rPr>
        <w:t>กลุ่ม</w:t>
      </w:r>
      <w:r w:rsidRPr="00B779E6">
        <w:rPr>
          <w:rFonts w:asciiTheme="majorBidi" w:eastAsia="Arial Unicode MS" w:hAnsiTheme="majorBidi" w:cstheme="majorBidi"/>
          <w:sz w:val="32"/>
          <w:szCs w:val="32"/>
          <w:cs/>
        </w:rPr>
        <w:t xml:space="preserve">เครื่องมือทางการเงิน มีดังนี้ </w:t>
      </w:r>
    </w:p>
    <w:p w:rsidR="004001F8" w:rsidRPr="00832628" w:rsidRDefault="004001F8" w:rsidP="009D1947">
      <w:pPr>
        <w:tabs>
          <w:tab w:val="clear" w:pos="1644"/>
          <w:tab w:val="left" w:pos="1418"/>
          <w:tab w:val="left" w:pos="1843"/>
        </w:tabs>
        <w:spacing w:line="340" w:lineRule="exact"/>
        <w:ind w:left="851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832628">
        <w:rPr>
          <w:rFonts w:asciiTheme="majorBidi" w:eastAsia="Arial Unicode MS" w:hAnsiTheme="majorBidi"/>
          <w:sz w:val="32"/>
          <w:szCs w:val="32"/>
          <w:cs/>
        </w:rPr>
        <w:t>(</w:t>
      </w:r>
      <w:r w:rsidRPr="00832628">
        <w:rPr>
          <w:rFonts w:asciiTheme="majorBidi" w:eastAsia="Arial Unicode MS" w:hAnsiTheme="majorBidi"/>
          <w:sz w:val="32"/>
          <w:szCs w:val="32"/>
        </w:rPr>
        <w:t>1</w:t>
      </w:r>
      <w:r w:rsidRPr="00832628">
        <w:rPr>
          <w:rFonts w:asciiTheme="majorBidi" w:eastAsia="Arial Unicode MS" w:hAnsiTheme="majorBidi"/>
          <w:sz w:val="32"/>
          <w:szCs w:val="32"/>
          <w:cs/>
        </w:rPr>
        <w:t>)</w:t>
      </w:r>
      <w:r w:rsidRPr="00832628">
        <w:rPr>
          <w:rFonts w:asciiTheme="majorBidi" w:eastAsia="Arial Unicode MS" w:hAnsiTheme="majorBidi"/>
          <w:sz w:val="32"/>
          <w:szCs w:val="32"/>
        </w:rPr>
        <w:tab/>
      </w:r>
      <w:r w:rsidRPr="00B779E6">
        <w:rPr>
          <w:rFonts w:asciiTheme="majorBidi" w:eastAsia="Arial Unicode MS" w:hAnsiTheme="majorBidi"/>
          <w:sz w:val="32"/>
          <w:szCs w:val="32"/>
          <w:cs/>
        </w:rPr>
        <w:t>การจัดประเภทรายการและวัดมูลค่า</w:t>
      </w:r>
    </w:p>
    <w:p w:rsidR="004001F8" w:rsidRPr="00832628" w:rsidRDefault="004001F8" w:rsidP="00324A73">
      <w:pPr>
        <w:pStyle w:val="ListParagraph"/>
        <w:tabs>
          <w:tab w:val="clear" w:pos="907"/>
          <w:tab w:val="clear" w:pos="1644"/>
          <w:tab w:val="clear" w:pos="1871"/>
          <w:tab w:val="left" w:pos="1440"/>
          <w:tab w:val="left" w:pos="1701"/>
          <w:tab w:val="left" w:pos="1843"/>
          <w:tab w:val="left" w:pos="1985"/>
          <w:tab w:val="left" w:pos="4140"/>
          <w:tab w:val="left" w:pos="6390"/>
        </w:tabs>
        <w:spacing w:line="340" w:lineRule="exact"/>
        <w:ind w:left="851" w:right="-43" w:firstLine="567"/>
        <w:jc w:val="thaiDistribute"/>
        <w:rPr>
          <w:rFonts w:ascii="Angsana New" w:hAnsi="Angsana New"/>
          <w:sz w:val="32"/>
          <w:szCs w:val="32"/>
        </w:rPr>
      </w:pPr>
      <w:r w:rsidRPr="00B779E6">
        <w:rPr>
          <w:rFonts w:ascii="Angsana New" w:hAnsi="Angsana New"/>
          <w:sz w:val="32"/>
          <w:szCs w:val="32"/>
        </w:rPr>
        <w:tab/>
      </w:r>
      <w:r w:rsidR="00324A73" w:rsidRPr="00B779E6">
        <w:rPr>
          <w:rFonts w:ascii="Angsana New" w:hAnsi="Angsana New"/>
          <w:sz w:val="32"/>
          <w:szCs w:val="32"/>
        </w:rPr>
        <w:tab/>
      </w:r>
      <w:r w:rsidR="00324A73" w:rsidRPr="00B779E6">
        <w:rPr>
          <w:rFonts w:ascii="Angsana New" w:hAnsi="Angsana New"/>
          <w:sz w:val="32"/>
          <w:szCs w:val="32"/>
        </w:rPr>
        <w:tab/>
      </w:r>
      <w:r w:rsidRPr="00B779E6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</w:t>
      </w:r>
      <w:r w:rsidR="00324A73" w:rsidRPr="00B779E6">
        <w:rPr>
          <w:rFonts w:ascii="Angsana New" w:hAnsi="Angsana New"/>
          <w:sz w:val="32"/>
          <w:szCs w:val="32"/>
          <w:cs/>
        </w:rPr>
        <w:tab/>
      </w:r>
      <w:r w:rsidRPr="00B779E6">
        <w:rPr>
          <w:rFonts w:ascii="Angsana New" w:hAnsi="Angsana New"/>
          <w:sz w:val="32"/>
          <w:szCs w:val="32"/>
          <w:cs/>
        </w:rPr>
        <w:t>ขาดทุนมูลค่ายุติธรรมผ่านกำไรขาดทุนเบ็ดเสร็จอื่น หรือราคาทุนตัดจำหน่าย การจัดประเภท</w:t>
      </w:r>
      <w:r w:rsidR="00324A73" w:rsidRPr="00B779E6">
        <w:rPr>
          <w:rFonts w:ascii="Angsana New" w:hAnsi="Angsana New"/>
          <w:sz w:val="32"/>
          <w:szCs w:val="32"/>
          <w:cs/>
        </w:rPr>
        <w:tab/>
      </w:r>
      <w:r w:rsidRPr="00B779E6">
        <w:rPr>
          <w:rFonts w:ascii="Angsana New" w:hAnsi="Angsana New"/>
          <w:sz w:val="32"/>
          <w:szCs w:val="32"/>
          <w:cs/>
        </w:rPr>
        <w:t>ดังกล่าวจะ</w:t>
      </w:r>
      <w:r w:rsidRPr="00B779E6">
        <w:rPr>
          <w:rFonts w:ascii="Angsana New" w:hAnsi="Angsana New"/>
          <w:spacing w:val="-4"/>
          <w:sz w:val="32"/>
          <w:szCs w:val="32"/>
          <w:cs/>
        </w:rPr>
        <w:t>ขึ้นอยู่กับโมเดลธุรกิจของบริษัท</w:t>
      </w:r>
      <w:r w:rsidRPr="00B779E6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B779E6">
        <w:rPr>
          <w:rFonts w:ascii="Angsana New" w:hAnsi="Angsana New"/>
          <w:spacing w:val="-4"/>
          <w:sz w:val="32"/>
          <w:szCs w:val="32"/>
          <w:cs/>
        </w:rPr>
        <w:t>ในการจัดการสินทรัพย์ และลักษณะ</w:t>
      </w:r>
      <w:r w:rsidR="00324A73" w:rsidRPr="00B779E6">
        <w:rPr>
          <w:rFonts w:ascii="Angsana New" w:hAnsi="Angsana New"/>
          <w:spacing w:val="-4"/>
          <w:sz w:val="32"/>
          <w:szCs w:val="32"/>
          <w:cs/>
        </w:rPr>
        <w:tab/>
      </w:r>
      <w:r w:rsidRPr="00B779E6">
        <w:rPr>
          <w:rFonts w:ascii="Angsana New" w:hAnsi="Angsana New"/>
          <w:spacing w:val="-4"/>
          <w:sz w:val="32"/>
          <w:szCs w:val="32"/>
          <w:cs/>
        </w:rPr>
        <w:t>ของกระแสเงินสด</w:t>
      </w:r>
      <w:r w:rsidRPr="00B779E6">
        <w:rPr>
          <w:rFonts w:ascii="Angsana New" w:hAnsi="Angsana New"/>
          <w:sz w:val="32"/>
          <w:szCs w:val="32"/>
          <w:cs/>
        </w:rPr>
        <w:t xml:space="preserve">   ตามสัญญาของสินทรัพย์ทางการเงินนั้น</w:t>
      </w:r>
    </w:p>
    <w:p w:rsidR="004001F8" w:rsidRPr="00832628" w:rsidRDefault="00324A73" w:rsidP="00324A73">
      <w:pPr>
        <w:pStyle w:val="ListParagraph"/>
        <w:tabs>
          <w:tab w:val="clear" w:pos="907"/>
          <w:tab w:val="clear" w:pos="1644"/>
          <w:tab w:val="clear" w:pos="1871"/>
          <w:tab w:val="left" w:pos="1440"/>
          <w:tab w:val="left" w:pos="1701"/>
          <w:tab w:val="left" w:pos="1843"/>
          <w:tab w:val="left" w:pos="1985"/>
          <w:tab w:val="left" w:pos="4140"/>
          <w:tab w:val="left" w:pos="6390"/>
        </w:tabs>
        <w:spacing w:line="340" w:lineRule="exact"/>
        <w:ind w:left="851" w:right="-43" w:firstLine="567"/>
        <w:jc w:val="thaiDistribute"/>
        <w:rPr>
          <w:rFonts w:ascii="Angsana New" w:hAnsi="Angsana New"/>
          <w:sz w:val="32"/>
          <w:szCs w:val="32"/>
        </w:rPr>
      </w:pPr>
      <w:r w:rsidRPr="00B779E6">
        <w:rPr>
          <w:rFonts w:ascii="Angsana New" w:hAnsi="Angsana New"/>
          <w:sz w:val="32"/>
          <w:szCs w:val="32"/>
        </w:rPr>
        <w:tab/>
      </w:r>
      <w:r w:rsidRPr="00B779E6">
        <w:rPr>
          <w:rFonts w:ascii="Angsana New" w:hAnsi="Angsana New"/>
          <w:sz w:val="32"/>
          <w:szCs w:val="32"/>
        </w:rPr>
        <w:tab/>
      </w:r>
      <w:r w:rsidRPr="00B779E6">
        <w:rPr>
          <w:rFonts w:ascii="Angsana New" w:hAnsi="Angsana New"/>
          <w:sz w:val="32"/>
          <w:szCs w:val="32"/>
        </w:rPr>
        <w:tab/>
      </w:r>
      <w:r w:rsidR="004001F8" w:rsidRPr="00B779E6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</w:t>
      </w:r>
      <w:r w:rsidRPr="00B779E6">
        <w:rPr>
          <w:rFonts w:ascii="Angsana New" w:hAnsi="Angsana New"/>
          <w:sz w:val="32"/>
          <w:szCs w:val="32"/>
          <w:cs/>
        </w:rPr>
        <w:tab/>
      </w:r>
      <w:r w:rsidR="004001F8" w:rsidRPr="00B779E6">
        <w:rPr>
          <w:rFonts w:ascii="Angsana New" w:hAnsi="Angsana New"/>
          <w:sz w:val="32"/>
          <w:szCs w:val="32"/>
          <w:cs/>
        </w:rPr>
        <w:t>ขาดทุน หรือผ่านกำไรขาดทุนเบ็ดเสร็จอื่น</w:t>
      </w:r>
    </w:p>
    <w:p w:rsidR="004001F8" w:rsidRPr="00832628" w:rsidRDefault="00324A73" w:rsidP="00324A73">
      <w:pPr>
        <w:pStyle w:val="ListParagraph"/>
        <w:tabs>
          <w:tab w:val="clear" w:pos="907"/>
          <w:tab w:val="clear" w:pos="1871"/>
          <w:tab w:val="left" w:pos="1440"/>
          <w:tab w:val="left" w:pos="1843"/>
          <w:tab w:val="left" w:pos="4140"/>
          <w:tab w:val="left" w:pos="6390"/>
        </w:tabs>
        <w:spacing w:line="340" w:lineRule="exact"/>
        <w:ind w:left="851" w:right="-43" w:firstLine="567"/>
        <w:jc w:val="thaiDistribute"/>
        <w:rPr>
          <w:rFonts w:ascii="Angsana New" w:hAnsi="Angsana New"/>
          <w:sz w:val="32"/>
          <w:szCs w:val="32"/>
        </w:rPr>
      </w:pPr>
      <w:r w:rsidRPr="00B779E6">
        <w:rPr>
          <w:rFonts w:ascii="Angsana New" w:hAnsi="Angsana New"/>
          <w:sz w:val="32"/>
          <w:szCs w:val="32"/>
        </w:rPr>
        <w:tab/>
      </w:r>
      <w:r w:rsidR="004001F8" w:rsidRPr="00B779E6">
        <w:rPr>
          <w:rFonts w:ascii="Angsana New" w:hAnsi="Angsana New"/>
          <w:sz w:val="32"/>
          <w:szCs w:val="32"/>
        </w:rPr>
        <w:tab/>
      </w:r>
      <w:r w:rsidRPr="00B779E6">
        <w:rPr>
          <w:rFonts w:ascii="Angsana New" w:hAnsi="Angsana New"/>
          <w:sz w:val="32"/>
          <w:szCs w:val="32"/>
        </w:rPr>
        <w:tab/>
      </w:r>
      <w:r w:rsidR="004001F8" w:rsidRPr="00B779E6">
        <w:rPr>
          <w:rFonts w:ascii="Angsana New" w:hAnsi="Angsana New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4001F8" w:rsidRPr="00832628" w:rsidRDefault="00324A73" w:rsidP="00324A73">
      <w:pPr>
        <w:pStyle w:val="ListParagraph"/>
        <w:tabs>
          <w:tab w:val="clear" w:pos="907"/>
          <w:tab w:val="clear" w:pos="1871"/>
          <w:tab w:val="left" w:pos="1440"/>
          <w:tab w:val="left" w:pos="1843"/>
          <w:tab w:val="left" w:pos="4140"/>
          <w:tab w:val="left" w:pos="6390"/>
        </w:tabs>
        <w:spacing w:line="340" w:lineRule="exact"/>
        <w:ind w:left="851" w:right="-43" w:firstLine="567"/>
        <w:jc w:val="thaiDistribute"/>
        <w:rPr>
          <w:rFonts w:ascii="Angsana New" w:hAnsi="Angsana New"/>
          <w:sz w:val="32"/>
          <w:szCs w:val="32"/>
        </w:rPr>
      </w:pPr>
      <w:r w:rsidRPr="00B779E6">
        <w:rPr>
          <w:rFonts w:ascii="Angsana New" w:hAnsi="Angsana New"/>
          <w:sz w:val="32"/>
          <w:szCs w:val="32"/>
        </w:rPr>
        <w:tab/>
      </w:r>
      <w:r w:rsidR="0096022D" w:rsidRPr="00832628">
        <w:rPr>
          <w:rFonts w:ascii="Angsana New" w:hAnsi="Angsana New"/>
          <w:sz w:val="32"/>
          <w:szCs w:val="32"/>
        </w:rPr>
        <w:tab/>
      </w:r>
      <w:r w:rsidRPr="00B779E6">
        <w:rPr>
          <w:rFonts w:ascii="Angsana New" w:hAnsi="Angsana New"/>
          <w:sz w:val="32"/>
          <w:szCs w:val="32"/>
        </w:rPr>
        <w:tab/>
      </w:r>
      <w:r w:rsidR="004001F8" w:rsidRPr="00B779E6">
        <w:rPr>
          <w:rFonts w:ascii="Angsana New" w:hAnsi="Angsana New"/>
          <w:sz w:val="32"/>
          <w:szCs w:val="32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:rsidR="00EB2FB1" w:rsidRDefault="00EB2FB1" w:rsidP="009D1947">
      <w:pPr>
        <w:spacing w:line="340" w:lineRule="exact"/>
        <w:ind w:left="851"/>
        <w:jc w:val="thaiDistribute"/>
        <w:rPr>
          <w:rFonts w:asciiTheme="majorBidi" w:eastAsia="Arial Unicode MS" w:hAnsiTheme="majorBidi"/>
          <w:sz w:val="32"/>
          <w:szCs w:val="32"/>
        </w:rPr>
      </w:pPr>
    </w:p>
    <w:p w:rsidR="00832628" w:rsidRPr="004E053E" w:rsidRDefault="00832628" w:rsidP="009D1947">
      <w:pPr>
        <w:tabs>
          <w:tab w:val="clear" w:pos="1644"/>
          <w:tab w:val="left" w:pos="1418"/>
          <w:tab w:val="left" w:pos="1843"/>
        </w:tabs>
        <w:spacing w:line="340" w:lineRule="exact"/>
        <w:ind w:left="851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>
        <w:rPr>
          <w:rFonts w:asciiTheme="majorBidi" w:eastAsia="Arial Unicode MS" w:hAnsiTheme="majorBidi"/>
          <w:sz w:val="32"/>
          <w:szCs w:val="32"/>
          <w:cs/>
        </w:rPr>
        <w:t>(</w:t>
      </w:r>
      <w:r>
        <w:rPr>
          <w:rFonts w:asciiTheme="majorBidi" w:eastAsia="Arial Unicode MS" w:hAnsiTheme="majorBidi"/>
          <w:sz w:val="32"/>
          <w:szCs w:val="32"/>
        </w:rPr>
        <w:t>2</w:t>
      </w:r>
      <w:r>
        <w:rPr>
          <w:rFonts w:asciiTheme="majorBidi" w:eastAsia="Arial Unicode MS" w:hAnsiTheme="majorBidi"/>
          <w:sz w:val="32"/>
          <w:szCs w:val="32"/>
          <w:cs/>
        </w:rPr>
        <w:t>)</w:t>
      </w:r>
      <w:r w:rsidR="00EB2FB1">
        <w:rPr>
          <w:rFonts w:asciiTheme="majorBidi" w:eastAsia="Arial Unicode MS" w:hAnsiTheme="majorBidi"/>
          <w:sz w:val="32"/>
          <w:szCs w:val="32"/>
        </w:rPr>
        <w:tab/>
      </w:r>
      <w:r w:rsidRPr="00B779E6">
        <w:rPr>
          <w:rFonts w:asciiTheme="majorBidi" w:eastAsia="Arial Unicode MS" w:hAnsiTheme="majorBidi"/>
          <w:sz w:val="32"/>
          <w:szCs w:val="32"/>
          <w:cs/>
        </w:rPr>
        <w:t>การด้อยค่าของสินทรัพย์ทางการเงิน</w:t>
      </w:r>
    </w:p>
    <w:p w:rsidR="00832628" w:rsidRDefault="00832628" w:rsidP="00DE1029">
      <w:pPr>
        <w:pStyle w:val="ListParagraph"/>
        <w:tabs>
          <w:tab w:val="clear" w:pos="907"/>
          <w:tab w:val="clear" w:pos="1644"/>
          <w:tab w:val="clear" w:pos="1871"/>
          <w:tab w:val="left" w:pos="1440"/>
          <w:tab w:val="left" w:pos="1843"/>
          <w:tab w:val="left" w:pos="1985"/>
          <w:tab w:val="left" w:pos="4140"/>
          <w:tab w:val="left" w:pos="6390"/>
        </w:tabs>
        <w:spacing w:line="340" w:lineRule="exact"/>
        <w:ind w:left="851" w:right="-43" w:firstLine="567"/>
        <w:jc w:val="thaiDistribute"/>
        <w:rPr>
          <w:rFonts w:asciiTheme="majorBidi" w:eastAsia="Arial Unicode MS" w:hAnsiTheme="majorBidi"/>
          <w:sz w:val="32"/>
          <w:szCs w:val="32"/>
        </w:rPr>
      </w:pPr>
      <w:r w:rsidRPr="00B779E6">
        <w:rPr>
          <w:rFonts w:ascii="Angsana New" w:hAnsi="Angsana New"/>
          <w:sz w:val="32"/>
          <w:szCs w:val="32"/>
        </w:rPr>
        <w:tab/>
      </w:r>
      <w:r w:rsidR="005E29E9" w:rsidRPr="00B779E6">
        <w:rPr>
          <w:rFonts w:ascii="Angsana New" w:hAnsi="Angsana New"/>
          <w:sz w:val="32"/>
          <w:szCs w:val="32"/>
        </w:rPr>
        <w:tab/>
      </w:r>
      <w:r w:rsidRPr="00B779E6">
        <w:rPr>
          <w:rFonts w:ascii="Angsana New" w:hAnsi="Angsana New"/>
          <w:sz w:val="32"/>
          <w:szCs w:val="32"/>
          <w:cs/>
        </w:rPr>
        <w:t>บริษัท</w:t>
      </w:r>
      <w:r w:rsidRPr="00B779E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B779E6">
        <w:rPr>
          <w:rFonts w:ascii="Angsana New" w:hAnsi="Angsana New"/>
          <w:sz w:val="32"/>
          <w:szCs w:val="32"/>
          <w:cs/>
        </w:rPr>
        <w:t>รับรู้ผลขาดทุนด้านเครดิตที่คาดว่าจะเกิดขึ้นต่อสินทรัพย์ทาง</w:t>
      </w:r>
      <w:r w:rsidR="00E159FD" w:rsidRPr="00B779E6">
        <w:rPr>
          <w:rFonts w:ascii="Angsana New" w:hAnsi="Angsana New"/>
          <w:sz w:val="32"/>
          <w:szCs w:val="32"/>
          <w:cs/>
        </w:rPr>
        <w:tab/>
      </w:r>
      <w:r w:rsidRPr="00B779E6">
        <w:rPr>
          <w:rFonts w:ascii="Angsana New" w:hAnsi="Angsana New"/>
          <w:sz w:val="32"/>
          <w:szCs w:val="32"/>
          <w:cs/>
        </w:rPr>
        <w:t>การเงินที่วัดมูลค่าด้วยวิธีราคาทุนตัดจำหน่าย โดยไม่จำเป็นต้องรอให้เหตุการณ์ที่มีการด้อ</w:t>
      </w:r>
      <w:r w:rsidR="005541E0" w:rsidRPr="00B779E6">
        <w:rPr>
          <w:rFonts w:ascii="Angsana New" w:hAnsi="Angsana New" w:hint="cs"/>
          <w:sz w:val="32"/>
          <w:szCs w:val="32"/>
          <w:cs/>
        </w:rPr>
        <w:t>ย</w:t>
      </w:r>
      <w:r w:rsidRPr="00B779E6">
        <w:rPr>
          <w:rFonts w:ascii="Angsana New" w:hAnsi="Angsana New"/>
          <w:sz w:val="32"/>
          <w:szCs w:val="32"/>
          <w:cs/>
        </w:rPr>
        <w:t>ค่า</w:t>
      </w:r>
      <w:r w:rsidR="00E159FD" w:rsidRPr="00B779E6">
        <w:rPr>
          <w:rFonts w:ascii="Angsana New" w:hAnsi="Angsana New"/>
          <w:sz w:val="32"/>
          <w:szCs w:val="32"/>
          <w:cs/>
        </w:rPr>
        <w:tab/>
      </w:r>
      <w:r w:rsidRPr="00B779E6">
        <w:rPr>
          <w:rFonts w:ascii="Angsana New" w:hAnsi="Angsana New"/>
          <w:sz w:val="32"/>
          <w:szCs w:val="32"/>
          <w:cs/>
        </w:rPr>
        <w:t>ด้านเครดิตเกิดขึ้นก่อน</w:t>
      </w:r>
      <w:r w:rsidRPr="00B779E6">
        <w:rPr>
          <w:rFonts w:ascii="Angsana New" w:hAnsi="Angsana New" w:hint="cs"/>
          <w:sz w:val="32"/>
          <w:szCs w:val="32"/>
          <w:cs/>
        </w:rPr>
        <w:t xml:space="preserve"> </w:t>
      </w:r>
      <w:r w:rsidRPr="00B779E6">
        <w:rPr>
          <w:rFonts w:ascii="Angsana New" w:hAnsi="Angsana New"/>
          <w:sz w:val="32"/>
          <w:szCs w:val="32"/>
          <w:cs/>
        </w:rPr>
        <w:t>บริษัท</w:t>
      </w:r>
      <w:r w:rsidRPr="00B779E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B779E6">
        <w:rPr>
          <w:rFonts w:ascii="Angsana New" w:hAnsi="Angsana New"/>
          <w:sz w:val="32"/>
          <w:szCs w:val="32"/>
          <w:cs/>
        </w:rPr>
        <w:t>พิจารณาการเปลี่ยนแปลงในความเสี่ยงด้า</w:t>
      </w:r>
      <w:r w:rsidR="005541E0" w:rsidRPr="00B779E6">
        <w:rPr>
          <w:rFonts w:ascii="Angsana New" w:hAnsi="Angsana New" w:hint="cs"/>
          <w:sz w:val="32"/>
          <w:szCs w:val="32"/>
          <w:cs/>
        </w:rPr>
        <w:t>น</w:t>
      </w:r>
      <w:r w:rsidR="00E159FD" w:rsidRPr="00B779E6">
        <w:rPr>
          <w:rFonts w:ascii="Angsana New" w:hAnsi="Angsana New"/>
          <w:sz w:val="32"/>
          <w:szCs w:val="32"/>
          <w:cs/>
        </w:rPr>
        <w:tab/>
      </w:r>
      <w:r w:rsidRPr="00B779E6">
        <w:rPr>
          <w:rFonts w:ascii="Angsana New" w:hAnsi="Angsana New"/>
          <w:sz w:val="32"/>
          <w:szCs w:val="32"/>
          <w:cs/>
        </w:rPr>
        <w:t>เครดิตของสินทรัพย์ทางการเงินเป็นระดับ และกำหนดวิธีการวัดค่าเผื่อผลขาดทุนด้านเครดิต</w:t>
      </w:r>
      <w:r w:rsidR="00E159FD" w:rsidRPr="00B779E6">
        <w:rPr>
          <w:rFonts w:ascii="Angsana New" w:hAnsi="Angsana New"/>
          <w:sz w:val="32"/>
          <w:szCs w:val="32"/>
          <w:cs/>
        </w:rPr>
        <w:tab/>
      </w:r>
      <w:r w:rsidRPr="00B779E6">
        <w:rPr>
          <w:rFonts w:ascii="Angsana New" w:hAnsi="Angsana New"/>
          <w:sz w:val="32"/>
          <w:szCs w:val="32"/>
          <w:cs/>
        </w:rPr>
        <w:t>และการคำนวณดอกเบี้ยที่แท้จริงที่แตกต่างกันในแต่ละระดับ โดยมีข้อยกเว้นสำหรับลูกหนี้</w:t>
      </w:r>
      <w:r w:rsidR="00E159FD" w:rsidRPr="00B779E6">
        <w:rPr>
          <w:rFonts w:ascii="Angsana New" w:hAnsi="Angsana New"/>
          <w:sz w:val="32"/>
          <w:szCs w:val="32"/>
          <w:cs/>
        </w:rPr>
        <w:tab/>
      </w:r>
      <w:r w:rsidRPr="00B779E6">
        <w:rPr>
          <w:rFonts w:ascii="Angsana New" w:hAnsi="Angsana New"/>
          <w:sz w:val="32"/>
          <w:szCs w:val="32"/>
          <w:cs/>
        </w:rPr>
        <w:t>การค้าที่ไม่มีองค์ประกอบเกี่ยวกับการจัดหาเงินที่มีนัยสำคัญ ซึ่งบริษัท</w:t>
      </w:r>
      <w:r w:rsidRPr="00B779E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B779E6">
        <w:rPr>
          <w:rFonts w:ascii="Angsana New" w:hAnsi="Angsana New"/>
          <w:sz w:val="32"/>
          <w:szCs w:val="32"/>
          <w:cs/>
        </w:rPr>
        <w:t>ใช้</w:t>
      </w:r>
      <w:r w:rsidR="00E159FD" w:rsidRPr="00B779E6">
        <w:rPr>
          <w:rFonts w:ascii="Angsana New" w:hAnsi="Angsana New"/>
          <w:sz w:val="32"/>
          <w:szCs w:val="32"/>
          <w:cs/>
        </w:rPr>
        <w:tab/>
      </w:r>
      <w:r w:rsidRPr="00B779E6">
        <w:rPr>
          <w:rFonts w:ascii="Angsana New" w:hAnsi="Angsana New"/>
          <w:sz w:val="32"/>
          <w:szCs w:val="32"/>
          <w:cs/>
        </w:rPr>
        <w:t>วิธีการอย่างง่ายในการพิจารณาค่าเผื่อผลขาดทุนที่คาดว่าจะเกิดขึ้นตลอดอายุ</w:t>
      </w:r>
    </w:p>
    <w:p w:rsidR="0096022D" w:rsidRPr="00F44758" w:rsidRDefault="0096022D" w:rsidP="00887FDA">
      <w:pPr>
        <w:keepNext/>
        <w:tabs>
          <w:tab w:val="clear" w:pos="454"/>
          <w:tab w:val="clear" w:pos="680"/>
          <w:tab w:val="clear" w:pos="907"/>
        </w:tabs>
        <w:spacing w:line="360" w:lineRule="exact"/>
        <w:ind w:left="851" w:hanging="567"/>
        <w:outlineLvl w:val="1"/>
        <w:rPr>
          <w:rFonts w:asciiTheme="majorBidi" w:eastAsia="Arial Unicode MS" w:hAnsiTheme="majorBidi" w:cstheme="majorBidi"/>
          <w:sz w:val="32"/>
          <w:szCs w:val="32"/>
        </w:rPr>
      </w:pPr>
      <w:r w:rsidRPr="00F44758">
        <w:rPr>
          <w:rFonts w:asciiTheme="majorBidi" w:eastAsia="Arial Unicode MS" w:hAnsiTheme="majorBidi" w:cstheme="majorBidi"/>
          <w:sz w:val="32"/>
          <w:szCs w:val="32"/>
        </w:rPr>
        <w:lastRenderedPageBreak/>
        <w:t>3</w:t>
      </w:r>
      <w:r w:rsidRPr="00B779E6">
        <w:rPr>
          <w:rFonts w:asciiTheme="majorBidi" w:eastAsia="Arial Unicode MS" w:hAnsiTheme="majorBidi"/>
          <w:sz w:val="32"/>
          <w:szCs w:val="32"/>
          <w:cs/>
        </w:rPr>
        <w:t>.</w:t>
      </w:r>
      <w:r w:rsidRPr="00F44758">
        <w:rPr>
          <w:rFonts w:asciiTheme="majorBidi" w:eastAsia="Arial Unicode MS" w:hAnsiTheme="majorBidi" w:cstheme="majorBidi"/>
          <w:sz w:val="32"/>
          <w:szCs w:val="32"/>
        </w:rPr>
        <w:t>2</w:t>
      </w:r>
      <w:r w:rsidRPr="00F44758">
        <w:rPr>
          <w:rFonts w:asciiTheme="majorBidi" w:eastAsia="Arial Unicode MS" w:hAnsiTheme="majorBidi" w:cstheme="majorBidi"/>
          <w:sz w:val="32"/>
          <w:szCs w:val="32"/>
        </w:rPr>
        <w:tab/>
      </w:r>
      <w:r w:rsidRPr="00B779E6">
        <w:rPr>
          <w:rFonts w:asciiTheme="majorBidi" w:eastAsia="Arial Unicode MS" w:hAnsiTheme="majorBidi" w:cstheme="majorBidi"/>
          <w:sz w:val="32"/>
          <w:szCs w:val="32"/>
          <w:cs/>
        </w:rPr>
        <w:t>สัญญาเช่า</w:t>
      </w:r>
    </w:p>
    <w:p w:rsidR="0096022D" w:rsidRPr="00B779E6" w:rsidRDefault="0096022D" w:rsidP="00887FDA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cs/>
        </w:rPr>
      </w:pPr>
      <w:r w:rsidRPr="00B779E6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:rsidR="0096022D" w:rsidRPr="00A77760" w:rsidRDefault="0096022D" w:rsidP="00887FDA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:rsidR="0096022D" w:rsidRPr="00F44758" w:rsidRDefault="0096022D" w:rsidP="00887FDA">
      <w:pPr>
        <w:spacing w:line="360" w:lineRule="exact"/>
        <w:ind w:left="851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779E6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สินทรัพย์สิทธิการใช้ - ผู้เช่า</w:t>
      </w:r>
    </w:p>
    <w:p w:rsidR="0096022D" w:rsidRPr="00A77760" w:rsidRDefault="0096022D" w:rsidP="00A9660A">
      <w:pPr>
        <w:tabs>
          <w:tab w:val="clear" w:pos="1644"/>
          <w:tab w:val="clear" w:pos="1871"/>
          <w:tab w:val="left" w:pos="1418"/>
        </w:tabs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779E6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</w:t>
      </w:r>
      <w:r w:rsidRPr="00B779E6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ใด </w:t>
      </w:r>
      <w:r w:rsidRPr="00B779E6">
        <w:rPr>
          <w:rFonts w:asciiTheme="majorBidi" w:eastAsia="Arial Unicode MS" w:hAnsiTheme="majorBidi" w:cstheme="majorBidi" w:hint="eastAsia"/>
          <w:sz w:val="32"/>
          <w:szCs w:val="32"/>
          <w:cs/>
        </w:rPr>
        <w:t>ๆ</w:t>
      </w:r>
      <w:r w:rsidRPr="00B779E6">
        <w:rPr>
          <w:rFonts w:asciiTheme="majorBidi" w:eastAsia="Arial Unicode MS" w:hAnsiTheme="majorBidi" w:cstheme="majorBidi"/>
          <w:sz w:val="32"/>
          <w:szCs w:val="32"/>
          <w:cs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:rsidR="0096022D" w:rsidRPr="00A77760" w:rsidRDefault="0096022D" w:rsidP="00887FDA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779E6">
        <w:rPr>
          <w:rFonts w:asciiTheme="majorBidi" w:eastAsia="Arial Unicode MS" w:hAnsiTheme="majorBidi" w:cstheme="majorBidi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:rsidR="0096022D" w:rsidRDefault="0096022D" w:rsidP="00887FDA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779E6">
        <w:rPr>
          <w:rFonts w:asciiTheme="majorBidi" w:eastAsia="Arial Unicode MS" w:hAnsiTheme="majorBidi" w:cstheme="majorBidi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:rsidR="0096022D" w:rsidRPr="00A77760" w:rsidRDefault="0096022D" w:rsidP="00887FDA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:rsidR="0096022D" w:rsidRPr="00B779E6" w:rsidRDefault="0096022D" w:rsidP="00887FDA">
      <w:pPr>
        <w:spacing w:line="360" w:lineRule="exact"/>
        <w:ind w:left="851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B779E6">
        <w:rPr>
          <w:rFonts w:asciiTheme="majorBidi" w:eastAsia="Arial Unicode MS" w:hAnsiTheme="majorBidi" w:cstheme="majorBidi"/>
          <w:sz w:val="32"/>
          <w:szCs w:val="32"/>
          <w:cs/>
        </w:rPr>
        <w:t>หนี้สินตามสัญญาเช่า</w:t>
      </w:r>
    </w:p>
    <w:p w:rsidR="0096022D" w:rsidRDefault="0096022D" w:rsidP="00887FDA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779E6">
        <w:rPr>
          <w:rFonts w:asciiTheme="majorBidi" w:eastAsia="Arial Unicode MS" w:hAnsiTheme="majorBidi" w:cstheme="majorBidi" w:hint="cs"/>
          <w:sz w:val="32"/>
          <w:szCs w:val="32"/>
          <w:cs/>
        </w:rPr>
        <w:t>หนี้สินตามสัญญาเช่ารับรู้ด้วยมูลค่าปัจจุบันของจำนวนเงินที่ต้องจ่าย</w:t>
      </w:r>
      <w:r w:rsidRPr="00B779E6">
        <w:rPr>
          <w:rFonts w:asciiTheme="majorBidi" w:eastAsia="Arial Unicode MS" w:hAnsiTheme="majorBidi" w:cstheme="majorBidi"/>
          <w:sz w:val="32"/>
          <w:szCs w:val="32"/>
          <w:cs/>
        </w:rPr>
        <w:t>ตามสัญญาเช่า</w:t>
      </w:r>
      <w:r w:rsidRPr="00B779E6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ณ วันที่สัญญาเช่าเริ่มมีผลโดย</w:t>
      </w:r>
      <w:r w:rsidRPr="00B779E6">
        <w:rPr>
          <w:rFonts w:asciiTheme="majorBidi" w:eastAsia="Arial Unicode MS" w:hAnsiTheme="majorBidi" w:cstheme="majorBidi"/>
          <w:sz w:val="32"/>
          <w:szCs w:val="32"/>
          <w:cs/>
        </w:rPr>
        <w:t>คิดลดด้วยอัตราดอกเบี้ยตามนัยของสัญญาเช่าหรืออัตราดอกเบี้ยเงินกู้ยืมส่วนเพิ่ม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96022D" w:rsidRDefault="0096022D" w:rsidP="00887FDA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:rsidR="0096022D" w:rsidRPr="00F44758" w:rsidRDefault="0096022D" w:rsidP="00887FDA">
      <w:pPr>
        <w:spacing w:line="360" w:lineRule="exact"/>
        <w:ind w:left="851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779E6">
        <w:rPr>
          <w:rFonts w:asciiTheme="majorBidi" w:eastAsia="Arial Unicode MS" w:hAnsiTheme="majorBidi" w:cstheme="majorBidi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96022D" w:rsidRDefault="0096022D" w:rsidP="00887FDA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779E6">
        <w:rPr>
          <w:rFonts w:asciiTheme="majorBidi" w:eastAsia="Arial Unicode MS" w:hAnsiTheme="majorBidi" w:cstheme="majorBidi"/>
          <w:sz w:val="32"/>
          <w:szCs w:val="32"/>
          <w:cs/>
        </w:rPr>
        <w:t xml:space="preserve">สำหรับสัญญาเช่าที่มีอายุสัญญาเช่า </w:t>
      </w:r>
      <w:r w:rsidRPr="00A77760">
        <w:rPr>
          <w:rFonts w:asciiTheme="majorBidi" w:eastAsia="Arial Unicode MS" w:hAnsiTheme="majorBidi" w:cstheme="majorBidi"/>
          <w:sz w:val="32"/>
          <w:szCs w:val="32"/>
        </w:rPr>
        <w:t xml:space="preserve">12 </w:t>
      </w:r>
      <w:r w:rsidRPr="00B779E6">
        <w:rPr>
          <w:rFonts w:asciiTheme="majorBidi" w:eastAsia="Arial Unicode MS" w:hAnsiTheme="majorBidi" w:cstheme="majorBidi"/>
          <w:sz w:val="32"/>
          <w:szCs w:val="32"/>
          <w:cs/>
        </w:rPr>
        <w:t>เดือน</w:t>
      </w:r>
      <w:r w:rsidRPr="00B779E6">
        <w:rPr>
          <w:rFonts w:asciiTheme="majorBidi" w:eastAsia="Arial Unicode MS" w:hAnsiTheme="majorBidi" w:cstheme="majorBidi" w:hint="cs"/>
          <w:sz w:val="32"/>
          <w:szCs w:val="32"/>
          <w:cs/>
        </w:rPr>
        <w:t>หรือน้อยกว่า</w:t>
      </w:r>
      <w:r w:rsidRPr="00B779E6">
        <w:rPr>
          <w:rFonts w:asciiTheme="majorBidi" w:eastAsia="Arial Unicode MS" w:hAnsiTheme="majorBidi" w:cstheme="majorBidi"/>
          <w:sz w:val="32"/>
          <w:szCs w:val="32"/>
          <w:cs/>
        </w:rPr>
        <w:t>นับจากวันที่สัญญาเช่ามีผล และไม่มีสิทธิการเลือกซื้อ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Pr="00B779E6">
        <w:rPr>
          <w:rFonts w:asciiTheme="majorBidi" w:eastAsia="Arial Unicode MS" w:hAnsiTheme="majorBidi" w:cstheme="majorBidi" w:hint="cs"/>
          <w:sz w:val="32"/>
          <w:szCs w:val="32"/>
          <w:cs/>
        </w:rPr>
        <w:t>กำไรหรือขาดทุน</w:t>
      </w:r>
      <w:r w:rsidRPr="00B779E6">
        <w:rPr>
          <w:rFonts w:asciiTheme="majorBidi" w:eastAsia="Arial Unicode MS" w:hAnsiTheme="majorBidi" w:cstheme="majorBidi"/>
          <w:sz w:val="32"/>
          <w:szCs w:val="32"/>
          <w:cs/>
        </w:rPr>
        <w:t>ตามวิธีเส้นตรงตลอดอายุสัญญาเช่า</w:t>
      </w:r>
    </w:p>
    <w:p w:rsidR="00597C57" w:rsidRPr="00A77760" w:rsidRDefault="00597C57" w:rsidP="00887FDA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:rsidR="00597C57" w:rsidRPr="00B779E6" w:rsidRDefault="00597C57" w:rsidP="00887FDA">
      <w:pPr>
        <w:tabs>
          <w:tab w:val="clear" w:pos="227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b/>
          <w:bCs/>
          <w:spacing w:val="-8"/>
          <w:sz w:val="32"/>
          <w:szCs w:val="32"/>
          <w:cs/>
        </w:rPr>
      </w:pPr>
      <w:r w:rsidRPr="00F44758">
        <w:rPr>
          <w:rFonts w:asciiTheme="majorBidi" w:hAnsiTheme="majorBidi" w:cstheme="majorBidi"/>
          <w:b/>
          <w:bCs/>
          <w:spacing w:val="-8"/>
          <w:sz w:val="32"/>
          <w:szCs w:val="32"/>
        </w:rPr>
        <w:t>4</w:t>
      </w:r>
      <w:r w:rsidRPr="00B779E6">
        <w:rPr>
          <w:rFonts w:asciiTheme="majorBidi" w:hAnsiTheme="majorBidi"/>
          <w:b/>
          <w:bCs/>
          <w:spacing w:val="-8"/>
          <w:sz w:val="32"/>
          <w:szCs w:val="32"/>
          <w:cs/>
        </w:rPr>
        <w:t>.</w:t>
      </w:r>
      <w:r w:rsidRPr="00F44758">
        <w:rPr>
          <w:rFonts w:asciiTheme="majorBidi" w:hAnsiTheme="majorBidi" w:cstheme="majorBidi"/>
          <w:b/>
          <w:bCs/>
          <w:spacing w:val="-8"/>
          <w:sz w:val="32"/>
          <w:szCs w:val="32"/>
        </w:rPr>
        <w:tab/>
      </w:r>
      <w:r w:rsidRPr="00B779E6">
        <w:rPr>
          <w:rFonts w:asciiTheme="majorBidi" w:hAnsiTheme="majorBidi" w:cstheme="majorBidi"/>
          <w:b/>
          <w:bCs/>
          <w:spacing w:val="-8"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:rsidR="00597C57" w:rsidRPr="007936A8" w:rsidRDefault="00597C57" w:rsidP="00887FDA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779E6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</w:t>
      </w:r>
      <w:r w:rsidRPr="00B779E6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B779E6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>
        <w:rPr>
          <w:rFonts w:asciiTheme="majorBidi" w:hAnsiTheme="majorBidi"/>
          <w:sz w:val="32"/>
          <w:szCs w:val="32"/>
        </w:rPr>
        <w:t>2</w:t>
      </w:r>
      <w:r>
        <w:rPr>
          <w:rFonts w:asciiTheme="majorBidi" w:hAnsiTheme="majorBidi"/>
          <w:sz w:val="32"/>
          <w:szCs w:val="32"/>
          <w:cs/>
        </w:rPr>
        <w:t>.</w:t>
      </w:r>
      <w:r>
        <w:rPr>
          <w:rFonts w:asciiTheme="majorBidi" w:hAnsiTheme="majorBidi"/>
          <w:sz w:val="32"/>
          <w:szCs w:val="32"/>
        </w:rPr>
        <w:t>3</w:t>
      </w:r>
      <w:r w:rsidRPr="00B779E6">
        <w:rPr>
          <w:rFonts w:asciiTheme="majorBidi" w:hAnsiTheme="majorBidi"/>
          <w:sz w:val="32"/>
          <w:szCs w:val="32"/>
          <w:cs/>
        </w:rPr>
        <w:t xml:space="preserve"> บริษัทและบริษัทย่อยได้นำ</w:t>
      </w:r>
      <w:r w:rsidRPr="00B779E6">
        <w:rPr>
          <w:rFonts w:asciiTheme="majorBidi" w:hAnsiTheme="majorBidi"/>
          <w:spacing w:val="-4"/>
          <w:sz w:val="32"/>
          <w:szCs w:val="32"/>
          <w:cs/>
        </w:rPr>
        <w:t>มาตรฐานการรายงานทางการเงินกลุ่มเครื่องมือทางการเงิน</w:t>
      </w:r>
      <w:r w:rsidRPr="00B779E6">
        <w:rPr>
          <w:rFonts w:asciiTheme="majorBidi" w:hAnsiTheme="majorBidi" w:hint="cs"/>
          <w:spacing w:val="-4"/>
          <w:sz w:val="32"/>
          <w:szCs w:val="32"/>
          <w:cs/>
        </w:rPr>
        <w:t>และ</w:t>
      </w:r>
      <w:r w:rsidRPr="00B779E6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7936A8">
        <w:rPr>
          <w:rFonts w:asciiTheme="majorBidi" w:hAnsiTheme="majorBidi" w:cstheme="majorBidi"/>
          <w:sz w:val="32"/>
          <w:szCs w:val="32"/>
        </w:rPr>
        <w:t xml:space="preserve">16 </w:t>
      </w:r>
      <w:r w:rsidRPr="00B779E6">
        <w:rPr>
          <w:rFonts w:asciiTheme="majorBidi" w:hAnsiTheme="majorBidi" w:cstheme="majorBidi"/>
          <w:sz w:val="32"/>
          <w:szCs w:val="32"/>
          <w:cs/>
        </w:rPr>
        <w:t>มาถือปฏิบัติในระหว่างงวดปัจจุบัน โดยบริษัทและบริษัทย่อยได้เลือกปรับผลสะสมจากการเปลี่ยนแปลงนโยบายการบัญชี</w:t>
      </w:r>
      <w:r w:rsidRPr="00B779E6">
        <w:rPr>
          <w:rFonts w:asciiTheme="majorBidi" w:hAnsiTheme="majorBidi" w:cstheme="majorBidi" w:hint="cs"/>
          <w:sz w:val="32"/>
          <w:szCs w:val="32"/>
          <w:cs/>
        </w:rPr>
        <w:t xml:space="preserve">โดยปรับปรุงกับกำไรสะสม 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 w:rsidRPr="00B779E6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 w:rsidRPr="00B779E6">
        <w:rPr>
          <w:rFonts w:asciiTheme="majorBidi" w:hAnsiTheme="majorBidi" w:cstheme="majorBidi"/>
          <w:sz w:val="32"/>
          <w:szCs w:val="32"/>
          <w:cs/>
        </w:rPr>
        <w:t>และไม่ปรับย้อนหลั</w:t>
      </w:r>
      <w:r w:rsidRPr="00B779E6">
        <w:rPr>
          <w:rFonts w:asciiTheme="majorBidi" w:hAnsiTheme="majorBidi" w:cstheme="majorBidi" w:hint="cs"/>
          <w:sz w:val="32"/>
          <w:szCs w:val="32"/>
          <w:cs/>
        </w:rPr>
        <w:t>ง</w:t>
      </w:r>
      <w:r w:rsidRPr="00B779E6">
        <w:rPr>
          <w:rFonts w:asciiTheme="majorBidi" w:hAnsiTheme="majorBidi" w:cstheme="majorBidi"/>
          <w:sz w:val="32"/>
          <w:szCs w:val="32"/>
          <w:cs/>
        </w:rPr>
        <w:t>งบการเงินงวดก่อนที่แสดงเปรียบเทียบ</w:t>
      </w:r>
    </w:p>
    <w:p w:rsidR="0091454D" w:rsidRDefault="00597C57" w:rsidP="00597C5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779E6">
        <w:rPr>
          <w:rFonts w:asciiTheme="majorBidi" w:hAnsiTheme="majorBidi" w:cstheme="majorBidi"/>
          <w:sz w:val="32"/>
          <w:szCs w:val="32"/>
          <w:cs/>
        </w:rPr>
        <w:lastRenderedPageBreak/>
        <w:t>จากการเปลี่ยนแปลงนโยบายการบัญชีเนื่องจากการนำมาตรฐานการรายงานทางการเงิน</w:t>
      </w:r>
      <w:r w:rsidRPr="00B779E6">
        <w:rPr>
          <w:rFonts w:asciiTheme="majorBidi" w:hAnsiTheme="majorBidi" w:cstheme="majorBidi" w:hint="cs"/>
          <w:sz w:val="32"/>
          <w:szCs w:val="32"/>
          <w:cs/>
        </w:rPr>
        <w:t>ดังกล่าวข้างต้น</w:t>
      </w:r>
      <w:r w:rsidRPr="00B779E6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แสดงได้ดังนี้ </w:t>
      </w:r>
      <w:r w:rsidRPr="00B779E6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</w:p>
    <w:tbl>
      <w:tblPr>
        <w:tblW w:w="8339" w:type="dxa"/>
        <w:tblInd w:w="908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2835"/>
        <w:gridCol w:w="1247"/>
        <w:gridCol w:w="134"/>
        <w:gridCol w:w="1247"/>
        <w:gridCol w:w="134"/>
        <w:gridCol w:w="1361"/>
        <w:gridCol w:w="134"/>
        <w:gridCol w:w="1247"/>
      </w:tblGrid>
      <w:tr w:rsidR="0091454D" w:rsidRPr="00887FDA" w:rsidTr="00907D3C">
        <w:trPr>
          <w:trHeight w:val="53"/>
        </w:trPr>
        <w:tc>
          <w:tcPr>
            <w:tcW w:w="2835" w:type="dxa"/>
            <w:shd w:val="clear" w:color="auto" w:fill="auto"/>
          </w:tcPr>
          <w:p w:rsidR="0091454D" w:rsidRPr="00887FDA" w:rsidRDefault="0091454D" w:rsidP="00185446">
            <w:pPr>
              <w:spacing w:line="28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550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:rsidR="0091454D" w:rsidRPr="00B779E6" w:rsidRDefault="0091454D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</w:pPr>
            <w:r w:rsidRPr="00B779E6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พันบาท</w:t>
            </w:r>
          </w:p>
        </w:tc>
      </w:tr>
      <w:tr w:rsidR="0091454D" w:rsidRPr="00887FDA" w:rsidTr="00907D3C">
        <w:trPr>
          <w:trHeight w:val="53"/>
        </w:trPr>
        <w:tc>
          <w:tcPr>
            <w:tcW w:w="2835" w:type="dxa"/>
            <w:shd w:val="clear" w:color="auto" w:fill="auto"/>
          </w:tcPr>
          <w:p w:rsidR="0091454D" w:rsidRPr="00887FDA" w:rsidRDefault="0091454D" w:rsidP="00185446">
            <w:pPr>
              <w:spacing w:line="28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50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:rsidR="0091454D" w:rsidRPr="00B779E6" w:rsidRDefault="0091454D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</w:pPr>
            <w:r w:rsidRPr="00B779E6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งบการเงิน</w:t>
            </w:r>
            <w:r w:rsidRPr="00B779E6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887FDA" w:rsidRPr="00887FDA" w:rsidTr="00907D3C">
        <w:trPr>
          <w:trHeight w:val="751"/>
        </w:trPr>
        <w:tc>
          <w:tcPr>
            <w:tcW w:w="2835" w:type="dxa"/>
            <w:shd w:val="clear" w:color="auto" w:fill="auto"/>
          </w:tcPr>
          <w:p w:rsidR="00887FDA" w:rsidRPr="00887FDA" w:rsidRDefault="00887FDA" w:rsidP="00185446">
            <w:pPr>
              <w:spacing w:line="28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:rsidR="00887FDA" w:rsidRPr="00887FDA" w:rsidRDefault="00887FD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B779E6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887FDA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B779E6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  <w:t xml:space="preserve"> ธันวาคม</w:t>
            </w:r>
            <w:r w:rsidRPr="00B779E6">
              <w:rPr>
                <w:rFonts w:asciiTheme="majorBidi" w:eastAsia="Arial Unicode MS" w:hAnsiTheme="majorBidi" w:cstheme="majorBidi" w:hint="cs"/>
                <w:b/>
                <w:color w:val="000000"/>
                <w:sz w:val="24"/>
                <w:szCs w:val="24"/>
                <w:cs/>
              </w:rPr>
              <w:t xml:space="preserve"> </w:t>
            </w:r>
            <w:r w:rsidRPr="00887FDA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887FDA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887FDA" w:rsidRPr="00887FDA" w:rsidRDefault="00887FD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:rsidR="00887FDA" w:rsidRPr="00887FDA" w:rsidRDefault="00887FD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B779E6">
              <w:rPr>
                <w:rFonts w:asciiTheme="majorBidi" w:eastAsia="Arial Unicode MS" w:hAnsiTheme="majorBidi" w:cstheme="majorBidi" w:hint="cs"/>
                <w:b/>
                <w:color w:val="000000"/>
                <w:spacing w:val="-6"/>
                <w:sz w:val="24"/>
                <w:szCs w:val="24"/>
                <w:cs/>
              </w:rPr>
              <w:t>ผลกระทบจาก</w:t>
            </w:r>
            <w:r w:rsidRPr="00B779E6">
              <w:rPr>
                <w:rFonts w:asciiTheme="majorBidi" w:eastAsia="Arial Unicode MS" w:hAnsiTheme="majorBidi" w:cstheme="majorBidi" w:hint="cs"/>
                <w:b/>
                <w:color w:val="000000"/>
                <w:spacing w:val="-8"/>
                <w:sz w:val="24"/>
                <w:szCs w:val="24"/>
                <w:cs/>
              </w:rPr>
              <w:t xml:space="preserve">มาตรฐานการรายงานทางการเงิน </w:t>
            </w:r>
            <w:r w:rsidRPr="00B779E6">
              <w:rPr>
                <w:rFonts w:asciiTheme="majorBidi" w:eastAsia="Arial Unicode MS" w:hAnsiTheme="majorBidi" w:cstheme="majorBidi" w:hint="cs"/>
                <w:b/>
                <w:color w:val="000000"/>
                <w:spacing w:val="-6"/>
                <w:sz w:val="24"/>
                <w:szCs w:val="24"/>
                <w:cs/>
              </w:rPr>
              <w:t>กลุ่มเครื่องมือทางการเงิน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887FDA" w:rsidRPr="00887FDA" w:rsidRDefault="00887FD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87FDA" w:rsidRPr="00887FDA" w:rsidRDefault="00887FD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B779E6">
              <w:rPr>
                <w:rFonts w:asciiTheme="majorBidi" w:eastAsia="Arial Unicode MS" w:hAnsiTheme="majorBidi" w:cstheme="majorBidi" w:hint="cs"/>
                <w:b/>
                <w:color w:val="000000"/>
                <w:spacing w:val="-6"/>
                <w:sz w:val="24"/>
                <w:szCs w:val="24"/>
                <w:cs/>
              </w:rPr>
              <w:t>ผลกระทบจาก</w:t>
            </w:r>
            <w:r w:rsidRPr="00B779E6">
              <w:rPr>
                <w:rFonts w:asciiTheme="majorBidi" w:eastAsia="Arial Unicode MS" w:hAnsiTheme="majorBidi" w:cstheme="majorBidi"/>
                <w:b/>
                <w:color w:val="000000"/>
                <w:spacing w:val="-8"/>
                <w:sz w:val="24"/>
                <w:szCs w:val="24"/>
                <w:cs/>
              </w:rPr>
              <w:t>มาตรฐานการรายงานทางการเงิน</w:t>
            </w:r>
            <w:r w:rsidR="00AE6816" w:rsidRPr="00B779E6">
              <w:rPr>
                <w:rFonts w:asciiTheme="majorBidi" w:eastAsia="Arial Unicode MS" w:hAnsiTheme="majorBidi" w:cstheme="majorBidi" w:hint="cs"/>
                <w:b/>
                <w:color w:val="000000"/>
                <w:spacing w:val="-8"/>
                <w:sz w:val="24"/>
                <w:szCs w:val="24"/>
                <w:cs/>
              </w:rPr>
              <w:t xml:space="preserve"> </w:t>
            </w:r>
            <w:r w:rsidRPr="00B779E6">
              <w:rPr>
                <w:rFonts w:asciiTheme="majorBidi" w:eastAsia="Arial Unicode MS" w:hAnsiTheme="majorBidi" w:cstheme="majorBidi"/>
                <w:b/>
                <w:color w:val="000000"/>
                <w:spacing w:val="-8"/>
                <w:sz w:val="24"/>
                <w:szCs w:val="24"/>
                <w:cs/>
              </w:rPr>
              <w:t xml:space="preserve">ฉบับที่ </w:t>
            </w:r>
            <w:r w:rsidRPr="00887FDA">
              <w:rPr>
                <w:rFonts w:asciiTheme="majorBidi" w:eastAsia="Arial Unicode MS" w:hAnsiTheme="majorBidi" w:cstheme="majorBidi"/>
                <w:bCs/>
                <w:color w:val="000000"/>
                <w:spacing w:val="-8"/>
                <w:sz w:val="24"/>
                <w:szCs w:val="24"/>
                <w:lang w:val="en-GB"/>
              </w:rPr>
              <w:t>16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887FDA" w:rsidRPr="00887FDA" w:rsidRDefault="00887FD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C3428" w:rsidRDefault="00887FD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B779E6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887FDA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B779E6">
              <w:rPr>
                <w:rFonts w:asciiTheme="majorBidi" w:eastAsia="Arial Unicode MS" w:hAnsi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:rsidR="00887FDA" w:rsidRPr="00887FDA" w:rsidRDefault="00887FD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B779E6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  <w:t>มกราคม</w:t>
            </w:r>
            <w:r w:rsidRPr="00B779E6">
              <w:rPr>
                <w:rFonts w:asciiTheme="majorBidi" w:eastAsia="Arial Unicode MS" w:hAnsiTheme="majorBidi" w:cstheme="majorBidi" w:hint="cs"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887FDA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887FDA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887FDA" w:rsidRPr="00887FDA" w:rsidTr="00907D3C">
        <w:trPr>
          <w:trHeight w:val="284"/>
        </w:trPr>
        <w:tc>
          <w:tcPr>
            <w:tcW w:w="2835" w:type="dxa"/>
            <w:shd w:val="clear" w:color="auto" w:fill="auto"/>
          </w:tcPr>
          <w:p w:rsidR="00887FDA" w:rsidRPr="00B779E6" w:rsidRDefault="00887FDA" w:rsidP="00185446">
            <w:pPr>
              <w:tabs>
                <w:tab w:val="clear" w:pos="227"/>
                <w:tab w:val="clear" w:pos="2580"/>
                <w:tab w:val="left" w:pos="90"/>
                <w:tab w:val="left" w:pos="2563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  <w:r w:rsidRPr="00B779E6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887FDA" w:rsidRPr="00887FDA" w:rsidRDefault="00887FD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:rsidR="00887FDA" w:rsidRPr="00887FDA" w:rsidRDefault="00887FD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887FDA" w:rsidRPr="00887FDA" w:rsidRDefault="00887FD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:rsidR="00887FDA" w:rsidRPr="00887FDA" w:rsidRDefault="00887FD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887FDA" w:rsidRPr="00887FDA" w:rsidRDefault="00887FD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:rsidR="00887FDA" w:rsidRPr="00887FDA" w:rsidRDefault="00887FD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887FDA" w:rsidRPr="00887FDA" w:rsidRDefault="00887FD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</w:tr>
      <w:tr w:rsidR="00887FDA" w:rsidRPr="00887FDA" w:rsidTr="00907D3C">
        <w:trPr>
          <w:trHeight w:val="284"/>
        </w:trPr>
        <w:tc>
          <w:tcPr>
            <w:tcW w:w="2835" w:type="dxa"/>
            <w:shd w:val="clear" w:color="auto" w:fill="auto"/>
          </w:tcPr>
          <w:p w:rsidR="00887FDA" w:rsidRPr="00887FDA" w:rsidRDefault="00887FDA" w:rsidP="00185446">
            <w:pPr>
              <w:tabs>
                <w:tab w:val="clear" w:pos="227"/>
                <w:tab w:val="clear" w:pos="2580"/>
                <w:tab w:val="left" w:pos="90"/>
                <w:tab w:val="left" w:pos="2563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  <w:r w:rsidRPr="00B779E6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887FDA" w:rsidRPr="00887FDA" w:rsidRDefault="00887FD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:rsidR="00887FDA" w:rsidRPr="00887FDA" w:rsidRDefault="00887FD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887FDA" w:rsidRPr="00887FDA" w:rsidRDefault="00887FD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:rsidR="00887FDA" w:rsidRPr="00887FDA" w:rsidRDefault="00887FD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887FDA" w:rsidRPr="00887FDA" w:rsidRDefault="00887FD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:rsidR="00887FDA" w:rsidRPr="00887FDA" w:rsidRDefault="00887FD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887FDA" w:rsidRPr="00887FDA" w:rsidRDefault="00887FD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</w:tr>
      <w:tr w:rsidR="00E9432A" w:rsidRPr="00887FDA" w:rsidTr="00907D3C">
        <w:trPr>
          <w:trHeight w:val="284"/>
        </w:trPr>
        <w:tc>
          <w:tcPr>
            <w:tcW w:w="2835" w:type="dxa"/>
            <w:shd w:val="clear" w:color="auto" w:fill="auto"/>
          </w:tcPr>
          <w:p w:rsidR="00E9432A" w:rsidRPr="00887FDA" w:rsidRDefault="00E9432A" w:rsidP="00185446">
            <w:pPr>
              <w:tabs>
                <w:tab w:val="clear" w:pos="227"/>
                <w:tab w:val="clear" w:pos="2580"/>
                <w:tab w:val="left" w:pos="90"/>
                <w:tab w:val="left" w:pos="2563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B779E6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ลูกหนี้การค้าและลูกหนี้</w:t>
            </w:r>
            <w:r w:rsidRPr="00B779E6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B779E6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อื่น 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E9432A" w:rsidRPr="00887FDA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B779E6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</w:rPr>
              <w:t>323</w:t>
            </w:r>
            <w:r w:rsidRPr="00887FDA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B779E6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</w:rPr>
              <w:t>619</w:t>
            </w:r>
          </w:p>
        </w:tc>
        <w:tc>
          <w:tcPr>
            <w:tcW w:w="134" w:type="dxa"/>
          </w:tcPr>
          <w:p w:rsidR="00E9432A" w:rsidRPr="00B779E6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E9432A" w:rsidRPr="00887FDA" w:rsidRDefault="00E9432A" w:rsidP="00185446">
            <w:pPr>
              <w:spacing w:line="280" w:lineRule="exact"/>
              <w:ind w:left="142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978</w:t>
            </w:r>
            <w:r>
              <w:rPr>
                <w:rFonts w:asciiTheme="majorBidi" w:eastAsia="Arial Unicode MS" w:hAnsi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:rsidR="00E9432A" w:rsidRPr="00B779E6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E9432A" w:rsidRPr="00077087" w:rsidRDefault="00E9432A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:rsidR="00E9432A" w:rsidRPr="00887FDA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E9432A" w:rsidRPr="00887FDA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322,64</w:t>
            </w:r>
            <w:r w:rsidR="00AD030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1</w:t>
            </w:r>
          </w:p>
        </w:tc>
      </w:tr>
      <w:tr w:rsidR="0058724A" w:rsidRPr="00887FDA" w:rsidTr="00907D3C">
        <w:trPr>
          <w:trHeight w:val="284"/>
        </w:trPr>
        <w:tc>
          <w:tcPr>
            <w:tcW w:w="2835" w:type="dxa"/>
            <w:shd w:val="clear" w:color="auto" w:fill="auto"/>
          </w:tcPr>
          <w:p w:rsidR="0058724A" w:rsidRPr="00077087" w:rsidRDefault="0058724A" w:rsidP="00185446">
            <w:pPr>
              <w:tabs>
                <w:tab w:val="clear" w:pos="227"/>
                <w:tab w:val="left" w:pos="90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B779E6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สิทธิการเช่า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8724A" w:rsidRPr="00077087" w:rsidRDefault="0058724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B779E6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37</w:t>
            </w: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B779E6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671</w:t>
            </w:r>
          </w:p>
        </w:tc>
        <w:tc>
          <w:tcPr>
            <w:tcW w:w="134" w:type="dxa"/>
          </w:tcPr>
          <w:p w:rsidR="0058724A" w:rsidRPr="00B779E6" w:rsidRDefault="0058724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58724A" w:rsidRPr="00077087" w:rsidRDefault="0058724A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:rsidR="0058724A" w:rsidRPr="00B779E6" w:rsidRDefault="0058724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58724A" w:rsidRPr="00077087" w:rsidRDefault="0058724A" w:rsidP="00185446">
            <w:pPr>
              <w:spacing w:line="280" w:lineRule="exact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/>
                <w:color w:val="000000"/>
                <w:sz w:val="24"/>
                <w:szCs w:val="24"/>
                <w:cs/>
              </w:rPr>
              <w:t>(</w:t>
            </w:r>
            <w:r w:rsidRPr="00B779E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37</w:t>
            </w: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B779E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671</w:t>
            </w:r>
            <w:r w:rsidRPr="00077087">
              <w:rPr>
                <w:rFonts w:asciiTheme="majorBidi" w:eastAsia="Arial Unicode MS" w:hAnsi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:rsidR="0058724A" w:rsidRPr="00077087" w:rsidRDefault="0058724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58724A" w:rsidRPr="00077087" w:rsidRDefault="0058724A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58724A" w:rsidRPr="00887FDA" w:rsidTr="00907D3C">
        <w:trPr>
          <w:trHeight w:val="284"/>
        </w:trPr>
        <w:tc>
          <w:tcPr>
            <w:tcW w:w="2835" w:type="dxa"/>
            <w:shd w:val="clear" w:color="auto" w:fill="auto"/>
          </w:tcPr>
          <w:p w:rsidR="0058724A" w:rsidRPr="00B779E6" w:rsidRDefault="0058724A" w:rsidP="00185446">
            <w:pPr>
              <w:tabs>
                <w:tab w:val="clear" w:pos="227"/>
                <w:tab w:val="left" w:pos="90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B779E6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8724A" w:rsidRPr="00077087" w:rsidRDefault="0058724A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:rsidR="0058724A" w:rsidRPr="00B779E6" w:rsidRDefault="0058724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58724A" w:rsidRPr="00077087" w:rsidRDefault="0058724A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:rsidR="0058724A" w:rsidRPr="00B779E6" w:rsidRDefault="0058724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58724A" w:rsidRPr="00077087" w:rsidRDefault="00B87949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55,137</w:t>
            </w:r>
          </w:p>
        </w:tc>
        <w:tc>
          <w:tcPr>
            <w:tcW w:w="134" w:type="dxa"/>
          </w:tcPr>
          <w:p w:rsidR="0058724A" w:rsidRPr="00077087" w:rsidRDefault="0058724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58724A" w:rsidRPr="00077087" w:rsidRDefault="00B87949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55,137</w:t>
            </w:r>
          </w:p>
        </w:tc>
      </w:tr>
      <w:tr w:rsidR="0058724A" w:rsidRPr="00887FDA" w:rsidTr="00907D3C">
        <w:trPr>
          <w:trHeight w:val="284"/>
        </w:trPr>
        <w:tc>
          <w:tcPr>
            <w:tcW w:w="2835" w:type="dxa"/>
            <w:shd w:val="clear" w:color="auto" w:fill="auto"/>
          </w:tcPr>
          <w:p w:rsidR="0058724A" w:rsidRPr="00887FDA" w:rsidRDefault="0058724A" w:rsidP="00185446">
            <w:pPr>
              <w:tabs>
                <w:tab w:val="clear" w:pos="227"/>
                <w:tab w:val="left" w:pos="90"/>
                <w:tab w:val="right" w:pos="8306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B779E6">
              <w:rPr>
                <w:rFonts w:asciiTheme="majorBidi" w:eastAsia="Arial Unicode MS" w:hAnsiTheme="majorBidi" w:cstheme="majorBidi"/>
                <w:color w:val="000000"/>
                <w:spacing w:val="-2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87FDA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17,876</w:t>
            </w:r>
          </w:p>
        </w:tc>
        <w:tc>
          <w:tcPr>
            <w:tcW w:w="134" w:type="dxa"/>
          </w:tcPr>
          <w:p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shd w:val="clear" w:color="auto" w:fill="auto"/>
          </w:tcPr>
          <w:p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196</w:t>
            </w:r>
          </w:p>
        </w:tc>
        <w:tc>
          <w:tcPr>
            <w:tcW w:w="134" w:type="dxa"/>
          </w:tcPr>
          <w:p w:rsidR="0058724A" w:rsidRPr="00B779E6" w:rsidRDefault="0058724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</w:tcPr>
          <w:p w:rsidR="0058724A" w:rsidRPr="00887FDA" w:rsidRDefault="0058724A" w:rsidP="00185446">
            <w:pPr>
              <w:spacing w:line="280" w:lineRule="exact"/>
              <w:ind w:left="142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981</w:t>
            </w:r>
            <w:r>
              <w:rPr>
                <w:rFonts w:asciiTheme="majorBidi" w:eastAsia="Arial Unicode MS" w:hAnsi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shd w:val="clear" w:color="auto" w:fill="auto"/>
          </w:tcPr>
          <w:p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17,09</w:t>
            </w:r>
            <w:r w:rsidR="00AD030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1</w:t>
            </w:r>
          </w:p>
        </w:tc>
      </w:tr>
      <w:tr w:rsidR="0058724A" w:rsidRPr="00887FDA" w:rsidTr="00907D3C">
        <w:trPr>
          <w:trHeight w:val="284"/>
        </w:trPr>
        <w:tc>
          <w:tcPr>
            <w:tcW w:w="2835" w:type="dxa"/>
            <w:shd w:val="clear" w:color="auto" w:fill="auto"/>
          </w:tcPr>
          <w:p w:rsidR="0058724A" w:rsidRPr="00887FDA" w:rsidRDefault="0058724A" w:rsidP="00185446">
            <w:pPr>
              <w:tabs>
                <w:tab w:val="clear" w:pos="227"/>
                <w:tab w:val="left" w:pos="90"/>
                <w:tab w:val="right" w:pos="8306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ar-SA"/>
              </w:rPr>
            </w:pPr>
            <w:r w:rsidRPr="00B779E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47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87FDA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1,601,976</w:t>
            </w:r>
          </w:p>
        </w:tc>
        <w:tc>
          <w:tcPr>
            <w:tcW w:w="134" w:type="dxa"/>
          </w:tcPr>
          <w:p w:rsidR="0058724A" w:rsidRPr="00B779E6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bottom w:val="double" w:sz="6" w:space="0" w:color="auto"/>
            </w:tcBorders>
            <w:shd w:val="clear" w:color="auto" w:fill="auto"/>
          </w:tcPr>
          <w:p w:rsidR="0058724A" w:rsidRPr="00887FDA" w:rsidRDefault="0058724A" w:rsidP="00185446">
            <w:pPr>
              <w:spacing w:line="280" w:lineRule="exact"/>
              <w:ind w:left="142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782</w:t>
            </w:r>
            <w:r>
              <w:rPr>
                <w:rFonts w:asciiTheme="majorBidi" w:eastAsia="Arial Unicode MS" w:hAnsi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:rsidR="0058724A" w:rsidRPr="00887FDA" w:rsidRDefault="0058724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61" w:type="dxa"/>
            <w:tcBorders>
              <w:bottom w:val="double" w:sz="6" w:space="0" w:color="auto"/>
            </w:tcBorders>
            <w:shd w:val="clear" w:color="auto" w:fill="auto"/>
          </w:tcPr>
          <w:p w:rsidR="0058724A" w:rsidRPr="00B87949" w:rsidRDefault="00B87949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16,485</w:t>
            </w:r>
          </w:p>
        </w:tc>
        <w:tc>
          <w:tcPr>
            <w:tcW w:w="134" w:type="dxa"/>
          </w:tcPr>
          <w:p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tcBorders>
              <w:bottom w:val="double" w:sz="6" w:space="0" w:color="auto"/>
            </w:tcBorders>
            <w:shd w:val="clear" w:color="auto" w:fill="auto"/>
          </w:tcPr>
          <w:p w:rsidR="0058724A" w:rsidRPr="00887FDA" w:rsidRDefault="00B87949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1,617,679</w:t>
            </w:r>
          </w:p>
        </w:tc>
      </w:tr>
      <w:tr w:rsidR="0058724A" w:rsidRPr="00887FDA" w:rsidTr="00907D3C">
        <w:tc>
          <w:tcPr>
            <w:tcW w:w="2835" w:type="dxa"/>
            <w:shd w:val="clear" w:color="auto" w:fill="auto"/>
          </w:tcPr>
          <w:p w:rsidR="0058724A" w:rsidRPr="00887FDA" w:rsidRDefault="0058724A" w:rsidP="00185446">
            <w:pPr>
              <w:tabs>
                <w:tab w:val="clear" w:pos="227"/>
                <w:tab w:val="left" w:pos="90"/>
                <w:tab w:val="right" w:pos="8306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  <w:r w:rsidRPr="00B779E6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47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:rsidR="0058724A" w:rsidRPr="00887FDA" w:rsidRDefault="0058724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58724A" w:rsidRPr="00887FDA" w:rsidRDefault="0058724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</w:rPr>
            </w:pPr>
          </w:p>
        </w:tc>
      </w:tr>
      <w:tr w:rsidR="0058724A" w:rsidRPr="00887FDA" w:rsidTr="00907D3C">
        <w:tc>
          <w:tcPr>
            <w:tcW w:w="2835" w:type="dxa"/>
            <w:shd w:val="clear" w:color="auto" w:fill="auto"/>
          </w:tcPr>
          <w:p w:rsidR="0058724A" w:rsidRPr="00887FDA" w:rsidRDefault="0058724A" w:rsidP="00185446">
            <w:pPr>
              <w:tabs>
                <w:tab w:val="clear" w:pos="227"/>
                <w:tab w:val="left" w:pos="90"/>
                <w:tab w:val="left" w:pos="1569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bidi="ar-SA"/>
              </w:rPr>
            </w:pPr>
            <w:r w:rsidRPr="00B779E6">
              <w:rPr>
                <w:rFonts w:asciiTheme="majorBidi" w:eastAsia="Arial Unicode MS" w:hAnsiTheme="majorBidi"/>
                <w:b/>
                <w:color w:val="000000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 w:rsidRPr="00887FDA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133,249</w:t>
            </w:r>
          </w:p>
        </w:tc>
        <w:tc>
          <w:tcPr>
            <w:tcW w:w="134" w:type="dxa"/>
          </w:tcPr>
          <w:p w:rsidR="0058724A" w:rsidRPr="00B779E6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58724A" w:rsidRPr="00077087" w:rsidRDefault="0058724A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:rsidR="0058724A" w:rsidRPr="00B779E6" w:rsidRDefault="0058724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58724A" w:rsidRPr="001C3428" w:rsidRDefault="0058724A" w:rsidP="00185446">
            <w:pPr>
              <w:spacing w:line="280" w:lineRule="exact"/>
              <w:ind w:left="142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C3428">
              <w:rPr>
                <w:rFonts w:asciiTheme="majorBidi" w:eastAsia="Arial Unicode MS" w:hAnsiTheme="majorBidi"/>
                <w:color w:val="000000"/>
                <w:sz w:val="24"/>
                <w:szCs w:val="24"/>
                <w:cs/>
              </w:rPr>
              <w:t>(</w:t>
            </w:r>
            <w:r w:rsidRPr="001C3428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4,904</w:t>
            </w:r>
            <w:r w:rsidRPr="001C3428">
              <w:rPr>
                <w:rFonts w:asciiTheme="majorBidi" w:eastAsia="Arial Unicode MS" w:hAnsi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128,345</w:t>
            </w:r>
          </w:p>
        </w:tc>
      </w:tr>
      <w:tr w:rsidR="008A3F47" w:rsidRPr="00887FDA" w:rsidTr="00907D3C">
        <w:tc>
          <w:tcPr>
            <w:tcW w:w="2835" w:type="dxa"/>
            <w:shd w:val="clear" w:color="auto" w:fill="auto"/>
          </w:tcPr>
          <w:p w:rsidR="008A3F47" w:rsidRPr="00B779E6" w:rsidRDefault="008A3F47" w:rsidP="00185446">
            <w:pPr>
              <w:tabs>
                <w:tab w:val="clear" w:pos="227"/>
                <w:tab w:val="left" w:pos="90"/>
                <w:tab w:val="left" w:pos="1569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/>
                <w:b/>
                <w:color w:val="000000"/>
                <w:sz w:val="24"/>
                <w:szCs w:val="24"/>
                <w:cs/>
              </w:rPr>
            </w:pPr>
            <w:r w:rsidRPr="00B779E6">
              <w:rPr>
                <w:rFonts w:asciiTheme="majorBidi" w:eastAsia="Arial Unicode MS" w:hAnsiTheme="majorBidi" w:hint="cs"/>
                <w:b/>
                <w:color w:val="000000"/>
                <w:sz w:val="24"/>
                <w:szCs w:val="24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8A3F47" w:rsidRPr="00887FDA" w:rsidRDefault="008A3F47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4,560</w:t>
            </w:r>
          </w:p>
        </w:tc>
        <w:tc>
          <w:tcPr>
            <w:tcW w:w="134" w:type="dxa"/>
          </w:tcPr>
          <w:p w:rsidR="008A3F47" w:rsidRPr="00B779E6" w:rsidRDefault="008A3F47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8A3F47" w:rsidRPr="00077087" w:rsidRDefault="008A3F47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:rsidR="008A3F47" w:rsidRPr="00B779E6" w:rsidRDefault="008A3F47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8A3F47" w:rsidRPr="008A3F47" w:rsidRDefault="008A3F47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 w:rsidRPr="008A3F47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590</w:t>
            </w:r>
          </w:p>
        </w:tc>
        <w:tc>
          <w:tcPr>
            <w:tcW w:w="134" w:type="dxa"/>
          </w:tcPr>
          <w:p w:rsidR="008A3F47" w:rsidRPr="00887FDA" w:rsidRDefault="008A3F47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8A3F47" w:rsidRDefault="008A3F47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5,150</w:t>
            </w:r>
          </w:p>
        </w:tc>
      </w:tr>
      <w:tr w:rsidR="008A3F47" w:rsidRPr="00887FDA" w:rsidTr="00907D3C">
        <w:tc>
          <w:tcPr>
            <w:tcW w:w="2835" w:type="dxa"/>
            <w:shd w:val="clear" w:color="auto" w:fill="auto"/>
          </w:tcPr>
          <w:p w:rsidR="008A3F47" w:rsidRPr="00B779E6" w:rsidRDefault="008A3F47" w:rsidP="00185446">
            <w:pPr>
              <w:tabs>
                <w:tab w:val="clear" w:pos="227"/>
                <w:tab w:val="left" w:pos="90"/>
                <w:tab w:val="left" w:pos="1569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/>
                <w:b/>
                <w:color w:val="000000"/>
                <w:sz w:val="24"/>
                <w:szCs w:val="24"/>
                <w:cs/>
              </w:rPr>
            </w:pPr>
            <w:r w:rsidRPr="00B779E6">
              <w:rPr>
                <w:rFonts w:asciiTheme="majorBidi" w:eastAsia="Arial Unicode MS" w:hAnsiTheme="majorBidi" w:hint="cs"/>
                <w:b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8A3F47" w:rsidRPr="00887FDA" w:rsidRDefault="008A3F47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7,461</w:t>
            </w:r>
          </w:p>
        </w:tc>
        <w:tc>
          <w:tcPr>
            <w:tcW w:w="134" w:type="dxa"/>
          </w:tcPr>
          <w:p w:rsidR="008A3F47" w:rsidRPr="00B779E6" w:rsidRDefault="008A3F47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8A3F47" w:rsidRPr="00077087" w:rsidRDefault="008A3F47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:rsidR="008A3F47" w:rsidRPr="00B779E6" w:rsidRDefault="008A3F47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8A3F47" w:rsidRPr="008A3F47" w:rsidRDefault="008A3F47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 w:rsidRPr="008A3F47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16,876</w:t>
            </w:r>
          </w:p>
        </w:tc>
        <w:tc>
          <w:tcPr>
            <w:tcW w:w="134" w:type="dxa"/>
          </w:tcPr>
          <w:p w:rsidR="008A3F47" w:rsidRPr="00887FDA" w:rsidRDefault="008A3F47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8A3F47" w:rsidRDefault="008A3F47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24,337</w:t>
            </w:r>
          </w:p>
        </w:tc>
      </w:tr>
      <w:tr w:rsidR="0058724A" w:rsidRPr="00887FDA" w:rsidTr="00907D3C">
        <w:tc>
          <w:tcPr>
            <w:tcW w:w="2835" w:type="dxa"/>
            <w:shd w:val="clear" w:color="auto" w:fill="auto"/>
          </w:tcPr>
          <w:p w:rsidR="0058724A" w:rsidRPr="00887FDA" w:rsidRDefault="0058724A" w:rsidP="00185446">
            <w:pPr>
              <w:tabs>
                <w:tab w:val="clear" w:pos="227"/>
                <w:tab w:val="left" w:pos="90"/>
                <w:tab w:val="left" w:pos="1569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bidi="ar-SA"/>
              </w:rPr>
            </w:pPr>
            <w:r w:rsidRPr="00B779E6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47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 w:rsidRPr="00887FDA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740,776</w:t>
            </w:r>
          </w:p>
        </w:tc>
        <w:tc>
          <w:tcPr>
            <w:tcW w:w="134" w:type="dxa"/>
          </w:tcPr>
          <w:p w:rsidR="0058724A" w:rsidRPr="00B779E6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:rsidR="0058724A" w:rsidRPr="00077087" w:rsidRDefault="0058724A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:rsidR="0058724A" w:rsidRPr="00887FDA" w:rsidRDefault="0058724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61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:rsidR="0058724A" w:rsidRPr="00185446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 w:rsidRPr="00185446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12,562</w:t>
            </w:r>
          </w:p>
        </w:tc>
        <w:tc>
          <w:tcPr>
            <w:tcW w:w="134" w:type="dxa"/>
          </w:tcPr>
          <w:p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247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:rsidR="0058724A" w:rsidRPr="00887FDA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753,338</w:t>
            </w:r>
          </w:p>
        </w:tc>
      </w:tr>
      <w:tr w:rsidR="0058724A" w:rsidRPr="00887FDA" w:rsidTr="00907D3C">
        <w:tc>
          <w:tcPr>
            <w:tcW w:w="2835" w:type="dxa"/>
            <w:shd w:val="clear" w:color="auto" w:fill="auto"/>
          </w:tcPr>
          <w:p w:rsidR="0058724A" w:rsidRPr="00887FDA" w:rsidRDefault="0058724A" w:rsidP="00185446">
            <w:pPr>
              <w:tabs>
                <w:tab w:val="clear" w:pos="227"/>
                <w:tab w:val="left" w:pos="90"/>
                <w:tab w:val="left" w:pos="1569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bidi="ar-SA"/>
              </w:rPr>
            </w:pPr>
            <w:r w:rsidRPr="00B779E6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  <w:t>กำไรสะสม</w:t>
            </w:r>
            <w:r w:rsidRPr="00B779E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B779E6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  <w:t>-</w:t>
            </w:r>
            <w:r w:rsidRPr="00B779E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B779E6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124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 w:rsidRPr="00887FDA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326,024</w:t>
            </w:r>
          </w:p>
        </w:tc>
        <w:tc>
          <w:tcPr>
            <w:tcW w:w="134" w:type="dxa"/>
          </w:tcPr>
          <w:p w:rsidR="0058724A" w:rsidRPr="00B779E6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:rsidR="0058724A" w:rsidRPr="001C3428" w:rsidRDefault="0058724A" w:rsidP="00185446">
            <w:pPr>
              <w:spacing w:line="280" w:lineRule="exact"/>
              <w:ind w:left="142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C3428">
              <w:rPr>
                <w:rFonts w:asciiTheme="majorBidi" w:eastAsia="Arial Unicode MS" w:hAnsiTheme="majorBidi"/>
                <w:color w:val="000000"/>
                <w:sz w:val="24"/>
                <w:szCs w:val="24"/>
                <w:cs/>
              </w:rPr>
              <w:t>(</w:t>
            </w:r>
            <w:r w:rsidRPr="001C3428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782</w:t>
            </w:r>
            <w:r w:rsidRPr="001C3428">
              <w:rPr>
                <w:rFonts w:asciiTheme="majorBidi" w:eastAsia="Arial Unicode MS" w:hAnsi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:rsidR="0058724A" w:rsidRPr="00887FDA" w:rsidRDefault="0058724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:rsidR="0058724A" w:rsidRPr="00887FDA" w:rsidRDefault="0058724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3,923</w:t>
            </w:r>
          </w:p>
        </w:tc>
        <w:tc>
          <w:tcPr>
            <w:tcW w:w="134" w:type="dxa"/>
          </w:tcPr>
          <w:p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329,165</w:t>
            </w:r>
          </w:p>
        </w:tc>
      </w:tr>
    </w:tbl>
    <w:p w:rsidR="00832628" w:rsidRDefault="00832628" w:rsidP="00597C5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339" w:type="dxa"/>
        <w:tblInd w:w="908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2835"/>
        <w:gridCol w:w="1247"/>
        <w:gridCol w:w="134"/>
        <w:gridCol w:w="1247"/>
        <w:gridCol w:w="134"/>
        <w:gridCol w:w="1361"/>
        <w:gridCol w:w="134"/>
        <w:gridCol w:w="1247"/>
      </w:tblGrid>
      <w:tr w:rsidR="00275196" w:rsidRPr="00077087" w:rsidTr="00907D3C">
        <w:trPr>
          <w:trHeight w:val="53"/>
        </w:trPr>
        <w:tc>
          <w:tcPr>
            <w:tcW w:w="2835" w:type="dxa"/>
            <w:shd w:val="clear" w:color="auto" w:fill="auto"/>
          </w:tcPr>
          <w:p w:rsidR="00275196" w:rsidRPr="00077087" w:rsidRDefault="00275196" w:rsidP="00185446">
            <w:pPr>
              <w:spacing w:line="28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50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:rsidR="00275196" w:rsidRPr="00B779E6" w:rsidRDefault="00275196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</w:pPr>
            <w:r w:rsidRPr="00B779E6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พันบาท</w:t>
            </w:r>
          </w:p>
        </w:tc>
      </w:tr>
      <w:tr w:rsidR="00275196" w:rsidRPr="00077087" w:rsidTr="00907D3C">
        <w:trPr>
          <w:trHeight w:val="53"/>
        </w:trPr>
        <w:tc>
          <w:tcPr>
            <w:tcW w:w="2835" w:type="dxa"/>
            <w:shd w:val="clear" w:color="auto" w:fill="auto"/>
          </w:tcPr>
          <w:p w:rsidR="00275196" w:rsidRPr="00077087" w:rsidRDefault="00275196" w:rsidP="00185446">
            <w:pPr>
              <w:spacing w:line="28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50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:rsidR="00275196" w:rsidRPr="00B779E6" w:rsidRDefault="00275196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</w:pPr>
            <w:r w:rsidRPr="00B779E6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5572A" w:rsidRPr="00077087" w:rsidTr="00907D3C">
        <w:trPr>
          <w:trHeight w:val="751"/>
        </w:trPr>
        <w:tc>
          <w:tcPr>
            <w:tcW w:w="2835" w:type="dxa"/>
            <w:shd w:val="clear" w:color="auto" w:fill="auto"/>
          </w:tcPr>
          <w:p w:rsidR="0065572A" w:rsidRPr="00077087" w:rsidRDefault="0065572A" w:rsidP="00185446">
            <w:pPr>
              <w:spacing w:line="28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:rsidR="0065572A" w:rsidRPr="00077087" w:rsidRDefault="0065572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B779E6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077087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B779E6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  <w:t xml:space="preserve"> ธันวาคม</w:t>
            </w:r>
            <w:r w:rsidRPr="00B779E6">
              <w:rPr>
                <w:rFonts w:asciiTheme="majorBidi" w:eastAsia="Arial Unicode MS" w:hAnsiTheme="majorBidi" w:cstheme="majorBidi" w:hint="cs"/>
                <w:b/>
                <w:color w:val="000000"/>
                <w:sz w:val="24"/>
                <w:szCs w:val="24"/>
                <w:cs/>
              </w:rPr>
              <w:t xml:space="preserve"> </w:t>
            </w:r>
            <w:r w:rsidRPr="00077087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077087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65572A" w:rsidRPr="00077087" w:rsidRDefault="0065572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:rsidR="0065572A" w:rsidRPr="00887FDA" w:rsidRDefault="0065572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B779E6">
              <w:rPr>
                <w:rFonts w:asciiTheme="majorBidi" w:eastAsia="Arial Unicode MS" w:hAnsiTheme="majorBidi" w:cstheme="majorBidi" w:hint="cs"/>
                <w:b/>
                <w:color w:val="000000"/>
                <w:spacing w:val="-6"/>
                <w:sz w:val="24"/>
                <w:szCs w:val="24"/>
                <w:cs/>
              </w:rPr>
              <w:t>ผลกระทบจาก</w:t>
            </w:r>
            <w:r w:rsidRPr="00B779E6">
              <w:rPr>
                <w:rFonts w:asciiTheme="majorBidi" w:eastAsia="Arial Unicode MS" w:hAnsiTheme="majorBidi" w:cstheme="majorBidi" w:hint="cs"/>
                <w:b/>
                <w:color w:val="000000"/>
                <w:spacing w:val="-8"/>
                <w:sz w:val="24"/>
                <w:szCs w:val="24"/>
                <w:cs/>
              </w:rPr>
              <w:t xml:space="preserve">มาตรฐานการรายงานทางการเงิน </w:t>
            </w:r>
            <w:r w:rsidRPr="00B779E6">
              <w:rPr>
                <w:rFonts w:asciiTheme="majorBidi" w:eastAsia="Arial Unicode MS" w:hAnsiTheme="majorBidi" w:cstheme="majorBidi" w:hint="cs"/>
                <w:b/>
                <w:color w:val="000000"/>
                <w:spacing w:val="-6"/>
                <w:sz w:val="24"/>
                <w:szCs w:val="24"/>
                <w:cs/>
              </w:rPr>
              <w:t>กลุ่มเครื่องมือทางการเงิน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65572A" w:rsidRPr="00887FDA" w:rsidRDefault="0065572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5572A" w:rsidRPr="00887FDA" w:rsidRDefault="0065572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B779E6">
              <w:rPr>
                <w:rFonts w:asciiTheme="majorBidi" w:eastAsia="Arial Unicode MS" w:hAnsiTheme="majorBidi" w:cstheme="majorBidi" w:hint="cs"/>
                <w:b/>
                <w:color w:val="000000"/>
                <w:spacing w:val="-6"/>
                <w:sz w:val="24"/>
                <w:szCs w:val="24"/>
                <w:cs/>
              </w:rPr>
              <w:t>ผลกระทบจาก</w:t>
            </w:r>
            <w:r w:rsidRPr="00B779E6">
              <w:rPr>
                <w:rFonts w:asciiTheme="majorBidi" w:eastAsia="Arial Unicode MS" w:hAnsiTheme="majorBidi" w:cstheme="majorBidi"/>
                <w:b/>
                <w:color w:val="000000"/>
                <w:spacing w:val="-8"/>
                <w:sz w:val="24"/>
                <w:szCs w:val="24"/>
                <w:cs/>
              </w:rPr>
              <w:t>มาตรฐานการรายงานทางการเงิน</w:t>
            </w:r>
            <w:r w:rsidRPr="00B779E6">
              <w:rPr>
                <w:rFonts w:asciiTheme="majorBidi" w:eastAsia="Arial Unicode MS" w:hAnsiTheme="majorBidi" w:cstheme="majorBidi" w:hint="cs"/>
                <w:b/>
                <w:color w:val="000000"/>
                <w:spacing w:val="-8"/>
                <w:sz w:val="24"/>
                <w:szCs w:val="24"/>
                <w:cs/>
              </w:rPr>
              <w:t xml:space="preserve"> </w:t>
            </w:r>
            <w:r w:rsidRPr="00B779E6">
              <w:rPr>
                <w:rFonts w:asciiTheme="majorBidi" w:eastAsia="Arial Unicode MS" w:hAnsiTheme="majorBidi" w:cstheme="majorBidi"/>
                <w:b/>
                <w:color w:val="000000"/>
                <w:spacing w:val="-8"/>
                <w:sz w:val="24"/>
                <w:szCs w:val="24"/>
                <w:cs/>
              </w:rPr>
              <w:t xml:space="preserve">ฉบับที่ </w:t>
            </w:r>
            <w:r w:rsidRPr="00887FDA">
              <w:rPr>
                <w:rFonts w:asciiTheme="majorBidi" w:eastAsia="Arial Unicode MS" w:hAnsiTheme="majorBidi" w:cstheme="majorBidi"/>
                <w:bCs/>
                <w:color w:val="000000"/>
                <w:spacing w:val="-8"/>
                <w:sz w:val="24"/>
                <w:szCs w:val="24"/>
                <w:lang w:val="en-GB"/>
              </w:rPr>
              <w:t>16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65572A" w:rsidRPr="00077087" w:rsidRDefault="0065572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91E49" w:rsidRDefault="0065572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B779E6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077087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B779E6">
              <w:rPr>
                <w:rFonts w:asciiTheme="majorBidi" w:eastAsia="Arial Unicode MS" w:hAnsi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:rsidR="0065572A" w:rsidRPr="00077087" w:rsidRDefault="0065572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B779E6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  <w:t>มกราคม</w:t>
            </w:r>
            <w:r w:rsidRPr="00B779E6">
              <w:rPr>
                <w:rFonts w:asciiTheme="majorBidi" w:eastAsia="Arial Unicode MS" w:hAnsiTheme="majorBidi" w:cstheme="majorBidi" w:hint="cs"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077087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077087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65572A" w:rsidRPr="00077087" w:rsidTr="00907D3C">
        <w:trPr>
          <w:trHeight w:val="284"/>
        </w:trPr>
        <w:tc>
          <w:tcPr>
            <w:tcW w:w="2835" w:type="dxa"/>
            <w:shd w:val="clear" w:color="auto" w:fill="auto"/>
          </w:tcPr>
          <w:p w:rsidR="0065572A" w:rsidRPr="00B779E6" w:rsidRDefault="0065572A" w:rsidP="00185446">
            <w:pPr>
              <w:tabs>
                <w:tab w:val="clear" w:pos="2580"/>
                <w:tab w:val="left" w:pos="2563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  <w:r w:rsidRPr="00B779E6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65572A" w:rsidRPr="00077087" w:rsidRDefault="0065572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:rsidR="0065572A" w:rsidRPr="00077087" w:rsidRDefault="0065572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65572A" w:rsidRPr="00077087" w:rsidRDefault="0065572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:rsidR="0065572A" w:rsidRPr="00077087" w:rsidRDefault="0065572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65572A" w:rsidRPr="00077087" w:rsidRDefault="0065572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:rsidR="0065572A" w:rsidRPr="00077087" w:rsidRDefault="0065572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65572A" w:rsidRPr="00077087" w:rsidRDefault="0065572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</w:tr>
      <w:tr w:rsidR="0065572A" w:rsidRPr="00077087" w:rsidTr="00907D3C">
        <w:trPr>
          <w:trHeight w:val="284"/>
        </w:trPr>
        <w:tc>
          <w:tcPr>
            <w:tcW w:w="2835" w:type="dxa"/>
            <w:shd w:val="clear" w:color="auto" w:fill="auto"/>
          </w:tcPr>
          <w:p w:rsidR="0065572A" w:rsidRPr="00077087" w:rsidRDefault="0065572A" w:rsidP="00185446">
            <w:pPr>
              <w:tabs>
                <w:tab w:val="clear" w:pos="2580"/>
                <w:tab w:val="left" w:pos="2563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  <w:r w:rsidRPr="00B779E6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65572A" w:rsidRPr="00077087" w:rsidRDefault="0065572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:rsidR="0065572A" w:rsidRPr="00077087" w:rsidRDefault="0065572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65572A" w:rsidRPr="00077087" w:rsidRDefault="0065572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:rsidR="0065572A" w:rsidRPr="00077087" w:rsidRDefault="0065572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65572A" w:rsidRPr="00077087" w:rsidRDefault="0065572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:rsidR="0065572A" w:rsidRPr="00077087" w:rsidRDefault="0065572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65572A" w:rsidRPr="00077087" w:rsidRDefault="0065572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</w:tr>
      <w:tr w:rsidR="00E9432A" w:rsidRPr="00077087" w:rsidTr="00907D3C">
        <w:trPr>
          <w:trHeight w:val="284"/>
        </w:trPr>
        <w:tc>
          <w:tcPr>
            <w:tcW w:w="2835" w:type="dxa"/>
            <w:shd w:val="clear" w:color="auto" w:fill="auto"/>
          </w:tcPr>
          <w:p w:rsidR="00E9432A" w:rsidRPr="00077087" w:rsidRDefault="00E9432A" w:rsidP="00185446">
            <w:pPr>
              <w:tabs>
                <w:tab w:val="clear" w:pos="2580"/>
                <w:tab w:val="left" w:pos="2563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B779E6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ลูกหนี้การค้าและลูกหนี้</w:t>
            </w:r>
            <w:r w:rsidRPr="00B779E6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B779E6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อื่น 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E9432A" w:rsidRPr="00077087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B779E6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</w:rPr>
              <w:t>258</w:t>
            </w: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B779E6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</w:rPr>
              <w:t>098</w:t>
            </w:r>
          </w:p>
        </w:tc>
        <w:tc>
          <w:tcPr>
            <w:tcW w:w="134" w:type="dxa"/>
          </w:tcPr>
          <w:p w:rsidR="00E9432A" w:rsidRPr="00B779E6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E9432A" w:rsidRPr="00077087" w:rsidRDefault="00E9432A" w:rsidP="00185446">
            <w:pPr>
              <w:spacing w:line="280" w:lineRule="exact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/>
                <w:color w:val="000000"/>
                <w:sz w:val="24"/>
                <w:szCs w:val="24"/>
                <w:cs/>
              </w:rPr>
              <w:t>(</w:t>
            </w: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855</w:t>
            </w:r>
            <w:r w:rsidRPr="00077087">
              <w:rPr>
                <w:rFonts w:asciiTheme="majorBidi" w:eastAsia="Arial Unicode MS" w:hAnsi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:rsidR="00E9432A" w:rsidRPr="00B779E6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E9432A" w:rsidRPr="00077087" w:rsidRDefault="00E9432A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:rsidR="00E9432A" w:rsidRPr="00077087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E9432A" w:rsidRPr="00077087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257,243</w:t>
            </w:r>
          </w:p>
        </w:tc>
      </w:tr>
      <w:tr w:rsidR="00E9432A" w:rsidRPr="00077087" w:rsidTr="00907D3C">
        <w:trPr>
          <w:trHeight w:val="284"/>
        </w:trPr>
        <w:tc>
          <w:tcPr>
            <w:tcW w:w="2835" w:type="dxa"/>
            <w:shd w:val="clear" w:color="auto" w:fill="auto"/>
          </w:tcPr>
          <w:p w:rsidR="00E9432A" w:rsidRPr="00077087" w:rsidRDefault="00E9432A" w:rsidP="00185446">
            <w:pPr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B779E6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สิทธิการเช่า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E9432A" w:rsidRPr="00077087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B779E6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37</w:t>
            </w: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B779E6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671</w:t>
            </w:r>
          </w:p>
        </w:tc>
        <w:tc>
          <w:tcPr>
            <w:tcW w:w="134" w:type="dxa"/>
          </w:tcPr>
          <w:p w:rsidR="00E9432A" w:rsidRPr="00B779E6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E9432A" w:rsidRPr="00077087" w:rsidRDefault="00E9432A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:rsidR="00E9432A" w:rsidRPr="00B779E6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E9432A" w:rsidRPr="00077087" w:rsidRDefault="00E9432A" w:rsidP="00185446">
            <w:pPr>
              <w:spacing w:line="280" w:lineRule="exact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/>
                <w:color w:val="000000"/>
                <w:sz w:val="24"/>
                <w:szCs w:val="24"/>
                <w:cs/>
              </w:rPr>
              <w:t>(</w:t>
            </w:r>
            <w:r w:rsidRPr="00B779E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37</w:t>
            </w: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B779E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671</w:t>
            </w:r>
            <w:r w:rsidRPr="00077087">
              <w:rPr>
                <w:rFonts w:asciiTheme="majorBidi" w:eastAsia="Arial Unicode MS" w:hAnsi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:rsidR="00E9432A" w:rsidRPr="00077087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E9432A" w:rsidRPr="00077087" w:rsidRDefault="00E9432A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C671F4" w:rsidRPr="00077087" w:rsidTr="00907D3C">
        <w:trPr>
          <w:trHeight w:val="284"/>
        </w:trPr>
        <w:tc>
          <w:tcPr>
            <w:tcW w:w="2835" w:type="dxa"/>
            <w:shd w:val="clear" w:color="auto" w:fill="auto"/>
          </w:tcPr>
          <w:p w:rsidR="00C671F4" w:rsidRPr="00B779E6" w:rsidRDefault="00C671F4" w:rsidP="00185446">
            <w:pPr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B779E6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671F4" w:rsidRPr="00077087" w:rsidRDefault="00C671F4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:rsidR="00C671F4" w:rsidRPr="00B779E6" w:rsidRDefault="00C671F4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C671F4" w:rsidRPr="00077087" w:rsidRDefault="00C671F4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:rsidR="00C671F4" w:rsidRPr="00B779E6" w:rsidRDefault="00C671F4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C671F4" w:rsidRPr="00077087" w:rsidRDefault="00C671F4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55,137</w:t>
            </w:r>
          </w:p>
        </w:tc>
        <w:tc>
          <w:tcPr>
            <w:tcW w:w="134" w:type="dxa"/>
          </w:tcPr>
          <w:p w:rsidR="00C671F4" w:rsidRPr="00077087" w:rsidRDefault="00C671F4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C671F4" w:rsidRPr="00077087" w:rsidRDefault="00C671F4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55,137</w:t>
            </w:r>
          </w:p>
        </w:tc>
      </w:tr>
      <w:tr w:rsidR="00E9432A" w:rsidRPr="00077087" w:rsidTr="00907D3C">
        <w:trPr>
          <w:trHeight w:val="284"/>
        </w:trPr>
        <w:tc>
          <w:tcPr>
            <w:tcW w:w="2835" w:type="dxa"/>
            <w:shd w:val="clear" w:color="auto" w:fill="auto"/>
          </w:tcPr>
          <w:p w:rsidR="00E9432A" w:rsidRPr="00077087" w:rsidRDefault="00E9432A" w:rsidP="00185446">
            <w:pPr>
              <w:tabs>
                <w:tab w:val="right" w:pos="8306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B779E6">
              <w:rPr>
                <w:rFonts w:asciiTheme="majorBidi" w:eastAsia="Arial Unicode MS" w:hAnsiTheme="majorBidi" w:cstheme="majorBidi"/>
                <w:color w:val="000000"/>
                <w:spacing w:val="-2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12,362</w:t>
            </w:r>
          </w:p>
        </w:tc>
        <w:tc>
          <w:tcPr>
            <w:tcW w:w="134" w:type="dxa"/>
          </w:tcPr>
          <w:p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shd w:val="clear" w:color="auto" w:fill="auto"/>
          </w:tcPr>
          <w:p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171</w:t>
            </w:r>
          </w:p>
        </w:tc>
        <w:tc>
          <w:tcPr>
            <w:tcW w:w="134" w:type="dxa"/>
          </w:tcPr>
          <w:p w:rsidR="00E9432A" w:rsidRPr="00B779E6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</w:tcPr>
          <w:p w:rsidR="00E9432A" w:rsidRPr="00077087" w:rsidRDefault="00E9432A" w:rsidP="00185446">
            <w:pPr>
              <w:spacing w:line="280" w:lineRule="exact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/>
                <w:color w:val="000000"/>
                <w:sz w:val="24"/>
                <w:szCs w:val="24"/>
                <w:cs/>
              </w:rPr>
              <w:t>(</w:t>
            </w: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981</w:t>
            </w:r>
            <w:r w:rsidRPr="00077087">
              <w:rPr>
                <w:rFonts w:asciiTheme="majorBidi" w:eastAsia="Arial Unicode MS" w:hAnsi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shd w:val="clear" w:color="auto" w:fill="auto"/>
          </w:tcPr>
          <w:p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11,552</w:t>
            </w:r>
          </w:p>
        </w:tc>
      </w:tr>
      <w:tr w:rsidR="00E9432A" w:rsidRPr="00077087" w:rsidTr="00907D3C">
        <w:trPr>
          <w:trHeight w:val="284"/>
        </w:trPr>
        <w:tc>
          <w:tcPr>
            <w:tcW w:w="2835" w:type="dxa"/>
            <w:shd w:val="clear" w:color="auto" w:fill="auto"/>
          </w:tcPr>
          <w:p w:rsidR="00E9432A" w:rsidRPr="00077087" w:rsidRDefault="00E9432A" w:rsidP="00185446">
            <w:pPr>
              <w:tabs>
                <w:tab w:val="right" w:pos="8306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ar-SA"/>
              </w:rPr>
            </w:pPr>
            <w:r w:rsidRPr="00B779E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47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1,522,603</w:t>
            </w:r>
          </w:p>
        </w:tc>
        <w:tc>
          <w:tcPr>
            <w:tcW w:w="134" w:type="dxa"/>
          </w:tcPr>
          <w:p w:rsidR="00E9432A" w:rsidRPr="00B779E6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bottom w:val="double" w:sz="6" w:space="0" w:color="auto"/>
            </w:tcBorders>
            <w:shd w:val="clear" w:color="auto" w:fill="auto"/>
          </w:tcPr>
          <w:p w:rsidR="00E9432A" w:rsidRPr="00077087" w:rsidRDefault="00E9432A" w:rsidP="00185446">
            <w:pPr>
              <w:spacing w:line="280" w:lineRule="exact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/>
                <w:color w:val="000000"/>
                <w:sz w:val="24"/>
                <w:szCs w:val="24"/>
                <w:cs/>
              </w:rPr>
              <w:t>(</w:t>
            </w: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684</w:t>
            </w:r>
            <w:r w:rsidRPr="00077087">
              <w:rPr>
                <w:rFonts w:asciiTheme="majorBidi" w:eastAsia="Arial Unicode MS" w:hAnsi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:rsidR="00E9432A" w:rsidRPr="00077087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61" w:type="dxa"/>
            <w:tcBorders>
              <w:bottom w:val="double" w:sz="6" w:space="0" w:color="auto"/>
            </w:tcBorders>
            <w:shd w:val="clear" w:color="auto" w:fill="auto"/>
          </w:tcPr>
          <w:p w:rsidR="00E9432A" w:rsidRPr="00267464" w:rsidRDefault="00C671F4" w:rsidP="00267464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 w:rsidRPr="00267464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16,485</w:t>
            </w:r>
          </w:p>
        </w:tc>
        <w:tc>
          <w:tcPr>
            <w:tcW w:w="134" w:type="dxa"/>
          </w:tcPr>
          <w:p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tcBorders>
              <w:bottom w:val="double" w:sz="6" w:space="0" w:color="auto"/>
            </w:tcBorders>
            <w:shd w:val="clear" w:color="auto" w:fill="auto"/>
          </w:tcPr>
          <w:p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1,</w:t>
            </w:r>
            <w:r w:rsidR="00C671F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538,404</w:t>
            </w:r>
          </w:p>
        </w:tc>
      </w:tr>
      <w:tr w:rsidR="00E9432A" w:rsidRPr="00077087" w:rsidTr="00907D3C">
        <w:tc>
          <w:tcPr>
            <w:tcW w:w="2835" w:type="dxa"/>
            <w:shd w:val="clear" w:color="auto" w:fill="auto"/>
          </w:tcPr>
          <w:p w:rsidR="00E9432A" w:rsidRPr="00077087" w:rsidRDefault="00E9432A" w:rsidP="00185446">
            <w:pPr>
              <w:tabs>
                <w:tab w:val="right" w:pos="8306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  <w:r w:rsidRPr="00B779E6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47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:rsidR="00E9432A" w:rsidRPr="00077087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E9432A" w:rsidRPr="00077087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</w:rPr>
            </w:pPr>
          </w:p>
        </w:tc>
      </w:tr>
      <w:tr w:rsidR="00E9432A" w:rsidRPr="00077087" w:rsidTr="00907D3C">
        <w:tc>
          <w:tcPr>
            <w:tcW w:w="2835" w:type="dxa"/>
            <w:shd w:val="clear" w:color="auto" w:fill="auto"/>
          </w:tcPr>
          <w:p w:rsidR="00E9432A" w:rsidRPr="00077087" w:rsidRDefault="00E9432A" w:rsidP="00185446">
            <w:pPr>
              <w:tabs>
                <w:tab w:val="left" w:pos="1569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bidi="ar-SA"/>
              </w:rPr>
            </w:pPr>
            <w:r w:rsidRPr="00B779E6">
              <w:rPr>
                <w:rFonts w:asciiTheme="majorBidi" w:eastAsia="Arial Unicode MS" w:hAnsiTheme="majorBidi"/>
                <w:b/>
                <w:color w:val="000000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 w:rsidRPr="00077087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75,895</w:t>
            </w:r>
          </w:p>
        </w:tc>
        <w:tc>
          <w:tcPr>
            <w:tcW w:w="134" w:type="dxa"/>
          </w:tcPr>
          <w:p w:rsidR="00E9432A" w:rsidRPr="00B779E6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E9432A" w:rsidRPr="00077087" w:rsidRDefault="00E9432A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:rsidR="00E9432A" w:rsidRPr="00B779E6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E9432A" w:rsidRPr="00226030" w:rsidRDefault="00E9432A" w:rsidP="00185446">
            <w:pPr>
              <w:spacing w:line="280" w:lineRule="exact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26030">
              <w:rPr>
                <w:rFonts w:asciiTheme="majorBidi" w:eastAsia="Arial Unicode MS" w:hAnsiTheme="majorBidi"/>
                <w:color w:val="000000"/>
                <w:sz w:val="24"/>
                <w:szCs w:val="24"/>
                <w:cs/>
              </w:rPr>
              <w:t>(</w:t>
            </w:r>
            <w:r w:rsidRPr="00226030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4,904</w:t>
            </w:r>
            <w:r w:rsidRPr="00226030">
              <w:rPr>
                <w:rFonts w:asciiTheme="majorBidi" w:eastAsia="Arial Unicode MS" w:hAnsi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 w:rsidRPr="00077087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70,991</w:t>
            </w:r>
          </w:p>
        </w:tc>
      </w:tr>
      <w:tr w:rsidR="00185446" w:rsidRPr="00077087" w:rsidTr="00907D3C">
        <w:tc>
          <w:tcPr>
            <w:tcW w:w="2835" w:type="dxa"/>
            <w:shd w:val="clear" w:color="auto" w:fill="auto"/>
          </w:tcPr>
          <w:p w:rsidR="00185446" w:rsidRPr="00B779E6" w:rsidRDefault="00185446" w:rsidP="00185446">
            <w:pPr>
              <w:tabs>
                <w:tab w:val="clear" w:pos="227"/>
                <w:tab w:val="left" w:pos="90"/>
                <w:tab w:val="left" w:pos="1569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/>
                <w:b/>
                <w:color w:val="000000"/>
                <w:sz w:val="24"/>
                <w:szCs w:val="24"/>
                <w:cs/>
              </w:rPr>
            </w:pPr>
            <w:r w:rsidRPr="00B779E6">
              <w:rPr>
                <w:rFonts w:asciiTheme="majorBidi" w:eastAsia="Arial Unicode MS" w:hAnsiTheme="majorBidi" w:hint="cs"/>
                <w:b/>
                <w:color w:val="000000"/>
                <w:sz w:val="24"/>
                <w:szCs w:val="24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185446" w:rsidRPr="00077087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1,635</w:t>
            </w:r>
          </w:p>
        </w:tc>
        <w:tc>
          <w:tcPr>
            <w:tcW w:w="134" w:type="dxa"/>
          </w:tcPr>
          <w:p w:rsidR="00185446" w:rsidRPr="00B779E6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185446" w:rsidRPr="00077087" w:rsidRDefault="00185446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:rsidR="00185446" w:rsidRPr="00B779E6" w:rsidRDefault="00185446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185446" w:rsidRPr="00185446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 w:rsidRPr="00185446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590</w:t>
            </w:r>
          </w:p>
        </w:tc>
        <w:tc>
          <w:tcPr>
            <w:tcW w:w="134" w:type="dxa"/>
          </w:tcPr>
          <w:p w:rsidR="00185446" w:rsidRPr="00077087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185446" w:rsidRPr="00077087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2,225</w:t>
            </w:r>
          </w:p>
        </w:tc>
      </w:tr>
      <w:tr w:rsidR="00185446" w:rsidRPr="00077087" w:rsidTr="00907D3C">
        <w:tc>
          <w:tcPr>
            <w:tcW w:w="2835" w:type="dxa"/>
            <w:shd w:val="clear" w:color="auto" w:fill="auto"/>
          </w:tcPr>
          <w:p w:rsidR="00185446" w:rsidRPr="00B779E6" w:rsidRDefault="00185446" w:rsidP="00185446">
            <w:pPr>
              <w:tabs>
                <w:tab w:val="clear" w:pos="227"/>
                <w:tab w:val="left" w:pos="90"/>
                <w:tab w:val="left" w:pos="1569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/>
                <w:b/>
                <w:color w:val="000000"/>
                <w:sz w:val="24"/>
                <w:szCs w:val="24"/>
                <w:cs/>
              </w:rPr>
            </w:pPr>
            <w:r w:rsidRPr="00B779E6">
              <w:rPr>
                <w:rFonts w:asciiTheme="majorBidi" w:eastAsia="Arial Unicode MS" w:hAnsiTheme="majorBidi" w:hint="cs"/>
                <w:b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185446" w:rsidRPr="00077087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3,244</w:t>
            </w:r>
          </w:p>
        </w:tc>
        <w:tc>
          <w:tcPr>
            <w:tcW w:w="134" w:type="dxa"/>
          </w:tcPr>
          <w:p w:rsidR="00185446" w:rsidRPr="00B779E6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185446" w:rsidRPr="00077087" w:rsidRDefault="00185446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:rsidR="00185446" w:rsidRPr="00B779E6" w:rsidRDefault="00185446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185446" w:rsidRPr="00226030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85446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16</w:t>
            </w: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,876</w:t>
            </w:r>
          </w:p>
        </w:tc>
        <w:tc>
          <w:tcPr>
            <w:tcW w:w="134" w:type="dxa"/>
          </w:tcPr>
          <w:p w:rsidR="00185446" w:rsidRPr="00077087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185446" w:rsidRPr="00077087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20,120</w:t>
            </w:r>
          </w:p>
        </w:tc>
      </w:tr>
      <w:tr w:rsidR="00185446" w:rsidRPr="00077087" w:rsidTr="00907D3C">
        <w:tc>
          <w:tcPr>
            <w:tcW w:w="2835" w:type="dxa"/>
            <w:shd w:val="clear" w:color="auto" w:fill="auto"/>
          </w:tcPr>
          <w:p w:rsidR="00185446" w:rsidRPr="00077087" w:rsidRDefault="00185446" w:rsidP="00185446">
            <w:pPr>
              <w:tabs>
                <w:tab w:val="left" w:pos="1569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bidi="ar-SA"/>
              </w:rPr>
            </w:pPr>
            <w:r w:rsidRPr="00B779E6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47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:rsidR="00185446" w:rsidRPr="00077087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 w:rsidRPr="00077087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597,322</w:t>
            </w:r>
          </w:p>
        </w:tc>
        <w:tc>
          <w:tcPr>
            <w:tcW w:w="134" w:type="dxa"/>
          </w:tcPr>
          <w:p w:rsidR="00185446" w:rsidRPr="00B779E6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:rsidR="00185446" w:rsidRPr="00077087" w:rsidRDefault="00185446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:rsidR="00185446" w:rsidRPr="00077087" w:rsidRDefault="00185446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61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:rsidR="00185446" w:rsidRPr="00121112" w:rsidRDefault="00121112" w:rsidP="00E07E45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  <w:t>12,562</w:t>
            </w:r>
          </w:p>
        </w:tc>
        <w:tc>
          <w:tcPr>
            <w:tcW w:w="134" w:type="dxa"/>
          </w:tcPr>
          <w:p w:rsidR="00185446" w:rsidRPr="00077087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247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:rsidR="00185446" w:rsidRPr="00077087" w:rsidRDefault="00121112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609,884</w:t>
            </w:r>
          </w:p>
        </w:tc>
      </w:tr>
      <w:tr w:rsidR="00185446" w:rsidRPr="00077087" w:rsidTr="00907D3C">
        <w:tc>
          <w:tcPr>
            <w:tcW w:w="2835" w:type="dxa"/>
            <w:shd w:val="clear" w:color="auto" w:fill="auto"/>
          </w:tcPr>
          <w:p w:rsidR="00185446" w:rsidRPr="00077087" w:rsidRDefault="00185446" w:rsidP="00185446">
            <w:pPr>
              <w:tabs>
                <w:tab w:val="left" w:pos="1569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bidi="ar-SA"/>
              </w:rPr>
            </w:pPr>
            <w:r w:rsidRPr="00B779E6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  <w:t>กำไรสะสม</w:t>
            </w:r>
            <w:r w:rsidRPr="00B779E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B779E6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  <w:t>-</w:t>
            </w:r>
            <w:r w:rsidRPr="00B779E6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B779E6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124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185446" w:rsidRPr="00077087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 w:rsidRPr="00077087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392,199</w:t>
            </w:r>
          </w:p>
        </w:tc>
        <w:tc>
          <w:tcPr>
            <w:tcW w:w="134" w:type="dxa"/>
          </w:tcPr>
          <w:p w:rsidR="00185446" w:rsidRPr="00B779E6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:rsidR="00185446" w:rsidRPr="00226030" w:rsidRDefault="00185446" w:rsidP="00185446">
            <w:pPr>
              <w:spacing w:line="280" w:lineRule="exact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26030">
              <w:rPr>
                <w:rFonts w:asciiTheme="majorBidi" w:eastAsia="Arial Unicode MS" w:hAnsiTheme="majorBidi"/>
                <w:color w:val="000000"/>
                <w:sz w:val="24"/>
                <w:szCs w:val="24"/>
                <w:cs/>
              </w:rPr>
              <w:t>(</w:t>
            </w:r>
            <w:r w:rsidRPr="00226030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684</w:t>
            </w:r>
            <w:r w:rsidRPr="00226030">
              <w:rPr>
                <w:rFonts w:asciiTheme="majorBidi" w:eastAsia="Arial Unicode MS" w:hAnsi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:rsidR="00185446" w:rsidRPr="00B779E6" w:rsidRDefault="00185446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:rsidR="00185446" w:rsidRPr="00077087" w:rsidRDefault="00185446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 w:rsidRPr="00077087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3,923</w:t>
            </w:r>
          </w:p>
        </w:tc>
        <w:tc>
          <w:tcPr>
            <w:tcW w:w="134" w:type="dxa"/>
          </w:tcPr>
          <w:p w:rsidR="00185446" w:rsidRPr="00077087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:rsidR="00185446" w:rsidRPr="00077087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 w:rsidRPr="00077087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395,438</w:t>
            </w:r>
          </w:p>
        </w:tc>
      </w:tr>
    </w:tbl>
    <w:p w:rsidR="00597C57" w:rsidRPr="00BC7B40" w:rsidRDefault="00597C57" w:rsidP="005C66C5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851" w:hanging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C7B40">
        <w:rPr>
          <w:rFonts w:asciiTheme="majorBidi" w:eastAsia="Arial Unicode MS" w:hAnsiTheme="majorBidi" w:cstheme="majorBidi"/>
          <w:sz w:val="32"/>
          <w:szCs w:val="32"/>
          <w:lang w:val="en-GB"/>
        </w:rPr>
        <w:lastRenderedPageBreak/>
        <w:t>4</w:t>
      </w:r>
      <w:r w:rsidRPr="00B779E6">
        <w:rPr>
          <w:rFonts w:asciiTheme="majorBidi" w:eastAsia="Arial Unicode MS" w:hAnsiTheme="majorBidi"/>
          <w:sz w:val="32"/>
          <w:szCs w:val="32"/>
          <w:cs/>
        </w:rPr>
        <w:t>.</w:t>
      </w:r>
      <w:r w:rsidRPr="00BC7B40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BC7B40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B779E6">
        <w:rPr>
          <w:rFonts w:asciiTheme="majorBidi" w:eastAsia="Arial Unicode MS" w:hAnsiTheme="majorBidi" w:cstheme="majorBidi"/>
          <w:sz w:val="32"/>
          <w:szCs w:val="32"/>
          <w:cs/>
        </w:rPr>
        <w:t>เครื่องมือทางการเงิน</w:t>
      </w:r>
    </w:p>
    <w:p w:rsidR="00597C57" w:rsidRDefault="00597C57" w:rsidP="005C66C5">
      <w:pPr>
        <w:spacing w:line="380" w:lineRule="exact"/>
        <w:ind w:left="567" w:firstLine="851"/>
        <w:jc w:val="thaiDistribute"/>
        <w:rPr>
          <w:rFonts w:asciiTheme="majorBidi" w:hAnsiTheme="majorBidi"/>
          <w:sz w:val="32"/>
          <w:szCs w:val="32"/>
        </w:rPr>
      </w:pPr>
      <w:r w:rsidRPr="00B779E6">
        <w:rPr>
          <w:rFonts w:asciiTheme="majorBidi" w:eastAsia="Arial Unicode MS" w:hAnsiTheme="majorBidi" w:cstheme="majorBidi"/>
          <w:sz w:val="32"/>
          <w:szCs w:val="32"/>
          <w:cs/>
        </w:rPr>
        <w:t xml:space="preserve">ผลกระทบที่มีต่อกำไรสะสม ณ วันที่ </w:t>
      </w:r>
      <w:r w:rsidRPr="00BC7B40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B779E6">
        <w:rPr>
          <w:rFonts w:asciiTheme="majorBidi" w:eastAsia="Arial Unicode MS" w:hAnsiTheme="majorBidi" w:cstheme="majorBidi"/>
          <w:sz w:val="32"/>
          <w:szCs w:val="32"/>
          <w:cs/>
        </w:rPr>
        <w:t xml:space="preserve"> มกราคม </w:t>
      </w:r>
      <w:r w:rsidRPr="00BC7B40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Pr="00BC7B40">
        <w:rPr>
          <w:rFonts w:asciiTheme="majorBidi" w:eastAsia="Arial Unicode MS" w:hAnsiTheme="majorBidi" w:cstheme="majorBidi"/>
          <w:sz w:val="32"/>
          <w:szCs w:val="32"/>
        </w:rPr>
        <w:t>3</w:t>
      </w:r>
      <w:r w:rsidRPr="00B779E6">
        <w:rPr>
          <w:rFonts w:asciiTheme="majorBidi" w:eastAsia="Arial Unicode MS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8471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94"/>
        <w:gridCol w:w="1418"/>
        <w:gridCol w:w="142"/>
        <w:gridCol w:w="1417"/>
      </w:tblGrid>
      <w:tr w:rsidR="00597C57" w:rsidRPr="00D54260" w:rsidTr="002637A1">
        <w:tc>
          <w:tcPr>
            <w:tcW w:w="5494" w:type="dxa"/>
            <w:noWrap/>
            <w:tcMar>
              <w:left w:w="108" w:type="dxa"/>
              <w:right w:w="108" w:type="dxa"/>
            </w:tcMar>
          </w:tcPr>
          <w:p w:rsidR="00597C57" w:rsidRPr="00D54260" w:rsidRDefault="00597C57" w:rsidP="006C0789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:rsidR="00597C57" w:rsidRPr="00D54260" w:rsidRDefault="00597C57" w:rsidP="006C0789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D54260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597C57" w:rsidRPr="00D54260" w:rsidTr="002637A1">
        <w:tc>
          <w:tcPr>
            <w:tcW w:w="5494" w:type="dxa"/>
            <w:noWrap/>
            <w:tcMar>
              <w:left w:w="108" w:type="dxa"/>
              <w:right w:w="108" w:type="dxa"/>
            </w:tcMar>
          </w:tcPr>
          <w:p w:rsidR="00597C57" w:rsidRPr="00D54260" w:rsidRDefault="00597C57" w:rsidP="006C0789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597C57" w:rsidRPr="00D54260" w:rsidRDefault="00597C57" w:rsidP="006C0789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D5426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597C57" w:rsidRPr="00D54260" w:rsidRDefault="00597C57" w:rsidP="006C0789">
            <w:pPr>
              <w:pStyle w:val="Heading7"/>
              <w:spacing w:line="340" w:lineRule="exact"/>
              <w:ind w:left="-57" w:right="-57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991BB7" w:rsidRPr="00D54260" w:rsidRDefault="00597C57" w:rsidP="006C0789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pacing w:val="-6"/>
                <w:sz w:val="28"/>
                <w:szCs w:val="28"/>
                <w:lang w:val="en-GB"/>
              </w:rPr>
            </w:pPr>
            <w:r w:rsidRPr="00D54260">
              <w:rPr>
                <w:rFonts w:asciiTheme="majorBidi" w:eastAsia="Arial Unicode MS" w:hAnsiTheme="majorBidi" w:cstheme="majorBidi"/>
                <w:spacing w:val="-6"/>
                <w:sz w:val="28"/>
                <w:szCs w:val="28"/>
                <w:cs/>
              </w:rPr>
              <w:t>งบการเงิน</w:t>
            </w:r>
          </w:p>
          <w:p w:rsidR="00597C57" w:rsidRPr="00D54260" w:rsidRDefault="00597C57" w:rsidP="006C0789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pacing w:val="-6"/>
                <w:sz w:val="28"/>
                <w:szCs w:val="28"/>
                <w:lang w:val="en-GB"/>
              </w:rPr>
            </w:pPr>
            <w:r w:rsidRPr="00D54260">
              <w:rPr>
                <w:rFonts w:asciiTheme="majorBidi" w:eastAsia="Arial Unicode MS" w:hAnsiTheme="majorBidi" w:cstheme="majorBidi"/>
                <w:spacing w:val="-6"/>
                <w:sz w:val="28"/>
                <w:szCs w:val="28"/>
                <w:cs/>
              </w:rPr>
              <w:t>เฉพาะกิจการ</w:t>
            </w:r>
          </w:p>
        </w:tc>
      </w:tr>
      <w:tr w:rsidR="00597C57" w:rsidRPr="00D54260" w:rsidTr="002637A1">
        <w:trPr>
          <w:trHeight w:val="225"/>
        </w:trPr>
        <w:tc>
          <w:tcPr>
            <w:tcW w:w="5494" w:type="dxa"/>
            <w:noWrap/>
            <w:tcMar>
              <w:left w:w="108" w:type="dxa"/>
              <w:right w:w="108" w:type="dxa"/>
            </w:tcMar>
            <w:vAlign w:val="bottom"/>
          </w:tcPr>
          <w:p w:rsidR="00597C57" w:rsidRPr="00D54260" w:rsidRDefault="00597C57" w:rsidP="002637A1">
            <w:pPr>
              <w:spacing w:line="34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5426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กำไรสะสม</w:t>
            </w:r>
            <w:r w:rsidR="00991BB7" w:rsidRPr="00D54260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- </w:t>
            </w:r>
            <w:r w:rsidRPr="00D5426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ยังไม่ได้จัดสรร ณ วันที่ </w:t>
            </w:r>
            <w:r w:rsidRPr="00D5426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31</w:t>
            </w:r>
            <w:r w:rsidRPr="00D5426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ธันวาคม </w:t>
            </w:r>
            <w:r w:rsidRPr="00D5426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:rsidR="00597C57" w:rsidRPr="00D54260" w:rsidRDefault="00A527C8" w:rsidP="006C0789">
            <w:pPr>
              <w:spacing w:line="34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D5426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326,02</w:t>
            </w:r>
            <w:r w:rsidR="0058724A" w:rsidRPr="00D54260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42" w:type="dxa"/>
          </w:tcPr>
          <w:p w:rsidR="00597C57" w:rsidRPr="00D54260" w:rsidRDefault="00597C57" w:rsidP="006C0789">
            <w:pPr>
              <w:spacing w:line="340" w:lineRule="exact"/>
              <w:ind w:left="-108" w:right="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597C57" w:rsidRPr="00D54260" w:rsidRDefault="00A527C8" w:rsidP="006C0789">
            <w:pPr>
              <w:spacing w:line="34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D5426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392,199</w:t>
            </w:r>
          </w:p>
        </w:tc>
      </w:tr>
      <w:tr w:rsidR="00597C57" w:rsidRPr="00D54260" w:rsidTr="002637A1">
        <w:tc>
          <w:tcPr>
            <w:tcW w:w="5494" w:type="dxa"/>
            <w:noWrap/>
            <w:tcMar>
              <w:left w:w="108" w:type="dxa"/>
              <w:right w:w="108" w:type="dxa"/>
            </w:tcMar>
            <w:vAlign w:val="bottom"/>
          </w:tcPr>
          <w:p w:rsidR="00597C57" w:rsidRPr="00D54260" w:rsidRDefault="00597C57" w:rsidP="002637A1">
            <w:pPr>
              <w:spacing w:line="34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54260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การเพิ่มขึ้นจากค่าเผื่อผลขาดทุนลูกหนี้การค้าและลูกหนี้</w:t>
            </w:r>
            <w:r w:rsidR="00991BB7" w:rsidRPr="00D54260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หมุนเวียน</w:t>
            </w:r>
            <w:r w:rsidRPr="00D54260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อื่น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:rsidR="00597C57" w:rsidRPr="00D54260" w:rsidRDefault="0058724A" w:rsidP="006C0789">
            <w:pPr>
              <w:spacing w:line="340" w:lineRule="exact"/>
              <w:ind w:left="-108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54260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D5426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782</w:t>
            </w:r>
            <w:r w:rsidRPr="00D54260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2" w:type="dxa"/>
          </w:tcPr>
          <w:p w:rsidR="00597C57" w:rsidRPr="00D54260" w:rsidRDefault="00597C57" w:rsidP="006C0789">
            <w:pPr>
              <w:spacing w:line="340" w:lineRule="exact"/>
              <w:ind w:left="-10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597C57" w:rsidRPr="00D54260" w:rsidRDefault="00275196" w:rsidP="006C0789">
            <w:pPr>
              <w:spacing w:line="340" w:lineRule="exact"/>
              <w:ind w:left="-108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D54260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val="en-GB" w:eastAsia="th-TH"/>
              </w:rPr>
              <w:t>(</w:t>
            </w:r>
            <w:r w:rsidRPr="00D5426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684</w:t>
            </w:r>
            <w:r w:rsidRPr="00D54260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val="en-GB" w:eastAsia="th-TH"/>
              </w:rPr>
              <w:t>)</w:t>
            </w:r>
          </w:p>
        </w:tc>
      </w:tr>
      <w:tr w:rsidR="00597C57" w:rsidRPr="00D54260" w:rsidTr="002637A1">
        <w:tc>
          <w:tcPr>
            <w:tcW w:w="5494" w:type="dxa"/>
            <w:noWrap/>
            <w:tcMar>
              <w:left w:w="108" w:type="dxa"/>
              <w:right w:w="108" w:type="dxa"/>
            </w:tcMar>
            <w:vAlign w:val="bottom"/>
          </w:tcPr>
          <w:p w:rsidR="00EC1C7C" w:rsidRPr="00D54260" w:rsidRDefault="00597C57" w:rsidP="002637A1">
            <w:pPr>
              <w:spacing w:line="340" w:lineRule="exact"/>
              <w:ind w:left="62" w:hanging="170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D5426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กำไรสะสม</w:t>
            </w:r>
            <w:r w:rsidR="00991BB7" w:rsidRPr="00D54260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- </w:t>
            </w:r>
            <w:r w:rsidRPr="00D5426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ยังไม่</w:t>
            </w:r>
            <w:r w:rsidR="00991BB7" w:rsidRPr="00D54260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ได้</w:t>
            </w:r>
            <w:r w:rsidRPr="00D5426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จัดสรร ณ วันที่ </w:t>
            </w:r>
            <w:r w:rsidRPr="00D5426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1</w:t>
            </w:r>
            <w:r w:rsidRPr="00D5426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มกราคม </w:t>
            </w:r>
            <w:r w:rsidRPr="00D5426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</w:t>
            </w:r>
            <w:r w:rsidRPr="00D5426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="005B0847" w:rsidRPr="00D54260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991BB7" w:rsidRPr="00D54260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จาก</w:t>
            </w:r>
            <w:r w:rsidR="005B0847" w:rsidRPr="00D54260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การ</w:t>
            </w:r>
            <w:r w:rsidR="00991BB7" w:rsidRPr="00D54260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นำ</w:t>
            </w:r>
          </w:p>
          <w:p w:rsidR="00597C57" w:rsidRPr="00D54260" w:rsidRDefault="00EC1C7C" w:rsidP="002637A1">
            <w:pPr>
              <w:spacing w:line="340" w:lineRule="exact"/>
              <w:ind w:left="62" w:hanging="170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5426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ab/>
            </w:r>
            <w:r w:rsidR="00597C57" w:rsidRPr="00D5426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มาตรฐานการรายงานทางการเงินฉบับที่ </w:t>
            </w:r>
            <w:r w:rsidR="00597C57" w:rsidRPr="00D5426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9</w:t>
            </w:r>
            <w:r w:rsidR="00597C57" w:rsidRPr="00D5426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มาถือปฏิบัติ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597C57" w:rsidRPr="00D54260" w:rsidRDefault="0058724A" w:rsidP="006C0789">
            <w:pPr>
              <w:spacing w:line="34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D5426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325,243</w:t>
            </w:r>
          </w:p>
        </w:tc>
        <w:tc>
          <w:tcPr>
            <w:tcW w:w="142" w:type="dxa"/>
            <w:vAlign w:val="bottom"/>
          </w:tcPr>
          <w:p w:rsidR="00597C57" w:rsidRPr="00D54260" w:rsidRDefault="00597C57" w:rsidP="006C0789">
            <w:pPr>
              <w:spacing w:line="34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597C57" w:rsidRPr="00D54260" w:rsidRDefault="00A527C8" w:rsidP="006C0789">
            <w:pPr>
              <w:spacing w:line="34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D5426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391,515</w:t>
            </w:r>
          </w:p>
        </w:tc>
      </w:tr>
    </w:tbl>
    <w:p w:rsidR="00597C57" w:rsidRDefault="00597C57" w:rsidP="0080731E">
      <w:pPr>
        <w:tabs>
          <w:tab w:val="clear" w:pos="907"/>
          <w:tab w:val="left" w:pos="900"/>
        </w:tabs>
        <w:spacing w:line="260" w:lineRule="exact"/>
        <w:ind w:left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597C57" w:rsidRPr="00A535EE" w:rsidRDefault="00597C57" w:rsidP="005C66C5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851" w:hanging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A535EE">
        <w:rPr>
          <w:rFonts w:asciiTheme="majorBidi" w:eastAsia="Arial Unicode MS" w:hAnsiTheme="majorBidi" w:cstheme="majorBidi"/>
          <w:sz w:val="32"/>
          <w:szCs w:val="32"/>
          <w:lang w:val="en-GB"/>
        </w:rPr>
        <w:t>4</w:t>
      </w:r>
      <w:r w:rsidRPr="00B779E6">
        <w:rPr>
          <w:rFonts w:asciiTheme="majorBidi" w:eastAsia="Arial Unicode MS" w:hAnsiTheme="majorBidi"/>
          <w:sz w:val="32"/>
          <w:szCs w:val="32"/>
          <w:cs/>
        </w:rPr>
        <w:t>.</w:t>
      </w:r>
      <w:r w:rsidRPr="00A535EE">
        <w:rPr>
          <w:rFonts w:asciiTheme="majorBidi" w:eastAsia="Arial Unicode MS" w:hAnsiTheme="majorBidi" w:cstheme="majorBidi"/>
          <w:sz w:val="32"/>
          <w:szCs w:val="32"/>
          <w:lang w:val="en-GB"/>
        </w:rPr>
        <w:t>2</w:t>
      </w:r>
      <w:r w:rsidRPr="00A535EE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B779E6">
        <w:rPr>
          <w:rFonts w:asciiTheme="majorBidi" w:eastAsia="Arial Unicode MS" w:hAnsiTheme="majorBidi" w:cstheme="majorBidi"/>
          <w:sz w:val="32"/>
          <w:szCs w:val="32"/>
          <w:cs/>
        </w:rPr>
        <w:t>สัญญาเช่า</w:t>
      </w:r>
    </w:p>
    <w:p w:rsidR="00597C57" w:rsidRPr="00E822DC" w:rsidRDefault="00597C57" w:rsidP="00D54260">
      <w:pPr>
        <w:tabs>
          <w:tab w:val="clear" w:pos="454"/>
          <w:tab w:val="clear" w:pos="680"/>
          <w:tab w:val="clear" w:pos="907"/>
          <w:tab w:val="left" w:pos="851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</w:pPr>
      <w:r w:rsidRPr="00B779E6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E822DC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 xml:space="preserve">16 </w:t>
      </w:r>
      <w:r w:rsidRPr="00B779E6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มาถือปฏิบัติครั้งแรก</w:t>
      </w:r>
      <w:r w:rsidRPr="00B779E6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 xml:space="preserve"> </w:t>
      </w:r>
      <w:r w:rsidRPr="00B779E6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บริษัท</w:t>
      </w:r>
      <w:r w:rsidRPr="00B779E6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>และบริษัทย่อย</w:t>
      </w:r>
      <w:r w:rsidRPr="00B779E6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</w:t>
      </w:r>
      <w:r w:rsidRPr="00B779E6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>โดย</w:t>
      </w:r>
      <w:r w:rsidRPr="00B779E6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คิดลดด้วยอัตราดอกเบี้ยเงินกู้ยืมส่วนเพิ่ม </w:t>
      </w:r>
      <w:r w:rsidR="00E822DC" w:rsidRPr="00B779E6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br/>
      </w:r>
      <w:r w:rsidRPr="00B779E6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ณ วันที่</w:t>
      </w:r>
      <w:r w:rsidRPr="00B779E6">
        <w:rPr>
          <w:rFonts w:asciiTheme="majorBidi" w:eastAsia="Arial Unicode MS" w:hAnsiTheme="majorBidi"/>
          <w:spacing w:val="-2"/>
          <w:sz w:val="32"/>
          <w:szCs w:val="32"/>
          <w:cs/>
        </w:rPr>
        <w:t xml:space="preserve"> </w:t>
      </w:r>
      <w:r w:rsidRPr="00E822DC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 xml:space="preserve">1 </w:t>
      </w:r>
      <w:r w:rsidRPr="00B779E6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มกราคม </w:t>
      </w:r>
      <w:r w:rsidRPr="00E822DC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 xml:space="preserve">2563 </w:t>
      </w:r>
      <w:r w:rsidRPr="00B779E6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และสำหรับสัญญาเช่าที่เคยจัดประเภทเป็นสัญญาเช่า</w:t>
      </w:r>
      <w:r w:rsidRPr="00B779E6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>ทางการเงิน</w:t>
      </w:r>
      <w:r w:rsidRPr="00B779E6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</w:t>
      </w:r>
      <w:r w:rsidRPr="00B779E6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>บริษัทและบริษัทย่อย</w:t>
      </w:r>
      <w:r w:rsidRPr="00B779E6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</w:t>
      </w:r>
      <w:r w:rsidRPr="00B779E6">
        <w:rPr>
          <w:rFonts w:asciiTheme="majorBidi" w:eastAsia="Arial Unicode MS" w:hAnsiTheme="majorBidi"/>
          <w:spacing w:val="-2"/>
          <w:sz w:val="32"/>
          <w:szCs w:val="32"/>
          <w:cs/>
        </w:rPr>
        <w:t xml:space="preserve"> </w:t>
      </w:r>
      <w:r w:rsidRPr="00E822DC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 xml:space="preserve">16 </w:t>
      </w:r>
      <w:r w:rsidRPr="00B779E6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มาถือปฏิบัติครั้งแรก</w:t>
      </w:r>
    </w:p>
    <w:tbl>
      <w:tblPr>
        <w:tblW w:w="8414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43"/>
        <w:gridCol w:w="142"/>
        <w:gridCol w:w="1275"/>
        <w:gridCol w:w="134"/>
        <w:gridCol w:w="1420"/>
      </w:tblGrid>
      <w:tr w:rsidR="00597C57" w:rsidRPr="0080731E" w:rsidTr="00077087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97C57" w:rsidRPr="0080731E" w:rsidRDefault="00597C57" w:rsidP="0080731E">
            <w:pPr>
              <w:spacing w:line="320" w:lineRule="exact"/>
              <w:ind w:left="170" w:hanging="170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971" w:type="dxa"/>
            <w:gridSpan w:val="4"/>
            <w:tcBorders>
              <w:top w:val="nil"/>
              <w:bottom w:val="single" w:sz="6" w:space="0" w:color="auto"/>
            </w:tcBorders>
            <w:shd w:val="clear" w:color="auto" w:fill="auto"/>
          </w:tcPr>
          <w:p w:rsidR="00597C57" w:rsidRPr="0080731E" w:rsidRDefault="00597C57" w:rsidP="0080731E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597C57" w:rsidRPr="0080731E" w:rsidTr="008E2315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97C57" w:rsidRPr="0080731E" w:rsidRDefault="00597C57" w:rsidP="0080731E">
            <w:pPr>
              <w:spacing w:line="320" w:lineRule="exact"/>
              <w:ind w:left="170" w:hanging="170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97C57" w:rsidRPr="0080731E" w:rsidRDefault="00597C57" w:rsidP="0080731E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:rsidR="00597C57" w:rsidRPr="0080731E" w:rsidRDefault="00597C57" w:rsidP="0080731E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:rsidR="00077087" w:rsidRPr="0080731E" w:rsidRDefault="00597C57" w:rsidP="0080731E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</w:t>
            </w:r>
          </w:p>
          <w:p w:rsidR="00597C57" w:rsidRPr="0080731E" w:rsidRDefault="00597C57" w:rsidP="0080731E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597C57" w:rsidRPr="0080731E" w:rsidTr="008E2315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97C57" w:rsidRPr="00DB089C" w:rsidRDefault="00597C57" w:rsidP="00D54260">
            <w:pPr>
              <w:spacing w:line="320" w:lineRule="exact"/>
              <w:ind w:left="170" w:hanging="222"/>
              <w:jc w:val="both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</w:rPr>
            </w:pPr>
            <w:r w:rsidRPr="00B779E6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</w:rPr>
              <w:t>ภาระผูกพันตามสัญญาเช่าดำเนินงาน</w:t>
            </w:r>
            <w:r w:rsidR="00AF6E9C" w:rsidRPr="00B779E6">
              <w:rPr>
                <w:rFonts w:asciiTheme="majorBidi" w:eastAsia="Arial Unicode MS" w:hAnsiTheme="majorBidi" w:cstheme="majorBidi" w:hint="cs"/>
                <w:spacing w:val="-2"/>
                <w:sz w:val="28"/>
                <w:szCs w:val="28"/>
                <w:cs/>
              </w:rPr>
              <w:t xml:space="preserve"> </w:t>
            </w:r>
            <w:r w:rsidRPr="00B779E6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DB089C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  <w:t>31</w:t>
            </w:r>
            <w:r w:rsidRPr="00B779E6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DB089C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  <w:t>256</w:t>
            </w:r>
            <w:r w:rsidRPr="00DB089C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597C57" w:rsidRPr="0080731E" w:rsidRDefault="00366BA1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</w:rPr>
              <w:t>46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597C57" w:rsidRPr="0080731E" w:rsidRDefault="00597C57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:rsidR="00597C57" w:rsidRPr="0080731E" w:rsidRDefault="00AB66FC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44,827</w:t>
            </w:r>
          </w:p>
        </w:tc>
      </w:tr>
      <w:tr w:rsidR="00B34DBE" w:rsidRPr="0080731E" w:rsidTr="00077087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34DBE" w:rsidRPr="0080731E" w:rsidRDefault="00B34DBE" w:rsidP="00D54260">
            <w:pPr>
              <w:tabs>
                <w:tab w:val="left" w:pos="276"/>
              </w:tabs>
              <w:spacing w:line="320" w:lineRule="exact"/>
              <w:ind w:left="170" w:hanging="222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ab/>
            </w:r>
            <w:r w:rsidR="00A31133" w:rsidRPr="00B779E6">
              <w:rPr>
                <w:rFonts w:asciiTheme="majorBidi" w:eastAsia="Arial Unicode MS" w:hAnsiTheme="majorBidi"/>
                <w:sz w:val="28"/>
                <w:szCs w:val="28"/>
                <w:cs/>
              </w:rPr>
              <w:t xml:space="preserve"> </w:t>
            </w:r>
            <w:r w:rsidR="00DB089C"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  <w:t xml:space="preserve"> </w:t>
            </w: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B34DBE" w:rsidRPr="0080731E" w:rsidRDefault="000577F6" w:rsidP="00917EE5">
            <w:pPr>
              <w:spacing w:line="32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/>
                <w:sz w:val="28"/>
                <w:szCs w:val="28"/>
                <w:cs/>
              </w:rPr>
              <w:t>(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2,270</w:t>
            </w:r>
            <w:r w:rsidRPr="0080731E">
              <w:rPr>
                <w:rFonts w:asciiTheme="majorBidi" w:eastAsia="Arial Unicode MS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B34DBE" w:rsidRPr="0080731E" w:rsidRDefault="00B34DBE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left w:val="nil"/>
            </w:tcBorders>
            <w:shd w:val="clear" w:color="auto" w:fill="auto"/>
            <w:vAlign w:val="bottom"/>
          </w:tcPr>
          <w:p w:rsidR="00B34DBE" w:rsidRPr="0080731E" w:rsidRDefault="00BC18EF" w:rsidP="0080731E">
            <w:pPr>
              <w:spacing w:line="32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779E6">
              <w:rPr>
                <w:rFonts w:asciiTheme="majorBidi" w:eastAsia="Arial Unicode MS" w:hAnsiTheme="majorBidi"/>
                <w:sz w:val="28"/>
                <w:szCs w:val="28"/>
                <w:cs/>
              </w:rPr>
              <w:t>(</w:t>
            </w: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</w:rPr>
              <w:t>990</w:t>
            </w:r>
            <w:r w:rsidRPr="00B779E6">
              <w:rPr>
                <w:rFonts w:asciiTheme="majorBidi" w:eastAsia="Arial Unicode MS" w:hAnsiTheme="majorBidi"/>
                <w:sz w:val="28"/>
                <w:szCs w:val="28"/>
                <w:cs/>
              </w:rPr>
              <w:t>)</w:t>
            </w:r>
          </w:p>
        </w:tc>
      </w:tr>
      <w:tr w:rsidR="00B34DBE" w:rsidRPr="0080731E" w:rsidTr="00DB089C">
        <w:tc>
          <w:tcPr>
            <w:tcW w:w="5585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34DBE" w:rsidRPr="00DB089C" w:rsidRDefault="00B34DBE" w:rsidP="00D54260">
            <w:pPr>
              <w:tabs>
                <w:tab w:val="clear" w:pos="227"/>
                <w:tab w:val="clear" w:pos="680"/>
                <w:tab w:val="left" w:pos="285"/>
                <w:tab w:val="left" w:pos="427"/>
              </w:tabs>
              <w:spacing w:line="320" w:lineRule="exact"/>
              <w:ind w:left="170" w:hanging="222"/>
              <w:jc w:val="both"/>
              <w:rPr>
                <w:rFonts w:asciiTheme="majorBidi" w:eastAsia="Arial Unicode MS" w:hAnsiTheme="majorBidi" w:cstheme="majorBidi"/>
                <w:spacing w:val="-12"/>
                <w:sz w:val="28"/>
                <w:szCs w:val="28"/>
              </w:rPr>
            </w:pPr>
            <w:r w:rsidRPr="00B779E6">
              <w:rPr>
                <w:rFonts w:asciiTheme="majorBidi" w:eastAsia="Arial Unicode MS" w:hAnsiTheme="majorBidi" w:cstheme="majorBidi"/>
                <w:spacing w:val="-12"/>
                <w:sz w:val="28"/>
                <w:szCs w:val="28"/>
                <w:u w:val="single"/>
                <w:cs/>
              </w:rPr>
              <w:t>หัก</w:t>
            </w:r>
            <w:r w:rsidR="00DB089C" w:rsidRPr="00DB089C">
              <w:rPr>
                <w:rFonts w:asciiTheme="majorBidi" w:eastAsia="Arial Unicode MS" w:hAnsiTheme="majorBidi"/>
                <w:spacing w:val="-12"/>
                <w:sz w:val="28"/>
                <w:szCs w:val="28"/>
                <w:cs/>
                <w:lang w:val="en-GB"/>
              </w:rPr>
              <w:t xml:space="preserve"> </w:t>
            </w:r>
            <w:r w:rsidR="00DB089C">
              <w:rPr>
                <w:rFonts w:asciiTheme="majorBidi" w:eastAsia="Arial Unicode MS" w:hAnsiTheme="majorBidi"/>
                <w:spacing w:val="-12"/>
                <w:sz w:val="28"/>
                <w:szCs w:val="28"/>
                <w:cs/>
                <w:lang w:val="en-GB"/>
              </w:rPr>
              <w:t xml:space="preserve">   </w:t>
            </w:r>
            <w:r w:rsidRPr="00B779E6">
              <w:rPr>
                <w:rFonts w:asciiTheme="majorBidi" w:eastAsia="Arial Unicode MS" w:hAnsiTheme="majorBidi" w:cstheme="majorBidi"/>
                <w:spacing w:val="-12"/>
                <w:sz w:val="28"/>
                <w:szCs w:val="28"/>
                <w:cs/>
              </w:rPr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34DBE" w:rsidRPr="0080731E" w:rsidRDefault="000577F6" w:rsidP="00917EE5">
            <w:pPr>
              <w:spacing w:line="32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/>
                <w:sz w:val="28"/>
                <w:szCs w:val="28"/>
                <w:cs/>
              </w:rPr>
              <w:t>(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1,308</w:t>
            </w:r>
            <w:r w:rsidRPr="0080731E">
              <w:rPr>
                <w:rFonts w:asciiTheme="majorBidi" w:eastAsia="Arial Unicode MS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B34DBE" w:rsidRPr="0080731E" w:rsidRDefault="00B34DBE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left w:val="nil"/>
            </w:tcBorders>
            <w:shd w:val="clear" w:color="auto" w:fill="auto"/>
            <w:vAlign w:val="bottom"/>
          </w:tcPr>
          <w:p w:rsidR="00B34DBE" w:rsidRPr="0080731E" w:rsidRDefault="00BC18EF" w:rsidP="0080731E">
            <w:pPr>
              <w:spacing w:line="32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779E6">
              <w:rPr>
                <w:rFonts w:asciiTheme="majorBidi" w:eastAsia="Arial Unicode MS" w:hAnsiTheme="majorBidi"/>
                <w:sz w:val="28"/>
                <w:szCs w:val="28"/>
                <w:cs/>
              </w:rPr>
              <w:t>(</w:t>
            </w: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</w:rPr>
              <w:t>1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</w:rPr>
              <w:t>308</w:t>
            </w:r>
            <w:r w:rsidRPr="00B779E6">
              <w:rPr>
                <w:rFonts w:asciiTheme="majorBidi" w:eastAsia="Arial Unicode MS" w:hAnsiTheme="majorBidi"/>
                <w:sz w:val="28"/>
                <w:szCs w:val="28"/>
                <w:cs/>
              </w:rPr>
              <w:t>)</w:t>
            </w:r>
          </w:p>
        </w:tc>
      </w:tr>
      <w:tr w:rsidR="008E2315" w:rsidRPr="0080731E" w:rsidTr="008E2315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E2315" w:rsidRPr="0080731E" w:rsidRDefault="008E2315" w:rsidP="00D54260">
            <w:pPr>
              <w:tabs>
                <w:tab w:val="left" w:pos="276"/>
              </w:tabs>
              <w:spacing w:line="320" w:lineRule="exact"/>
              <w:ind w:left="170" w:hanging="222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141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</w:rPr>
              <w:t>1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</w:rPr>
              <w:t>477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</w:rPr>
              <w:t>1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</w:rPr>
              <w:t>477</w:t>
            </w:r>
          </w:p>
        </w:tc>
      </w:tr>
      <w:tr w:rsidR="008E2315" w:rsidRPr="0080731E" w:rsidTr="008E2315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</w:tcPr>
          <w:p w:rsidR="008E2315" w:rsidRPr="0080731E" w:rsidRDefault="008E2315" w:rsidP="00D54260">
            <w:pPr>
              <w:tabs>
                <w:tab w:val="left" w:pos="276"/>
              </w:tabs>
              <w:spacing w:line="320" w:lineRule="exact"/>
              <w:ind w:left="170" w:hanging="222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</w:t>
            </w:r>
            <w:r w:rsidR="0028327E">
              <w:rPr>
                <w:rFonts w:asciiTheme="majorBidi" w:eastAsia="Arial Unicode MS" w:hAnsiTheme="majorBidi"/>
                <w:sz w:val="28"/>
                <w:szCs w:val="28"/>
                <w:cs/>
                <w:lang w:val="en-GB"/>
              </w:rPr>
              <w:t xml:space="preserve">  </w:t>
            </w: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สัญญาพิจารณาเป็นสัญญาบริการ</w:t>
            </w:r>
          </w:p>
        </w:tc>
        <w:tc>
          <w:tcPr>
            <w:tcW w:w="1417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:rsidR="008E2315" w:rsidRPr="0080731E" w:rsidRDefault="000577F6" w:rsidP="00917EE5">
            <w:pPr>
              <w:spacing w:line="32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/>
                <w:sz w:val="28"/>
                <w:szCs w:val="28"/>
                <w:cs/>
              </w:rPr>
              <w:t>(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12,804</w:t>
            </w:r>
            <w:r w:rsidRPr="0080731E">
              <w:rPr>
                <w:rFonts w:asciiTheme="majorBidi" w:eastAsia="Arial Unicode MS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779E6">
              <w:rPr>
                <w:rFonts w:asciiTheme="majorBidi" w:eastAsia="Arial Unicode MS" w:hAnsiTheme="majorBidi"/>
                <w:sz w:val="28"/>
                <w:szCs w:val="28"/>
                <w:cs/>
              </w:rPr>
              <w:t>(</w:t>
            </w: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</w:rPr>
              <w:t>12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</w:rPr>
              <w:t>804</w:t>
            </w:r>
            <w:r w:rsidRPr="00B779E6">
              <w:rPr>
                <w:rFonts w:asciiTheme="majorBidi" w:eastAsia="Arial Unicode MS" w:hAnsiTheme="majorBidi"/>
                <w:sz w:val="28"/>
                <w:szCs w:val="28"/>
                <w:cs/>
              </w:rPr>
              <w:t>)</w:t>
            </w:r>
          </w:p>
        </w:tc>
      </w:tr>
      <w:tr w:rsidR="008E2315" w:rsidRPr="0080731E" w:rsidTr="008E2315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</w:tcPr>
          <w:p w:rsidR="008E2315" w:rsidRPr="0080731E" w:rsidRDefault="008E2315" w:rsidP="0080731E">
            <w:pPr>
              <w:tabs>
                <w:tab w:val="left" w:pos="276"/>
              </w:tabs>
              <w:spacing w:line="320" w:lineRule="exact"/>
              <w:ind w:left="170" w:hanging="170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:rsidR="008E2315" w:rsidRPr="0080731E" w:rsidRDefault="000577F6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31,202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</w:rPr>
              <w:t>31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</w:rPr>
              <w:t>202</w:t>
            </w:r>
          </w:p>
        </w:tc>
      </w:tr>
      <w:tr w:rsidR="008E2315" w:rsidRPr="0080731E" w:rsidTr="008E2315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</w:tcPr>
          <w:p w:rsidR="008E2315" w:rsidRPr="0080731E" w:rsidRDefault="008E2315" w:rsidP="00D54260">
            <w:pPr>
              <w:tabs>
                <w:tab w:val="left" w:pos="276"/>
                <w:tab w:val="left" w:pos="321"/>
              </w:tabs>
              <w:spacing w:line="320" w:lineRule="exact"/>
              <w:ind w:left="170" w:hanging="222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ab/>
            </w:r>
            <w:r w:rsidR="00C34647" w:rsidRPr="00B779E6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 </w:t>
            </w: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417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:rsidR="008E2315" w:rsidRPr="0080731E" w:rsidRDefault="008E2315" w:rsidP="00917EE5">
            <w:pPr>
              <w:spacing w:line="32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/>
                <w:sz w:val="28"/>
                <w:szCs w:val="28"/>
                <w:cs/>
              </w:rPr>
              <w:t>(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13,736</w:t>
            </w:r>
            <w:r w:rsidRPr="0080731E">
              <w:rPr>
                <w:rFonts w:asciiTheme="majorBidi" w:eastAsia="Arial Unicode MS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779E6">
              <w:rPr>
                <w:rFonts w:asciiTheme="majorBidi" w:eastAsia="Arial Unicode MS" w:hAnsiTheme="majorBidi"/>
                <w:sz w:val="28"/>
                <w:szCs w:val="28"/>
                <w:cs/>
              </w:rPr>
              <w:t>(</w:t>
            </w: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</w:rPr>
              <w:t>13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</w:rPr>
              <w:t>736</w:t>
            </w:r>
            <w:r w:rsidRPr="00B779E6">
              <w:rPr>
                <w:rFonts w:asciiTheme="majorBidi" w:eastAsia="Arial Unicode MS" w:hAnsiTheme="majorBidi"/>
                <w:sz w:val="28"/>
                <w:szCs w:val="28"/>
                <w:cs/>
              </w:rPr>
              <w:t>)</w:t>
            </w:r>
          </w:p>
        </w:tc>
      </w:tr>
      <w:tr w:rsidR="008E2315" w:rsidRPr="0080731E" w:rsidTr="008E2315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E2315" w:rsidRPr="0080731E" w:rsidRDefault="008E2315" w:rsidP="00D54260">
            <w:pPr>
              <w:spacing w:line="320" w:lineRule="exact"/>
              <w:ind w:left="170" w:hanging="222"/>
              <w:jc w:val="both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</w:pPr>
            <w:r w:rsidRPr="00B779E6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หนี้สินตามสัญญาเช่าเพิ่มขึ้นจากการนำมาตรฐานการรายงานทางการเงิน</w:t>
            </w:r>
          </w:p>
          <w:p w:rsidR="008E2315" w:rsidRPr="0080731E" w:rsidRDefault="008E2315" w:rsidP="00D54260">
            <w:pPr>
              <w:spacing w:line="320" w:lineRule="exact"/>
              <w:ind w:left="170" w:hanging="222"/>
              <w:jc w:val="both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</w:rPr>
            </w:pPr>
            <w:r w:rsidRPr="00B779E6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</w:rPr>
              <w:tab/>
            </w:r>
            <w:r w:rsidRPr="00B779E6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</w:rPr>
              <w:t xml:space="preserve">ฉบับที่ </w:t>
            </w:r>
            <w:r w:rsidRPr="0080731E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  <w:t>16</w:t>
            </w:r>
            <w:r w:rsidRPr="00B779E6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</w:rPr>
              <w:t xml:space="preserve"> มาถือปฏิบัติ 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17,466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</w:rPr>
              <w:t>17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</w:rPr>
              <w:t>466</w:t>
            </w:r>
          </w:p>
        </w:tc>
      </w:tr>
      <w:tr w:rsidR="008E2315" w:rsidRPr="0080731E" w:rsidTr="008E2315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E2315" w:rsidRPr="0080731E" w:rsidRDefault="008E2315" w:rsidP="00D54260">
            <w:pPr>
              <w:spacing w:line="320" w:lineRule="exact"/>
              <w:ind w:left="170" w:hanging="222"/>
              <w:jc w:val="both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</w:pP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หนี้สินสัญญาเช่าการเงิน ณ วันที่ 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31</w:t>
            </w: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17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12,021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</w:rPr>
              <w:t>4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</w:rPr>
              <w:t>879</w:t>
            </w:r>
          </w:p>
        </w:tc>
      </w:tr>
      <w:tr w:rsidR="008E2315" w:rsidRPr="0080731E" w:rsidTr="008E2315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E2315" w:rsidRPr="0080731E" w:rsidRDefault="008E2315" w:rsidP="00D54260">
            <w:pPr>
              <w:spacing w:line="320" w:lineRule="exact"/>
              <w:ind w:left="170" w:hanging="222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</w:t>
            </w: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29,487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</w:rPr>
              <w:t>22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</w:rPr>
              <w:t>345</w:t>
            </w:r>
          </w:p>
        </w:tc>
      </w:tr>
      <w:tr w:rsidR="008E2315" w:rsidRPr="0080731E" w:rsidTr="00077087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E2315" w:rsidRPr="0080731E" w:rsidRDefault="008E2315" w:rsidP="00D54260">
            <w:pPr>
              <w:spacing w:line="320" w:lineRule="exact"/>
              <w:ind w:left="170" w:hanging="222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double" w:sz="6" w:space="0" w:color="auto"/>
              <w:left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8E2315" w:rsidRPr="0080731E" w:rsidTr="00077087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E2315" w:rsidRPr="0080731E" w:rsidRDefault="008E2315" w:rsidP="00D54260">
            <w:pPr>
              <w:spacing w:line="320" w:lineRule="exact"/>
              <w:ind w:left="170" w:hanging="222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left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8E2315" w:rsidRPr="0080731E" w:rsidTr="008E2315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left="170" w:hanging="170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  หนี้สินสัญญาเช่าหมุนเวียน</w:t>
            </w:r>
          </w:p>
        </w:tc>
        <w:tc>
          <w:tcPr>
            <w:tcW w:w="141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8E2315" w:rsidRPr="0080731E" w:rsidRDefault="004C3DCE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5,150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2,225</w:t>
            </w:r>
          </w:p>
        </w:tc>
      </w:tr>
      <w:tr w:rsidR="008E2315" w:rsidRPr="0080731E" w:rsidTr="008E2315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left="170" w:hanging="170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  หนี้สินสัญญาเช่าไม่หมุนเวียน</w:t>
            </w:r>
          </w:p>
        </w:tc>
        <w:tc>
          <w:tcPr>
            <w:tcW w:w="1417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:rsidR="008E2315" w:rsidRPr="0080731E" w:rsidRDefault="004C3DCE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24,337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20,120</w:t>
            </w:r>
          </w:p>
        </w:tc>
      </w:tr>
      <w:tr w:rsidR="008E2315" w:rsidRPr="0080731E" w:rsidTr="008E2315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left="170" w:hanging="170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29,487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:rsidR="008E2315" w:rsidRPr="00B779E6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22,345</w:t>
            </w:r>
          </w:p>
        </w:tc>
      </w:tr>
    </w:tbl>
    <w:p w:rsidR="00887FDA" w:rsidRDefault="00887FDA" w:rsidP="00597C57">
      <w:pPr>
        <w:spacing w:line="26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:rsidR="00597C57" w:rsidRPr="00F2722B" w:rsidRDefault="00597C57" w:rsidP="0010509D">
      <w:pPr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779E6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สินทรัพย์สิทธิการใช้แบ่งตามประเภทสินทรัพย์</w:t>
      </w:r>
      <w:r w:rsidR="00054457">
        <w:rPr>
          <w:rFonts w:asciiTheme="majorBidi" w:eastAsia="Arial Unicode MS" w:hAnsiTheme="majorBidi"/>
          <w:sz w:val="32"/>
          <w:szCs w:val="32"/>
          <w:cs/>
          <w:lang w:val="en-GB"/>
        </w:rPr>
        <w:t xml:space="preserve"> </w:t>
      </w:r>
      <w:r w:rsidR="00054457" w:rsidRPr="00B779E6">
        <w:rPr>
          <w:rFonts w:asciiTheme="majorBidi" w:eastAsia="Arial Unicode MS" w:hAnsiTheme="majorBidi" w:cstheme="majorBidi"/>
          <w:sz w:val="32"/>
          <w:szCs w:val="32"/>
          <w:cs/>
        </w:rPr>
        <w:t xml:space="preserve">ณ วันที่ </w:t>
      </w:r>
      <w:r w:rsidR="00054457" w:rsidRPr="0010509D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="00054457" w:rsidRPr="00B779E6">
        <w:rPr>
          <w:rFonts w:asciiTheme="majorBidi" w:eastAsia="Arial Unicode MS" w:hAnsiTheme="majorBidi" w:cstheme="majorBidi"/>
          <w:sz w:val="32"/>
          <w:szCs w:val="32"/>
          <w:cs/>
        </w:rPr>
        <w:t xml:space="preserve"> มกราคม </w:t>
      </w:r>
      <w:r w:rsidR="00054457" w:rsidRPr="0010509D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="00054457" w:rsidRPr="0010509D">
        <w:rPr>
          <w:rFonts w:asciiTheme="majorBidi" w:eastAsia="Arial Unicode MS" w:hAnsiTheme="majorBidi" w:cstheme="majorBidi"/>
          <w:sz w:val="32"/>
          <w:szCs w:val="32"/>
        </w:rPr>
        <w:t>3</w:t>
      </w:r>
      <w:r w:rsidR="00054457">
        <w:rPr>
          <w:rFonts w:asciiTheme="majorBidi" w:eastAsia="Arial Unicode MS" w:hAnsiTheme="majorBidi"/>
          <w:sz w:val="32"/>
          <w:szCs w:val="32"/>
          <w:cs/>
        </w:rPr>
        <w:t xml:space="preserve"> </w:t>
      </w:r>
      <w:r w:rsidR="00054457">
        <w:rPr>
          <w:rFonts w:asciiTheme="majorBidi" w:eastAsia="Arial Unicode MS" w:hAnsiTheme="majorBidi" w:cstheme="majorBidi" w:hint="cs"/>
          <w:sz w:val="32"/>
          <w:szCs w:val="32"/>
          <w:cs/>
        </w:rPr>
        <w:t>สรุป</w:t>
      </w:r>
      <w:r w:rsidRPr="00F2722B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ได้ดังนี้</w:t>
      </w:r>
    </w:p>
    <w:tbl>
      <w:tblPr>
        <w:tblW w:w="8391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463"/>
        <w:gridCol w:w="1928"/>
      </w:tblGrid>
      <w:tr w:rsidR="00C01B58" w:rsidRPr="00C01B58" w:rsidTr="007E6E6E">
        <w:tc>
          <w:tcPr>
            <w:tcW w:w="64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01B58" w:rsidRPr="00C01B58" w:rsidRDefault="00C01B58" w:rsidP="0010509D">
            <w:pPr>
              <w:spacing w:line="380" w:lineRule="exact"/>
              <w:ind w:left="170" w:hanging="17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C01B58" w:rsidRPr="00B779E6" w:rsidRDefault="00C01B58" w:rsidP="0010509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B779E6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พันบาท</w:t>
            </w:r>
          </w:p>
        </w:tc>
      </w:tr>
      <w:tr w:rsidR="00C01B58" w:rsidRPr="00C01B58" w:rsidTr="007E6E6E">
        <w:tc>
          <w:tcPr>
            <w:tcW w:w="64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01B58" w:rsidRPr="00C01B58" w:rsidRDefault="00C01B58" w:rsidP="0010509D">
            <w:pPr>
              <w:spacing w:line="380" w:lineRule="exact"/>
              <w:ind w:left="170" w:hanging="17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C01B58" w:rsidRPr="00C01B58" w:rsidRDefault="00C01B58" w:rsidP="0010509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B779E6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B779E6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/</w:t>
            </w:r>
          </w:p>
          <w:p w:rsidR="00C01B58" w:rsidRPr="00C01B58" w:rsidRDefault="00C01B58" w:rsidP="0010509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B779E6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1B58" w:rsidRPr="00C01B58" w:rsidTr="007E6E6E">
        <w:tc>
          <w:tcPr>
            <w:tcW w:w="64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01B58" w:rsidRPr="00C01B58" w:rsidRDefault="00C01B58" w:rsidP="0010509D">
            <w:pPr>
              <w:tabs>
                <w:tab w:val="left" w:pos="276"/>
              </w:tabs>
              <w:spacing w:line="380" w:lineRule="exact"/>
              <w:ind w:left="170" w:hanging="170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779E6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928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C01B58" w:rsidRPr="00C01B58" w:rsidRDefault="00C01B58" w:rsidP="001050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779E6">
              <w:rPr>
                <w:rFonts w:asciiTheme="majorBidi" w:eastAsia="Arial Unicode MS" w:hAnsiTheme="majorBidi"/>
                <w:sz w:val="30"/>
                <w:szCs w:val="30"/>
              </w:rPr>
              <w:t>15</w:t>
            </w:r>
            <w:r w:rsidRPr="00C01B58">
              <w:rPr>
                <w:rFonts w:asciiTheme="majorBidi" w:eastAsia="Arial Unicode MS" w:hAnsiTheme="majorBidi" w:cstheme="majorBidi"/>
                <w:sz w:val="30"/>
                <w:szCs w:val="30"/>
              </w:rPr>
              <w:t>,</w:t>
            </w:r>
            <w:r w:rsidRPr="00B779E6">
              <w:rPr>
                <w:rFonts w:asciiTheme="majorBidi" w:eastAsia="Arial Unicode MS" w:hAnsiTheme="majorBidi"/>
                <w:sz w:val="30"/>
                <w:szCs w:val="30"/>
              </w:rPr>
              <w:t>46</w:t>
            </w:r>
            <w:r w:rsidRPr="00C01B58">
              <w:rPr>
                <w:rFonts w:asciiTheme="majorBidi" w:eastAsia="Arial Unicode MS" w:hAnsiTheme="majorBidi"/>
                <w:sz w:val="30"/>
                <w:szCs w:val="30"/>
              </w:rPr>
              <w:t>3</w:t>
            </w:r>
          </w:p>
        </w:tc>
      </w:tr>
      <w:tr w:rsidR="00C01B58" w:rsidRPr="00C01B58" w:rsidTr="007E6E6E">
        <w:tc>
          <w:tcPr>
            <w:tcW w:w="64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01B58" w:rsidRPr="00C01B58" w:rsidRDefault="00C01B58" w:rsidP="0010509D">
            <w:pPr>
              <w:tabs>
                <w:tab w:val="left" w:pos="276"/>
              </w:tabs>
              <w:spacing w:line="380" w:lineRule="exact"/>
              <w:ind w:left="170" w:hanging="170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779E6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:rsidR="00C01B58" w:rsidRPr="00C01B58" w:rsidRDefault="00C01B58" w:rsidP="001050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C01B58">
              <w:rPr>
                <w:rFonts w:asciiTheme="majorBidi" w:eastAsia="Arial Unicode MS" w:hAnsiTheme="majorBidi" w:cstheme="majorBidi"/>
                <w:sz w:val="30"/>
                <w:szCs w:val="30"/>
              </w:rPr>
              <w:t>2,003</w:t>
            </w:r>
          </w:p>
        </w:tc>
      </w:tr>
      <w:tr w:rsidR="00C01B58" w:rsidRPr="00C01B58" w:rsidTr="007E6E6E">
        <w:tc>
          <w:tcPr>
            <w:tcW w:w="6463" w:type="dxa"/>
            <w:tcBorders>
              <w:top w:val="nil"/>
              <w:bottom w:val="nil"/>
            </w:tcBorders>
            <w:shd w:val="clear" w:color="auto" w:fill="auto"/>
          </w:tcPr>
          <w:p w:rsidR="00C01B58" w:rsidRPr="00B779E6" w:rsidRDefault="00C01B58" w:rsidP="0010509D">
            <w:pPr>
              <w:tabs>
                <w:tab w:val="left" w:pos="276"/>
                <w:tab w:val="left" w:pos="321"/>
              </w:tabs>
              <w:spacing w:line="380" w:lineRule="exact"/>
              <w:ind w:left="170" w:hanging="170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B779E6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รวมสินทรัพย์สิทธิการใช้</w:t>
            </w: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:rsidR="00C01B58" w:rsidRPr="00C01B58" w:rsidRDefault="00C01B58" w:rsidP="001050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C01B58">
              <w:rPr>
                <w:rFonts w:asciiTheme="majorBidi" w:eastAsia="Arial Unicode MS" w:hAnsiTheme="majorBidi" w:cstheme="majorBidi"/>
                <w:sz w:val="30"/>
                <w:szCs w:val="30"/>
              </w:rPr>
              <w:t>17,466</w:t>
            </w:r>
          </w:p>
        </w:tc>
      </w:tr>
    </w:tbl>
    <w:p w:rsidR="00597C57" w:rsidRDefault="00597C57" w:rsidP="0010509D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26"/>
          <w:szCs w:val="26"/>
          <w:lang w:val="en-GB"/>
        </w:rPr>
      </w:pPr>
    </w:p>
    <w:p w:rsidR="00442DE0" w:rsidRDefault="00597C57" w:rsidP="00105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42DE0" w:rsidRPr="00A6632B">
        <w:rPr>
          <w:rFonts w:asciiTheme="majorBidi" w:hAnsiTheme="majorBidi"/>
          <w:b/>
          <w:bCs/>
          <w:sz w:val="32"/>
          <w:szCs w:val="32"/>
          <w:cs/>
        </w:rPr>
        <w:t>.</w:t>
      </w:r>
      <w:r w:rsidR="00442DE0" w:rsidRPr="00A6632B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7AB4" w:rsidRPr="00B779E6">
        <w:rPr>
          <w:rFonts w:asciiTheme="majorBidi" w:hAnsiTheme="majorBidi" w:cstheme="majorBidi"/>
          <w:b/>
          <w:bCs/>
          <w:sz w:val="32"/>
          <w:szCs w:val="32"/>
          <w:cs/>
        </w:rPr>
        <w:t>รายการบัญชีกับบุคคลหรือกิจการที่เกี่ยวข้องกัน</w:t>
      </w:r>
    </w:p>
    <w:p w:rsidR="00910EFE" w:rsidRDefault="00910EFE" w:rsidP="00105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B779E6">
        <w:rPr>
          <w:rFonts w:asciiTheme="majorBidi" w:hAnsiTheme="majorBidi"/>
          <w:sz w:val="32"/>
          <w:szCs w:val="32"/>
          <w:cs/>
        </w:rPr>
        <w:t>บุคคลหรือกิจการที่เกี่ยวข้องกัน หมายถึง บุคคลหรือกิจการที่อยู่ภายใต้การควบคุมของบริษัท หรือ</w:t>
      </w:r>
      <w:r w:rsidRPr="00B779E6">
        <w:rPr>
          <w:rFonts w:asciiTheme="majorBidi" w:hAnsiTheme="majorBidi" w:hint="cs"/>
          <w:sz w:val="32"/>
          <w:szCs w:val="32"/>
          <w:cs/>
        </w:rPr>
        <w:t>ถูกบริษัท</w:t>
      </w:r>
      <w:r w:rsidRPr="00B779E6">
        <w:rPr>
          <w:rFonts w:asciiTheme="majorBidi" w:hAnsiTheme="majorBidi"/>
          <w:sz w:val="32"/>
          <w:szCs w:val="32"/>
          <w:cs/>
        </w:rPr>
        <w:t>ควบคุม</w:t>
      </w:r>
      <w:r w:rsidRPr="00B779E6">
        <w:rPr>
          <w:rFonts w:asciiTheme="majorBidi" w:hAnsiTheme="majorBidi" w:hint="cs"/>
          <w:sz w:val="32"/>
          <w:szCs w:val="32"/>
          <w:cs/>
        </w:rPr>
        <w:t>ไม่ว่าจะเป็นโดย</w:t>
      </w:r>
      <w:r w:rsidRPr="00B779E6">
        <w:rPr>
          <w:rFonts w:asciiTheme="majorBidi" w:hAnsiTheme="majorBidi"/>
          <w:sz w:val="32"/>
          <w:szCs w:val="32"/>
          <w:cs/>
        </w:rPr>
        <w:t>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:rsidR="00910EFE" w:rsidRDefault="00910EFE" w:rsidP="00105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B779E6">
        <w:rPr>
          <w:rFonts w:asciiTheme="majorBidi" w:hAnsiTheme="majorBidi"/>
          <w:sz w:val="32"/>
          <w:szCs w:val="32"/>
          <w:cs/>
        </w:rPr>
        <w:t>บุคคลหรือกิจการที่เกี่ยวข้องกัน</w:t>
      </w:r>
      <w:r w:rsidRPr="00B779E6">
        <w:rPr>
          <w:rFonts w:asciiTheme="majorBidi" w:hAnsiTheme="majorBidi" w:hint="cs"/>
          <w:sz w:val="32"/>
          <w:szCs w:val="32"/>
          <w:cs/>
        </w:rPr>
        <w:t xml:space="preserve"> </w:t>
      </w:r>
      <w:r w:rsidRPr="00B779E6">
        <w:rPr>
          <w:rFonts w:asciiTheme="majorBidi" w:hAnsiTheme="majorBidi"/>
          <w:sz w:val="32"/>
          <w:szCs w:val="32"/>
          <w:cs/>
        </w:rPr>
        <w:t>ประกอบด้วย</w:t>
      </w:r>
    </w:p>
    <w:tbl>
      <w:tblPr>
        <w:tblW w:w="8439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92"/>
        <w:gridCol w:w="142"/>
        <w:gridCol w:w="3402"/>
        <w:gridCol w:w="141"/>
        <w:gridCol w:w="1862"/>
      </w:tblGrid>
      <w:tr w:rsidR="00910EFE" w:rsidRPr="00077087" w:rsidTr="00077087">
        <w:tc>
          <w:tcPr>
            <w:tcW w:w="2892" w:type="dxa"/>
            <w:tcBorders>
              <w:bottom w:val="single" w:sz="6" w:space="0" w:color="auto"/>
            </w:tcBorders>
          </w:tcPr>
          <w:p w:rsidR="00910EFE" w:rsidRPr="00077087" w:rsidRDefault="00910EFE" w:rsidP="00887FDA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79E6">
              <w:rPr>
                <w:rFonts w:ascii="Angsana New" w:hAnsi="Angsana New"/>
                <w:sz w:val="24"/>
                <w:szCs w:val="24"/>
                <w:cs/>
              </w:rPr>
              <w:t>ชื่อ</w:t>
            </w:r>
            <w:r w:rsidRPr="00B779E6">
              <w:rPr>
                <w:rFonts w:ascii="Angsana New" w:hAnsi="Angsana New" w:hint="cs"/>
                <w:sz w:val="24"/>
                <w:szCs w:val="24"/>
                <w:cs/>
              </w:rPr>
              <w:t>บุคคลหรือ</w:t>
            </w:r>
            <w:r w:rsidRPr="00B779E6">
              <w:rPr>
                <w:rFonts w:ascii="Angsana New" w:hAnsi="Angsana New"/>
                <w:sz w:val="24"/>
                <w:szCs w:val="24"/>
                <w:cs/>
              </w:rPr>
              <w:t>กิจการ</w:t>
            </w:r>
            <w:r w:rsidRPr="00B779E6">
              <w:rPr>
                <w:rFonts w:ascii="Angsana New" w:hAnsi="Angsan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42" w:type="dxa"/>
          </w:tcPr>
          <w:p w:rsidR="00910EFE" w:rsidRPr="00077087" w:rsidRDefault="00910EFE" w:rsidP="00887FDA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910EFE" w:rsidRPr="00B779E6" w:rsidRDefault="00910EFE" w:rsidP="00887FDA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779E6">
              <w:rPr>
                <w:rFonts w:ascii="Angsana New" w:hAnsi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41" w:type="dxa"/>
          </w:tcPr>
          <w:p w:rsidR="00910EFE" w:rsidRPr="00077087" w:rsidRDefault="00910EFE" w:rsidP="00887FDA">
            <w:pPr>
              <w:spacing w:line="300" w:lineRule="exact"/>
              <w:ind w:right="14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62" w:type="dxa"/>
            <w:tcBorders>
              <w:bottom w:val="single" w:sz="6" w:space="0" w:color="auto"/>
            </w:tcBorders>
          </w:tcPr>
          <w:p w:rsidR="00910EFE" w:rsidRPr="00077087" w:rsidRDefault="00910EFE" w:rsidP="00887FDA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79E6">
              <w:rPr>
                <w:rFonts w:ascii="Angsana New" w:hAnsi="Angsana New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910EFE" w:rsidRPr="00077087" w:rsidTr="00077087">
        <w:tc>
          <w:tcPr>
            <w:tcW w:w="2892" w:type="dxa"/>
            <w:tcBorders>
              <w:top w:val="single" w:sz="6" w:space="0" w:color="auto"/>
            </w:tcBorders>
            <w:vAlign w:val="center"/>
          </w:tcPr>
          <w:p w:rsidR="00910EFE" w:rsidRPr="00B779E6" w:rsidRDefault="00910EFE" w:rsidP="00887FDA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z w:val="24"/>
                <w:szCs w:val="24"/>
                <w:cs/>
              </w:rPr>
            </w:pPr>
            <w:r w:rsidRPr="00B779E6">
              <w:rPr>
                <w:rFonts w:ascii="Angsana New" w:hAnsi="Angsana New" w:hint="cs"/>
                <w:sz w:val="24"/>
                <w:szCs w:val="24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42" w:type="dxa"/>
            <w:vAlign w:val="center"/>
          </w:tcPr>
          <w:p w:rsidR="00910EFE" w:rsidRPr="00077087" w:rsidRDefault="00910EFE" w:rsidP="00887FDA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  <w:vAlign w:val="center"/>
          </w:tcPr>
          <w:p w:rsidR="00910EFE" w:rsidRPr="00B779E6" w:rsidRDefault="00910EFE" w:rsidP="006F76AF">
            <w:pPr>
              <w:tabs>
                <w:tab w:val="clear" w:pos="454"/>
                <w:tab w:val="left" w:pos="60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779E6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41" w:type="dxa"/>
            <w:vAlign w:val="center"/>
          </w:tcPr>
          <w:p w:rsidR="00910EFE" w:rsidRPr="00077087" w:rsidRDefault="00910EFE" w:rsidP="00887FDA">
            <w:pPr>
              <w:spacing w:line="300" w:lineRule="exac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62" w:type="dxa"/>
            <w:tcBorders>
              <w:top w:val="single" w:sz="6" w:space="0" w:color="auto"/>
            </w:tcBorders>
            <w:vAlign w:val="center"/>
          </w:tcPr>
          <w:p w:rsidR="00910EFE" w:rsidRPr="00B779E6" w:rsidRDefault="00910EFE" w:rsidP="00887FDA">
            <w:pPr>
              <w:tabs>
                <w:tab w:val="clear" w:pos="454"/>
                <w:tab w:val="left" w:pos="60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779E6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</w:tr>
      <w:tr w:rsidR="00910EFE" w:rsidRPr="00077087" w:rsidTr="00077087">
        <w:tc>
          <w:tcPr>
            <w:tcW w:w="2892" w:type="dxa"/>
          </w:tcPr>
          <w:p w:rsidR="00910EFE" w:rsidRPr="00B779E6" w:rsidRDefault="00910EFE" w:rsidP="00887FDA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z w:val="24"/>
                <w:szCs w:val="24"/>
                <w:cs/>
              </w:rPr>
            </w:pPr>
            <w:r w:rsidRPr="00B779E6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B779E6">
              <w:rPr>
                <w:rFonts w:ascii="Angsana New" w:hAnsi="Angsana New" w:hint="cs"/>
                <w:sz w:val="24"/>
                <w:szCs w:val="24"/>
                <w:cs/>
              </w:rPr>
              <w:t>โซลาร์ พีพีเอ็ม</w:t>
            </w:r>
            <w:r w:rsidRPr="00B779E6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2" w:type="dxa"/>
            <w:vAlign w:val="center"/>
          </w:tcPr>
          <w:p w:rsidR="00910EFE" w:rsidRPr="00077087" w:rsidRDefault="00910EFE" w:rsidP="00887FDA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10EFE" w:rsidRPr="00B779E6" w:rsidRDefault="00910EFE" w:rsidP="006F76AF">
            <w:pPr>
              <w:tabs>
                <w:tab w:val="clear" w:pos="454"/>
                <w:tab w:val="left" w:pos="60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779E6">
              <w:rPr>
                <w:rFonts w:ascii="Angsana New" w:hAnsi="Angsana New" w:hint="cs"/>
                <w:sz w:val="24"/>
                <w:szCs w:val="24"/>
                <w:cs/>
              </w:rPr>
              <w:t>เป็นตัวแทนจำหน่ายและให้บริการ</w:t>
            </w:r>
            <w:r w:rsidR="00217EE5" w:rsidRPr="00B779E6">
              <w:rPr>
                <w:rFonts w:ascii="Angsana New" w:hAnsi="Angsana New" w:hint="cs"/>
                <w:sz w:val="24"/>
                <w:szCs w:val="24"/>
                <w:cs/>
              </w:rPr>
              <w:t>ออกแบบจัดหาและ</w:t>
            </w:r>
            <w:r w:rsidR="00217EE5" w:rsidRPr="00B779E6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ติดตั้งอุปกรณ์ผลิตกระแสไฟฟ้าโดยใช้พลังงาน</w:t>
            </w:r>
            <w:r w:rsidR="00217EE5" w:rsidRPr="006F76AF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ทางเลือก และประกอบแผงโซลาร์เซลล์เพื่อการส่งออก</w:t>
            </w:r>
          </w:p>
        </w:tc>
        <w:tc>
          <w:tcPr>
            <w:tcW w:w="141" w:type="dxa"/>
            <w:vAlign w:val="bottom"/>
          </w:tcPr>
          <w:p w:rsidR="00910EFE" w:rsidRPr="00077087" w:rsidRDefault="00910EFE" w:rsidP="00887FDA">
            <w:pPr>
              <w:spacing w:line="300" w:lineRule="exac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62" w:type="dxa"/>
          </w:tcPr>
          <w:p w:rsidR="00910EFE" w:rsidRPr="00B779E6" w:rsidRDefault="00910EFE" w:rsidP="00887FDA">
            <w:pPr>
              <w:tabs>
                <w:tab w:val="clear" w:pos="454"/>
                <w:tab w:val="left" w:pos="60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779E6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</w:tr>
      <w:tr w:rsidR="00217EE5" w:rsidRPr="00077087" w:rsidTr="00077087">
        <w:tc>
          <w:tcPr>
            <w:tcW w:w="2892" w:type="dxa"/>
          </w:tcPr>
          <w:p w:rsidR="00217EE5" w:rsidRPr="00077087" w:rsidRDefault="00217EE5" w:rsidP="00887FDA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77087">
              <w:rPr>
                <w:rFonts w:asciiTheme="majorBidi" w:hAnsiTheme="majorBidi" w:cstheme="majorBidi"/>
                <w:sz w:val="24"/>
                <w:szCs w:val="24"/>
              </w:rPr>
              <w:t xml:space="preserve">Vina </w:t>
            </w:r>
            <w:r w:rsidRPr="00077087">
              <w:rPr>
                <w:rFonts w:ascii="Angsana New" w:hAnsi="Angsana New"/>
                <w:sz w:val="24"/>
                <w:szCs w:val="24"/>
              </w:rPr>
              <w:t>Solar</w:t>
            </w:r>
            <w:r w:rsidRPr="00077087">
              <w:rPr>
                <w:rFonts w:asciiTheme="majorBidi" w:hAnsiTheme="majorBidi" w:cstheme="majorBidi"/>
                <w:sz w:val="24"/>
                <w:szCs w:val="24"/>
              </w:rPr>
              <w:t xml:space="preserve"> Technology</w:t>
            </w:r>
            <w:r w:rsidRPr="00B779E6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077087">
              <w:rPr>
                <w:rFonts w:asciiTheme="majorBidi" w:hAnsiTheme="majorBidi" w:cstheme="majorBidi"/>
                <w:sz w:val="24"/>
                <w:szCs w:val="24"/>
              </w:rPr>
              <w:t>Co</w:t>
            </w:r>
            <w:r w:rsidRPr="00B779E6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077087">
              <w:rPr>
                <w:rFonts w:asciiTheme="majorBidi" w:hAnsiTheme="majorBidi" w:cstheme="majorBidi"/>
                <w:sz w:val="24"/>
                <w:szCs w:val="24"/>
              </w:rPr>
              <w:t>, Ltd</w:t>
            </w:r>
            <w:r w:rsidRPr="00B779E6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07708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779E6">
              <w:rPr>
                <w:rFonts w:asciiTheme="majorBidi" w:hAnsiTheme="majorBidi" w:hint="cs"/>
                <w:sz w:val="24"/>
                <w:szCs w:val="24"/>
                <w:cs/>
              </w:rPr>
              <w:t>(</w:t>
            </w:r>
            <w:r w:rsidRPr="00077087">
              <w:rPr>
                <w:rFonts w:asciiTheme="majorBidi" w:hAnsiTheme="majorBidi" w:cstheme="majorBidi"/>
                <w:sz w:val="24"/>
                <w:szCs w:val="24"/>
              </w:rPr>
              <w:t>Vie</w:t>
            </w:r>
            <w:r w:rsidR="00764218" w:rsidRPr="00077087">
              <w:rPr>
                <w:rFonts w:asciiTheme="majorBidi" w:hAnsiTheme="majorBidi" w:cstheme="majorBidi"/>
                <w:sz w:val="24"/>
                <w:szCs w:val="24"/>
              </w:rPr>
              <w:t>t</w:t>
            </w:r>
            <w:r w:rsidRPr="00077087">
              <w:rPr>
                <w:rFonts w:asciiTheme="majorBidi" w:hAnsiTheme="majorBidi" w:cstheme="majorBidi"/>
                <w:sz w:val="24"/>
                <w:szCs w:val="24"/>
              </w:rPr>
              <w:t>nam</w:t>
            </w:r>
            <w:r w:rsidRPr="00077087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217EE5" w:rsidRPr="00077087" w:rsidRDefault="00217EE5" w:rsidP="00887FDA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02" w:type="dxa"/>
          </w:tcPr>
          <w:p w:rsidR="00217EE5" w:rsidRPr="00B779E6" w:rsidRDefault="00217EE5" w:rsidP="006F76AF">
            <w:pPr>
              <w:tabs>
                <w:tab w:val="clear" w:pos="454"/>
                <w:tab w:val="left" w:pos="60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779E6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ผลิตและจำหน่ายโซลาร์เซลล์</w:t>
            </w:r>
          </w:p>
        </w:tc>
        <w:tc>
          <w:tcPr>
            <w:tcW w:w="141" w:type="dxa"/>
          </w:tcPr>
          <w:p w:rsidR="00217EE5" w:rsidRPr="00077087" w:rsidRDefault="00217EE5" w:rsidP="00887FDA">
            <w:pPr>
              <w:spacing w:line="300" w:lineRule="exac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62" w:type="dxa"/>
          </w:tcPr>
          <w:p w:rsidR="00217EE5" w:rsidRPr="00B779E6" w:rsidRDefault="00217EE5" w:rsidP="00887FDA">
            <w:pPr>
              <w:tabs>
                <w:tab w:val="clear" w:pos="454"/>
                <w:tab w:val="left" w:pos="60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779E6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ผู้ถือหุ้นร่วมในบริษัท</w:t>
            </w:r>
            <w:r w:rsidR="00EF20BF" w:rsidRPr="00B779E6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ย่อย</w:t>
            </w:r>
          </w:p>
        </w:tc>
      </w:tr>
      <w:tr w:rsidR="00217EE5" w:rsidRPr="00077087" w:rsidTr="00077087">
        <w:tc>
          <w:tcPr>
            <w:tcW w:w="2892" w:type="dxa"/>
          </w:tcPr>
          <w:p w:rsidR="00217EE5" w:rsidRPr="00077087" w:rsidRDefault="00217EE5" w:rsidP="00887FDA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z w:val="24"/>
                <w:szCs w:val="24"/>
              </w:rPr>
            </w:pPr>
            <w:r w:rsidRPr="00B779E6">
              <w:rPr>
                <w:rFonts w:ascii="Angsana New" w:hAnsi="Angsana New" w:hint="cs"/>
                <w:sz w:val="24"/>
                <w:szCs w:val="24"/>
                <w:cs/>
              </w:rPr>
              <w:t>บริษัท พรพรหม</w:t>
            </w:r>
            <w:r w:rsidRPr="0007708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B779E6">
              <w:rPr>
                <w:rFonts w:ascii="Angsana New" w:hAnsi="Angsana New" w:hint="cs"/>
                <w:sz w:val="24"/>
                <w:szCs w:val="24"/>
                <w:cs/>
              </w:rPr>
              <w:t>ดิสทริบิวชั่น จำกัด</w:t>
            </w:r>
          </w:p>
        </w:tc>
        <w:tc>
          <w:tcPr>
            <w:tcW w:w="142" w:type="dxa"/>
          </w:tcPr>
          <w:p w:rsidR="00217EE5" w:rsidRPr="00077087" w:rsidRDefault="00217EE5" w:rsidP="00887FDA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02" w:type="dxa"/>
          </w:tcPr>
          <w:p w:rsidR="00217EE5" w:rsidRPr="006F76AF" w:rsidRDefault="00217EE5" w:rsidP="006F76AF">
            <w:pPr>
              <w:tabs>
                <w:tab w:val="clear" w:pos="454"/>
                <w:tab w:val="left" w:pos="600"/>
              </w:tabs>
              <w:spacing w:line="300" w:lineRule="exac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6F76AF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นำเข้าและจัดจำหน่ายอะไหล่สำหรับเครื่องปรับอากาศ</w:t>
            </w:r>
          </w:p>
        </w:tc>
        <w:tc>
          <w:tcPr>
            <w:tcW w:w="141" w:type="dxa"/>
          </w:tcPr>
          <w:p w:rsidR="00217EE5" w:rsidRPr="00077087" w:rsidRDefault="00217EE5" w:rsidP="00887FDA">
            <w:pPr>
              <w:spacing w:line="300" w:lineRule="exac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62" w:type="dxa"/>
          </w:tcPr>
          <w:p w:rsidR="00217EE5" w:rsidRPr="00077087" w:rsidRDefault="00217EE5" w:rsidP="00887FDA">
            <w:pPr>
              <w:tabs>
                <w:tab w:val="clear" w:pos="454"/>
                <w:tab w:val="clear" w:pos="1644"/>
                <w:tab w:val="left" w:pos="600"/>
                <w:tab w:val="left" w:pos="164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B779E6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กรรมการและผู้ถือหุ้น</w:t>
            </w:r>
          </w:p>
          <w:p w:rsidR="00217EE5" w:rsidRPr="00B779E6" w:rsidRDefault="00217EE5" w:rsidP="00887FDA">
            <w:pPr>
              <w:tabs>
                <w:tab w:val="clear" w:pos="454"/>
                <w:tab w:val="clear" w:pos="1644"/>
                <w:tab w:val="left" w:pos="600"/>
                <w:tab w:val="left" w:pos="164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779E6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เป็นเครือญาติกัน</w:t>
            </w:r>
          </w:p>
        </w:tc>
      </w:tr>
      <w:tr w:rsidR="00217EE5" w:rsidRPr="00077087" w:rsidTr="00077087">
        <w:tc>
          <w:tcPr>
            <w:tcW w:w="2892" w:type="dxa"/>
            <w:vAlign w:val="center"/>
          </w:tcPr>
          <w:p w:rsidR="00217EE5" w:rsidRPr="00B779E6" w:rsidRDefault="00217EE5" w:rsidP="00887FDA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z w:val="24"/>
                <w:szCs w:val="24"/>
                <w:cs/>
              </w:rPr>
            </w:pPr>
            <w:r w:rsidRPr="00B779E6">
              <w:rPr>
                <w:rFonts w:ascii="Angsana New" w:hAnsi="Angsana New" w:hint="cs"/>
                <w:sz w:val="24"/>
                <w:szCs w:val="24"/>
                <w:cs/>
              </w:rPr>
              <w:t>คุณชำนาญ พรพิไลลักษณ์</w:t>
            </w:r>
          </w:p>
        </w:tc>
        <w:tc>
          <w:tcPr>
            <w:tcW w:w="142" w:type="dxa"/>
            <w:vAlign w:val="center"/>
          </w:tcPr>
          <w:p w:rsidR="00217EE5" w:rsidRPr="00077087" w:rsidRDefault="00217EE5" w:rsidP="00887FDA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217EE5" w:rsidRPr="00B779E6" w:rsidRDefault="00217EE5" w:rsidP="00887FDA">
            <w:pPr>
              <w:tabs>
                <w:tab w:val="clear" w:pos="454"/>
                <w:tab w:val="left" w:pos="60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779E6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217EE5" w:rsidRPr="00077087" w:rsidRDefault="00217EE5" w:rsidP="00887FDA">
            <w:pPr>
              <w:spacing w:line="300" w:lineRule="exac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62" w:type="dxa"/>
          </w:tcPr>
          <w:p w:rsidR="00217EE5" w:rsidRPr="00B779E6" w:rsidRDefault="00217EE5" w:rsidP="00887FDA">
            <w:pPr>
              <w:tabs>
                <w:tab w:val="clear" w:pos="454"/>
                <w:tab w:val="left" w:pos="600"/>
              </w:tabs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779E6">
              <w:rPr>
                <w:rFonts w:ascii="Angsana New" w:hAnsi="Angsana New" w:hint="cs"/>
                <w:sz w:val="24"/>
                <w:szCs w:val="24"/>
                <w:cs/>
              </w:rPr>
              <w:t>กรรมการ</w:t>
            </w:r>
          </w:p>
        </w:tc>
      </w:tr>
      <w:tr w:rsidR="00077087" w:rsidRPr="00077087" w:rsidTr="00077087">
        <w:tc>
          <w:tcPr>
            <w:tcW w:w="2892" w:type="dxa"/>
            <w:shd w:val="clear" w:color="auto" w:fill="auto"/>
            <w:vAlign w:val="center"/>
          </w:tcPr>
          <w:p w:rsidR="00845A6B" w:rsidRPr="00B779E6" w:rsidRDefault="00845A6B" w:rsidP="00887FDA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z w:val="24"/>
                <w:szCs w:val="24"/>
                <w:cs/>
              </w:rPr>
            </w:pPr>
            <w:r w:rsidRPr="00B779E6">
              <w:rPr>
                <w:rFonts w:ascii="Angsana New" w:hAnsi="Angsana New" w:hint="cs"/>
                <w:sz w:val="24"/>
                <w:szCs w:val="24"/>
                <w:cs/>
              </w:rPr>
              <w:t>คุณกฤษณ์ พรพิไลลักษณ์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845A6B" w:rsidRPr="00077087" w:rsidRDefault="00845A6B" w:rsidP="00887FDA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45A6B" w:rsidRPr="00B779E6" w:rsidRDefault="00845A6B" w:rsidP="00887FDA">
            <w:pPr>
              <w:tabs>
                <w:tab w:val="clear" w:pos="454"/>
                <w:tab w:val="left" w:pos="60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779E6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845A6B" w:rsidRPr="00077087" w:rsidRDefault="00845A6B" w:rsidP="00887FDA">
            <w:pPr>
              <w:spacing w:line="300" w:lineRule="exac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62" w:type="dxa"/>
            <w:shd w:val="clear" w:color="auto" w:fill="auto"/>
          </w:tcPr>
          <w:p w:rsidR="00845A6B" w:rsidRPr="00B779E6" w:rsidRDefault="00845A6B" w:rsidP="00887FDA">
            <w:pPr>
              <w:tabs>
                <w:tab w:val="clear" w:pos="454"/>
                <w:tab w:val="left" w:pos="600"/>
              </w:tabs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779E6">
              <w:rPr>
                <w:rFonts w:ascii="Angsana New" w:hAnsi="Angsana New" w:hint="cs"/>
                <w:sz w:val="24"/>
                <w:szCs w:val="24"/>
                <w:cs/>
              </w:rPr>
              <w:t>กรรมการ</w:t>
            </w:r>
          </w:p>
        </w:tc>
      </w:tr>
      <w:tr w:rsidR="00217EE5" w:rsidRPr="00077087" w:rsidTr="00077087">
        <w:tc>
          <w:tcPr>
            <w:tcW w:w="2892" w:type="dxa"/>
            <w:vAlign w:val="center"/>
          </w:tcPr>
          <w:p w:rsidR="00217EE5" w:rsidRPr="00B779E6" w:rsidRDefault="00217EE5" w:rsidP="00887FDA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z w:val="24"/>
                <w:szCs w:val="24"/>
                <w:cs/>
              </w:rPr>
            </w:pPr>
            <w:r w:rsidRPr="00B779E6">
              <w:rPr>
                <w:rFonts w:ascii="Angsana New" w:hAnsi="Angsana New" w:hint="cs"/>
                <w:sz w:val="24"/>
                <w:szCs w:val="24"/>
                <w:cs/>
              </w:rPr>
              <w:t>นางเตือนใจ พรพิไลลักษณ์</w:t>
            </w:r>
          </w:p>
        </w:tc>
        <w:tc>
          <w:tcPr>
            <w:tcW w:w="142" w:type="dxa"/>
            <w:vAlign w:val="center"/>
          </w:tcPr>
          <w:p w:rsidR="00217EE5" w:rsidRPr="00077087" w:rsidRDefault="00217EE5" w:rsidP="00887FDA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217EE5" w:rsidRPr="00B779E6" w:rsidRDefault="00217EE5" w:rsidP="00887FDA">
            <w:pPr>
              <w:tabs>
                <w:tab w:val="clear" w:pos="454"/>
                <w:tab w:val="left" w:pos="60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779E6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217EE5" w:rsidRPr="00077087" w:rsidRDefault="00217EE5" w:rsidP="00887FDA">
            <w:pPr>
              <w:spacing w:line="300" w:lineRule="exac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62" w:type="dxa"/>
          </w:tcPr>
          <w:p w:rsidR="00217EE5" w:rsidRPr="00077087" w:rsidRDefault="00217EE5" w:rsidP="00887FDA">
            <w:pPr>
              <w:tabs>
                <w:tab w:val="clear" w:pos="454"/>
                <w:tab w:val="left" w:pos="60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79E6">
              <w:rPr>
                <w:rFonts w:ascii="Angsana New" w:hAnsi="Angsana New" w:hint="cs"/>
                <w:sz w:val="24"/>
                <w:szCs w:val="24"/>
                <w:cs/>
              </w:rPr>
              <w:t>มารดาของกรรมการ</w:t>
            </w:r>
          </w:p>
        </w:tc>
      </w:tr>
    </w:tbl>
    <w:p w:rsidR="00910EFE" w:rsidRDefault="00910EFE" w:rsidP="008B1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:rsidR="00910EFE" w:rsidRDefault="00910EFE" w:rsidP="008B1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B779E6">
        <w:rPr>
          <w:rFonts w:asciiTheme="majorBidi" w:hAnsiTheme="majorBidi"/>
          <w:sz w:val="32"/>
          <w:szCs w:val="32"/>
          <w:cs/>
        </w:rPr>
        <w:t>นโยบายการกำหนดราคาสำหรับแต่ละประเภทรายการมีดังนี้</w:t>
      </w:r>
    </w:p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252"/>
        <w:gridCol w:w="142"/>
        <w:gridCol w:w="3969"/>
      </w:tblGrid>
      <w:tr w:rsidR="00FC6FC2" w:rsidRPr="0093305F" w:rsidTr="008F14B3">
        <w:tc>
          <w:tcPr>
            <w:tcW w:w="4252" w:type="dxa"/>
            <w:tcBorders>
              <w:bottom w:val="single" w:sz="6" w:space="0" w:color="auto"/>
            </w:tcBorders>
          </w:tcPr>
          <w:p w:rsidR="00FC6FC2" w:rsidRPr="0093305F" w:rsidRDefault="00FC6FC2" w:rsidP="002723D7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79E6">
              <w:rPr>
                <w:rFonts w:ascii="Angsana New" w:hAnsi="Angsana New"/>
                <w:sz w:val="28"/>
                <w:szCs w:val="28"/>
                <w:cs/>
              </w:rPr>
              <w:t>ประเภทรายการ</w:t>
            </w:r>
          </w:p>
        </w:tc>
        <w:tc>
          <w:tcPr>
            <w:tcW w:w="142" w:type="dxa"/>
          </w:tcPr>
          <w:p w:rsidR="00FC6FC2" w:rsidRPr="0093305F" w:rsidRDefault="00FC6FC2" w:rsidP="002723D7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6" w:space="0" w:color="auto"/>
            </w:tcBorders>
          </w:tcPr>
          <w:p w:rsidR="00FC6FC2" w:rsidRPr="0093305F" w:rsidRDefault="00FC6FC2" w:rsidP="002723D7">
            <w:pPr>
              <w:tabs>
                <w:tab w:val="clear" w:pos="3742"/>
                <w:tab w:val="left" w:pos="540"/>
                <w:tab w:val="left" w:pos="38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79E6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C6FC2" w:rsidRPr="0093305F" w:rsidTr="008F14B3">
        <w:tc>
          <w:tcPr>
            <w:tcW w:w="4252" w:type="dxa"/>
            <w:tcBorders>
              <w:top w:val="single" w:sz="6" w:space="0" w:color="auto"/>
            </w:tcBorders>
          </w:tcPr>
          <w:p w:rsidR="00FC6FC2" w:rsidRPr="00B779E6" w:rsidRDefault="00FC6FC2" w:rsidP="002723D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79E6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  <w:r w:rsidRPr="00B779E6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B779E6">
              <w:rPr>
                <w:rFonts w:ascii="Angsana New" w:hAnsi="Angsana New" w:hint="cs"/>
                <w:sz w:val="28"/>
                <w:szCs w:val="28"/>
                <w:cs/>
              </w:rPr>
              <w:t xml:space="preserve">ซื้อสินค้า </w:t>
            </w:r>
          </w:p>
        </w:tc>
        <w:tc>
          <w:tcPr>
            <w:tcW w:w="142" w:type="dxa"/>
          </w:tcPr>
          <w:p w:rsidR="00FC6FC2" w:rsidRPr="0093305F" w:rsidRDefault="00FC6FC2" w:rsidP="002723D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FC6FC2" w:rsidRPr="0093305F" w:rsidRDefault="00FC6FC2" w:rsidP="002723D7">
            <w:pPr>
              <w:tabs>
                <w:tab w:val="clear" w:pos="3742"/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779E6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FC6FC2" w:rsidRPr="0093305F" w:rsidTr="008F14B3">
        <w:tc>
          <w:tcPr>
            <w:tcW w:w="4252" w:type="dxa"/>
          </w:tcPr>
          <w:p w:rsidR="00FC6FC2" w:rsidRPr="0093305F" w:rsidRDefault="00FC6FC2" w:rsidP="002723D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779E6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 w:rsidRPr="00B779E6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B779E6">
              <w:rPr>
                <w:rFonts w:ascii="Angsana New" w:hAnsi="Angsana New" w:hint="cs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142" w:type="dxa"/>
          </w:tcPr>
          <w:p w:rsidR="00FC6FC2" w:rsidRPr="0093305F" w:rsidRDefault="00FC6FC2" w:rsidP="002723D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:rsidR="00FC6FC2" w:rsidRPr="00B779E6" w:rsidRDefault="00FC6FC2" w:rsidP="002723D7">
            <w:pPr>
              <w:tabs>
                <w:tab w:val="clear" w:pos="3742"/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79E6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FC6FC2" w:rsidRPr="0093305F" w:rsidTr="008F14B3">
        <w:tc>
          <w:tcPr>
            <w:tcW w:w="4252" w:type="dxa"/>
          </w:tcPr>
          <w:p w:rsidR="00FC6FC2" w:rsidRPr="00B779E6" w:rsidRDefault="00FC6FC2" w:rsidP="002723D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79E6">
              <w:rPr>
                <w:rFonts w:ascii="Angsana New" w:hAnsi="Angsana New" w:hint="cs"/>
                <w:sz w:val="28"/>
                <w:szCs w:val="28"/>
                <w:cs/>
              </w:rPr>
              <w:t>ค่าเช่าอาคาร</w:t>
            </w:r>
          </w:p>
        </w:tc>
        <w:tc>
          <w:tcPr>
            <w:tcW w:w="142" w:type="dxa"/>
          </w:tcPr>
          <w:p w:rsidR="00FC6FC2" w:rsidRPr="0093305F" w:rsidRDefault="00FC6FC2" w:rsidP="002723D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:rsidR="00FC6FC2" w:rsidRPr="00B779E6" w:rsidRDefault="00FC6FC2" w:rsidP="002723D7">
            <w:pPr>
              <w:tabs>
                <w:tab w:val="clear" w:pos="3742"/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79E6">
              <w:rPr>
                <w:rFonts w:ascii="Angsana New" w:hAnsi="Angsana New" w:hint="cs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FC6FC2" w:rsidRPr="0093305F" w:rsidTr="008F14B3">
        <w:tc>
          <w:tcPr>
            <w:tcW w:w="4252" w:type="dxa"/>
          </w:tcPr>
          <w:p w:rsidR="00FC6FC2" w:rsidRPr="00B779E6" w:rsidRDefault="00FC6FC2" w:rsidP="002723D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79E6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 (รายได้อื่น)</w:t>
            </w:r>
            <w:r w:rsidRPr="00B779E6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B779E6">
              <w:rPr>
                <w:rFonts w:ascii="Angsana New" w:hAnsi="Angsana New" w:hint="cs"/>
                <w:sz w:val="28"/>
                <w:szCs w:val="28"/>
                <w:cs/>
              </w:rPr>
              <w:t>ค่าเช่ารับ</w:t>
            </w:r>
            <w:r w:rsidRPr="00B779E6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B779E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2" w:type="dxa"/>
          </w:tcPr>
          <w:p w:rsidR="00FC6FC2" w:rsidRPr="0093305F" w:rsidRDefault="00FC6FC2" w:rsidP="002723D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:rsidR="00FC6FC2" w:rsidRPr="00B779E6" w:rsidRDefault="00FC6FC2" w:rsidP="002723D7">
            <w:pPr>
              <w:tabs>
                <w:tab w:val="clear" w:pos="3742"/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79E6">
              <w:rPr>
                <w:rFonts w:ascii="Angsana New" w:hAnsi="Angsana New" w:hint="cs"/>
                <w:sz w:val="28"/>
                <w:szCs w:val="28"/>
                <w:cs/>
              </w:rPr>
              <w:t>จำนวนตามที่ตกลงร่วมกัน</w:t>
            </w:r>
          </w:p>
        </w:tc>
      </w:tr>
      <w:tr w:rsidR="00FC6FC2" w:rsidRPr="0093305F" w:rsidTr="008F14B3">
        <w:tc>
          <w:tcPr>
            <w:tcW w:w="4252" w:type="dxa"/>
          </w:tcPr>
          <w:p w:rsidR="00FC6FC2" w:rsidRPr="00B779E6" w:rsidRDefault="00FC6FC2" w:rsidP="002723D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79E6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2" w:type="dxa"/>
          </w:tcPr>
          <w:p w:rsidR="00FC6FC2" w:rsidRPr="0093305F" w:rsidRDefault="00FC6FC2" w:rsidP="002723D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:rsidR="00FC6FC2" w:rsidRPr="00B779E6" w:rsidRDefault="00FC6FC2" w:rsidP="002723D7">
            <w:pPr>
              <w:tabs>
                <w:tab w:val="clear" w:pos="3742"/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79E6">
              <w:rPr>
                <w:rFonts w:ascii="Angsana New" w:hAnsi="Angsana New" w:hint="cs"/>
                <w:sz w:val="28"/>
                <w:szCs w:val="28"/>
                <w:cs/>
              </w:rPr>
              <w:t>อ้างอิงอัตราดอกเบี้ยเงินกู้ยืมระยะสั้นของธนาคาร</w:t>
            </w:r>
          </w:p>
        </w:tc>
      </w:tr>
      <w:tr w:rsidR="00FC6FC2" w:rsidRPr="0093305F" w:rsidTr="008F14B3">
        <w:tc>
          <w:tcPr>
            <w:tcW w:w="4252" w:type="dxa"/>
          </w:tcPr>
          <w:p w:rsidR="00FC6FC2" w:rsidRPr="00B779E6" w:rsidRDefault="00FC6FC2" w:rsidP="002723D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79E6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2" w:type="dxa"/>
          </w:tcPr>
          <w:p w:rsidR="00FC6FC2" w:rsidRPr="0093305F" w:rsidRDefault="00FC6FC2" w:rsidP="002723D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:rsidR="00FC6FC2" w:rsidRPr="00B779E6" w:rsidRDefault="00FC6FC2" w:rsidP="002723D7">
            <w:pPr>
              <w:tabs>
                <w:tab w:val="clear" w:pos="3742"/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79E6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อัตราดอกเบี้ยตามที่ตกลงร่วมกัน</w:t>
            </w:r>
          </w:p>
        </w:tc>
      </w:tr>
      <w:tr w:rsidR="00FC6FC2" w:rsidRPr="0093305F" w:rsidTr="008F14B3">
        <w:tc>
          <w:tcPr>
            <w:tcW w:w="4252" w:type="dxa"/>
          </w:tcPr>
          <w:p w:rsidR="00FC6FC2" w:rsidRPr="00B779E6" w:rsidRDefault="00FC6FC2" w:rsidP="002723D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79E6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42" w:type="dxa"/>
          </w:tcPr>
          <w:p w:rsidR="00FC6FC2" w:rsidRPr="0093305F" w:rsidRDefault="00FC6FC2" w:rsidP="002723D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:rsidR="00FC6FC2" w:rsidRPr="00B779E6" w:rsidRDefault="00FC6FC2" w:rsidP="002723D7">
            <w:pPr>
              <w:tabs>
                <w:tab w:val="clear" w:pos="3742"/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79E6">
              <w:rPr>
                <w:rFonts w:ascii="Angsana New" w:hAnsi="Angsana New" w:hint="cs"/>
                <w:sz w:val="28"/>
                <w:szCs w:val="28"/>
                <w:cs/>
              </w:rPr>
              <w:t>จำนวนตามที่ตกลงร่วมกัน</w:t>
            </w:r>
          </w:p>
        </w:tc>
      </w:tr>
      <w:tr w:rsidR="00FC6FC2" w:rsidRPr="0093305F" w:rsidTr="008F14B3">
        <w:tc>
          <w:tcPr>
            <w:tcW w:w="4252" w:type="dxa"/>
          </w:tcPr>
          <w:p w:rsidR="00FC6FC2" w:rsidRPr="00B779E6" w:rsidRDefault="00FC6FC2" w:rsidP="002723D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79E6">
              <w:rPr>
                <w:rFonts w:ascii="Angsana New" w:hAnsi="Angsana New" w:hint="cs"/>
                <w:sz w:val="28"/>
                <w:szCs w:val="28"/>
                <w:cs/>
              </w:rPr>
              <w:t>การค้ำประกันหนี้สิน</w:t>
            </w:r>
          </w:p>
        </w:tc>
        <w:tc>
          <w:tcPr>
            <w:tcW w:w="142" w:type="dxa"/>
          </w:tcPr>
          <w:p w:rsidR="00FC6FC2" w:rsidRPr="0093305F" w:rsidRDefault="00FC6FC2" w:rsidP="002723D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:rsidR="00FC6FC2" w:rsidRPr="00B779E6" w:rsidRDefault="00FC6FC2" w:rsidP="002723D7">
            <w:pPr>
              <w:tabs>
                <w:tab w:val="clear" w:pos="3742"/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79E6">
              <w:rPr>
                <w:rFonts w:ascii="Angsana New" w:hAnsi="Angsana New" w:hint="cs"/>
                <w:sz w:val="28"/>
                <w:szCs w:val="28"/>
                <w:cs/>
              </w:rPr>
              <w:t>ไม่มีการคิดค่าธรรมเนียม</w:t>
            </w:r>
          </w:p>
        </w:tc>
      </w:tr>
    </w:tbl>
    <w:p w:rsidR="00FC6FC2" w:rsidRDefault="00FC6FC2" w:rsidP="008B1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:rsidR="00887FDA" w:rsidRDefault="00887FDA" w:rsidP="008B1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:rsidR="00887FDA" w:rsidRDefault="00887FDA" w:rsidP="008B1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:rsidR="00887FDA" w:rsidRDefault="00887FDA" w:rsidP="008B1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:rsidR="007C0BF1" w:rsidRDefault="007C0BF1" w:rsidP="00EA7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05FAF">
        <w:rPr>
          <w:rFonts w:asciiTheme="majorBidi" w:hAnsiTheme="majorBidi" w:cstheme="majorBidi"/>
          <w:sz w:val="32"/>
          <w:szCs w:val="32"/>
          <w:cs/>
        </w:rPr>
        <w:lastRenderedPageBreak/>
        <w:t>รายการบัญชีกับบุคคลและกิจการที่เกี่ยวข้องกันที่มีสาระสำคัญสำหรับ</w:t>
      </w:r>
      <w:r w:rsidR="005C716B" w:rsidRPr="00435850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5C716B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5C716B">
        <w:rPr>
          <w:rFonts w:asciiTheme="majorBidi" w:hAnsiTheme="majorBidi" w:cstheme="majorBidi"/>
          <w:sz w:val="32"/>
          <w:szCs w:val="32"/>
          <w:cs/>
        </w:rPr>
        <w:t>หก</w:t>
      </w:r>
      <w:r w:rsidR="005C716B" w:rsidRPr="00435850">
        <w:rPr>
          <w:rFonts w:asciiTheme="majorBidi" w:hAnsiTheme="majorBidi" w:cstheme="majorBidi"/>
          <w:sz w:val="32"/>
          <w:szCs w:val="32"/>
          <w:cs/>
        </w:rPr>
        <w:t>เดือน</w:t>
      </w:r>
      <w:r w:rsidR="00932185">
        <w:rPr>
          <w:rFonts w:asciiTheme="majorBidi" w:hAnsiTheme="majorBidi" w:cstheme="majorBidi" w:hint="cs"/>
          <w:sz w:val="32"/>
          <w:szCs w:val="32"/>
          <w:cs/>
        </w:rPr>
        <w:t>สิ้นสุด</w:t>
      </w:r>
      <w:r w:rsidRPr="00A05FAF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A05FAF">
        <w:rPr>
          <w:rFonts w:asciiTheme="majorBidi" w:hAnsiTheme="majorBidi"/>
          <w:sz w:val="32"/>
          <w:szCs w:val="32"/>
          <w:cs/>
        </w:rPr>
        <w:t xml:space="preserve"> </w:t>
      </w:r>
      <w:r w:rsidR="007F1DF3" w:rsidRPr="00A05FAF">
        <w:rPr>
          <w:rFonts w:asciiTheme="majorBidi" w:hAnsiTheme="majorBidi" w:cstheme="majorBidi"/>
          <w:sz w:val="32"/>
          <w:szCs w:val="32"/>
        </w:rPr>
        <w:t>3</w:t>
      </w:r>
      <w:r w:rsidR="000C0F61" w:rsidRPr="00A05FAF">
        <w:rPr>
          <w:rFonts w:asciiTheme="majorBidi" w:hAnsiTheme="majorBidi" w:cstheme="majorBidi"/>
          <w:sz w:val="32"/>
          <w:szCs w:val="32"/>
        </w:rPr>
        <w:t xml:space="preserve">0 </w:t>
      </w:r>
      <w:r w:rsidR="000C0F61" w:rsidRPr="00A05FAF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A05FAF">
        <w:rPr>
          <w:rFonts w:asciiTheme="majorBidi" w:hAnsiTheme="majorBidi"/>
          <w:sz w:val="32"/>
          <w:szCs w:val="32"/>
          <w:cs/>
        </w:rPr>
        <w:t xml:space="preserve"> </w:t>
      </w:r>
      <w:r w:rsidR="007F1DF3" w:rsidRPr="00A05FAF">
        <w:rPr>
          <w:rFonts w:asciiTheme="majorBidi" w:hAnsiTheme="majorBidi" w:cstheme="majorBidi"/>
          <w:sz w:val="32"/>
          <w:szCs w:val="32"/>
        </w:rPr>
        <w:t>256</w:t>
      </w:r>
      <w:r w:rsidR="00446FF1" w:rsidRPr="00A05FAF">
        <w:rPr>
          <w:rFonts w:asciiTheme="majorBidi" w:hAnsiTheme="majorBidi" w:cstheme="majorBidi" w:hint="cs"/>
          <w:sz w:val="32"/>
          <w:szCs w:val="32"/>
        </w:rPr>
        <w:t>3</w:t>
      </w:r>
      <w:r w:rsidRPr="00A05FAF">
        <w:rPr>
          <w:rFonts w:asciiTheme="majorBidi" w:hAnsiTheme="majorBidi"/>
          <w:sz w:val="32"/>
          <w:szCs w:val="32"/>
          <w:cs/>
        </w:rPr>
        <w:t xml:space="preserve"> </w:t>
      </w:r>
      <w:r w:rsidRPr="00A05FAF">
        <w:rPr>
          <w:rFonts w:asciiTheme="majorBidi" w:hAnsiTheme="majorBidi" w:cstheme="majorBidi"/>
          <w:sz w:val="32"/>
          <w:szCs w:val="32"/>
          <w:cs/>
        </w:rPr>
        <w:t>และ</w:t>
      </w:r>
      <w:r w:rsidRPr="00A05FAF">
        <w:rPr>
          <w:rFonts w:asciiTheme="majorBidi" w:hAnsiTheme="majorBidi"/>
          <w:sz w:val="32"/>
          <w:szCs w:val="32"/>
          <w:cs/>
        </w:rPr>
        <w:t xml:space="preserve"> </w:t>
      </w:r>
      <w:r w:rsidR="0081398E" w:rsidRPr="00A05FAF">
        <w:rPr>
          <w:rFonts w:asciiTheme="majorBidi" w:hAnsiTheme="majorBidi" w:cstheme="majorBidi"/>
          <w:sz w:val="32"/>
          <w:szCs w:val="32"/>
        </w:rPr>
        <w:t>256</w:t>
      </w:r>
      <w:r w:rsidR="00B779E6" w:rsidRPr="00A05FAF">
        <w:rPr>
          <w:rFonts w:asciiTheme="majorBidi" w:hAnsiTheme="majorBidi" w:cstheme="majorBidi"/>
          <w:sz w:val="32"/>
          <w:szCs w:val="32"/>
        </w:rPr>
        <w:t>2</w:t>
      </w:r>
      <w:r w:rsidRPr="00A05FAF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994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41"/>
        <w:gridCol w:w="847"/>
        <w:gridCol w:w="76"/>
        <w:gridCol w:w="777"/>
        <w:gridCol w:w="76"/>
        <w:gridCol w:w="778"/>
        <w:gridCol w:w="76"/>
        <w:gridCol w:w="771"/>
        <w:gridCol w:w="76"/>
        <w:gridCol w:w="7"/>
        <w:gridCol w:w="843"/>
        <w:gridCol w:w="76"/>
        <w:gridCol w:w="845"/>
        <w:gridCol w:w="76"/>
        <w:gridCol w:w="774"/>
        <w:gridCol w:w="76"/>
        <w:gridCol w:w="779"/>
      </w:tblGrid>
      <w:tr w:rsidR="00FB1A2E" w:rsidRPr="006F76AF" w:rsidTr="00C35C28">
        <w:tc>
          <w:tcPr>
            <w:tcW w:w="2041" w:type="dxa"/>
            <w:vAlign w:val="bottom"/>
          </w:tcPr>
          <w:p w:rsidR="00FB1A2E" w:rsidRPr="006F76AF" w:rsidRDefault="00FB1A2E" w:rsidP="00C35C28">
            <w:pPr>
              <w:spacing w:line="300" w:lineRule="exact"/>
              <w:ind w:left="113" w:right="-74"/>
              <w:contextualSpacing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953" w:type="dxa"/>
            <w:gridSpan w:val="16"/>
            <w:tcBorders>
              <w:bottom w:val="single" w:sz="6" w:space="0" w:color="auto"/>
            </w:tcBorders>
            <w:vAlign w:val="bottom"/>
          </w:tcPr>
          <w:p w:rsidR="00FB1A2E" w:rsidRPr="006F76AF" w:rsidRDefault="00FB1A2E" w:rsidP="00C35C28">
            <w:pPr>
              <w:spacing w:line="300" w:lineRule="exact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lang w:val="en-GB"/>
              </w:rPr>
            </w:pPr>
            <w:r w:rsidRPr="006F76AF">
              <w:rPr>
                <w:rFonts w:ascii="Angsana New" w:eastAsia="MS Mincho" w:hAnsi="Angsana New" w:hint="cs"/>
                <w:sz w:val="22"/>
                <w:szCs w:val="22"/>
                <w:cs/>
              </w:rPr>
              <w:t>พัน</w:t>
            </w:r>
            <w:r w:rsidRPr="006F76AF">
              <w:rPr>
                <w:rFonts w:ascii="Angsana New" w:eastAsia="MS Mincho" w:hAnsi="Angsana New"/>
                <w:sz w:val="22"/>
                <w:szCs w:val="22"/>
                <w:cs/>
              </w:rPr>
              <w:t>บาท</w:t>
            </w:r>
          </w:p>
        </w:tc>
      </w:tr>
      <w:tr w:rsidR="00FB1A2E" w:rsidRPr="006F76AF" w:rsidTr="00C35C28">
        <w:tc>
          <w:tcPr>
            <w:tcW w:w="2041" w:type="dxa"/>
            <w:vAlign w:val="bottom"/>
          </w:tcPr>
          <w:p w:rsidR="00FB1A2E" w:rsidRPr="006F76AF" w:rsidRDefault="00FB1A2E" w:rsidP="00C35C28">
            <w:pPr>
              <w:spacing w:line="30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3401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FB1A2E" w:rsidRPr="006F76AF" w:rsidRDefault="00FB1A2E" w:rsidP="00C35C28">
            <w:pPr>
              <w:spacing w:line="30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6F76AF">
              <w:rPr>
                <w:rFonts w:ascii="Angsana New" w:eastAsia="MS Mincho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FB1A2E" w:rsidRPr="006F76AF" w:rsidRDefault="00FB1A2E" w:rsidP="00C35C28">
            <w:pPr>
              <w:spacing w:line="30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3476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FB1A2E" w:rsidRPr="006F76AF" w:rsidRDefault="00FB1A2E" w:rsidP="00C35C28">
            <w:pPr>
              <w:spacing w:line="30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6F76AF">
              <w:rPr>
                <w:rFonts w:ascii="Angsana New" w:eastAsia="MS Mincho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B1A2E" w:rsidRPr="006F76AF" w:rsidTr="00C35C28">
        <w:tc>
          <w:tcPr>
            <w:tcW w:w="2041" w:type="dxa"/>
            <w:vAlign w:val="bottom"/>
          </w:tcPr>
          <w:p w:rsidR="00FB1A2E" w:rsidRPr="006F76AF" w:rsidRDefault="00FB1A2E" w:rsidP="00C35C28">
            <w:pPr>
              <w:spacing w:line="30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FB1A2E" w:rsidRPr="006F76AF" w:rsidRDefault="00FB1A2E" w:rsidP="00C35C28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6F76AF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สำหรับงวดสามเดือนสิ้นสุด</w:t>
            </w:r>
          </w:p>
          <w:p w:rsidR="00FB1A2E" w:rsidRPr="006F76AF" w:rsidRDefault="00FB1A2E" w:rsidP="00C35C28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6F76A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6F76AF">
              <w:rPr>
                <w:rFonts w:ascii="Angsana New" w:eastAsia="MS Mincho" w:hAnsi="Angsana New"/>
                <w:sz w:val="22"/>
                <w:szCs w:val="22"/>
              </w:rPr>
              <w:t xml:space="preserve">30 </w:t>
            </w:r>
            <w:r w:rsidRPr="006F76AF">
              <w:rPr>
                <w:rFonts w:ascii="Angsana New" w:eastAsia="MS Mincho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FB1A2E" w:rsidRPr="006F76AF" w:rsidRDefault="00FB1A2E" w:rsidP="00C35C28">
            <w:pPr>
              <w:spacing w:line="300" w:lineRule="exact"/>
              <w:ind w:left="-24" w:right="-43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</w:tcBorders>
            <w:vAlign w:val="bottom"/>
          </w:tcPr>
          <w:p w:rsidR="00FB1A2E" w:rsidRPr="006F76AF" w:rsidRDefault="00FB1A2E" w:rsidP="00C35C28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6F76AF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สำหรับงวดหกเดือนสิ้นสุด</w:t>
            </w:r>
            <w:r w:rsidRPr="006F76AF">
              <w:rPr>
                <w:rFonts w:ascii="Angsana New" w:eastAsia="MS Mincho" w:hAnsi="Angsana New"/>
                <w:sz w:val="22"/>
                <w:szCs w:val="22"/>
                <w:cs/>
              </w:rPr>
              <w:br/>
            </w:r>
            <w:r w:rsidRPr="006F76A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6F76AF">
              <w:rPr>
                <w:rFonts w:ascii="Angsana New" w:eastAsia="MS Mincho" w:hAnsi="Angsana New"/>
                <w:sz w:val="22"/>
                <w:szCs w:val="22"/>
              </w:rPr>
              <w:t>30</w:t>
            </w:r>
            <w:r w:rsidRPr="006F76A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76" w:type="dxa"/>
            <w:vAlign w:val="bottom"/>
          </w:tcPr>
          <w:p w:rsidR="00FB1A2E" w:rsidRPr="006F76AF" w:rsidRDefault="00FB1A2E" w:rsidP="00C35C28">
            <w:pPr>
              <w:spacing w:line="300" w:lineRule="exact"/>
              <w:ind w:left="-24" w:right="-43"/>
              <w:contextualSpacing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77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FB1A2E" w:rsidRPr="006F76AF" w:rsidRDefault="00FB1A2E" w:rsidP="00C35C28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6F76AF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สำหรับงวดสามเดือนสิ้นสุด</w:t>
            </w:r>
          </w:p>
          <w:p w:rsidR="00FB1A2E" w:rsidRPr="006F76AF" w:rsidRDefault="00FB1A2E" w:rsidP="00C35C28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6F76A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6F76AF">
              <w:rPr>
                <w:rFonts w:ascii="Angsana New" w:eastAsia="MS Mincho" w:hAnsi="Angsana New"/>
                <w:sz w:val="22"/>
                <w:szCs w:val="22"/>
              </w:rPr>
              <w:t xml:space="preserve">30 </w:t>
            </w:r>
            <w:r w:rsidRPr="006F76AF">
              <w:rPr>
                <w:rFonts w:ascii="Angsana New" w:eastAsia="MS Mincho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6" w:type="dxa"/>
            <w:vAlign w:val="bottom"/>
          </w:tcPr>
          <w:p w:rsidR="00FB1A2E" w:rsidRPr="006F76AF" w:rsidRDefault="00FB1A2E" w:rsidP="00C35C28">
            <w:pPr>
              <w:spacing w:line="300" w:lineRule="exact"/>
              <w:ind w:left="-24" w:right="-43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629" w:type="dxa"/>
            <w:gridSpan w:val="3"/>
            <w:tcBorders>
              <w:bottom w:val="single" w:sz="6" w:space="0" w:color="auto"/>
            </w:tcBorders>
            <w:vAlign w:val="bottom"/>
          </w:tcPr>
          <w:p w:rsidR="00FB1A2E" w:rsidRPr="006F76AF" w:rsidRDefault="00FB1A2E" w:rsidP="00C35C28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6F76AF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สำหรับงวดหกเดือนสิ้นสุด</w:t>
            </w:r>
            <w:r w:rsidRPr="006F76AF">
              <w:rPr>
                <w:rFonts w:ascii="Angsana New" w:eastAsia="MS Mincho" w:hAnsi="Angsana New"/>
                <w:sz w:val="22"/>
                <w:szCs w:val="22"/>
                <w:cs/>
              </w:rPr>
              <w:br/>
            </w:r>
            <w:r w:rsidRPr="006F76A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6F76AF">
              <w:rPr>
                <w:rFonts w:ascii="Angsana New" w:eastAsia="MS Mincho" w:hAnsi="Angsana New"/>
                <w:sz w:val="22"/>
                <w:szCs w:val="22"/>
              </w:rPr>
              <w:t>30</w:t>
            </w:r>
            <w:r w:rsidRPr="006F76A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FB1A2E" w:rsidRPr="006F76AF" w:rsidTr="00C35C28">
        <w:tc>
          <w:tcPr>
            <w:tcW w:w="2041" w:type="dxa"/>
          </w:tcPr>
          <w:p w:rsidR="00FB1A2E" w:rsidRPr="006F76AF" w:rsidRDefault="00FB1A2E" w:rsidP="00FB1A2E">
            <w:pPr>
              <w:tabs>
                <w:tab w:val="left" w:pos="540"/>
              </w:tabs>
              <w:spacing w:line="300" w:lineRule="exact"/>
              <w:ind w:right="-35"/>
              <w:contextualSpacing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vAlign w:val="bottom"/>
          </w:tcPr>
          <w:p w:rsidR="00FB1A2E" w:rsidRPr="006F76AF" w:rsidRDefault="00FB1A2E" w:rsidP="00FB1A2E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6F76AF">
              <w:rPr>
                <w:rFonts w:ascii="Angsana New" w:eastAsia="MS Mincho" w:hAnsi="Angsana New"/>
                <w:sz w:val="22"/>
                <w:szCs w:val="22"/>
              </w:rPr>
              <w:t>2563</w:t>
            </w:r>
          </w:p>
        </w:tc>
        <w:tc>
          <w:tcPr>
            <w:tcW w:w="76" w:type="dxa"/>
            <w:vAlign w:val="bottom"/>
          </w:tcPr>
          <w:p w:rsidR="00FB1A2E" w:rsidRPr="006F76AF" w:rsidRDefault="00FB1A2E" w:rsidP="00FB1A2E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:rsidR="00FB1A2E" w:rsidRPr="006F76AF" w:rsidRDefault="00FB1A2E" w:rsidP="00FB1A2E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6F76AF">
              <w:rPr>
                <w:rFonts w:ascii="Angsana New" w:eastAsia="MS Mincho" w:hAnsi="Angsana New"/>
                <w:sz w:val="22"/>
                <w:szCs w:val="22"/>
              </w:rPr>
              <w:t>2562</w:t>
            </w:r>
          </w:p>
        </w:tc>
        <w:tc>
          <w:tcPr>
            <w:tcW w:w="76" w:type="dxa"/>
            <w:vAlign w:val="bottom"/>
          </w:tcPr>
          <w:p w:rsidR="00FB1A2E" w:rsidRPr="006F76AF" w:rsidRDefault="00FB1A2E" w:rsidP="00FB1A2E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FB1A2E" w:rsidRPr="006F76AF" w:rsidRDefault="00FB1A2E" w:rsidP="00FB1A2E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6F76AF">
              <w:rPr>
                <w:rFonts w:ascii="Angsana New" w:eastAsia="MS Mincho" w:hAnsi="Angsana New"/>
                <w:sz w:val="22"/>
                <w:szCs w:val="22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FB1A2E" w:rsidRPr="006F76AF" w:rsidRDefault="00FB1A2E" w:rsidP="00FB1A2E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FB1A2E" w:rsidRPr="006F76AF" w:rsidRDefault="00FB1A2E" w:rsidP="00FB1A2E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6F76AF">
              <w:rPr>
                <w:rFonts w:ascii="Angsana New" w:eastAsia="MS Mincho" w:hAnsi="Angsana New"/>
                <w:sz w:val="22"/>
                <w:szCs w:val="22"/>
              </w:rPr>
              <w:t>2562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FB1A2E" w:rsidRPr="006F76AF" w:rsidRDefault="00FB1A2E" w:rsidP="00FB1A2E">
            <w:pPr>
              <w:spacing w:line="30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43" w:type="dxa"/>
            <w:tcBorders>
              <w:bottom w:val="single" w:sz="6" w:space="0" w:color="auto"/>
            </w:tcBorders>
            <w:vAlign w:val="bottom"/>
          </w:tcPr>
          <w:p w:rsidR="00FB1A2E" w:rsidRPr="006F76AF" w:rsidRDefault="00FB1A2E" w:rsidP="00FB1A2E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6F76AF">
              <w:rPr>
                <w:rFonts w:ascii="Angsana New" w:eastAsia="MS Mincho" w:hAnsi="Angsana New"/>
                <w:sz w:val="22"/>
                <w:szCs w:val="22"/>
              </w:rPr>
              <w:t>2563</w:t>
            </w:r>
          </w:p>
        </w:tc>
        <w:tc>
          <w:tcPr>
            <w:tcW w:w="76" w:type="dxa"/>
            <w:vAlign w:val="bottom"/>
          </w:tcPr>
          <w:p w:rsidR="00FB1A2E" w:rsidRPr="006F76AF" w:rsidRDefault="00FB1A2E" w:rsidP="00FB1A2E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45" w:type="dxa"/>
            <w:tcBorders>
              <w:bottom w:val="single" w:sz="6" w:space="0" w:color="auto"/>
            </w:tcBorders>
            <w:vAlign w:val="bottom"/>
          </w:tcPr>
          <w:p w:rsidR="00FB1A2E" w:rsidRPr="006F76AF" w:rsidRDefault="00FB1A2E" w:rsidP="00FB1A2E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6F76AF">
              <w:rPr>
                <w:rFonts w:ascii="Angsana New" w:eastAsia="MS Mincho" w:hAnsi="Angsana New"/>
                <w:sz w:val="22"/>
                <w:szCs w:val="22"/>
              </w:rPr>
              <w:t>2562</w:t>
            </w:r>
          </w:p>
        </w:tc>
        <w:tc>
          <w:tcPr>
            <w:tcW w:w="76" w:type="dxa"/>
            <w:vAlign w:val="bottom"/>
          </w:tcPr>
          <w:p w:rsidR="00FB1A2E" w:rsidRPr="006F76AF" w:rsidRDefault="00FB1A2E" w:rsidP="00FB1A2E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FB1A2E" w:rsidRPr="006F76AF" w:rsidRDefault="00FB1A2E" w:rsidP="00FB1A2E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6F76AF">
              <w:rPr>
                <w:rFonts w:ascii="Angsana New" w:eastAsia="MS Mincho" w:hAnsi="Angsana New"/>
                <w:sz w:val="22"/>
                <w:szCs w:val="22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FB1A2E" w:rsidRPr="006F76AF" w:rsidRDefault="00FB1A2E" w:rsidP="00FB1A2E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FB1A2E" w:rsidRPr="006F76AF" w:rsidRDefault="00FB1A2E" w:rsidP="00FB1A2E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6F76AF">
              <w:rPr>
                <w:rFonts w:ascii="Angsana New" w:eastAsia="MS Mincho" w:hAnsi="Angsana New"/>
                <w:sz w:val="22"/>
                <w:szCs w:val="22"/>
              </w:rPr>
              <w:t>2562</w:t>
            </w:r>
          </w:p>
        </w:tc>
      </w:tr>
      <w:tr w:rsidR="00FB1A2E" w:rsidRPr="006F76AF" w:rsidTr="00C35C28">
        <w:tc>
          <w:tcPr>
            <w:tcW w:w="2041" w:type="dxa"/>
          </w:tcPr>
          <w:p w:rsidR="00FB1A2E" w:rsidRPr="006F76AF" w:rsidRDefault="00FB1A2E" w:rsidP="00FB1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Cs/>
                <w:sz w:val="22"/>
                <w:szCs w:val="22"/>
                <w:cs/>
              </w:rPr>
            </w:pPr>
            <w:r w:rsidRPr="006F76AF">
              <w:rPr>
                <w:rFonts w:ascii="Angsana New" w:hAnsi="Angsana New"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47" w:type="dxa"/>
            <w:vAlign w:val="bottom"/>
          </w:tcPr>
          <w:p w:rsidR="00FB1A2E" w:rsidRPr="006F76AF" w:rsidRDefault="00FB1A2E" w:rsidP="00FB1A2E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FB1A2E" w:rsidRPr="006F76AF" w:rsidRDefault="00FB1A2E" w:rsidP="00FB1A2E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FB1A2E" w:rsidRPr="006F76AF" w:rsidRDefault="00FB1A2E" w:rsidP="00FB1A2E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FB1A2E" w:rsidRPr="006F76AF" w:rsidRDefault="00FB1A2E" w:rsidP="00FB1A2E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FB1A2E" w:rsidRPr="006F76AF" w:rsidRDefault="00FB1A2E" w:rsidP="00FB1A2E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FB1A2E" w:rsidRPr="006F76AF" w:rsidRDefault="00FB1A2E" w:rsidP="00FB1A2E">
            <w:pPr>
              <w:spacing w:line="300" w:lineRule="exact"/>
              <w:ind w:left="-108" w:right="170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:rsidR="00FB1A2E" w:rsidRPr="006F76AF" w:rsidRDefault="00FB1A2E" w:rsidP="00FB1A2E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FB1A2E" w:rsidRPr="006F76AF" w:rsidRDefault="00FB1A2E" w:rsidP="00FB1A2E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FB1A2E" w:rsidRPr="006F76AF" w:rsidRDefault="00FB1A2E" w:rsidP="00FB1A2E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FB1A2E" w:rsidRPr="006F76AF" w:rsidRDefault="00FB1A2E" w:rsidP="00FB1A2E">
            <w:pPr>
              <w:spacing w:line="300" w:lineRule="exact"/>
              <w:ind w:firstLine="51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845" w:type="dxa"/>
            <w:vAlign w:val="bottom"/>
          </w:tcPr>
          <w:p w:rsidR="00FB1A2E" w:rsidRPr="006F76AF" w:rsidRDefault="00FB1A2E" w:rsidP="00FB1A2E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FB1A2E" w:rsidRPr="006F76AF" w:rsidRDefault="00FB1A2E" w:rsidP="00FB1A2E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FB1A2E" w:rsidRPr="006F76AF" w:rsidRDefault="00FB1A2E" w:rsidP="00FB1A2E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FB1A2E" w:rsidRPr="006F76AF" w:rsidRDefault="00FB1A2E" w:rsidP="00FB1A2E">
            <w:pPr>
              <w:spacing w:line="300" w:lineRule="exact"/>
              <w:ind w:firstLine="51"/>
              <w:contextualSpacing/>
              <w:jc w:val="thaiDistribute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FB1A2E" w:rsidRPr="006F76AF" w:rsidRDefault="00FB1A2E" w:rsidP="00FB1A2E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C2A68" w:rsidRPr="006F76AF" w:rsidTr="00C35C28">
        <w:tc>
          <w:tcPr>
            <w:tcW w:w="2041" w:type="dxa"/>
          </w:tcPr>
          <w:p w:rsidR="008C2A68" w:rsidRPr="006F76AF" w:rsidRDefault="00932185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sz w:val="22"/>
                <w:szCs w:val="22"/>
                <w:cs/>
              </w:rPr>
              <w:t>ขาย</w:t>
            </w:r>
            <w:r w:rsidR="008C2A68" w:rsidRPr="006F76AF">
              <w:rPr>
                <w:rFonts w:ascii="Angsana New" w:hAnsi="Angsana New"/>
                <w:b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847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spacing w:line="300" w:lineRule="exact"/>
              <w:ind w:left="-108" w:right="170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8C2A68" w:rsidRPr="006F76AF" w:rsidRDefault="008C2A68" w:rsidP="008C2A68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  <w:cs/>
              </w:rPr>
              <w:t>4</w:t>
            </w:r>
            <w:r w:rsidRPr="006F76AF">
              <w:rPr>
                <w:rFonts w:ascii="Angsana New" w:hAnsi="Angsana New"/>
                <w:sz w:val="22"/>
                <w:szCs w:val="22"/>
              </w:rPr>
              <w:t>,</w:t>
            </w:r>
            <w:r w:rsidRPr="006F76AF">
              <w:rPr>
                <w:rFonts w:ascii="Angsana New" w:hAnsi="Angsana New"/>
                <w:sz w:val="22"/>
                <w:szCs w:val="22"/>
                <w:cs/>
              </w:rPr>
              <w:t>671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spacing w:line="300" w:lineRule="exact"/>
              <w:ind w:firstLine="51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</w:rPr>
              <w:t>3,384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</w:rPr>
              <w:t>9,284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</w:rPr>
              <w:t>6,072</w:t>
            </w:r>
          </w:p>
        </w:tc>
      </w:tr>
      <w:tr w:rsidR="008C2A68" w:rsidRPr="006F76AF" w:rsidTr="00C35C28">
        <w:tc>
          <w:tcPr>
            <w:tcW w:w="2041" w:type="dxa"/>
          </w:tcPr>
          <w:p w:rsidR="008C2A68" w:rsidRPr="006F76AF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6F76AF">
              <w:rPr>
                <w:rFonts w:ascii="Angsana New" w:hAnsi="Angsana New"/>
                <w:b/>
                <w:sz w:val="22"/>
                <w:szCs w:val="22"/>
                <w:cs/>
              </w:rPr>
              <w:t>ขายทรัพย์สิน</w:t>
            </w:r>
          </w:p>
        </w:tc>
        <w:tc>
          <w:tcPr>
            <w:tcW w:w="847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spacing w:line="300" w:lineRule="exact"/>
              <w:ind w:left="-108" w:right="170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8C2A68" w:rsidRPr="006F76AF" w:rsidRDefault="008C2A68" w:rsidP="008C2A68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spacing w:line="300" w:lineRule="exact"/>
              <w:ind w:firstLine="51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F76AF">
              <w:rPr>
                <w:rFonts w:ascii="Angsana New" w:hAnsi="Angsana New"/>
                <w:sz w:val="22"/>
                <w:szCs w:val="22"/>
              </w:rPr>
              <w:t>498</w:t>
            </w:r>
          </w:p>
        </w:tc>
      </w:tr>
      <w:tr w:rsidR="008C2A68" w:rsidRPr="006F76AF" w:rsidTr="00C35C28">
        <w:tc>
          <w:tcPr>
            <w:tcW w:w="2041" w:type="dxa"/>
          </w:tcPr>
          <w:p w:rsidR="008C2A68" w:rsidRPr="006F76AF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6F76AF">
              <w:rPr>
                <w:rFonts w:ascii="Angsana New" w:hAnsi="Angsana New"/>
                <w:b/>
                <w:sz w:val="22"/>
                <w:szCs w:val="22"/>
                <w:cs/>
              </w:rPr>
              <w:t>รายได้ทางการเงิน - ดอกเบี้ยรับ</w:t>
            </w:r>
          </w:p>
        </w:tc>
        <w:tc>
          <w:tcPr>
            <w:tcW w:w="847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spacing w:line="30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8C2A68" w:rsidRPr="006F76AF" w:rsidRDefault="008C2A68" w:rsidP="008C2A68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</w:rPr>
              <w:t>2,587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spacing w:line="300" w:lineRule="exact"/>
              <w:ind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</w:rPr>
              <w:t>1,550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</w:rPr>
              <w:t>5,015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</w:rPr>
              <w:t>2,789</w:t>
            </w:r>
          </w:p>
        </w:tc>
      </w:tr>
      <w:tr w:rsidR="008C2A68" w:rsidRPr="006F76AF" w:rsidTr="00C35C28">
        <w:tc>
          <w:tcPr>
            <w:tcW w:w="2041" w:type="dxa"/>
          </w:tcPr>
          <w:p w:rsidR="008C2A68" w:rsidRPr="006F76AF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6F76AF">
              <w:rPr>
                <w:rFonts w:ascii="Angsana New" w:hAnsi="Angsana New" w:hint="cs"/>
                <w:b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47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spacing w:line="30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8C2A68" w:rsidRPr="006F76AF" w:rsidRDefault="008C2A68" w:rsidP="008C2A68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</w:rPr>
              <w:t>795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spacing w:line="300" w:lineRule="exact"/>
              <w:ind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</w:rPr>
              <w:t>603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</w:rPr>
              <w:t>1,526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</w:rPr>
              <w:t>1,276</w:t>
            </w:r>
          </w:p>
        </w:tc>
      </w:tr>
      <w:tr w:rsidR="008C2A68" w:rsidRPr="006F76AF" w:rsidTr="00C35C28">
        <w:tc>
          <w:tcPr>
            <w:tcW w:w="2041" w:type="dxa"/>
          </w:tcPr>
          <w:p w:rsidR="008C2A68" w:rsidRPr="006F76AF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6F76AF">
              <w:rPr>
                <w:rFonts w:ascii="Angsana New" w:hAnsi="Angsana New" w:hint="cs"/>
                <w:b/>
                <w:sz w:val="22"/>
                <w:szCs w:val="22"/>
                <w:cs/>
              </w:rPr>
              <w:t>ซื้อทรัพย์สิน</w:t>
            </w:r>
          </w:p>
        </w:tc>
        <w:tc>
          <w:tcPr>
            <w:tcW w:w="847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spacing w:line="30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8C2A68" w:rsidRPr="006F76AF" w:rsidRDefault="008C2A68" w:rsidP="008C2A68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spacing w:line="300" w:lineRule="exact"/>
              <w:ind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</w:rPr>
              <w:t>205</w:t>
            </w:r>
          </w:p>
        </w:tc>
      </w:tr>
      <w:tr w:rsidR="008C2A68" w:rsidRPr="006F76AF" w:rsidTr="00C35C28">
        <w:tc>
          <w:tcPr>
            <w:tcW w:w="2041" w:type="dxa"/>
          </w:tcPr>
          <w:p w:rsidR="008C2A68" w:rsidRPr="006F76AF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6F76AF">
              <w:rPr>
                <w:rFonts w:ascii="Angsana New" w:hAnsi="Angsana New"/>
                <w:b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847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spacing w:line="30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8C2A68" w:rsidRPr="006F76AF" w:rsidRDefault="008C2A68" w:rsidP="008C2A68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spacing w:line="300" w:lineRule="exact"/>
              <w:ind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8C2A68" w:rsidRPr="006F76AF" w:rsidTr="00C35C28">
        <w:tc>
          <w:tcPr>
            <w:tcW w:w="2041" w:type="dxa"/>
          </w:tcPr>
          <w:p w:rsidR="008C2A68" w:rsidRPr="006F76AF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  <w:r w:rsidRPr="006F76AF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บุคคลและกิจการที่เกี่ยวข้องกัน</w:t>
            </w:r>
          </w:p>
        </w:tc>
        <w:tc>
          <w:tcPr>
            <w:tcW w:w="847" w:type="dxa"/>
            <w:vAlign w:val="bottom"/>
          </w:tcPr>
          <w:p w:rsidR="008C2A68" w:rsidRPr="006F76AF" w:rsidRDefault="008C2A68" w:rsidP="008C2A68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8C2A68" w:rsidRPr="006F76AF" w:rsidRDefault="008C2A68" w:rsidP="008C2A68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8C2A68" w:rsidRPr="006F76AF" w:rsidRDefault="008C2A68" w:rsidP="008C2A68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spacing w:line="32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:rsidR="008C2A68" w:rsidRPr="006F76AF" w:rsidRDefault="008C2A68" w:rsidP="008C2A68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8C2A68" w:rsidRPr="006F76AF" w:rsidRDefault="008C2A68" w:rsidP="008C2A68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8C2A68" w:rsidRPr="006F76AF" w:rsidRDefault="008C2A68" w:rsidP="008C2A68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spacing w:line="320" w:lineRule="exact"/>
              <w:ind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:rsidR="008C2A68" w:rsidRPr="006F76AF" w:rsidRDefault="008C2A68" w:rsidP="008C2A68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8C2A68" w:rsidRPr="006F76AF" w:rsidRDefault="008C2A68" w:rsidP="008C2A68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spacing w:line="320" w:lineRule="exact"/>
              <w:ind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8C2A68" w:rsidRPr="006F76AF" w:rsidRDefault="008C2A68" w:rsidP="008C2A68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C2A68" w:rsidRPr="006F76AF" w:rsidTr="00C35C28">
        <w:tc>
          <w:tcPr>
            <w:tcW w:w="2041" w:type="dxa"/>
          </w:tcPr>
          <w:p w:rsidR="008C2A68" w:rsidRPr="006F76AF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6F76AF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ซื้อสินค้า</w:t>
            </w:r>
          </w:p>
        </w:tc>
        <w:tc>
          <w:tcPr>
            <w:tcW w:w="847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 w:hint="cs"/>
                <w:sz w:val="22"/>
                <w:szCs w:val="22"/>
                <w:cs/>
              </w:rPr>
              <w:t>42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</w:rPr>
              <w:t>44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</w:rPr>
              <w:t>42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</w:rPr>
              <w:t>44</w:t>
            </w:r>
          </w:p>
        </w:tc>
      </w:tr>
      <w:tr w:rsidR="008C2A68" w:rsidRPr="006F76AF" w:rsidTr="00C35C28">
        <w:tc>
          <w:tcPr>
            <w:tcW w:w="2041" w:type="dxa"/>
          </w:tcPr>
          <w:p w:rsidR="008C2A68" w:rsidRPr="006F76AF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6F76AF">
              <w:rPr>
                <w:rFonts w:asciiTheme="majorBidi" w:hAnsiTheme="majorBidi"/>
                <w:b/>
                <w:sz w:val="22"/>
                <w:szCs w:val="22"/>
                <w:cs/>
              </w:rPr>
              <w:t>ต้นทุนทางการเงิน - ดอกเบี้ยจ่าย</w:t>
            </w:r>
          </w:p>
        </w:tc>
        <w:tc>
          <w:tcPr>
            <w:tcW w:w="847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 w:hint="cs"/>
                <w:sz w:val="22"/>
                <w:szCs w:val="22"/>
                <w:cs/>
              </w:rPr>
              <w:t>56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15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</w:rPr>
              <w:t>112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8C2A68" w:rsidRPr="006F76AF" w:rsidTr="00C35C28">
        <w:tc>
          <w:tcPr>
            <w:tcW w:w="2041" w:type="dxa"/>
          </w:tcPr>
          <w:p w:rsidR="008C2A68" w:rsidRPr="006F76AF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6F76AF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ค่าเช่าจ่าย</w:t>
            </w:r>
          </w:p>
        </w:tc>
        <w:tc>
          <w:tcPr>
            <w:tcW w:w="847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285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 w:hint="cs"/>
                <w:sz w:val="22"/>
                <w:szCs w:val="22"/>
                <w:cs/>
              </w:rPr>
              <w:t>285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570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</w:rPr>
              <w:t>549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</w:rPr>
              <w:t>285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</w:rPr>
              <w:t>285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</w:rPr>
              <w:t>570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</w:rPr>
              <w:t>549</w:t>
            </w:r>
          </w:p>
        </w:tc>
      </w:tr>
      <w:tr w:rsidR="008C2A68" w:rsidRPr="006F76AF" w:rsidTr="00C35C28">
        <w:tc>
          <w:tcPr>
            <w:tcW w:w="2041" w:type="dxa"/>
          </w:tcPr>
          <w:p w:rsidR="008C2A68" w:rsidRPr="006F76AF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  <w:r w:rsidRPr="006F76AF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ค่าตอบแทนผู้บริหารสำคัญ</w:t>
            </w:r>
          </w:p>
        </w:tc>
        <w:tc>
          <w:tcPr>
            <w:tcW w:w="847" w:type="dxa"/>
            <w:vAlign w:val="bottom"/>
          </w:tcPr>
          <w:p w:rsidR="008C2A68" w:rsidRPr="006F76AF" w:rsidRDefault="008C2A68" w:rsidP="008C2A68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8C2A68" w:rsidRPr="006F76AF" w:rsidRDefault="008C2A68" w:rsidP="008C2A68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-3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-3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C2A68" w:rsidRPr="006F76AF" w:rsidTr="00C35C28">
        <w:tc>
          <w:tcPr>
            <w:tcW w:w="2041" w:type="dxa"/>
          </w:tcPr>
          <w:p w:rsidR="008C2A68" w:rsidRPr="006F76AF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6F76AF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847" w:type="dxa"/>
            <w:vAlign w:val="bottom"/>
          </w:tcPr>
          <w:p w:rsidR="008C2A68" w:rsidRPr="006F76AF" w:rsidRDefault="00AB03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3,110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</w:rPr>
              <w:t>3,867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:rsidR="008C2A68" w:rsidRPr="006F76AF" w:rsidRDefault="00AB03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6,522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</w:rPr>
              <w:t>7,907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</w:rPr>
              <w:t>2,460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</w:rPr>
              <w:t>2,562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</w:rPr>
              <w:t>4,963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</w:rPr>
              <w:t>5,075</w:t>
            </w:r>
          </w:p>
        </w:tc>
      </w:tr>
      <w:tr w:rsidR="008C2A68" w:rsidRPr="006F76AF" w:rsidTr="00C35C28">
        <w:tc>
          <w:tcPr>
            <w:tcW w:w="2041" w:type="dxa"/>
          </w:tcPr>
          <w:p w:rsidR="008C2A68" w:rsidRPr="006F76AF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6F76AF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847" w:type="dxa"/>
            <w:tcBorders>
              <w:bottom w:val="single" w:sz="6" w:space="0" w:color="auto"/>
            </w:tcBorders>
            <w:vAlign w:val="bottom"/>
          </w:tcPr>
          <w:p w:rsidR="008C2A68" w:rsidRPr="006F76AF" w:rsidRDefault="00AB03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153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</w:rPr>
              <w:t>323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  <w:vAlign w:val="bottom"/>
          </w:tcPr>
          <w:p w:rsidR="008C2A68" w:rsidRPr="006F76AF" w:rsidRDefault="00AB03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306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bottom w:val="single" w:sz="6" w:space="0" w:color="auto"/>
              <w:right w:val="nil"/>
            </w:tcBorders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</w:rPr>
              <w:t>487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tcBorders>
              <w:bottom w:val="single" w:sz="6" w:space="0" w:color="auto"/>
            </w:tcBorders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</w:rPr>
              <w:t>148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tcBorders>
              <w:bottom w:val="single" w:sz="6" w:space="0" w:color="auto"/>
            </w:tcBorders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</w:rPr>
              <w:t>122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</w:rPr>
              <w:t>296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tcBorders>
              <w:bottom w:val="single" w:sz="6" w:space="0" w:color="auto"/>
            </w:tcBorders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</w:rPr>
              <w:t>244</w:t>
            </w:r>
          </w:p>
        </w:tc>
      </w:tr>
      <w:tr w:rsidR="008C2A68" w:rsidRPr="006F76AF" w:rsidTr="00C35C28">
        <w:tc>
          <w:tcPr>
            <w:tcW w:w="2041" w:type="dxa"/>
          </w:tcPr>
          <w:p w:rsidR="008C2A68" w:rsidRPr="006F76AF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26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6F76AF">
              <w:rPr>
                <w:rFonts w:asciiTheme="majorBidi" w:hAnsiTheme="majorBidi" w:cstheme="majorBidi"/>
                <w:b/>
                <w:sz w:val="22"/>
                <w:szCs w:val="22"/>
              </w:rPr>
              <w:tab/>
            </w:r>
            <w:r w:rsidRPr="006F76AF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รวม</w:t>
            </w:r>
          </w:p>
        </w:tc>
        <w:tc>
          <w:tcPr>
            <w:tcW w:w="8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C2A68" w:rsidRPr="006F76AF" w:rsidRDefault="00AB03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3,263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</w:rPr>
              <w:t>4,190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C2A68" w:rsidRPr="006F76AF" w:rsidRDefault="00AB03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6,828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</w:rPr>
              <w:t>8,394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</w:rPr>
              <w:t>2,608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</w:rPr>
              <w:t>2,684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</w:rPr>
              <w:t>5,259</w:t>
            </w:r>
          </w:p>
        </w:tc>
        <w:tc>
          <w:tcPr>
            <w:tcW w:w="76" w:type="dxa"/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C2A68" w:rsidRPr="006F76AF" w:rsidRDefault="008C2A68" w:rsidP="008C2A68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76AF">
              <w:rPr>
                <w:rFonts w:ascii="Angsana New" w:hAnsi="Angsana New"/>
                <w:sz w:val="22"/>
                <w:szCs w:val="22"/>
              </w:rPr>
              <w:t>5,319</w:t>
            </w:r>
          </w:p>
        </w:tc>
      </w:tr>
    </w:tbl>
    <w:p w:rsidR="000C30B5" w:rsidRDefault="000C30B5" w:rsidP="00E70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123D48" w:rsidRDefault="008E737B" w:rsidP="00E70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779E6">
        <w:rPr>
          <w:rFonts w:asciiTheme="majorBidi" w:hAnsiTheme="majorBidi" w:cstheme="majorBidi"/>
          <w:sz w:val="32"/>
          <w:szCs w:val="32"/>
          <w:cs/>
        </w:rPr>
        <w:t xml:space="preserve">ยอดคงเหลือกับบุคคลและกิจการที่เกี่ยวข้องกัน ณ วันที่ </w:t>
      </w:r>
      <w:r w:rsidRPr="00CD6184">
        <w:rPr>
          <w:rFonts w:asciiTheme="majorBidi" w:hAnsiTheme="majorBidi" w:cstheme="majorBidi"/>
          <w:sz w:val="32"/>
          <w:szCs w:val="32"/>
        </w:rPr>
        <w:t>3</w:t>
      </w:r>
      <w:r w:rsidR="00FB1A2E">
        <w:rPr>
          <w:rFonts w:asciiTheme="majorBidi" w:hAnsiTheme="majorBidi" w:cstheme="majorBidi"/>
          <w:sz w:val="32"/>
          <w:szCs w:val="32"/>
        </w:rPr>
        <w:t xml:space="preserve">0 </w:t>
      </w:r>
      <w:r w:rsidR="00FB1A2E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B779E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D6184">
        <w:rPr>
          <w:rFonts w:asciiTheme="majorBidi" w:hAnsiTheme="majorBidi" w:cstheme="majorBidi"/>
          <w:sz w:val="32"/>
          <w:szCs w:val="32"/>
        </w:rPr>
        <w:t>256</w:t>
      </w:r>
      <w:r w:rsidR="00446FF1" w:rsidRPr="00B779E6">
        <w:rPr>
          <w:rFonts w:asciiTheme="majorBidi" w:hAnsiTheme="majorBidi" w:cstheme="majorBidi" w:hint="cs"/>
          <w:sz w:val="32"/>
          <w:szCs w:val="32"/>
        </w:rPr>
        <w:t>3</w:t>
      </w:r>
      <w:r w:rsidRPr="00CD6184">
        <w:rPr>
          <w:rFonts w:asciiTheme="majorBidi" w:hAnsiTheme="majorBidi"/>
          <w:sz w:val="32"/>
          <w:szCs w:val="32"/>
          <w:cs/>
        </w:rPr>
        <w:t xml:space="preserve"> </w:t>
      </w:r>
      <w:r w:rsidRPr="00B779E6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CD6184">
        <w:rPr>
          <w:rFonts w:asciiTheme="majorBidi" w:hAnsiTheme="majorBidi" w:cstheme="majorBidi"/>
          <w:sz w:val="32"/>
          <w:szCs w:val="32"/>
        </w:rPr>
        <w:t xml:space="preserve">31 </w:t>
      </w:r>
      <w:r w:rsidRPr="00B779E6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D6184">
        <w:rPr>
          <w:rFonts w:asciiTheme="majorBidi" w:hAnsiTheme="majorBidi" w:cstheme="majorBidi"/>
          <w:sz w:val="32"/>
          <w:szCs w:val="32"/>
        </w:rPr>
        <w:t xml:space="preserve"> 25</w:t>
      </w:r>
      <w:r w:rsidR="0081398E" w:rsidRPr="00CD6184">
        <w:rPr>
          <w:rFonts w:asciiTheme="majorBidi" w:hAnsiTheme="majorBidi" w:cstheme="majorBidi"/>
          <w:sz w:val="32"/>
          <w:szCs w:val="32"/>
        </w:rPr>
        <w:t>6</w:t>
      </w:r>
      <w:r w:rsidR="00446FF1" w:rsidRPr="00B779E6">
        <w:rPr>
          <w:rFonts w:asciiTheme="majorBidi" w:hAnsiTheme="majorBidi" w:cstheme="majorBidi" w:hint="cs"/>
          <w:sz w:val="32"/>
          <w:szCs w:val="32"/>
        </w:rPr>
        <w:t>2</w:t>
      </w:r>
      <w:r w:rsidR="00C61095">
        <w:rPr>
          <w:rFonts w:asciiTheme="majorBidi" w:hAnsiTheme="majorBidi"/>
          <w:sz w:val="32"/>
          <w:szCs w:val="32"/>
          <w:cs/>
        </w:rPr>
        <w:t xml:space="preserve"> </w:t>
      </w:r>
      <w:r w:rsidRPr="00B779E6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44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57"/>
        <w:gridCol w:w="1243"/>
        <w:gridCol w:w="138"/>
        <w:gridCol w:w="1242"/>
        <w:gridCol w:w="142"/>
        <w:gridCol w:w="1247"/>
        <w:gridCol w:w="143"/>
        <w:gridCol w:w="1235"/>
      </w:tblGrid>
      <w:tr w:rsidR="00377F02" w:rsidRPr="006A5726" w:rsidTr="00446FF1">
        <w:trPr>
          <w:trHeight w:val="62"/>
        </w:trPr>
        <w:tc>
          <w:tcPr>
            <w:tcW w:w="3057" w:type="dxa"/>
          </w:tcPr>
          <w:p w:rsidR="00377F02" w:rsidRPr="006A5726" w:rsidRDefault="00123D48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572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br w:type="page"/>
            </w:r>
          </w:p>
        </w:tc>
        <w:tc>
          <w:tcPr>
            <w:tcW w:w="5390" w:type="dxa"/>
            <w:gridSpan w:val="7"/>
            <w:tcBorders>
              <w:bottom w:val="single" w:sz="6" w:space="0" w:color="auto"/>
            </w:tcBorders>
            <w:vAlign w:val="bottom"/>
          </w:tcPr>
          <w:p w:rsidR="00377F02" w:rsidRPr="006A5726" w:rsidRDefault="00377F0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779E6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77F02" w:rsidRPr="006A5726" w:rsidTr="00446FF1">
        <w:trPr>
          <w:trHeight w:val="62"/>
        </w:trPr>
        <w:tc>
          <w:tcPr>
            <w:tcW w:w="3057" w:type="dxa"/>
          </w:tcPr>
          <w:p w:rsidR="00377F02" w:rsidRPr="006A5726" w:rsidRDefault="00377F0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77F02" w:rsidRPr="006A5726" w:rsidRDefault="00377F0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9E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377F02" w:rsidRPr="006A5726" w:rsidRDefault="00377F0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77F02" w:rsidRPr="006A5726" w:rsidRDefault="00377F0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79E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57342" w:rsidRPr="006A5726" w:rsidTr="00446FF1">
        <w:trPr>
          <w:trHeight w:val="62"/>
        </w:trPr>
        <w:tc>
          <w:tcPr>
            <w:tcW w:w="3057" w:type="dxa"/>
          </w:tcPr>
          <w:p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79E6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  <w:r w:rsidR="00FB1A2E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  <w:p w:rsidR="00357342" w:rsidRPr="006A5726" w:rsidRDefault="00FB1A2E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357342" w:rsidRPr="00B779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7342" w:rsidRPr="006A572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446FF1" w:rsidRPr="00B779E6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79E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79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446FF1" w:rsidRPr="00B779E6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</w:p>
        </w:tc>
        <w:tc>
          <w:tcPr>
            <w:tcW w:w="142" w:type="dxa"/>
          </w:tcPr>
          <w:p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FB1A2E" w:rsidRPr="006A5726" w:rsidRDefault="00FB1A2E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79E6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  <w:p w:rsidR="00357342" w:rsidRPr="006A5726" w:rsidRDefault="00FB1A2E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B779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7342" w:rsidRPr="006A572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446FF1" w:rsidRPr="00B779E6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</w:p>
        </w:tc>
        <w:tc>
          <w:tcPr>
            <w:tcW w:w="143" w:type="dxa"/>
          </w:tcPr>
          <w:p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5" w:type="dxa"/>
            <w:tcBorders>
              <w:bottom w:val="single" w:sz="6" w:space="0" w:color="auto"/>
            </w:tcBorders>
          </w:tcPr>
          <w:p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79E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79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446FF1" w:rsidRPr="00B779E6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</w:p>
        </w:tc>
      </w:tr>
      <w:tr w:rsidR="00357342" w:rsidRPr="006A5726" w:rsidTr="00446FF1">
        <w:trPr>
          <w:trHeight w:val="62"/>
        </w:trPr>
        <w:tc>
          <w:tcPr>
            <w:tcW w:w="3057" w:type="dxa"/>
          </w:tcPr>
          <w:p w:rsidR="00357342" w:rsidRPr="00B779E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779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ลูกหนี้การค้า</w:t>
            </w:r>
            <w:r w:rsidRPr="00B779E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และลูกหนี้อื่น</w:t>
            </w:r>
          </w:p>
        </w:tc>
        <w:tc>
          <w:tcPr>
            <w:tcW w:w="1243" w:type="dxa"/>
            <w:tcBorders>
              <w:top w:val="single" w:sz="6" w:space="0" w:color="auto"/>
            </w:tcBorders>
          </w:tcPr>
          <w:p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38" w:type="dxa"/>
          </w:tcPr>
          <w:p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2" w:type="dxa"/>
          </w:tcPr>
          <w:p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42" w:type="dxa"/>
          </w:tcPr>
          <w:p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3" w:type="dxa"/>
          </w:tcPr>
          <w:p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357342" w:rsidRPr="006A5726" w:rsidTr="00446FF1">
        <w:trPr>
          <w:trHeight w:val="62"/>
        </w:trPr>
        <w:tc>
          <w:tcPr>
            <w:tcW w:w="3057" w:type="dxa"/>
          </w:tcPr>
          <w:p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779E6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3" w:type="dxa"/>
          </w:tcPr>
          <w:p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8" w:type="dxa"/>
          </w:tcPr>
          <w:p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shd w:val="clear" w:color="auto" w:fill="auto"/>
          </w:tcPr>
          <w:p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3" w:type="dxa"/>
          </w:tcPr>
          <w:p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2B6AA7" w:rsidRPr="006A5726" w:rsidTr="00446FF1">
        <w:trPr>
          <w:trHeight w:val="62"/>
        </w:trPr>
        <w:tc>
          <w:tcPr>
            <w:tcW w:w="3057" w:type="dxa"/>
          </w:tcPr>
          <w:p w:rsidR="002B6AA7" w:rsidRPr="00B779E6" w:rsidRDefault="002B6AA7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/>
                <w:sz w:val="24"/>
                <w:szCs w:val="24"/>
                <w:cs/>
              </w:rPr>
              <w:t xml:space="preserve">- </w:t>
            </w:r>
            <w:r w:rsidRPr="00B779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B779E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243" w:type="dxa"/>
          </w:tcPr>
          <w:p w:rsidR="002B6AA7" w:rsidRPr="006A5726" w:rsidRDefault="002B6AA7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8" w:type="dxa"/>
          </w:tcPr>
          <w:p w:rsidR="002B6AA7" w:rsidRPr="006A5726" w:rsidRDefault="002B6AA7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:rsidR="002B6AA7" w:rsidRPr="006A5726" w:rsidRDefault="002B6AA7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2B6AA7" w:rsidRPr="006A5726" w:rsidRDefault="002B6AA7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shd w:val="clear" w:color="auto" w:fill="auto"/>
          </w:tcPr>
          <w:p w:rsidR="002B6AA7" w:rsidRPr="006A5726" w:rsidRDefault="00B45BD8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45BD8">
              <w:rPr>
                <w:rFonts w:asciiTheme="majorBidi" w:hAnsiTheme="majorBidi" w:cstheme="majorBidi"/>
                <w:bCs/>
                <w:sz w:val="24"/>
                <w:szCs w:val="24"/>
              </w:rPr>
              <w:t>9,930</w:t>
            </w:r>
          </w:p>
        </w:tc>
        <w:tc>
          <w:tcPr>
            <w:tcW w:w="143" w:type="dxa"/>
          </w:tcPr>
          <w:p w:rsidR="002B6AA7" w:rsidRPr="006A5726" w:rsidRDefault="002B6AA7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35" w:type="dxa"/>
          </w:tcPr>
          <w:p w:rsidR="002B6AA7" w:rsidRPr="006A5726" w:rsidRDefault="002B6AA7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9E6">
              <w:rPr>
                <w:rFonts w:asciiTheme="majorBidi" w:hAnsiTheme="majorBidi" w:cstheme="majorBidi" w:hint="cs"/>
                <w:sz w:val="24"/>
                <w:szCs w:val="24"/>
              </w:rPr>
              <w:t>10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79E6">
              <w:rPr>
                <w:rFonts w:asciiTheme="majorBidi" w:hAnsiTheme="majorBidi" w:cstheme="majorBidi" w:hint="cs"/>
                <w:sz w:val="24"/>
                <w:szCs w:val="24"/>
              </w:rPr>
              <w:t>435</w:t>
            </w:r>
          </w:p>
        </w:tc>
      </w:tr>
      <w:tr w:rsidR="007F6356" w:rsidRPr="006A5726" w:rsidTr="00446FF1">
        <w:trPr>
          <w:trHeight w:val="62"/>
        </w:trPr>
        <w:tc>
          <w:tcPr>
            <w:tcW w:w="3057" w:type="dxa"/>
          </w:tcPr>
          <w:p w:rsidR="007F6356" w:rsidRPr="00B779E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9E6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779E6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8" w:type="dxa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45BD8">
              <w:rPr>
                <w:rFonts w:asciiTheme="majorBidi" w:hAnsiTheme="majorBidi" w:cstheme="majorBidi"/>
                <w:bCs/>
                <w:sz w:val="24"/>
                <w:szCs w:val="24"/>
              </w:rPr>
              <w:t>9,930</w:t>
            </w:r>
          </w:p>
        </w:tc>
        <w:tc>
          <w:tcPr>
            <w:tcW w:w="143" w:type="dxa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double" w:sz="6" w:space="0" w:color="auto"/>
            </w:tcBorders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9E6">
              <w:rPr>
                <w:rFonts w:asciiTheme="majorBidi" w:hAnsiTheme="majorBidi" w:cstheme="majorBidi" w:hint="cs"/>
                <w:sz w:val="24"/>
                <w:szCs w:val="24"/>
              </w:rPr>
              <w:t>10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79E6">
              <w:rPr>
                <w:rFonts w:asciiTheme="majorBidi" w:hAnsiTheme="majorBidi" w:cstheme="majorBidi" w:hint="cs"/>
                <w:sz w:val="24"/>
                <w:szCs w:val="24"/>
              </w:rPr>
              <w:t>435</w:t>
            </w:r>
          </w:p>
        </w:tc>
      </w:tr>
      <w:tr w:rsidR="007F6356" w:rsidRPr="006A5726" w:rsidTr="00446FF1">
        <w:tc>
          <w:tcPr>
            <w:tcW w:w="3057" w:type="dxa"/>
          </w:tcPr>
          <w:p w:rsidR="007F6356" w:rsidRPr="00B779E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779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243" w:type="dxa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F6356" w:rsidRPr="006A5726" w:rsidTr="00446FF1">
        <w:tc>
          <w:tcPr>
            <w:tcW w:w="3057" w:type="dxa"/>
          </w:tcPr>
          <w:p w:rsidR="007F6356" w:rsidRPr="00B779E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9E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3" w:type="dxa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F6356" w:rsidRPr="006A5726" w:rsidTr="00446FF1">
        <w:tc>
          <w:tcPr>
            <w:tcW w:w="3057" w:type="dxa"/>
          </w:tcPr>
          <w:p w:rsidR="007F6356" w:rsidRPr="00B779E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/>
                <w:sz w:val="24"/>
                <w:szCs w:val="24"/>
                <w:cs/>
              </w:rPr>
              <w:t xml:space="preserve">- </w:t>
            </w:r>
            <w:r w:rsidRPr="00B779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B779E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243" w:type="dxa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8" w:type="dxa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7F6356" w:rsidRPr="006D0662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6356">
              <w:rPr>
                <w:rFonts w:asciiTheme="majorBidi" w:hAnsiTheme="majorBidi" w:cstheme="majorBidi"/>
                <w:sz w:val="24"/>
                <w:szCs w:val="24"/>
              </w:rPr>
              <w:t>86,500</w:t>
            </w:r>
          </w:p>
        </w:tc>
        <w:tc>
          <w:tcPr>
            <w:tcW w:w="143" w:type="dxa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92,750</w:t>
            </w:r>
          </w:p>
        </w:tc>
      </w:tr>
      <w:tr w:rsidR="007F6356" w:rsidRPr="006A5726" w:rsidTr="0010509D">
        <w:tc>
          <w:tcPr>
            <w:tcW w:w="3057" w:type="dxa"/>
          </w:tcPr>
          <w:p w:rsidR="007F6356" w:rsidRPr="00B779E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2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/>
                <w:sz w:val="24"/>
                <w:szCs w:val="24"/>
                <w:cs/>
              </w:rPr>
              <w:t xml:space="preserve">- </w:t>
            </w:r>
            <w:r w:rsidRPr="00B779E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8" w:type="dxa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7F6356" w:rsidRPr="006D0662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6356">
              <w:rPr>
                <w:rFonts w:asciiTheme="majorBidi" w:hAnsiTheme="majorBidi" w:cstheme="majorBidi"/>
                <w:sz w:val="24"/>
                <w:szCs w:val="24"/>
              </w:rPr>
              <w:t>145,000</w:t>
            </w:r>
          </w:p>
        </w:tc>
        <w:tc>
          <w:tcPr>
            <w:tcW w:w="143" w:type="dxa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tcBorders>
              <w:bottom w:val="single" w:sz="6" w:space="0" w:color="auto"/>
            </w:tcBorders>
            <w:shd w:val="clear" w:color="auto" w:fill="auto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121,500</w:t>
            </w:r>
          </w:p>
        </w:tc>
      </w:tr>
      <w:tr w:rsidR="007F6356" w:rsidRPr="006A5726" w:rsidTr="0010509D">
        <w:tc>
          <w:tcPr>
            <w:tcW w:w="3057" w:type="dxa"/>
          </w:tcPr>
          <w:p w:rsidR="007F6356" w:rsidRPr="00B779E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9E6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779E6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8" w:type="dxa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6356">
              <w:rPr>
                <w:rFonts w:asciiTheme="majorBidi" w:hAnsiTheme="majorBidi" w:cstheme="majorBidi"/>
                <w:sz w:val="24"/>
                <w:szCs w:val="24"/>
              </w:rPr>
              <w:t>231,500</w:t>
            </w:r>
          </w:p>
        </w:tc>
        <w:tc>
          <w:tcPr>
            <w:tcW w:w="143" w:type="dxa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214,250</w:t>
            </w:r>
          </w:p>
        </w:tc>
      </w:tr>
    </w:tbl>
    <w:p w:rsidR="00845A6B" w:rsidRDefault="00845A6B"/>
    <w:p w:rsidR="00E70FD6" w:rsidRDefault="00E70FD6"/>
    <w:p w:rsidR="006F76AF" w:rsidRDefault="006F76AF"/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5"/>
        <w:gridCol w:w="1243"/>
        <w:gridCol w:w="138"/>
        <w:gridCol w:w="1242"/>
        <w:gridCol w:w="142"/>
        <w:gridCol w:w="1247"/>
        <w:gridCol w:w="134"/>
        <w:gridCol w:w="9"/>
        <w:gridCol w:w="1240"/>
      </w:tblGrid>
      <w:tr w:rsidR="006C6020" w:rsidRPr="006A5726" w:rsidTr="001F4FDB">
        <w:trPr>
          <w:trHeight w:val="62"/>
        </w:trPr>
        <w:tc>
          <w:tcPr>
            <w:tcW w:w="3005" w:type="dxa"/>
          </w:tcPr>
          <w:p w:rsidR="006C6020" w:rsidRPr="006A5726" w:rsidRDefault="006C6020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572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lastRenderedPageBreak/>
              <w:br w:type="page"/>
            </w:r>
          </w:p>
        </w:tc>
        <w:tc>
          <w:tcPr>
            <w:tcW w:w="5395" w:type="dxa"/>
            <w:gridSpan w:val="8"/>
            <w:tcBorders>
              <w:bottom w:val="single" w:sz="6" w:space="0" w:color="auto"/>
            </w:tcBorders>
            <w:vAlign w:val="bottom"/>
          </w:tcPr>
          <w:p w:rsidR="006C6020" w:rsidRPr="006A5726" w:rsidRDefault="006C6020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779E6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6C6020" w:rsidRPr="006A5726" w:rsidTr="001F4FDB">
        <w:trPr>
          <w:trHeight w:val="62"/>
        </w:trPr>
        <w:tc>
          <w:tcPr>
            <w:tcW w:w="3005" w:type="dxa"/>
          </w:tcPr>
          <w:p w:rsidR="006C6020" w:rsidRPr="006A5726" w:rsidRDefault="006C6020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C6020" w:rsidRPr="006A5726" w:rsidRDefault="006C6020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9E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6C6020" w:rsidRPr="006A5726" w:rsidRDefault="006C6020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C6020" w:rsidRPr="006A5726" w:rsidRDefault="006C6020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79E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45A6B" w:rsidRPr="006A5726" w:rsidTr="001F4FDB">
        <w:trPr>
          <w:trHeight w:val="62"/>
        </w:trPr>
        <w:tc>
          <w:tcPr>
            <w:tcW w:w="3005" w:type="dxa"/>
          </w:tcPr>
          <w:p w:rsidR="00845A6B" w:rsidRPr="006A5726" w:rsidRDefault="00845A6B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:rsidR="00FB1A2E" w:rsidRPr="006A5726" w:rsidRDefault="00FB1A2E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79E6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  <w:p w:rsidR="00845A6B" w:rsidRPr="006A5726" w:rsidRDefault="00FB1A2E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B779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45A6B" w:rsidRPr="006A572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45A6B" w:rsidRPr="00B779E6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845A6B" w:rsidRPr="006A5726" w:rsidRDefault="00845A6B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:rsidR="00845A6B" w:rsidRPr="006A5726" w:rsidRDefault="00845A6B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79E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:rsidR="00845A6B" w:rsidRPr="006A5726" w:rsidRDefault="00845A6B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79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B779E6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</w:p>
        </w:tc>
        <w:tc>
          <w:tcPr>
            <w:tcW w:w="142" w:type="dxa"/>
          </w:tcPr>
          <w:p w:rsidR="00845A6B" w:rsidRPr="006A5726" w:rsidRDefault="00845A6B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FB1A2E" w:rsidRPr="006A5726" w:rsidRDefault="00FB1A2E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79E6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  <w:p w:rsidR="00845A6B" w:rsidRPr="006A5726" w:rsidRDefault="00FB1A2E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B779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45A6B" w:rsidRPr="006A572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45A6B" w:rsidRPr="00B779E6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</w:p>
        </w:tc>
        <w:tc>
          <w:tcPr>
            <w:tcW w:w="143" w:type="dxa"/>
            <w:gridSpan w:val="2"/>
          </w:tcPr>
          <w:p w:rsidR="00845A6B" w:rsidRPr="006A5726" w:rsidRDefault="00845A6B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bottom w:val="single" w:sz="6" w:space="0" w:color="auto"/>
            </w:tcBorders>
          </w:tcPr>
          <w:p w:rsidR="00845A6B" w:rsidRPr="006A5726" w:rsidRDefault="00845A6B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79E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:rsidR="00845A6B" w:rsidRPr="006A5726" w:rsidRDefault="00845A6B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79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B779E6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</w:p>
        </w:tc>
      </w:tr>
      <w:tr w:rsidR="00776729" w:rsidRPr="006A5726" w:rsidTr="001F4FDB">
        <w:tc>
          <w:tcPr>
            <w:tcW w:w="3005" w:type="dxa"/>
          </w:tcPr>
          <w:p w:rsidR="00776729" w:rsidRPr="00B779E6" w:rsidRDefault="00776729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779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เจ้าหนี้การค้า</w:t>
            </w:r>
            <w:r w:rsidRPr="00B779E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และเจ้าหนี้อื่น</w:t>
            </w:r>
          </w:p>
        </w:tc>
        <w:tc>
          <w:tcPr>
            <w:tcW w:w="1243" w:type="dxa"/>
            <w:shd w:val="clear" w:color="auto" w:fill="auto"/>
          </w:tcPr>
          <w:p w:rsidR="00776729" w:rsidRPr="006A5726" w:rsidRDefault="00776729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30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shd w:val="clear" w:color="auto" w:fill="auto"/>
          </w:tcPr>
          <w:p w:rsidR="00776729" w:rsidRPr="006A5726" w:rsidRDefault="00776729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30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:rsidR="00776729" w:rsidRPr="006A5726" w:rsidRDefault="00776729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30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776729" w:rsidRPr="00B779E6" w:rsidRDefault="00776729" w:rsidP="006F76AF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shd w:val="clear" w:color="auto" w:fill="auto"/>
          </w:tcPr>
          <w:p w:rsidR="00776729" w:rsidRPr="006A5726" w:rsidRDefault="00776729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30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776729" w:rsidRPr="006A5726" w:rsidRDefault="00776729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gridSpan w:val="2"/>
          </w:tcPr>
          <w:p w:rsidR="00776729" w:rsidRPr="006A5726" w:rsidRDefault="00776729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6729" w:rsidRPr="006A5726" w:rsidTr="001F4FDB">
        <w:tc>
          <w:tcPr>
            <w:tcW w:w="3005" w:type="dxa"/>
          </w:tcPr>
          <w:p w:rsidR="00776729" w:rsidRPr="00B779E6" w:rsidRDefault="00776729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9E6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43" w:type="dxa"/>
            <w:shd w:val="clear" w:color="auto" w:fill="auto"/>
          </w:tcPr>
          <w:p w:rsidR="00776729" w:rsidRPr="006A5726" w:rsidRDefault="00776729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shd w:val="clear" w:color="auto" w:fill="auto"/>
          </w:tcPr>
          <w:p w:rsidR="00776729" w:rsidRPr="006A5726" w:rsidRDefault="00776729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:rsidR="00776729" w:rsidRPr="006A5726" w:rsidRDefault="00776729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776729" w:rsidRPr="006A5726" w:rsidRDefault="00776729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776729" w:rsidRPr="006A5726" w:rsidRDefault="00776729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776729" w:rsidRPr="006A5726" w:rsidRDefault="00776729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gridSpan w:val="2"/>
          </w:tcPr>
          <w:p w:rsidR="00776729" w:rsidRPr="006A5726" w:rsidRDefault="00776729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F6356" w:rsidRPr="006A5726" w:rsidTr="001F4FDB">
        <w:tc>
          <w:tcPr>
            <w:tcW w:w="3005" w:type="dxa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779E6">
              <w:rPr>
                <w:rFonts w:asciiTheme="majorBidi" w:hAnsiTheme="majorBidi" w:hint="cs"/>
                <w:sz w:val="24"/>
                <w:szCs w:val="24"/>
                <w:cs/>
              </w:rPr>
              <w:t xml:space="preserve">-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>Vina Solar Technology Co</w:t>
            </w:r>
            <w:r w:rsidRPr="006A5726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>, Ltd</w:t>
            </w:r>
            <w:r w:rsidRPr="006A5726">
              <w:rPr>
                <w:rFonts w:asciiTheme="majorBidi" w:hAnsiTheme="majorBidi"/>
                <w:sz w:val="24"/>
                <w:szCs w:val="24"/>
                <w:cs/>
              </w:rPr>
              <w:t>.</w:t>
            </w:r>
          </w:p>
        </w:tc>
        <w:tc>
          <w:tcPr>
            <w:tcW w:w="1243" w:type="dxa"/>
            <w:tcBorders>
              <w:bottom w:val="single" w:sz="6" w:space="0" w:color="auto"/>
            </w:tcBorders>
            <w:shd w:val="clear" w:color="auto" w:fill="auto"/>
          </w:tcPr>
          <w:p w:rsidR="007F6356" w:rsidRPr="008C2A68" w:rsidRDefault="008C2A68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480</w:t>
            </w:r>
          </w:p>
        </w:tc>
        <w:tc>
          <w:tcPr>
            <w:tcW w:w="138" w:type="dxa"/>
            <w:shd w:val="clear" w:color="auto" w:fill="auto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shd w:val="clear" w:color="auto" w:fill="auto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142" w:type="dxa"/>
            <w:shd w:val="clear" w:color="auto" w:fill="auto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bottom w:val="single" w:sz="6" w:space="0" w:color="auto"/>
            </w:tcBorders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</w:tr>
      <w:tr w:rsidR="007F6356" w:rsidRPr="006A5726" w:rsidTr="001F4FDB">
        <w:tc>
          <w:tcPr>
            <w:tcW w:w="3005" w:type="dxa"/>
          </w:tcPr>
          <w:p w:rsidR="007F6356" w:rsidRPr="00B779E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6356" w:rsidRPr="006A5726" w:rsidRDefault="008C2A68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480</w:t>
            </w:r>
          </w:p>
        </w:tc>
        <w:tc>
          <w:tcPr>
            <w:tcW w:w="138" w:type="dxa"/>
            <w:shd w:val="clear" w:color="auto" w:fill="auto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142" w:type="dxa"/>
            <w:shd w:val="clear" w:color="auto" w:fill="auto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</w:tr>
      <w:tr w:rsidR="007F6356" w:rsidRPr="006A5726" w:rsidTr="001F4FDB">
        <w:tc>
          <w:tcPr>
            <w:tcW w:w="3005" w:type="dxa"/>
          </w:tcPr>
          <w:p w:rsidR="007F6356" w:rsidRPr="00B779E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9E6">
              <w:rPr>
                <w:rFonts w:asciiTheme="majorBidi" w:hAnsiTheme="majorBidi" w:cstheme="majorBidi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243" w:type="dxa"/>
            <w:tcBorders>
              <w:top w:val="single" w:sz="6" w:space="0" w:color="auto"/>
            </w:tcBorders>
            <w:shd w:val="clear" w:color="auto" w:fill="auto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shd w:val="clear" w:color="auto" w:fill="auto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shd w:val="clear" w:color="auto" w:fill="auto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auto"/>
            </w:tcBorders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F6356" w:rsidRPr="006A5726" w:rsidTr="001F4FDB">
        <w:tc>
          <w:tcPr>
            <w:tcW w:w="3005" w:type="dxa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9E6">
              <w:rPr>
                <w:rFonts w:asciiTheme="majorBidi" w:hAnsiTheme="majorBidi" w:hint="cs"/>
                <w:sz w:val="24"/>
                <w:szCs w:val="24"/>
                <w:cs/>
              </w:rPr>
              <w:t xml:space="preserve">- </w:t>
            </w:r>
            <w:r w:rsidRPr="00B779E6">
              <w:rPr>
                <w:rFonts w:asciiTheme="majorBidi" w:hAnsiTheme="majorBidi" w:cstheme="majorBidi"/>
                <w:sz w:val="24"/>
                <w:szCs w:val="24"/>
                <w:cs/>
              </w:rPr>
              <w:t>คุณชำนาญ พรพิไลลักษณ์</w:t>
            </w:r>
          </w:p>
        </w:tc>
        <w:tc>
          <w:tcPr>
            <w:tcW w:w="1243" w:type="dxa"/>
            <w:shd w:val="clear" w:color="auto" w:fill="auto"/>
          </w:tcPr>
          <w:p w:rsidR="007F6356" w:rsidRPr="006A5726" w:rsidRDefault="008C2A68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20</w:t>
            </w:r>
          </w:p>
        </w:tc>
        <w:tc>
          <w:tcPr>
            <w:tcW w:w="138" w:type="dxa"/>
            <w:shd w:val="clear" w:color="auto" w:fill="auto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9E6">
              <w:rPr>
                <w:rFonts w:asciiTheme="majorBidi" w:hAnsiTheme="majorBidi" w:cstheme="majorBidi" w:hint="cs"/>
                <w:sz w:val="24"/>
                <w:szCs w:val="24"/>
              </w:rPr>
              <w:t>58</w:t>
            </w:r>
          </w:p>
        </w:tc>
        <w:tc>
          <w:tcPr>
            <w:tcW w:w="142" w:type="dxa"/>
            <w:shd w:val="clear" w:color="auto" w:fill="auto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shd w:val="clear" w:color="auto" w:fill="auto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</w:tr>
      <w:tr w:rsidR="007F6356" w:rsidRPr="006A5726" w:rsidTr="001F4FDB">
        <w:tc>
          <w:tcPr>
            <w:tcW w:w="3005" w:type="dxa"/>
          </w:tcPr>
          <w:p w:rsidR="007F6356" w:rsidRPr="00B779E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9E6">
              <w:rPr>
                <w:rFonts w:asciiTheme="majorBidi" w:hAnsiTheme="majorBidi" w:hint="cs"/>
                <w:sz w:val="24"/>
                <w:szCs w:val="24"/>
                <w:cs/>
              </w:rPr>
              <w:t xml:space="preserve">- </w:t>
            </w:r>
            <w:r w:rsidRPr="00B779E6">
              <w:rPr>
                <w:rFonts w:asciiTheme="majorBidi" w:hAnsiTheme="majorBidi" w:cstheme="majorBidi"/>
                <w:sz w:val="24"/>
                <w:szCs w:val="24"/>
                <w:cs/>
              </w:rPr>
              <w:t>คุณ</w:t>
            </w:r>
            <w:r w:rsidRPr="00B779E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กฤษณ์</w:t>
            </w:r>
            <w:r w:rsidRPr="00B779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พรพิไลลักษณ์</w:t>
            </w:r>
          </w:p>
        </w:tc>
        <w:tc>
          <w:tcPr>
            <w:tcW w:w="1243" w:type="dxa"/>
            <w:shd w:val="clear" w:color="auto" w:fill="auto"/>
          </w:tcPr>
          <w:p w:rsidR="007F6356" w:rsidRPr="008C2A68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2A68"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</w:p>
        </w:tc>
        <w:tc>
          <w:tcPr>
            <w:tcW w:w="138" w:type="dxa"/>
            <w:shd w:val="clear" w:color="auto" w:fill="auto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:rsidR="007F6356" w:rsidRPr="00845A6B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9E6">
              <w:rPr>
                <w:rFonts w:asciiTheme="majorBidi" w:hAnsiTheme="majorBidi" w:cstheme="majorBidi" w:hint="cs"/>
                <w:sz w:val="24"/>
                <w:szCs w:val="24"/>
              </w:rPr>
              <w:t>69</w:t>
            </w:r>
          </w:p>
        </w:tc>
        <w:tc>
          <w:tcPr>
            <w:tcW w:w="142" w:type="dxa"/>
            <w:shd w:val="clear" w:color="auto" w:fill="auto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shd w:val="clear" w:color="auto" w:fill="auto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</w:tr>
      <w:tr w:rsidR="007F6356" w:rsidRPr="006A5726" w:rsidTr="001F4FDB">
        <w:tc>
          <w:tcPr>
            <w:tcW w:w="3005" w:type="dxa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9E6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6356" w:rsidRPr="006A5726" w:rsidRDefault="008C2A68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22</w:t>
            </w:r>
          </w:p>
        </w:tc>
        <w:tc>
          <w:tcPr>
            <w:tcW w:w="138" w:type="dxa"/>
            <w:shd w:val="clear" w:color="auto" w:fill="auto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9E6">
              <w:rPr>
                <w:rFonts w:asciiTheme="majorBidi" w:hAnsiTheme="majorBidi" w:cstheme="majorBidi" w:hint="cs"/>
                <w:sz w:val="24"/>
                <w:szCs w:val="24"/>
              </w:rPr>
              <w:t>127</w:t>
            </w:r>
          </w:p>
        </w:tc>
        <w:tc>
          <w:tcPr>
            <w:tcW w:w="142" w:type="dxa"/>
            <w:shd w:val="clear" w:color="auto" w:fill="auto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</w:tr>
      <w:tr w:rsidR="007F6356" w:rsidRPr="006A5726" w:rsidTr="001F4FDB">
        <w:tc>
          <w:tcPr>
            <w:tcW w:w="3005" w:type="dxa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9E6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779E6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7F6356" w:rsidRPr="006A5726" w:rsidRDefault="008C2A68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502</w:t>
            </w:r>
          </w:p>
        </w:tc>
        <w:tc>
          <w:tcPr>
            <w:tcW w:w="138" w:type="dxa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9E6">
              <w:rPr>
                <w:rFonts w:asciiTheme="majorBidi" w:hAnsiTheme="majorBidi" w:cstheme="majorBidi" w:hint="cs"/>
                <w:sz w:val="24"/>
                <w:szCs w:val="24"/>
              </w:rPr>
              <w:t>600</w:t>
            </w:r>
          </w:p>
        </w:tc>
        <w:tc>
          <w:tcPr>
            <w:tcW w:w="142" w:type="dxa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7F6356" w:rsidRPr="006A572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</w:tr>
      <w:tr w:rsidR="00776729" w:rsidRPr="006A5726" w:rsidTr="001F4FDB">
        <w:tc>
          <w:tcPr>
            <w:tcW w:w="3005" w:type="dxa"/>
          </w:tcPr>
          <w:p w:rsidR="00776729" w:rsidRPr="00B779E6" w:rsidRDefault="00776729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779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243" w:type="dxa"/>
            <w:tcBorders>
              <w:top w:val="double" w:sz="6" w:space="0" w:color="auto"/>
            </w:tcBorders>
            <w:shd w:val="clear" w:color="auto" w:fill="auto"/>
          </w:tcPr>
          <w:p w:rsidR="00776729" w:rsidRPr="006A5726" w:rsidRDefault="00776729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shd w:val="clear" w:color="auto" w:fill="auto"/>
          </w:tcPr>
          <w:p w:rsidR="00776729" w:rsidRPr="006A5726" w:rsidRDefault="00776729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top w:val="double" w:sz="6" w:space="0" w:color="auto"/>
            </w:tcBorders>
            <w:shd w:val="clear" w:color="auto" w:fill="auto"/>
          </w:tcPr>
          <w:p w:rsidR="00776729" w:rsidRPr="006A5726" w:rsidRDefault="00776729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776729" w:rsidRPr="006A5726" w:rsidRDefault="00776729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  <w:shd w:val="clear" w:color="auto" w:fill="auto"/>
          </w:tcPr>
          <w:p w:rsidR="00776729" w:rsidRPr="006A5726" w:rsidRDefault="00776729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776729" w:rsidRPr="006A5726" w:rsidRDefault="00776729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:rsidR="00776729" w:rsidRPr="006A5726" w:rsidRDefault="00776729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6729" w:rsidRPr="006A5726" w:rsidTr="001F4FDB">
        <w:tc>
          <w:tcPr>
            <w:tcW w:w="3005" w:type="dxa"/>
          </w:tcPr>
          <w:p w:rsidR="00776729" w:rsidRPr="00B779E6" w:rsidRDefault="00776729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9E6">
              <w:rPr>
                <w:rFonts w:asciiTheme="majorBidi" w:hAnsiTheme="majorBidi" w:cstheme="majorBidi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243" w:type="dxa"/>
            <w:shd w:val="clear" w:color="auto" w:fill="auto"/>
          </w:tcPr>
          <w:p w:rsidR="00776729" w:rsidRPr="006A5726" w:rsidRDefault="00776729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shd w:val="clear" w:color="auto" w:fill="auto"/>
          </w:tcPr>
          <w:p w:rsidR="00776729" w:rsidRPr="006A5726" w:rsidRDefault="00776729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:rsidR="00776729" w:rsidRPr="006A5726" w:rsidRDefault="00776729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776729" w:rsidRPr="006A5726" w:rsidRDefault="00776729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776729" w:rsidRPr="006A5726" w:rsidRDefault="00776729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776729" w:rsidRPr="006A5726" w:rsidRDefault="00776729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gridSpan w:val="2"/>
          </w:tcPr>
          <w:p w:rsidR="00776729" w:rsidRPr="006A5726" w:rsidRDefault="00776729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B0368" w:rsidRPr="006A5726" w:rsidTr="001F4FDB">
        <w:tc>
          <w:tcPr>
            <w:tcW w:w="3005" w:type="dxa"/>
          </w:tcPr>
          <w:p w:rsidR="00AB0368" w:rsidRPr="00B779E6" w:rsidRDefault="00AB0368" w:rsidP="00AB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9E6">
              <w:rPr>
                <w:rFonts w:asciiTheme="majorBidi" w:hAnsiTheme="majorBidi" w:hint="cs"/>
                <w:sz w:val="24"/>
                <w:szCs w:val="24"/>
                <w:cs/>
              </w:rPr>
              <w:t xml:space="preserve">- </w:t>
            </w:r>
            <w:r w:rsidRPr="00B779E6">
              <w:rPr>
                <w:rFonts w:asciiTheme="majorBidi" w:hAnsiTheme="majorBidi" w:cstheme="majorBidi"/>
                <w:sz w:val="24"/>
                <w:szCs w:val="24"/>
                <w:cs/>
              </w:rPr>
              <w:t>คุณชำนาญ พรพิไลลักษณ์</w:t>
            </w:r>
          </w:p>
        </w:tc>
        <w:tc>
          <w:tcPr>
            <w:tcW w:w="1243" w:type="dxa"/>
            <w:shd w:val="clear" w:color="auto" w:fill="auto"/>
          </w:tcPr>
          <w:p w:rsidR="00AB0368" w:rsidRPr="006A5726" w:rsidRDefault="00AB0368" w:rsidP="00AB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:rsidR="00AB0368" w:rsidRPr="006A5726" w:rsidRDefault="00AB0368" w:rsidP="00AB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:rsidR="00AB0368" w:rsidRPr="006A5726" w:rsidRDefault="00AB0368" w:rsidP="00AB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4,500</w:t>
            </w:r>
          </w:p>
        </w:tc>
        <w:tc>
          <w:tcPr>
            <w:tcW w:w="142" w:type="dxa"/>
            <w:shd w:val="clear" w:color="auto" w:fill="auto"/>
          </w:tcPr>
          <w:p w:rsidR="00AB0368" w:rsidRPr="006A5726" w:rsidRDefault="00AB0368" w:rsidP="00AB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:rsidR="00AB0368" w:rsidRPr="006A5726" w:rsidRDefault="00AB0368" w:rsidP="00AB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:rsidR="00AB0368" w:rsidRPr="006A5726" w:rsidRDefault="00AB0368" w:rsidP="00AB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gridSpan w:val="2"/>
          </w:tcPr>
          <w:p w:rsidR="00AB0368" w:rsidRPr="006A5726" w:rsidRDefault="00AB0368" w:rsidP="00AB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</w:tr>
      <w:tr w:rsidR="00AB0368" w:rsidRPr="006A5726" w:rsidTr="001F4FDB">
        <w:tc>
          <w:tcPr>
            <w:tcW w:w="3005" w:type="dxa"/>
          </w:tcPr>
          <w:p w:rsidR="00AB0368" w:rsidRPr="00B779E6" w:rsidRDefault="00AB0368" w:rsidP="00AB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9E6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779E6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B0368" w:rsidRPr="006A5726" w:rsidRDefault="00AB0368" w:rsidP="00AB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:rsidR="00AB0368" w:rsidRPr="006A5726" w:rsidRDefault="00AB0368" w:rsidP="00AB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B0368" w:rsidRPr="006A5726" w:rsidRDefault="00AB0368" w:rsidP="00AB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4,500</w:t>
            </w:r>
          </w:p>
        </w:tc>
        <w:tc>
          <w:tcPr>
            <w:tcW w:w="142" w:type="dxa"/>
            <w:shd w:val="clear" w:color="auto" w:fill="auto"/>
          </w:tcPr>
          <w:p w:rsidR="00AB0368" w:rsidRPr="006A5726" w:rsidRDefault="00AB0368" w:rsidP="00AB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:rsidR="00AB0368" w:rsidRPr="006A5726" w:rsidRDefault="00AB0368" w:rsidP="00AB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:rsidR="00AB0368" w:rsidRPr="006A5726" w:rsidRDefault="00AB0368" w:rsidP="00AB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AB0368" w:rsidRPr="006A5726" w:rsidRDefault="00AB0368" w:rsidP="00AB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/>
                <w:bCs/>
                <w:sz w:val="24"/>
                <w:szCs w:val="24"/>
                <w:cs/>
              </w:rPr>
              <w:t>-</w:t>
            </w:r>
          </w:p>
        </w:tc>
      </w:tr>
    </w:tbl>
    <w:p w:rsidR="00B86EBD" w:rsidRDefault="00B86EBD" w:rsidP="00887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contextualSpacing/>
        <w:rPr>
          <w:rFonts w:asciiTheme="majorBidi" w:hAnsiTheme="majorBidi" w:cstheme="majorBidi"/>
          <w:sz w:val="32"/>
          <w:szCs w:val="32"/>
        </w:rPr>
      </w:pPr>
    </w:p>
    <w:p w:rsidR="004C008B" w:rsidRDefault="004C008B" w:rsidP="00887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4C008B">
        <w:rPr>
          <w:rFonts w:asciiTheme="majorBidi" w:hAnsiTheme="majorBidi"/>
          <w:sz w:val="32"/>
          <w:szCs w:val="32"/>
          <w:cs/>
        </w:rPr>
        <w:t>รายการเคลื่อนไหว</w:t>
      </w:r>
      <w:r w:rsidR="001F4FDB">
        <w:rPr>
          <w:rFonts w:asciiTheme="majorBidi" w:hAnsiTheme="majorBidi" w:hint="cs"/>
          <w:sz w:val="32"/>
          <w:szCs w:val="32"/>
          <w:cs/>
        </w:rPr>
        <w:t>สำหรับ</w:t>
      </w:r>
      <w:r w:rsidRPr="004C008B">
        <w:rPr>
          <w:rFonts w:asciiTheme="majorBidi" w:hAnsiTheme="majorBidi"/>
          <w:sz w:val="32"/>
          <w:szCs w:val="32"/>
          <w:cs/>
        </w:rPr>
        <w:t xml:space="preserve">งวดหกเดือนสิ้นสุดวันที่ </w:t>
      </w:r>
      <w:r w:rsidRPr="004C008B">
        <w:rPr>
          <w:rFonts w:asciiTheme="majorBidi" w:hAnsiTheme="majorBidi" w:cstheme="majorBidi"/>
          <w:sz w:val="32"/>
          <w:szCs w:val="32"/>
        </w:rPr>
        <w:t xml:space="preserve">30 </w:t>
      </w:r>
      <w:r w:rsidRPr="004C008B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Pr="004C008B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4C008B">
        <w:rPr>
          <w:rFonts w:asciiTheme="majorBidi" w:hAnsiTheme="majorBidi"/>
          <w:sz w:val="32"/>
          <w:szCs w:val="32"/>
          <w:cs/>
        </w:rPr>
        <w:t xml:space="preserve"> และ </w:t>
      </w:r>
      <w:r w:rsidRPr="004C008B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2</w:t>
      </w:r>
      <w:r w:rsidRPr="004C008B">
        <w:rPr>
          <w:rFonts w:asciiTheme="majorBidi" w:hAnsiTheme="majorBidi"/>
          <w:sz w:val="32"/>
          <w:szCs w:val="32"/>
          <w:cs/>
        </w:rPr>
        <w:t xml:space="preserve"> ของบัญชีเงินให้กู้ยืมและเงินกู้ยืมจากบุคคลและกิจการที่เกี่ยวข้องกัน มีดังนี้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5"/>
        <w:gridCol w:w="1244"/>
        <w:gridCol w:w="138"/>
        <w:gridCol w:w="1243"/>
        <w:gridCol w:w="140"/>
        <w:gridCol w:w="1248"/>
        <w:gridCol w:w="143"/>
        <w:gridCol w:w="1245"/>
        <w:gridCol w:w="14"/>
      </w:tblGrid>
      <w:tr w:rsidR="004C008B" w:rsidRPr="00746D0F" w:rsidTr="001F4FDB">
        <w:trPr>
          <w:gridAfter w:val="1"/>
          <w:wAfter w:w="14" w:type="dxa"/>
          <w:trHeight w:val="62"/>
        </w:trPr>
        <w:tc>
          <w:tcPr>
            <w:tcW w:w="3005" w:type="dxa"/>
          </w:tcPr>
          <w:p w:rsidR="004C008B" w:rsidRPr="00746D0F" w:rsidRDefault="004C008B" w:rsidP="00C35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46D0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br w:type="page"/>
            </w:r>
          </w:p>
        </w:tc>
        <w:tc>
          <w:tcPr>
            <w:tcW w:w="5401" w:type="dxa"/>
            <w:gridSpan w:val="7"/>
            <w:tcBorders>
              <w:bottom w:val="single" w:sz="6" w:space="0" w:color="auto"/>
            </w:tcBorders>
            <w:vAlign w:val="bottom"/>
          </w:tcPr>
          <w:p w:rsidR="004C008B" w:rsidRPr="00746D0F" w:rsidRDefault="004C008B" w:rsidP="00C35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4C008B" w:rsidRPr="00746D0F" w:rsidTr="001F4FDB">
        <w:trPr>
          <w:gridAfter w:val="1"/>
          <w:wAfter w:w="14" w:type="dxa"/>
          <w:trHeight w:val="62"/>
        </w:trPr>
        <w:tc>
          <w:tcPr>
            <w:tcW w:w="3005" w:type="dxa"/>
          </w:tcPr>
          <w:p w:rsidR="004C008B" w:rsidRPr="00746D0F" w:rsidRDefault="004C008B" w:rsidP="00C35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C008B" w:rsidRPr="00746D0F" w:rsidRDefault="004C008B" w:rsidP="00C35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4C008B" w:rsidRPr="00746D0F" w:rsidRDefault="004C008B" w:rsidP="00C35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C008B" w:rsidRPr="00746D0F" w:rsidRDefault="004C008B" w:rsidP="00C35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C008B" w:rsidRPr="00746D0F" w:rsidTr="001F4FDB">
        <w:trPr>
          <w:gridAfter w:val="1"/>
          <w:wAfter w:w="14" w:type="dxa"/>
          <w:trHeight w:val="62"/>
        </w:trPr>
        <w:tc>
          <w:tcPr>
            <w:tcW w:w="3005" w:type="dxa"/>
          </w:tcPr>
          <w:p w:rsidR="004C008B" w:rsidRPr="003D3672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single" w:sz="6" w:space="0" w:color="auto"/>
            </w:tcBorders>
          </w:tcPr>
          <w:p w:rsidR="004C008B" w:rsidRPr="00746D0F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6D0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4C008B" w:rsidRPr="00746D0F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:rsidR="004C008B" w:rsidRPr="00746D0F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6D0F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0" w:type="dxa"/>
          </w:tcPr>
          <w:p w:rsidR="004C008B" w:rsidRPr="00746D0F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  <w:shd w:val="clear" w:color="auto" w:fill="auto"/>
          </w:tcPr>
          <w:p w:rsidR="004C008B" w:rsidRPr="00746D0F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6D0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3" w:type="dxa"/>
          </w:tcPr>
          <w:p w:rsidR="004C008B" w:rsidRPr="00746D0F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:rsidR="004C008B" w:rsidRPr="00746D0F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6D0F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4C008B" w:rsidRPr="00746D0F" w:rsidTr="001F4FDB">
        <w:tc>
          <w:tcPr>
            <w:tcW w:w="3005" w:type="dxa"/>
          </w:tcPr>
          <w:p w:rsidR="004C008B" w:rsidRPr="003D3672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contextualSpacing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3D3672">
              <w:rPr>
                <w:rFonts w:ascii="Angsana New" w:hAnsi="Angsana New"/>
                <w:bCs/>
                <w:sz w:val="24"/>
                <w:szCs w:val="24"/>
                <w:cs/>
              </w:rPr>
              <w:t>เงินให้กู้ยืมระยะสั้นและระยะยาว</w:t>
            </w:r>
          </w:p>
        </w:tc>
        <w:tc>
          <w:tcPr>
            <w:tcW w:w="1244" w:type="dxa"/>
          </w:tcPr>
          <w:p w:rsidR="004C008B" w:rsidRPr="00746D0F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38" w:type="dxa"/>
          </w:tcPr>
          <w:p w:rsidR="004C008B" w:rsidRPr="00746D0F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243" w:type="dxa"/>
          </w:tcPr>
          <w:p w:rsidR="004C008B" w:rsidRPr="00746D0F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40" w:type="dxa"/>
          </w:tcPr>
          <w:p w:rsidR="004C008B" w:rsidRPr="003D3672" w:rsidRDefault="004C008B" w:rsidP="004C008B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:rsidR="004C008B" w:rsidRPr="00746D0F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43" w:type="dxa"/>
          </w:tcPr>
          <w:p w:rsidR="004C008B" w:rsidRPr="00746D0F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4C008B" w:rsidRPr="00746D0F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</w:tr>
      <w:tr w:rsidR="008C2A68" w:rsidRPr="00746D0F" w:rsidTr="001F4FDB">
        <w:tc>
          <w:tcPr>
            <w:tcW w:w="3005" w:type="dxa"/>
          </w:tcPr>
          <w:p w:rsidR="008C2A68" w:rsidRPr="003D3672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3D3672">
              <w:rPr>
                <w:rFonts w:ascii="Angsana New" w:hAnsi="Angsana New"/>
                <w:b/>
                <w:sz w:val="24"/>
                <w:szCs w:val="24"/>
                <w:cs/>
              </w:rPr>
              <w:t xml:space="preserve">ยอดคงเหลือ ณ วันที่ </w:t>
            </w:r>
            <w:r w:rsidRPr="00746D0F">
              <w:rPr>
                <w:rFonts w:ascii="Angsana New" w:hAnsi="Angsana New"/>
                <w:bCs/>
                <w:sz w:val="24"/>
                <w:szCs w:val="24"/>
              </w:rPr>
              <w:t xml:space="preserve">1 </w:t>
            </w:r>
            <w:r w:rsidRPr="003D3672">
              <w:rPr>
                <w:rFonts w:ascii="Angsana New" w:hAnsi="Angsana New"/>
                <w:b/>
                <w:sz w:val="24"/>
                <w:szCs w:val="24"/>
                <w:cs/>
              </w:rPr>
              <w:t>มกราคม</w:t>
            </w:r>
          </w:p>
        </w:tc>
        <w:tc>
          <w:tcPr>
            <w:tcW w:w="1244" w:type="dxa"/>
          </w:tcPr>
          <w:p w:rsidR="008C2A68" w:rsidRPr="00746D0F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8" w:type="dxa"/>
          </w:tcPr>
          <w:p w:rsidR="008C2A68" w:rsidRPr="00746D0F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3" w:type="dxa"/>
          </w:tcPr>
          <w:p w:rsidR="008C2A68" w:rsidRPr="00746D0F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:rsidR="008C2A68" w:rsidRPr="003D3672" w:rsidRDefault="008C2A68" w:rsidP="008C2A68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:rsidR="008C2A68" w:rsidRPr="00746D0F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3D6ADE">
              <w:rPr>
                <w:rFonts w:ascii="Angsana New" w:hAnsi="Angsana New"/>
                <w:bCs/>
                <w:sz w:val="24"/>
                <w:szCs w:val="24"/>
              </w:rPr>
              <w:t>214,250</w:t>
            </w:r>
          </w:p>
        </w:tc>
        <w:tc>
          <w:tcPr>
            <w:tcW w:w="143" w:type="dxa"/>
          </w:tcPr>
          <w:p w:rsidR="008C2A68" w:rsidRPr="006C6020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8C2A68" w:rsidRPr="00746D0F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122,250</w:t>
            </w:r>
          </w:p>
        </w:tc>
      </w:tr>
      <w:tr w:rsidR="008C2A68" w:rsidRPr="00746D0F" w:rsidTr="001F4FDB">
        <w:tc>
          <w:tcPr>
            <w:tcW w:w="3005" w:type="dxa"/>
          </w:tcPr>
          <w:p w:rsidR="008C2A68" w:rsidRPr="003D3672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3D3672">
              <w:rPr>
                <w:rFonts w:ascii="Angsana New" w:hAnsi="Angsana New"/>
                <w:b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44" w:type="dxa"/>
          </w:tcPr>
          <w:p w:rsidR="008C2A68" w:rsidRPr="00746D0F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8" w:type="dxa"/>
          </w:tcPr>
          <w:p w:rsidR="008C2A68" w:rsidRPr="00746D0F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3" w:type="dxa"/>
          </w:tcPr>
          <w:p w:rsidR="008C2A68" w:rsidRPr="00746D0F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:rsidR="008C2A68" w:rsidRPr="003D3672" w:rsidRDefault="008C2A68" w:rsidP="008C2A68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:rsidR="008C2A68" w:rsidRPr="00B95872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B95872">
              <w:rPr>
                <w:rFonts w:ascii="Angsana New" w:hAnsi="Angsana New"/>
                <w:bCs/>
                <w:sz w:val="24"/>
                <w:szCs w:val="24"/>
              </w:rPr>
              <w:t>23,500</w:t>
            </w:r>
          </w:p>
        </w:tc>
        <w:tc>
          <w:tcPr>
            <w:tcW w:w="143" w:type="dxa"/>
          </w:tcPr>
          <w:p w:rsidR="008C2A68" w:rsidRPr="006C6020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:rsidR="008C2A68" w:rsidRPr="00D65AC5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  <w:r w:rsidRPr="00D65AC5">
              <w:rPr>
                <w:rFonts w:ascii="Angsana New" w:hAnsi="Angsana New"/>
                <w:b/>
                <w:sz w:val="24"/>
                <w:szCs w:val="24"/>
                <w:cs/>
              </w:rPr>
              <w:t>48</w:t>
            </w:r>
            <w:r w:rsidRPr="00D65AC5">
              <w:rPr>
                <w:rFonts w:ascii="Angsana New" w:hAnsi="Angsana New"/>
                <w:b/>
                <w:sz w:val="24"/>
                <w:szCs w:val="24"/>
              </w:rPr>
              <w:t>,</w:t>
            </w:r>
            <w:r w:rsidRPr="00D65AC5">
              <w:rPr>
                <w:rFonts w:ascii="Angsana New" w:hAnsi="Angsana New"/>
                <w:b/>
                <w:sz w:val="24"/>
                <w:szCs w:val="24"/>
                <w:cs/>
              </w:rPr>
              <w:t>000</w:t>
            </w:r>
          </w:p>
        </w:tc>
      </w:tr>
      <w:tr w:rsidR="008C2A68" w:rsidRPr="00746D0F" w:rsidTr="001F4FDB">
        <w:tc>
          <w:tcPr>
            <w:tcW w:w="3005" w:type="dxa"/>
          </w:tcPr>
          <w:p w:rsidR="008C2A68" w:rsidRPr="003D3672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B95872">
              <w:rPr>
                <w:rFonts w:ascii="Angsana New" w:hAnsi="Angsana New"/>
                <w:b/>
                <w:sz w:val="24"/>
                <w:szCs w:val="24"/>
                <w:cs/>
              </w:rPr>
              <w:t>ลดลง</w:t>
            </w:r>
          </w:p>
        </w:tc>
        <w:tc>
          <w:tcPr>
            <w:tcW w:w="1244" w:type="dxa"/>
          </w:tcPr>
          <w:p w:rsidR="008C2A68" w:rsidRPr="00746D0F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8" w:type="dxa"/>
          </w:tcPr>
          <w:p w:rsidR="008C2A68" w:rsidRPr="00746D0F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3" w:type="dxa"/>
          </w:tcPr>
          <w:p w:rsidR="008C2A68" w:rsidRPr="00746D0F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:rsidR="008C2A68" w:rsidRPr="003D3672" w:rsidRDefault="008C2A68" w:rsidP="008C2A68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:rsidR="008C2A68" w:rsidRPr="00B95872" w:rsidRDefault="008C2A68" w:rsidP="008C2A6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left" w:pos="615"/>
                <w:tab w:val="left" w:pos="1800"/>
                <w:tab w:val="left" w:pos="1980"/>
              </w:tabs>
              <w:spacing w:line="280" w:lineRule="exact"/>
              <w:ind w:right="10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(</w:t>
            </w:r>
            <w:r w:rsidRPr="00B95872">
              <w:rPr>
                <w:rFonts w:ascii="Angsana New" w:hAnsi="Angsana New"/>
                <w:bCs/>
                <w:sz w:val="24"/>
                <w:szCs w:val="24"/>
              </w:rPr>
              <w:t>6,250</w:t>
            </w:r>
            <w:r>
              <w:rPr>
                <w:rFonts w:ascii="Angsana New" w:hAnsi="Angsana New"/>
                <w:bCs/>
                <w:sz w:val="24"/>
                <w:szCs w:val="24"/>
              </w:rPr>
              <w:t>)</w:t>
            </w:r>
          </w:p>
        </w:tc>
        <w:tc>
          <w:tcPr>
            <w:tcW w:w="143" w:type="dxa"/>
          </w:tcPr>
          <w:p w:rsidR="008C2A68" w:rsidRPr="006C6020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8C2A68" w:rsidRPr="00746D0F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  <w:cs/>
              </w:rPr>
              <w:t>-</w:t>
            </w:r>
          </w:p>
        </w:tc>
      </w:tr>
      <w:tr w:rsidR="008C2A68" w:rsidRPr="00746D0F" w:rsidTr="001F4FDB">
        <w:tc>
          <w:tcPr>
            <w:tcW w:w="3005" w:type="dxa"/>
          </w:tcPr>
          <w:p w:rsidR="008C2A68" w:rsidRPr="003D3672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3D3672">
              <w:rPr>
                <w:rFonts w:ascii="Angsana New" w:hAnsi="Angsana New"/>
                <w:b/>
                <w:sz w:val="24"/>
                <w:szCs w:val="24"/>
                <w:cs/>
              </w:rPr>
              <w:t xml:space="preserve">ยอดคงเหลือ ณ วันที่ </w:t>
            </w:r>
            <w:r w:rsidRPr="009474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3D3672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:rsidR="008C2A68" w:rsidRPr="00746D0F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8" w:type="dxa"/>
          </w:tcPr>
          <w:p w:rsidR="008C2A68" w:rsidRPr="00746D0F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:rsidR="008C2A68" w:rsidRPr="00746D0F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:rsidR="008C2A68" w:rsidRPr="003D3672" w:rsidRDefault="008C2A68" w:rsidP="008C2A68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8C2A68" w:rsidRPr="00B95872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B95872">
              <w:rPr>
                <w:rFonts w:ascii="Angsana New" w:hAnsi="Angsana New"/>
                <w:bCs/>
                <w:sz w:val="24"/>
                <w:szCs w:val="24"/>
              </w:rPr>
              <w:t>231,500</w:t>
            </w:r>
          </w:p>
        </w:tc>
        <w:tc>
          <w:tcPr>
            <w:tcW w:w="143" w:type="dxa"/>
          </w:tcPr>
          <w:p w:rsidR="008C2A68" w:rsidRPr="006C6020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8C2A68" w:rsidRPr="00D65AC5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  <w:r w:rsidRPr="00D65AC5">
              <w:rPr>
                <w:rFonts w:ascii="Angsana New" w:hAnsi="Angsana New"/>
                <w:b/>
                <w:sz w:val="24"/>
                <w:szCs w:val="24"/>
                <w:cs/>
              </w:rPr>
              <w:t>170</w:t>
            </w:r>
            <w:r w:rsidRPr="00D65AC5">
              <w:rPr>
                <w:rFonts w:ascii="Angsana New" w:hAnsi="Angsana New"/>
                <w:b/>
                <w:sz w:val="24"/>
                <w:szCs w:val="24"/>
              </w:rPr>
              <w:t>,</w:t>
            </w:r>
            <w:r w:rsidRPr="00D65AC5">
              <w:rPr>
                <w:rFonts w:ascii="Angsana New" w:hAnsi="Angsana New"/>
                <w:b/>
                <w:sz w:val="24"/>
                <w:szCs w:val="24"/>
                <w:cs/>
              </w:rPr>
              <w:t>250</w:t>
            </w:r>
          </w:p>
        </w:tc>
      </w:tr>
      <w:tr w:rsidR="006F76AF" w:rsidRPr="00746D0F" w:rsidTr="001F4FDB">
        <w:tc>
          <w:tcPr>
            <w:tcW w:w="3005" w:type="dxa"/>
          </w:tcPr>
          <w:p w:rsidR="006F76AF" w:rsidRPr="003D3672" w:rsidRDefault="006F76AF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contextualSpacing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3D3672">
              <w:rPr>
                <w:rFonts w:ascii="Angsana New" w:hAnsi="Angsana New"/>
                <w:bCs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244" w:type="dxa"/>
          </w:tcPr>
          <w:p w:rsidR="006F76AF" w:rsidRPr="00746D0F" w:rsidRDefault="006F76AF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38" w:type="dxa"/>
          </w:tcPr>
          <w:p w:rsidR="006F76AF" w:rsidRPr="00746D0F" w:rsidRDefault="006F76AF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243" w:type="dxa"/>
          </w:tcPr>
          <w:p w:rsidR="006F76AF" w:rsidRPr="00746D0F" w:rsidRDefault="006F76AF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40" w:type="dxa"/>
          </w:tcPr>
          <w:p w:rsidR="006F76AF" w:rsidRPr="003D3672" w:rsidRDefault="006F76AF" w:rsidP="006F76AF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:rsidR="006F76AF" w:rsidRPr="00746D0F" w:rsidRDefault="006F76AF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43" w:type="dxa"/>
          </w:tcPr>
          <w:p w:rsidR="006F76AF" w:rsidRPr="00746D0F" w:rsidRDefault="006F76AF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6F76AF" w:rsidRPr="00746D0F" w:rsidRDefault="006F76AF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</w:tr>
      <w:tr w:rsidR="006F76AF" w:rsidRPr="00746D0F" w:rsidTr="001F4FDB">
        <w:tc>
          <w:tcPr>
            <w:tcW w:w="3005" w:type="dxa"/>
          </w:tcPr>
          <w:p w:rsidR="006F76AF" w:rsidRPr="003D3672" w:rsidRDefault="006F76AF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3D3672">
              <w:rPr>
                <w:rFonts w:ascii="Angsana New" w:hAnsi="Angsana New"/>
                <w:b/>
                <w:sz w:val="24"/>
                <w:szCs w:val="24"/>
                <w:cs/>
              </w:rPr>
              <w:t xml:space="preserve">ยอดคงเหลือ ณ วันที่ </w:t>
            </w:r>
            <w:r w:rsidRPr="0094745D">
              <w:rPr>
                <w:rFonts w:ascii="Angsana New" w:hAnsi="Angsana New"/>
                <w:bCs/>
                <w:sz w:val="24"/>
                <w:szCs w:val="24"/>
              </w:rPr>
              <w:t xml:space="preserve">1 </w:t>
            </w:r>
            <w:r w:rsidRPr="003D3672">
              <w:rPr>
                <w:rFonts w:ascii="Angsana New" w:hAnsi="Angsana New"/>
                <w:b/>
                <w:sz w:val="24"/>
                <w:szCs w:val="24"/>
                <w:cs/>
              </w:rPr>
              <w:t>มกราคม</w:t>
            </w:r>
          </w:p>
        </w:tc>
        <w:tc>
          <w:tcPr>
            <w:tcW w:w="1244" w:type="dxa"/>
          </w:tcPr>
          <w:p w:rsidR="006F76AF" w:rsidRPr="00746D0F" w:rsidRDefault="008C2A68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4,500</w:t>
            </w:r>
          </w:p>
        </w:tc>
        <w:tc>
          <w:tcPr>
            <w:tcW w:w="138" w:type="dxa"/>
          </w:tcPr>
          <w:p w:rsidR="006F76AF" w:rsidRPr="00746D0F" w:rsidRDefault="006F76AF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auto"/>
          </w:tcPr>
          <w:p w:rsidR="006F76AF" w:rsidRPr="00746D0F" w:rsidRDefault="006F76AF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4,500</w:t>
            </w:r>
          </w:p>
        </w:tc>
        <w:tc>
          <w:tcPr>
            <w:tcW w:w="140" w:type="dxa"/>
          </w:tcPr>
          <w:p w:rsidR="006F76AF" w:rsidRPr="003D3672" w:rsidRDefault="006F76AF" w:rsidP="006F76AF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</w:tcPr>
          <w:p w:rsidR="006F76AF" w:rsidRPr="00746D0F" w:rsidRDefault="006F76AF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6F76AF" w:rsidRPr="00746D0F" w:rsidRDefault="006F76AF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6F76AF" w:rsidRPr="00746D0F" w:rsidRDefault="006F76AF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  <w:cs/>
              </w:rPr>
              <w:t>-</w:t>
            </w:r>
          </w:p>
        </w:tc>
      </w:tr>
      <w:tr w:rsidR="008C2A68" w:rsidRPr="00746D0F" w:rsidTr="001F4FDB">
        <w:tc>
          <w:tcPr>
            <w:tcW w:w="3005" w:type="dxa"/>
          </w:tcPr>
          <w:p w:rsidR="008C2A68" w:rsidRPr="003D3672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3D3672">
              <w:rPr>
                <w:rFonts w:ascii="Angsana New" w:hAnsi="Angsana New"/>
                <w:b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44" w:type="dxa"/>
          </w:tcPr>
          <w:p w:rsidR="008C2A68" w:rsidRPr="00746D0F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8" w:type="dxa"/>
          </w:tcPr>
          <w:p w:rsidR="008C2A68" w:rsidRPr="00746D0F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auto"/>
          </w:tcPr>
          <w:p w:rsidR="008C2A68" w:rsidRPr="00746D0F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1,400</w:t>
            </w:r>
          </w:p>
        </w:tc>
        <w:tc>
          <w:tcPr>
            <w:tcW w:w="140" w:type="dxa"/>
          </w:tcPr>
          <w:p w:rsidR="008C2A68" w:rsidRPr="003D3672" w:rsidRDefault="008C2A68" w:rsidP="008C2A68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</w:tcPr>
          <w:p w:rsidR="008C2A68" w:rsidRPr="00746D0F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8C2A68" w:rsidRPr="00746D0F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8C2A68" w:rsidRPr="00746D0F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  <w:cs/>
              </w:rPr>
              <w:t>-</w:t>
            </w:r>
          </w:p>
        </w:tc>
      </w:tr>
      <w:tr w:rsidR="008C2A68" w:rsidRPr="00746D0F" w:rsidTr="001F4FDB">
        <w:tc>
          <w:tcPr>
            <w:tcW w:w="3005" w:type="dxa"/>
          </w:tcPr>
          <w:p w:rsidR="008C2A68" w:rsidRPr="003D3672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3D3672">
              <w:rPr>
                <w:rFonts w:ascii="Angsana New" w:hAnsi="Angsana New"/>
                <w:b/>
                <w:sz w:val="24"/>
                <w:szCs w:val="24"/>
                <w:cs/>
              </w:rPr>
              <w:t>ลดลง</w:t>
            </w: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:rsidR="008C2A68" w:rsidRPr="00746D0F" w:rsidRDefault="008C2A68" w:rsidP="008C2A6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left" w:pos="615"/>
                <w:tab w:val="left" w:pos="1800"/>
                <w:tab w:val="left" w:pos="1980"/>
              </w:tabs>
              <w:spacing w:line="280" w:lineRule="exact"/>
              <w:ind w:right="10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(4,500)</w:t>
            </w:r>
          </w:p>
        </w:tc>
        <w:tc>
          <w:tcPr>
            <w:tcW w:w="138" w:type="dxa"/>
          </w:tcPr>
          <w:p w:rsidR="008C2A68" w:rsidRPr="00746D0F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  <w:shd w:val="clear" w:color="auto" w:fill="auto"/>
          </w:tcPr>
          <w:p w:rsidR="008C2A68" w:rsidRPr="00746D0F" w:rsidRDefault="008C2A68" w:rsidP="008C2A6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left" w:pos="615"/>
                <w:tab w:val="left" w:pos="1800"/>
                <w:tab w:val="left" w:pos="1980"/>
              </w:tabs>
              <w:spacing w:line="280" w:lineRule="exact"/>
              <w:ind w:right="10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B95872">
              <w:rPr>
                <w:rFonts w:ascii="Angsana New" w:hAnsi="Angsana New"/>
                <w:b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bCs/>
                <w:sz w:val="24"/>
                <w:szCs w:val="24"/>
              </w:rPr>
              <w:t>1,400</w:t>
            </w:r>
            <w:r w:rsidRPr="00B95872">
              <w:rPr>
                <w:rFonts w:ascii="Angsana New" w:hAnsi="Angsana New"/>
                <w:b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</w:tcPr>
          <w:p w:rsidR="008C2A68" w:rsidRPr="003D3672" w:rsidRDefault="008C2A68" w:rsidP="008C2A68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:rsidR="008C2A68" w:rsidRPr="00746D0F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8C2A68" w:rsidRPr="00746D0F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bottom w:val="single" w:sz="6" w:space="0" w:color="auto"/>
            </w:tcBorders>
          </w:tcPr>
          <w:p w:rsidR="008C2A68" w:rsidRPr="00746D0F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  <w:cs/>
              </w:rPr>
              <w:t>-</w:t>
            </w:r>
          </w:p>
        </w:tc>
      </w:tr>
      <w:tr w:rsidR="008C2A68" w:rsidRPr="00746D0F" w:rsidTr="001F4FDB">
        <w:tc>
          <w:tcPr>
            <w:tcW w:w="3005" w:type="dxa"/>
          </w:tcPr>
          <w:p w:rsidR="008C2A68" w:rsidRPr="003D3672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3D3672">
              <w:rPr>
                <w:rFonts w:ascii="Angsana New" w:hAnsi="Angsana New"/>
                <w:b/>
                <w:sz w:val="24"/>
                <w:szCs w:val="24"/>
                <w:cs/>
              </w:rPr>
              <w:t xml:space="preserve">ยอดคงเหลือ ณ วันที่ </w:t>
            </w:r>
            <w:r w:rsidRPr="009474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3D3672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:rsidR="008C2A68" w:rsidRPr="00746D0F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8" w:type="dxa"/>
          </w:tcPr>
          <w:p w:rsidR="008C2A68" w:rsidRPr="00746D0F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5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8C2A68" w:rsidRPr="00746D0F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4,500</w:t>
            </w:r>
          </w:p>
        </w:tc>
        <w:tc>
          <w:tcPr>
            <w:tcW w:w="140" w:type="dxa"/>
          </w:tcPr>
          <w:p w:rsidR="008C2A68" w:rsidRPr="003D3672" w:rsidRDefault="008C2A68" w:rsidP="008C2A68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</w:tcPr>
          <w:p w:rsidR="008C2A68" w:rsidRPr="00746D0F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:rsidR="008C2A68" w:rsidRPr="00746D0F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8C2A68" w:rsidRPr="00746D0F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  <w:cs/>
              </w:rPr>
              <w:t>-</w:t>
            </w:r>
          </w:p>
        </w:tc>
      </w:tr>
    </w:tbl>
    <w:p w:rsidR="00D0679B" w:rsidRDefault="00D0679B" w:rsidP="00776729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360"/>
        </w:tabs>
        <w:spacing w:line="380" w:lineRule="exact"/>
        <w:contextualSpacing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:rsidR="0096024C" w:rsidRPr="00B25B09" w:rsidRDefault="0096024C" w:rsidP="00887FDA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360"/>
        </w:tabs>
        <w:spacing w:line="380" w:lineRule="exact"/>
        <w:ind w:left="284"/>
        <w:contextualSpacing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779E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สัญญาสำคัญกับบุคคลที่เกี่ยวข้องกัน</w:t>
      </w:r>
    </w:p>
    <w:p w:rsidR="00776729" w:rsidRPr="00536D8D" w:rsidRDefault="001D707C" w:rsidP="00536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4" w:firstLine="567"/>
        <w:contextualSpacing/>
        <w:jc w:val="thaiDistribute"/>
        <w:rPr>
          <w:rFonts w:asciiTheme="majorBidi" w:hAnsiTheme="majorBidi"/>
          <w:sz w:val="32"/>
          <w:szCs w:val="32"/>
        </w:rPr>
      </w:pPr>
      <w:r w:rsidRPr="00B779E6">
        <w:rPr>
          <w:rFonts w:asciiTheme="majorBidi" w:hAnsiTheme="majorBidi"/>
          <w:sz w:val="32"/>
          <w:szCs w:val="32"/>
          <w:cs/>
        </w:rPr>
        <w:t xml:space="preserve">บริษัททำสัญญาเช่าอาคารสำนักงานกับนางเตือนใจ พรพิไลลักษณ์ มีกำหนดระยะเวลา </w:t>
      </w:r>
      <w:r>
        <w:rPr>
          <w:rFonts w:asciiTheme="majorBidi" w:hAnsiTheme="majorBidi"/>
          <w:sz w:val="32"/>
          <w:szCs w:val="32"/>
        </w:rPr>
        <w:t xml:space="preserve">3 </w:t>
      </w:r>
      <w:r w:rsidRPr="00B779E6">
        <w:rPr>
          <w:rFonts w:asciiTheme="majorBidi" w:hAnsiTheme="majorBidi"/>
          <w:sz w:val="32"/>
          <w:szCs w:val="32"/>
          <w:cs/>
        </w:rPr>
        <w:t xml:space="preserve">ปี สิ้นสุดวันที่ </w:t>
      </w:r>
      <w:r>
        <w:rPr>
          <w:rFonts w:asciiTheme="majorBidi" w:hAnsiTheme="majorBidi"/>
          <w:sz w:val="32"/>
          <w:szCs w:val="32"/>
        </w:rPr>
        <w:t>1</w:t>
      </w:r>
      <w:r w:rsidRPr="00B779E6">
        <w:rPr>
          <w:rFonts w:asciiTheme="majorBidi" w:hAnsiTheme="majorBidi"/>
          <w:sz w:val="32"/>
          <w:szCs w:val="32"/>
          <w:cs/>
        </w:rPr>
        <w:t xml:space="preserve"> สิงหาคม </w:t>
      </w:r>
      <w:r>
        <w:rPr>
          <w:rFonts w:asciiTheme="majorBidi" w:hAnsiTheme="majorBidi"/>
          <w:sz w:val="32"/>
          <w:szCs w:val="32"/>
        </w:rPr>
        <w:t>2563</w:t>
      </w:r>
      <w:r w:rsidRPr="00B779E6">
        <w:rPr>
          <w:rFonts w:asciiTheme="majorBidi" w:hAnsiTheme="majorBidi"/>
          <w:sz w:val="32"/>
          <w:szCs w:val="32"/>
          <w:cs/>
        </w:rPr>
        <w:t xml:space="preserve"> โดยมีค่าเช่าในอัตราเดือนละ </w:t>
      </w:r>
      <w:r>
        <w:rPr>
          <w:rFonts w:asciiTheme="majorBidi" w:hAnsiTheme="majorBidi"/>
          <w:sz w:val="32"/>
          <w:szCs w:val="32"/>
        </w:rPr>
        <w:t>87</w:t>
      </w:r>
      <w:r w:rsidRPr="001D707C">
        <w:rPr>
          <w:rFonts w:asciiTheme="majorBidi" w:hAnsiTheme="majorBidi" w:cstheme="majorBidi"/>
          <w:sz w:val="32"/>
          <w:szCs w:val="32"/>
        </w:rPr>
        <w:t>,</w:t>
      </w:r>
      <w:r>
        <w:rPr>
          <w:rFonts w:asciiTheme="majorBidi" w:hAnsiTheme="majorBidi" w:cstheme="majorBidi"/>
          <w:sz w:val="32"/>
          <w:szCs w:val="32"/>
        </w:rPr>
        <w:t>900</w:t>
      </w:r>
      <w:r>
        <w:rPr>
          <w:rFonts w:asciiTheme="majorBidi" w:hAnsiTheme="majorBidi"/>
          <w:sz w:val="32"/>
          <w:szCs w:val="32"/>
          <w:cs/>
        </w:rPr>
        <w:t>.</w:t>
      </w:r>
      <w:r>
        <w:rPr>
          <w:rFonts w:asciiTheme="majorBidi" w:hAnsiTheme="majorBidi" w:cstheme="majorBidi"/>
          <w:sz w:val="32"/>
          <w:szCs w:val="32"/>
        </w:rPr>
        <w:t>00</w:t>
      </w:r>
      <w:r w:rsidRPr="00B779E6">
        <w:rPr>
          <w:rFonts w:asciiTheme="majorBidi" w:hAnsiTheme="majorBidi"/>
          <w:sz w:val="32"/>
          <w:szCs w:val="32"/>
          <w:cs/>
        </w:rPr>
        <w:t xml:space="preserve"> บาท และตั้งแต่วันที่ </w:t>
      </w:r>
      <w:r>
        <w:rPr>
          <w:rFonts w:asciiTheme="majorBidi" w:hAnsiTheme="majorBidi"/>
          <w:sz w:val="32"/>
          <w:szCs w:val="32"/>
        </w:rPr>
        <w:t>1</w:t>
      </w:r>
      <w:r w:rsidRPr="00B779E6">
        <w:rPr>
          <w:rFonts w:asciiTheme="majorBidi" w:hAnsiTheme="majorBidi"/>
          <w:sz w:val="32"/>
          <w:szCs w:val="32"/>
          <w:cs/>
        </w:rPr>
        <w:t xml:space="preserve"> เมษายน </w:t>
      </w:r>
      <w:r>
        <w:rPr>
          <w:rFonts w:asciiTheme="majorBidi" w:hAnsiTheme="majorBidi"/>
          <w:sz w:val="32"/>
          <w:szCs w:val="32"/>
        </w:rPr>
        <w:t xml:space="preserve">2562 </w:t>
      </w:r>
      <w:r w:rsidRPr="00B779E6">
        <w:rPr>
          <w:rFonts w:asciiTheme="majorBidi" w:hAnsiTheme="majorBidi"/>
          <w:sz w:val="32"/>
          <w:szCs w:val="32"/>
          <w:cs/>
        </w:rPr>
        <w:t xml:space="preserve">เป็นต้นไป มีการปรับค่าเช่าเป็นอัตราเดือนละ </w:t>
      </w:r>
      <w:r>
        <w:rPr>
          <w:rFonts w:asciiTheme="majorBidi" w:hAnsiTheme="majorBidi"/>
          <w:sz w:val="32"/>
          <w:szCs w:val="32"/>
        </w:rPr>
        <w:t>95,000</w:t>
      </w:r>
      <w:r>
        <w:rPr>
          <w:rFonts w:asciiTheme="majorBidi" w:hAnsiTheme="majorBidi"/>
          <w:sz w:val="32"/>
          <w:szCs w:val="32"/>
          <w:cs/>
        </w:rPr>
        <w:t>.</w:t>
      </w:r>
      <w:r>
        <w:rPr>
          <w:rFonts w:asciiTheme="majorBidi" w:hAnsiTheme="majorBidi"/>
          <w:sz w:val="32"/>
          <w:szCs w:val="32"/>
        </w:rPr>
        <w:t>00</w:t>
      </w:r>
      <w:r w:rsidRPr="00B779E6">
        <w:rPr>
          <w:rFonts w:asciiTheme="majorBidi" w:hAnsiTheme="majorBidi"/>
          <w:sz w:val="32"/>
          <w:szCs w:val="32"/>
          <w:cs/>
        </w:rPr>
        <w:t xml:space="preserve"> บาท</w:t>
      </w:r>
    </w:p>
    <w:p w:rsidR="00776729" w:rsidRDefault="00776729" w:rsidP="00887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:rsidR="007F3E23" w:rsidRDefault="007F3E23" w:rsidP="00887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:rsidR="000358BC" w:rsidRDefault="008F14B3" w:rsidP="00887FDA">
      <w:pPr>
        <w:tabs>
          <w:tab w:val="clear" w:pos="227"/>
          <w:tab w:val="left" w:pos="284"/>
        </w:tabs>
        <w:spacing w:line="380" w:lineRule="exact"/>
        <w:ind w:right="108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A37A35">
        <w:rPr>
          <w:rFonts w:asciiTheme="majorBidi" w:hAnsiTheme="majorBidi"/>
          <w:b/>
          <w:bCs/>
          <w:sz w:val="32"/>
          <w:szCs w:val="32"/>
          <w:cs/>
        </w:rPr>
        <w:t>.</w:t>
      </w:r>
      <w:r w:rsidR="00A37A35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7A35" w:rsidRPr="00B779E6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A37A35" w:rsidRPr="00B779E6" w:rsidRDefault="00A37A35" w:rsidP="00887FDA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80" w:lineRule="exact"/>
        <w:ind w:firstLine="709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B779E6">
        <w:rPr>
          <w:rFonts w:asciiTheme="majorBidi" w:hAnsiTheme="majorBidi" w:cstheme="majorBidi"/>
          <w:sz w:val="32"/>
          <w:szCs w:val="32"/>
        </w:rPr>
        <w:tab/>
      </w:r>
      <w:r w:rsidRPr="00B779E6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379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976"/>
        <w:gridCol w:w="1245"/>
        <w:gridCol w:w="142"/>
        <w:gridCol w:w="1246"/>
        <w:gridCol w:w="139"/>
        <w:gridCol w:w="1246"/>
        <w:gridCol w:w="136"/>
        <w:gridCol w:w="1243"/>
        <w:gridCol w:w="6"/>
      </w:tblGrid>
      <w:tr w:rsidR="00B34281" w:rsidRPr="00B34281" w:rsidTr="00DE3A04">
        <w:trPr>
          <w:gridAfter w:val="1"/>
          <w:wAfter w:w="6" w:type="dxa"/>
        </w:trPr>
        <w:tc>
          <w:tcPr>
            <w:tcW w:w="2976" w:type="dxa"/>
          </w:tcPr>
          <w:p w:rsidR="00B34281" w:rsidRPr="00B34281" w:rsidRDefault="00A37A3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779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:rsidR="00B34281" w:rsidRPr="00B779E6" w:rsidRDefault="00B34281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9E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B779E6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B34281" w:rsidRPr="00B34281" w:rsidTr="00DE3A04">
        <w:tc>
          <w:tcPr>
            <w:tcW w:w="2976" w:type="dxa"/>
          </w:tcPr>
          <w:p w:rsidR="00B34281" w:rsidRPr="00B34281" w:rsidRDefault="00B34281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34281" w:rsidRPr="00B34281" w:rsidRDefault="00B34281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80" w:lineRule="exact"/>
              <w:ind w:right="-108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9E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:rsidR="00B34281" w:rsidRPr="00B34281" w:rsidRDefault="00B34281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80" w:lineRule="exact"/>
              <w:ind w:right="-108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3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34281" w:rsidRPr="00B34281" w:rsidRDefault="00B34281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80" w:lineRule="exact"/>
              <w:ind w:right="-108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79E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008B" w:rsidRPr="00B34281" w:rsidTr="00DE3A04">
        <w:tc>
          <w:tcPr>
            <w:tcW w:w="2976" w:type="dxa"/>
          </w:tcPr>
          <w:p w:rsidR="004C008B" w:rsidRPr="00B34281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single" w:sz="6" w:space="0" w:color="auto"/>
            </w:tcBorders>
          </w:tcPr>
          <w:p w:rsidR="004C008B" w:rsidRPr="00B34281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79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B779E6">
              <w:rPr>
                <w:rFonts w:asciiTheme="majorBidi" w:hAnsiTheme="majorBidi" w:cstheme="majorBidi"/>
                <w:sz w:val="26"/>
                <w:szCs w:val="26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B779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4C008B" w:rsidRPr="00B34281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:rsidR="004C008B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79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4C008B" w:rsidRPr="00B34281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79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9" w:type="dxa"/>
          </w:tcPr>
          <w:p w:rsidR="004C008B" w:rsidRPr="00B34281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6" w:space="0" w:color="auto"/>
            </w:tcBorders>
          </w:tcPr>
          <w:p w:rsidR="004C008B" w:rsidRPr="00B34281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79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B779E6">
              <w:rPr>
                <w:rFonts w:asciiTheme="majorBidi" w:hAnsiTheme="majorBidi" w:cstheme="majorBidi"/>
                <w:sz w:val="26"/>
                <w:szCs w:val="26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B779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:rsidR="004C008B" w:rsidRPr="00B34281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auto"/>
              <w:bottom w:val="single" w:sz="6" w:space="0" w:color="auto"/>
            </w:tcBorders>
          </w:tcPr>
          <w:p w:rsidR="004C008B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79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4C008B" w:rsidRPr="00B34281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79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4C008B" w:rsidRPr="00B34281" w:rsidTr="00DE3A04">
        <w:tc>
          <w:tcPr>
            <w:tcW w:w="2976" w:type="dxa"/>
          </w:tcPr>
          <w:p w:rsidR="004C008B" w:rsidRPr="00B779E6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779E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1245" w:type="dxa"/>
            <w:tcBorders>
              <w:top w:val="single" w:sz="6" w:space="0" w:color="auto"/>
            </w:tcBorders>
            <w:shd w:val="clear" w:color="auto" w:fill="auto"/>
          </w:tcPr>
          <w:p w:rsidR="004C008B" w:rsidRPr="00C60E29" w:rsidRDefault="007F3E23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424</w:t>
            </w:r>
          </w:p>
        </w:tc>
        <w:tc>
          <w:tcPr>
            <w:tcW w:w="142" w:type="dxa"/>
          </w:tcPr>
          <w:p w:rsidR="004C008B" w:rsidRPr="00B34281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:rsidR="004C008B" w:rsidRPr="00B01B9E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429</w:t>
            </w:r>
          </w:p>
        </w:tc>
        <w:tc>
          <w:tcPr>
            <w:tcW w:w="139" w:type="dxa"/>
          </w:tcPr>
          <w:p w:rsidR="004C008B" w:rsidRPr="00B779E6" w:rsidRDefault="004C008B" w:rsidP="004C008B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:rsidR="004C008B" w:rsidRPr="00C60E29" w:rsidRDefault="00CE4430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4430">
              <w:rPr>
                <w:rFonts w:asciiTheme="majorBidi" w:hAnsiTheme="majorBidi" w:cstheme="majorBidi"/>
                <w:sz w:val="26"/>
                <w:szCs w:val="26"/>
              </w:rPr>
              <w:t>359</w:t>
            </w:r>
          </w:p>
        </w:tc>
        <w:tc>
          <w:tcPr>
            <w:tcW w:w="136" w:type="dxa"/>
          </w:tcPr>
          <w:p w:rsidR="004C008B" w:rsidRPr="00B34281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gridSpan w:val="2"/>
            <w:shd w:val="clear" w:color="auto" w:fill="auto"/>
          </w:tcPr>
          <w:p w:rsidR="004C008B" w:rsidRPr="004C008B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008B">
              <w:rPr>
                <w:rFonts w:asciiTheme="majorBidi" w:hAnsiTheme="majorBidi" w:cstheme="majorBidi" w:hint="cs"/>
                <w:sz w:val="26"/>
                <w:szCs w:val="26"/>
              </w:rPr>
              <w:t>363</w:t>
            </w:r>
          </w:p>
        </w:tc>
      </w:tr>
      <w:tr w:rsidR="004F4B44" w:rsidRPr="00B34281" w:rsidTr="00DE3A04">
        <w:tc>
          <w:tcPr>
            <w:tcW w:w="2976" w:type="dxa"/>
          </w:tcPr>
          <w:p w:rsidR="004F4B44" w:rsidRPr="00B34281" w:rsidRDefault="004F4B44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94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779E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เงินฝากธนาคาร - บัญชีกระแสรายวัน</w:t>
            </w:r>
          </w:p>
        </w:tc>
        <w:tc>
          <w:tcPr>
            <w:tcW w:w="1245" w:type="dxa"/>
            <w:shd w:val="clear" w:color="auto" w:fill="auto"/>
          </w:tcPr>
          <w:p w:rsidR="004F4B44" w:rsidRPr="00C60E29" w:rsidRDefault="007F3E23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34,326</w:t>
            </w:r>
          </w:p>
        </w:tc>
        <w:tc>
          <w:tcPr>
            <w:tcW w:w="142" w:type="dxa"/>
          </w:tcPr>
          <w:p w:rsidR="004F4B44" w:rsidRPr="00B34281" w:rsidRDefault="004F4B44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46" w:type="dxa"/>
            <w:shd w:val="clear" w:color="auto" w:fill="auto"/>
          </w:tcPr>
          <w:p w:rsidR="004F4B44" w:rsidRPr="00B01B9E" w:rsidRDefault="00184394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29,211</w:t>
            </w:r>
          </w:p>
        </w:tc>
        <w:tc>
          <w:tcPr>
            <w:tcW w:w="139" w:type="dxa"/>
          </w:tcPr>
          <w:p w:rsidR="004F4B44" w:rsidRPr="00B779E6" w:rsidRDefault="004F4B44" w:rsidP="004F4B44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6" w:type="dxa"/>
            <w:shd w:val="clear" w:color="auto" w:fill="auto"/>
          </w:tcPr>
          <w:p w:rsidR="004F4B44" w:rsidRPr="004F4B44" w:rsidRDefault="00CE4430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4430">
              <w:rPr>
                <w:rFonts w:asciiTheme="majorBidi" w:hAnsiTheme="majorBidi" w:cstheme="majorBidi"/>
                <w:sz w:val="26"/>
                <w:szCs w:val="26"/>
              </w:rPr>
              <w:t>19,731</w:t>
            </w:r>
          </w:p>
        </w:tc>
        <w:tc>
          <w:tcPr>
            <w:tcW w:w="136" w:type="dxa"/>
          </w:tcPr>
          <w:p w:rsidR="004F4B44" w:rsidRPr="00823F51" w:rsidRDefault="004F4B44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gridSpan w:val="2"/>
            <w:shd w:val="clear" w:color="auto" w:fill="auto"/>
          </w:tcPr>
          <w:p w:rsidR="004F4B44" w:rsidRPr="004C008B" w:rsidRDefault="004F4B44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008B">
              <w:rPr>
                <w:rFonts w:asciiTheme="majorBidi" w:hAnsiTheme="majorBidi" w:cstheme="majorBidi" w:hint="cs"/>
                <w:sz w:val="26"/>
                <w:szCs w:val="26"/>
              </w:rPr>
              <w:t>19</w:t>
            </w:r>
            <w:r w:rsidRPr="004C00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C008B">
              <w:rPr>
                <w:rFonts w:asciiTheme="majorBidi" w:hAnsiTheme="majorBidi" w:cstheme="majorBidi" w:hint="cs"/>
                <w:sz w:val="26"/>
                <w:szCs w:val="26"/>
              </w:rPr>
              <w:t>487</w:t>
            </w:r>
          </w:p>
        </w:tc>
      </w:tr>
      <w:tr w:rsidR="004F4B44" w:rsidRPr="00B34281" w:rsidTr="00DE3A04">
        <w:tc>
          <w:tcPr>
            <w:tcW w:w="2976" w:type="dxa"/>
          </w:tcPr>
          <w:p w:rsidR="004F4B44" w:rsidRPr="003A2D1E" w:rsidRDefault="004F4B44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94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779E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เงินฝากธนาคาร - บัญชีออมทรัพย์</w:t>
            </w:r>
          </w:p>
        </w:tc>
        <w:tc>
          <w:tcPr>
            <w:tcW w:w="1245" w:type="dxa"/>
            <w:shd w:val="clear" w:color="auto" w:fill="auto"/>
          </w:tcPr>
          <w:p w:rsidR="004F4B44" w:rsidRPr="00C60E29" w:rsidRDefault="007F3E23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13,864</w:t>
            </w:r>
          </w:p>
        </w:tc>
        <w:tc>
          <w:tcPr>
            <w:tcW w:w="142" w:type="dxa"/>
          </w:tcPr>
          <w:p w:rsidR="004F4B44" w:rsidRPr="00B34281" w:rsidRDefault="004F4B44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46" w:type="dxa"/>
            <w:shd w:val="clear" w:color="auto" w:fill="auto"/>
          </w:tcPr>
          <w:p w:rsidR="004F4B44" w:rsidRPr="00B01B9E" w:rsidRDefault="00184394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6,873</w:t>
            </w:r>
          </w:p>
        </w:tc>
        <w:tc>
          <w:tcPr>
            <w:tcW w:w="139" w:type="dxa"/>
          </w:tcPr>
          <w:p w:rsidR="004F4B44" w:rsidRPr="00B779E6" w:rsidRDefault="004F4B44" w:rsidP="004F4B44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6" w:type="dxa"/>
            <w:shd w:val="clear" w:color="auto" w:fill="auto"/>
          </w:tcPr>
          <w:p w:rsidR="004F4B44" w:rsidRPr="004F4B44" w:rsidRDefault="00CE4430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4430">
              <w:rPr>
                <w:rFonts w:asciiTheme="majorBidi" w:hAnsiTheme="majorBidi" w:cstheme="majorBidi"/>
                <w:sz w:val="26"/>
                <w:szCs w:val="26"/>
              </w:rPr>
              <w:t>6,784</w:t>
            </w:r>
          </w:p>
        </w:tc>
        <w:tc>
          <w:tcPr>
            <w:tcW w:w="136" w:type="dxa"/>
          </w:tcPr>
          <w:p w:rsidR="004F4B44" w:rsidRPr="00823F51" w:rsidRDefault="004F4B44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gridSpan w:val="2"/>
            <w:shd w:val="clear" w:color="auto" w:fill="auto"/>
          </w:tcPr>
          <w:p w:rsidR="004F4B44" w:rsidRPr="004C008B" w:rsidRDefault="004F4B44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008B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4C008B">
              <w:rPr>
                <w:rFonts w:ascii="Angsana New" w:hAnsi="Angsana New"/>
                <w:sz w:val="26"/>
                <w:szCs w:val="26"/>
              </w:rPr>
              <w:t>,</w:t>
            </w:r>
            <w:r w:rsidRPr="004C008B">
              <w:rPr>
                <w:rFonts w:ascii="Angsana New" w:hAnsi="Angsana New" w:hint="cs"/>
                <w:sz w:val="26"/>
                <w:szCs w:val="26"/>
              </w:rPr>
              <w:t>596</w:t>
            </w:r>
          </w:p>
        </w:tc>
      </w:tr>
      <w:tr w:rsidR="004F4B44" w:rsidRPr="00B34281" w:rsidTr="00DE3A04">
        <w:tc>
          <w:tcPr>
            <w:tcW w:w="2976" w:type="dxa"/>
          </w:tcPr>
          <w:p w:rsidR="004F4B44" w:rsidRPr="00B779E6" w:rsidRDefault="004F4B44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94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779E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245" w:type="dxa"/>
            <w:tcBorders>
              <w:bottom w:val="single" w:sz="6" w:space="0" w:color="auto"/>
            </w:tcBorders>
            <w:shd w:val="clear" w:color="auto" w:fill="auto"/>
          </w:tcPr>
          <w:p w:rsidR="004F4B44" w:rsidRPr="00C60E29" w:rsidRDefault="007F3E23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1,466</w:t>
            </w:r>
          </w:p>
        </w:tc>
        <w:tc>
          <w:tcPr>
            <w:tcW w:w="142" w:type="dxa"/>
          </w:tcPr>
          <w:p w:rsidR="004F4B44" w:rsidRPr="00B34281" w:rsidRDefault="004F4B44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:rsidR="004F4B44" w:rsidRPr="00762712" w:rsidRDefault="00184394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5,955</w:t>
            </w:r>
          </w:p>
        </w:tc>
        <w:tc>
          <w:tcPr>
            <w:tcW w:w="139" w:type="dxa"/>
          </w:tcPr>
          <w:p w:rsidR="004F4B44" w:rsidRPr="00B779E6" w:rsidRDefault="004F4B44" w:rsidP="004F4B44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:rsidR="004F4B44" w:rsidRPr="004F4B44" w:rsidRDefault="00CE4430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4430">
              <w:rPr>
                <w:rFonts w:asciiTheme="majorBidi" w:hAnsiTheme="majorBidi" w:cstheme="majorBidi"/>
                <w:sz w:val="26"/>
                <w:szCs w:val="26"/>
              </w:rPr>
              <w:t>1,465</w:t>
            </w:r>
          </w:p>
        </w:tc>
        <w:tc>
          <w:tcPr>
            <w:tcW w:w="136" w:type="dxa"/>
          </w:tcPr>
          <w:p w:rsidR="004F4B44" w:rsidRPr="00823F51" w:rsidRDefault="004F4B44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4F4B44" w:rsidRPr="004C008B" w:rsidRDefault="004F4B44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008B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4C008B">
              <w:rPr>
                <w:rFonts w:ascii="Angsana New" w:hAnsi="Angsana New"/>
                <w:sz w:val="26"/>
                <w:szCs w:val="26"/>
              </w:rPr>
              <w:t>,</w:t>
            </w:r>
            <w:r w:rsidRPr="004C008B">
              <w:rPr>
                <w:rFonts w:ascii="Angsana New" w:hAnsi="Angsana New" w:hint="cs"/>
                <w:sz w:val="26"/>
                <w:szCs w:val="26"/>
              </w:rPr>
              <w:t>722</w:t>
            </w:r>
          </w:p>
        </w:tc>
      </w:tr>
      <w:tr w:rsidR="00B552CD" w:rsidRPr="00B34281" w:rsidTr="00DE3A04">
        <w:tc>
          <w:tcPr>
            <w:tcW w:w="2976" w:type="dxa"/>
          </w:tcPr>
          <w:p w:rsidR="00B552CD" w:rsidRPr="00B779E6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spacing w:line="280" w:lineRule="exact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779E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รวม</w:t>
            </w:r>
            <w:r w:rsidR="00B32164" w:rsidRPr="00B779E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552CD" w:rsidRPr="00C60E29" w:rsidRDefault="007F3E23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50,080</w:t>
            </w:r>
          </w:p>
        </w:tc>
        <w:tc>
          <w:tcPr>
            <w:tcW w:w="142" w:type="dxa"/>
          </w:tcPr>
          <w:p w:rsidR="00B552CD" w:rsidRPr="00B34281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552CD" w:rsidRPr="00B01B9E" w:rsidRDefault="0018439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42,468</w:t>
            </w:r>
          </w:p>
        </w:tc>
        <w:tc>
          <w:tcPr>
            <w:tcW w:w="139" w:type="dxa"/>
          </w:tcPr>
          <w:p w:rsidR="00B552CD" w:rsidRPr="00B779E6" w:rsidRDefault="00B552CD" w:rsidP="006C6020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552CD" w:rsidRPr="00823F51" w:rsidRDefault="00CE4430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4430">
              <w:rPr>
                <w:rFonts w:asciiTheme="majorBidi" w:hAnsiTheme="majorBidi" w:cstheme="majorBidi"/>
                <w:sz w:val="26"/>
                <w:szCs w:val="26"/>
              </w:rPr>
              <w:t>28,339</w:t>
            </w:r>
          </w:p>
        </w:tc>
        <w:tc>
          <w:tcPr>
            <w:tcW w:w="136" w:type="dxa"/>
          </w:tcPr>
          <w:p w:rsidR="00B552CD" w:rsidRPr="00823F51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552CD" w:rsidRPr="004C008B" w:rsidRDefault="004F4B4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008B">
              <w:rPr>
                <w:rFonts w:ascii="Angsana New" w:hAnsi="Angsana New" w:hint="cs"/>
                <w:sz w:val="26"/>
                <w:szCs w:val="26"/>
              </w:rPr>
              <w:t>29</w:t>
            </w:r>
            <w:r w:rsidRPr="004C008B">
              <w:rPr>
                <w:rFonts w:ascii="Angsana New" w:hAnsi="Angsana New"/>
                <w:sz w:val="26"/>
                <w:szCs w:val="26"/>
              </w:rPr>
              <w:t>,</w:t>
            </w:r>
            <w:r w:rsidRPr="004C008B">
              <w:rPr>
                <w:rFonts w:ascii="Angsana New" w:hAnsi="Angsana New" w:hint="cs"/>
                <w:sz w:val="26"/>
                <w:szCs w:val="26"/>
              </w:rPr>
              <w:t>168</w:t>
            </w:r>
          </w:p>
        </w:tc>
      </w:tr>
    </w:tbl>
    <w:p w:rsidR="00B32164" w:rsidRDefault="00B32164" w:rsidP="006C6020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B43E5F" w:rsidRDefault="008F14B3" w:rsidP="006C6020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B43E5F" w:rsidRPr="005F32B2">
        <w:rPr>
          <w:rFonts w:ascii="Angsana New" w:hAnsi="Angsana New"/>
          <w:b/>
          <w:bCs/>
          <w:sz w:val="32"/>
          <w:szCs w:val="32"/>
          <w:cs/>
        </w:rPr>
        <w:t>.</w:t>
      </w:r>
      <w:r w:rsidR="00B43E5F" w:rsidRPr="005F32B2">
        <w:rPr>
          <w:rFonts w:ascii="Angsana New" w:hAnsi="Angsana New"/>
          <w:b/>
          <w:bCs/>
          <w:sz w:val="32"/>
          <w:szCs w:val="32"/>
        </w:rPr>
        <w:tab/>
      </w:r>
      <w:r w:rsidR="006B73E2" w:rsidRPr="00B779E6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:rsidR="006C6020" w:rsidRPr="00B779E6" w:rsidRDefault="006C6020" w:rsidP="006C6020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80" w:lineRule="exact"/>
        <w:ind w:firstLine="709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B779E6">
        <w:rPr>
          <w:rFonts w:asciiTheme="majorBidi" w:hAnsiTheme="majorBidi" w:cstheme="majorBidi"/>
          <w:sz w:val="32"/>
          <w:szCs w:val="32"/>
        </w:rPr>
        <w:tab/>
      </w:r>
      <w:r w:rsidRPr="00B779E6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431" w:type="dxa"/>
        <w:tblInd w:w="79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32"/>
        <w:gridCol w:w="1252"/>
        <w:gridCol w:w="134"/>
        <w:gridCol w:w="1247"/>
        <w:gridCol w:w="134"/>
        <w:gridCol w:w="1247"/>
        <w:gridCol w:w="138"/>
        <w:gridCol w:w="1247"/>
      </w:tblGrid>
      <w:tr w:rsidR="00B43E5F" w:rsidRPr="00EE35FB" w:rsidTr="00DE3A04"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</w:tcPr>
          <w:p w:rsidR="00B43E5F" w:rsidRPr="00EE35FB" w:rsidRDefault="00B43E5F" w:rsidP="00184394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9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43E5F" w:rsidRPr="00EE35FB" w:rsidRDefault="00B43E5F" w:rsidP="0018439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35FB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EE35F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B43E5F" w:rsidRPr="00EE35FB" w:rsidTr="00DE3A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34" w:type="dxa"/>
          </w:tcPr>
          <w:p w:rsidR="00B43E5F" w:rsidRPr="00EE35FB" w:rsidRDefault="00B43E5F" w:rsidP="00184394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43E5F" w:rsidRPr="00EE35FB" w:rsidRDefault="00B43E5F" w:rsidP="00184394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35F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B43E5F" w:rsidRPr="00EE35FB" w:rsidRDefault="00B43E5F" w:rsidP="00184394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43E5F" w:rsidRPr="00EE35FB" w:rsidRDefault="00B43E5F" w:rsidP="00184394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35F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008B" w:rsidRPr="00EE35FB" w:rsidTr="00DE3A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34" w:type="dxa"/>
          </w:tcPr>
          <w:p w:rsidR="004C008B" w:rsidRPr="00EE35FB" w:rsidRDefault="004C008B" w:rsidP="004C008B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4C008B" w:rsidRPr="00EE35FB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E35FB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EE35F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EE35FB">
              <w:rPr>
                <w:rFonts w:asciiTheme="majorBidi" w:hAnsiTheme="majorBidi" w:cstheme="majorBidi"/>
                <w:sz w:val="26"/>
                <w:szCs w:val="26"/>
                <w:cs/>
              </w:rPr>
              <w:t>ม</w:t>
            </w:r>
            <w:r w:rsidRPr="00EE35FB"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EE35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E35F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4C008B" w:rsidRPr="00EE35FB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4C008B" w:rsidRPr="00EE35FB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E35F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4C008B" w:rsidRPr="00EE35FB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E35F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4" w:type="dxa"/>
          </w:tcPr>
          <w:p w:rsidR="004C008B" w:rsidRPr="00EE35FB" w:rsidRDefault="004C008B" w:rsidP="004C008B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4C008B" w:rsidRPr="00EE35FB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E35FB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EE35F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EE35FB">
              <w:rPr>
                <w:rFonts w:asciiTheme="majorBidi" w:hAnsiTheme="majorBidi" w:cstheme="majorBidi"/>
                <w:sz w:val="26"/>
                <w:szCs w:val="26"/>
                <w:cs/>
              </w:rPr>
              <w:t>ม</w:t>
            </w:r>
            <w:r w:rsidRPr="00EE35FB"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EE35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E35F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4C008B" w:rsidRPr="00EE35FB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:rsidR="004C008B" w:rsidRPr="00EE35FB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E35F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4C008B" w:rsidRPr="00EE35FB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E35F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B552CD" w:rsidRPr="00EE35FB" w:rsidTr="00DE3A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34" w:type="dxa"/>
          </w:tcPr>
          <w:p w:rsidR="00B552CD" w:rsidRPr="00EE35FB" w:rsidRDefault="00B552CD" w:rsidP="00184394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E35FB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B552CD" w:rsidRPr="00EE35FB" w:rsidRDefault="00B552CD" w:rsidP="00184394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:rsidR="00B552CD" w:rsidRPr="00EE35FB" w:rsidRDefault="00B552CD" w:rsidP="00184394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B552CD" w:rsidRPr="00EE35FB" w:rsidRDefault="00B552CD" w:rsidP="00184394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:rsidR="00B552CD" w:rsidRPr="00EE35FB" w:rsidRDefault="00B552CD" w:rsidP="00184394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B552CD" w:rsidRPr="00EE35FB" w:rsidRDefault="00B552CD" w:rsidP="0018439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:rsidR="00B552CD" w:rsidRPr="00EE35FB" w:rsidRDefault="00B552CD" w:rsidP="0018439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B552CD" w:rsidRPr="00EE35FB" w:rsidRDefault="00B552CD" w:rsidP="0018439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D22F1" w:rsidRPr="00EE35FB" w:rsidTr="00DE3A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34" w:type="dxa"/>
          </w:tcPr>
          <w:p w:rsidR="00CD22F1" w:rsidRPr="00EE35FB" w:rsidRDefault="00CD22F1" w:rsidP="00184394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E35FB">
              <w:rPr>
                <w:rFonts w:ascii="Angsana New" w:hAnsi="Angsana New"/>
                <w:sz w:val="26"/>
                <w:szCs w:val="26"/>
              </w:rPr>
              <w:tab/>
            </w:r>
            <w:r w:rsidRPr="00EE35FB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50" w:type="dxa"/>
            <w:shd w:val="clear" w:color="auto" w:fill="auto"/>
          </w:tcPr>
          <w:p w:rsidR="00CD22F1" w:rsidRPr="00EE35FB" w:rsidRDefault="007F3E23" w:rsidP="00184394">
            <w:pPr>
              <w:tabs>
                <w:tab w:val="clear" w:pos="907"/>
              </w:tabs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214,219</w:t>
            </w:r>
          </w:p>
        </w:tc>
        <w:tc>
          <w:tcPr>
            <w:tcW w:w="134" w:type="dxa"/>
          </w:tcPr>
          <w:p w:rsidR="00CD22F1" w:rsidRPr="00EE35FB" w:rsidRDefault="00CD22F1" w:rsidP="0018439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CD22F1" w:rsidRPr="00EE35FB" w:rsidRDefault="00CD22F1" w:rsidP="00184394">
            <w:pPr>
              <w:tabs>
                <w:tab w:val="clear" w:pos="907"/>
              </w:tabs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192,202</w:t>
            </w:r>
          </w:p>
        </w:tc>
        <w:tc>
          <w:tcPr>
            <w:tcW w:w="134" w:type="dxa"/>
          </w:tcPr>
          <w:p w:rsidR="00CD22F1" w:rsidRPr="00EE35FB" w:rsidRDefault="00CD22F1" w:rsidP="0018439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CD22F1" w:rsidRPr="00EE35FB" w:rsidRDefault="002E71E0" w:rsidP="00184394">
            <w:pPr>
              <w:tabs>
                <w:tab w:val="clear" w:pos="907"/>
              </w:tabs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160,569</w:t>
            </w:r>
          </w:p>
        </w:tc>
        <w:tc>
          <w:tcPr>
            <w:tcW w:w="138" w:type="dxa"/>
          </w:tcPr>
          <w:p w:rsidR="00CD22F1" w:rsidRPr="00EE35FB" w:rsidRDefault="00CD22F1" w:rsidP="00184394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CD22F1" w:rsidRPr="00EE35FB" w:rsidRDefault="00CD22F1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186,935</w:t>
            </w:r>
          </w:p>
        </w:tc>
      </w:tr>
      <w:tr w:rsidR="00CD22F1" w:rsidRPr="00EE35FB" w:rsidTr="00DE3A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34" w:type="dxa"/>
          </w:tcPr>
          <w:p w:rsidR="00CD22F1" w:rsidRPr="00EE35FB" w:rsidRDefault="00CD22F1" w:rsidP="00184394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E35FB">
              <w:rPr>
                <w:rFonts w:ascii="Angsana New" w:hAnsi="Angsana New"/>
                <w:sz w:val="26"/>
                <w:szCs w:val="26"/>
              </w:rPr>
              <w:tab/>
            </w:r>
            <w:r w:rsidRPr="00EE35FB">
              <w:rPr>
                <w:rFonts w:ascii="Angsana New" w:hAnsi="Angsana New" w:hint="cs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50" w:type="dxa"/>
            <w:shd w:val="clear" w:color="auto" w:fill="auto"/>
          </w:tcPr>
          <w:p w:rsidR="00CD22F1" w:rsidRPr="00EE35FB" w:rsidRDefault="00CD22F1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CD22F1" w:rsidRPr="00EE35FB" w:rsidRDefault="00CD22F1" w:rsidP="0018439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CD22F1" w:rsidRPr="00EE35FB" w:rsidRDefault="00CD22F1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CD22F1" w:rsidRPr="00EE35FB" w:rsidRDefault="00CD22F1" w:rsidP="0018439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CD22F1" w:rsidRPr="00EE35FB" w:rsidRDefault="00CD22F1" w:rsidP="00184394">
            <w:pPr>
              <w:tabs>
                <w:tab w:val="clear" w:pos="907"/>
              </w:tabs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</w:tcPr>
          <w:p w:rsidR="00CD22F1" w:rsidRPr="00EE35FB" w:rsidRDefault="00CD22F1" w:rsidP="00184394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CD22F1" w:rsidRPr="00EE35FB" w:rsidRDefault="00CD22F1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1424" w:rsidRPr="00EE35FB" w:rsidTr="00DE3A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34" w:type="dxa"/>
          </w:tcPr>
          <w:p w:rsidR="003A1424" w:rsidRPr="00EE35FB" w:rsidRDefault="003A1424" w:rsidP="00184394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397"/>
              <w:rPr>
                <w:rFonts w:ascii="Angsana New" w:hAnsi="Angsana New"/>
                <w:sz w:val="26"/>
                <w:szCs w:val="26"/>
              </w:rPr>
            </w:pPr>
            <w:r w:rsidRPr="00EE35FB">
              <w:rPr>
                <w:rFonts w:ascii="Angsana New" w:hAnsi="Angsana New"/>
                <w:sz w:val="26"/>
                <w:szCs w:val="26"/>
                <w:cs/>
              </w:rPr>
              <w:t xml:space="preserve">มากกว่า   </w:t>
            </w:r>
            <w:r w:rsidRPr="00EE35FB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EE35FB">
              <w:rPr>
                <w:rFonts w:ascii="Angsana New" w:hAnsi="Angsana New"/>
                <w:sz w:val="26"/>
                <w:szCs w:val="26"/>
                <w:cs/>
              </w:rPr>
              <w:t xml:space="preserve">เดือน ถึง </w:t>
            </w:r>
            <w:r w:rsidRPr="00EE35FB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EE35FB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50" w:type="dxa"/>
            <w:shd w:val="clear" w:color="auto" w:fill="auto"/>
          </w:tcPr>
          <w:p w:rsidR="003A1424" w:rsidRPr="00EE35FB" w:rsidRDefault="007F3E23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50,885</w:t>
            </w:r>
          </w:p>
        </w:tc>
        <w:tc>
          <w:tcPr>
            <w:tcW w:w="134" w:type="dxa"/>
          </w:tcPr>
          <w:p w:rsidR="003A1424" w:rsidRPr="00EE35FB" w:rsidRDefault="003A1424" w:rsidP="0018439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3A1424" w:rsidRPr="00EE35FB" w:rsidRDefault="003A142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 xml:space="preserve"> 72,965</w:t>
            </w:r>
          </w:p>
        </w:tc>
        <w:tc>
          <w:tcPr>
            <w:tcW w:w="134" w:type="dxa"/>
          </w:tcPr>
          <w:p w:rsidR="003A1424" w:rsidRPr="00EE35FB" w:rsidRDefault="003A1424" w:rsidP="0018439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3A1424" w:rsidRPr="00EE35FB" w:rsidRDefault="002E71E0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44,004</w:t>
            </w:r>
          </w:p>
        </w:tc>
        <w:tc>
          <w:tcPr>
            <w:tcW w:w="138" w:type="dxa"/>
          </w:tcPr>
          <w:p w:rsidR="003A1424" w:rsidRPr="00EE35FB" w:rsidRDefault="003A1424" w:rsidP="00184394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3A1424" w:rsidRPr="00EE35FB" w:rsidRDefault="003A142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60,969</w:t>
            </w:r>
          </w:p>
        </w:tc>
      </w:tr>
      <w:tr w:rsidR="003A1424" w:rsidRPr="00EE35FB" w:rsidTr="00DE3A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34" w:type="dxa"/>
          </w:tcPr>
          <w:p w:rsidR="003A1424" w:rsidRPr="00EE35FB" w:rsidRDefault="003A1424" w:rsidP="00184394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397"/>
              <w:rPr>
                <w:rFonts w:ascii="Angsana New" w:hAnsi="Angsana New"/>
                <w:sz w:val="26"/>
                <w:szCs w:val="26"/>
              </w:rPr>
            </w:pPr>
            <w:r w:rsidRPr="00EE35FB">
              <w:rPr>
                <w:rFonts w:ascii="Angsana New" w:hAnsi="Angsana New"/>
                <w:sz w:val="26"/>
                <w:szCs w:val="26"/>
                <w:cs/>
              </w:rPr>
              <w:t xml:space="preserve">มากกว่า   </w:t>
            </w:r>
            <w:r w:rsidRPr="00EE35FB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EE35FB">
              <w:rPr>
                <w:rFonts w:ascii="Angsana New" w:hAnsi="Angsana New"/>
                <w:sz w:val="26"/>
                <w:szCs w:val="26"/>
                <w:cs/>
              </w:rPr>
              <w:t xml:space="preserve">เดือน ถึง </w:t>
            </w:r>
            <w:r w:rsidRPr="00EE35FB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EE35FB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50" w:type="dxa"/>
            <w:shd w:val="clear" w:color="auto" w:fill="auto"/>
          </w:tcPr>
          <w:p w:rsidR="003A1424" w:rsidRPr="00EE35FB" w:rsidRDefault="007F3E23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2,074</w:t>
            </w:r>
          </w:p>
        </w:tc>
        <w:tc>
          <w:tcPr>
            <w:tcW w:w="134" w:type="dxa"/>
          </w:tcPr>
          <w:p w:rsidR="003A1424" w:rsidRPr="00EE35FB" w:rsidRDefault="003A1424" w:rsidP="0018439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3A1424" w:rsidRPr="00EE35FB" w:rsidRDefault="003A142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 xml:space="preserve"> 1,597</w:t>
            </w:r>
          </w:p>
        </w:tc>
        <w:tc>
          <w:tcPr>
            <w:tcW w:w="134" w:type="dxa"/>
          </w:tcPr>
          <w:p w:rsidR="003A1424" w:rsidRPr="00EE35FB" w:rsidRDefault="003A1424" w:rsidP="0018439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3A1424" w:rsidRPr="00EE35FB" w:rsidRDefault="002E71E0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2,074</w:t>
            </w:r>
          </w:p>
        </w:tc>
        <w:tc>
          <w:tcPr>
            <w:tcW w:w="138" w:type="dxa"/>
          </w:tcPr>
          <w:p w:rsidR="003A1424" w:rsidRPr="00EE35FB" w:rsidRDefault="003A1424" w:rsidP="00184394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3A1424" w:rsidRPr="00EE35FB" w:rsidRDefault="003A142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1,045</w:t>
            </w:r>
          </w:p>
        </w:tc>
      </w:tr>
      <w:tr w:rsidR="003A1424" w:rsidRPr="00EE35FB" w:rsidTr="00DE3A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34" w:type="dxa"/>
          </w:tcPr>
          <w:p w:rsidR="003A1424" w:rsidRPr="00EE35FB" w:rsidRDefault="003A1424" w:rsidP="00184394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397"/>
              <w:rPr>
                <w:rFonts w:ascii="Angsana New" w:hAnsi="Angsana New"/>
                <w:sz w:val="26"/>
                <w:szCs w:val="26"/>
                <w:cs/>
              </w:rPr>
            </w:pPr>
            <w:r w:rsidRPr="00EE35FB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EE35FB">
              <w:rPr>
                <w:rFonts w:ascii="Angsana New" w:hAnsi="Angsana New"/>
                <w:sz w:val="26"/>
                <w:szCs w:val="26"/>
              </w:rPr>
              <w:t xml:space="preserve">   6 </w:t>
            </w:r>
            <w:r w:rsidRPr="00EE35FB">
              <w:rPr>
                <w:rFonts w:ascii="Angsana New" w:hAnsi="Angsana New"/>
                <w:sz w:val="26"/>
                <w:szCs w:val="26"/>
                <w:cs/>
              </w:rPr>
              <w:t xml:space="preserve">เดือน ถึง </w:t>
            </w:r>
            <w:r w:rsidRPr="00EE35FB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EE35FB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50" w:type="dxa"/>
            <w:shd w:val="clear" w:color="auto" w:fill="auto"/>
          </w:tcPr>
          <w:p w:rsidR="003A1424" w:rsidRPr="00EE35FB" w:rsidRDefault="007F3E23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1,364</w:t>
            </w:r>
          </w:p>
        </w:tc>
        <w:tc>
          <w:tcPr>
            <w:tcW w:w="134" w:type="dxa"/>
          </w:tcPr>
          <w:p w:rsidR="003A1424" w:rsidRPr="00EE35FB" w:rsidRDefault="003A1424" w:rsidP="0018439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3A1424" w:rsidRPr="00EE35FB" w:rsidRDefault="003A142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 xml:space="preserve"> 3,168</w:t>
            </w:r>
          </w:p>
        </w:tc>
        <w:tc>
          <w:tcPr>
            <w:tcW w:w="134" w:type="dxa"/>
          </w:tcPr>
          <w:p w:rsidR="003A1424" w:rsidRPr="00EE35FB" w:rsidRDefault="003A1424" w:rsidP="0018439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3A1424" w:rsidRPr="00EE35FB" w:rsidRDefault="002E71E0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1,190</w:t>
            </w:r>
          </w:p>
        </w:tc>
        <w:tc>
          <w:tcPr>
            <w:tcW w:w="138" w:type="dxa"/>
          </w:tcPr>
          <w:p w:rsidR="003A1424" w:rsidRPr="00EE35FB" w:rsidRDefault="003A1424" w:rsidP="00184394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3A1424" w:rsidRPr="00EE35FB" w:rsidRDefault="003A142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1,237</w:t>
            </w:r>
          </w:p>
        </w:tc>
      </w:tr>
      <w:tr w:rsidR="003A1424" w:rsidRPr="00EE35FB" w:rsidTr="00DE3A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34" w:type="dxa"/>
          </w:tcPr>
          <w:p w:rsidR="003A1424" w:rsidRPr="00EE35FB" w:rsidRDefault="003A1424" w:rsidP="00184394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397"/>
              <w:rPr>
                <w:rFonts w:ascii="Angsana New" w:hAnsi="Angsana New"/>
                <w:sz w:val="26"/>
                <w:szCs w:val="26"/>
                <w:cs/>
              </w:rPr>
            </w:pPr>
            <w:r w:rsidRPr="00EE35FB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EE35FB">
              <w:rPr>
                <w:rFonts w:ascii="Angsana New" w:hAnsi="Angsana New"/>
                <w:sz w:val="26"/>
                <w:szCs w:val="26"/>
              </w:rPr>
              <w:t>12</w:t>
            </w:r>
            <w:r w:rsidRPr="00EE35FB">
              <w:rPr>
                <w:rFonts w:ascii="Angsana New" w:hAnsi="Angsan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:rsidR="003A1424" w:rsidRPr="00EE35FB" w:rsidRDefault="007F3E23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20,167</w:t>
            </w:r>
          </w:p>
        </w:tc>
        <w:tc>
          <w:tcPr>
            <w:tcW w:w="134" w:type="dxa"/>
          </w:tcPr>
          <w:p w:rsidR="003A1424" w:rsidRPr="00EE35FB" w:rsidRDefault="003A1424" w:rsidP="0018439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3A1424" w:rsidRPr="00EE35FB" w:rsidRDefault="003A142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 xml:space="preserve"> 21,054</w:t>
            </w:r>
          </w:p>
        </w:tc>
        <w:tc>
          <w:tcPr>
            <w:tcW w:w="134" w:type="dxa"/>
          </w:tcPr>
          <w:p w:rsidR="003A1424" w:rsidRPr="00EE35FB" w:rsidRDefault="003A1424" w:rsidP="0018439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3A1424" w:rsidRPr="00EE35FB" w:rsidRDefault="002E71E0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8,610</w:t>
            </w:r>
          </w:p>
        </w:tc>
        <w:tc>
          <w:tcPr>
            <w:tcW w:w="138" w:type="dxa"/>
          </w:tcPr>
          <w:p w:rsidR="003A1424" w:rsidRPr="00EE35FB" w:rsidRDefault="003A1424" w:rsidP="00184394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3A1424" w:rsidRPr="00EE35FB" w:rsidRDefault="003A142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10,671</w:t>
            </w:r>
          </w:p>
        </w:tc>
      </w:tr>
      <w:tr w:rsidR="00CD22F1" w:rsidRPr="00EE35FB" w:rsidTr="00DE3A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34" w:type="dxa"/>
          </w:tcPr>
          <w:p w:rsidR="00CD22F1" w:rsidRPr="00EE35FB" w:rsidRDefault="00CD22F1" w:rsidP="00184394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E35FB">
              <w:rPr>
                <w:rFonts w:ascii="Angsana New" w:hAnsi="Angsana New"/>
                <w:sz w:val="26"/>
                <w:szCs w:val="26"/>
                <w:cs/>
              </w:rPr>
              <w:t xml:space="preserve">      </w:t>
            </w:r>
            <w:r w:rsidRPr="00EE35FB">
              <w:rPr>
                <w:rFonts w:ascii="Angsana New" w:hAnsi="Angsana New"/>
                <w:sz w:val="26"/>
                <w:szCs w:val="26"/>
              </w:rPr>
              <w:tab/>
            </w:r>
            <w:r w:rsidRPr="00EE35FB">
              <w:rPr>
                <w:rFonts w:ascii="Angsana New" w:hAnsi="Angsana New"/>
                <w:sz w:val="26"/>
                <w:szCs w:val="26"/>
              </w:rPr>
              <w:tab/>
            </w:r>
            <w:r w:rsidRPr="00EE35F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CD22F1" w:rsidRPr="00EE35FB" w:rsidRDefault="007F3E23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288,709</w:t>
            </w:r>
          </w:p>
        </w:tc>
        <w:tc>
          <w:tcPr>
            <w:tcW w:w="134" w:type="dxa"/>
          </w:tcPr>
          <w:p w:rsidR="00CD22F1" w:rsidRPr="00EE35FB" w:rsidRDefault="00CD22F1" w:rsidP="0018439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CD22F1" w:rsidRPr="00EE35FB" w:rsidRDefault="00CD22F1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290,98</w:t>
            </w:r>
            <w:r w:rsidR="00F931DB" w:rsidRPr="00EE35FB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:rsidR="00CD22F1" w:rsidRPr="00EE35FB" w:rsidRDefault="00CD22F1" w:rsidP="0018439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CD22F1" w:rsidRPr="00EE35FB" w:rsidRDefault="002E71E0" w:rsidP="00184394">
            <w:pPr>
              <w:tabs>
                <w:tab w:val="clear" w:pos="907"/>
              </w:tabs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216,447</w:t>
            </w:r>
          </w:p>
        </w:tc>
        <w:tc>
          <w:tcPr>
            <w:tcW w:w="138" w:type="dxa"/>
          </w:tcPr>
          <w:p w:rsidR="00CD22F1" w:rsidRPr="00EE35FB" w:rsidRDefault="00CD22F1" w:rsidP="00184394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CD22F1" w:rsidRPr="00EE35FB" w:rsidRDefault="00CD22F1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260,</w:t>
            </w:r>
            <w:r w:rsidR="00FF4B07" w:rsidRPr="00EE35FB">
              <w:rPr>
                <w:rFonts w:asciiTheme="majorBidi" w:hAnsiTheme="majorBidi" w:cstheme="majorBidi"/>
                <w:sz w:val="26"/>
                <w:szCs w:val="26"/>
              </w:rPr>
              <w:t>857</w:t>
            </w:r>
          </w:p>
        </w:tc>
      </w:tr>
      <w:tr w:rsidR="002E71E0" w:rsidRPr="00EE35FB" w:rsidTr="00DE3A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34" w:type="dxa"/>
          </w:tcPr>
          <w:p w:rsidR="002E71E0" w:rsidRPr="00EE35FB" w:rsidRDefault="002E71E0" w:rsidP="002E71E0">
            <w:pPr>
              <w:tabs>
                <w:tab w:val="clear" w:pos="907"/>
                <w:tab w:val="left" w:pos="284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E35FB">
              <w:rPr>
                <w:rFonts w:ascii="Angsana New" w:hAnsi="Angsana New" w:hint="cs"/>
                <w:sz w:val="26"/>
                <w:szCs w:val="26"/>
                <w:cs/>
              </w:rPr>
              <w:t>มูลค่างานที่ยังไม่เรียกเก็บจากลูกค้า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:rsidR="002E71E0" w:rsidRPr="00EE35FB" w:rsidRDefault="007F3E23" w:rsidP="002E71E0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6,21</w:t>
            </w:r>
            <w:r w:rsidR="00275ABC" w:rsidRPr="00EE35F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:rsidR="002E71E0" w:rsidRPr="00EE35FB" w:rsidRDefault="002E71E0" w:rsidP="002E71E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2E71E0" w:rsidRPr="00EE35FB" w:rsidRDefault="002E71E0" w:rsidP="002E71E0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43,598</w:t>
            </w:r>
          </w:p>
        </w:tc>
        <w:tc>
          <w:tcPr>
            <w:tcW w:w="134" w:type="dxa"/>
          </w:tcPr>
          <w:p w:rsidR="002E71E0" w:rsidRPr="00EE35FB" w:rsidRDefault="002E71E0" w:rsidP="002E71E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2E71E0" w:rsidRPr="00EE35FB" w:rsidRDefault="002E71E0" w:rsidP="002E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E35FB">
              <w:rPr>
                <w:rFonts w:asciiTheme="majorBidi" w:hAnsiTheme="majorBidi"/>
                <w:b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</w:tcPr>
          <w:p w:rsidR="002E71E0" w:rsidRPr="00EE35FB" w:rsidRDefault="002E71E0" w:rsidP="002E71E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2E71E0" w:rsidRPr="00EE35FB" w:rsidRDefault="002E71E0" w:rsidP="002E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E35FB">
              <w:rPr>
                <w:rFonts w:asciiTheme="majorBidi" w:hAnsiTheme="majorBidi"/>
                <w:b/>
                <w:sz w:val="26"/>
                <w:szCs w:val="26"/>
                <w:cs/>
              </w:rPr>
              <w:t>-</w:t>
            </w:r>
          </w:p>
        </w:tc>
      </w:tr>
      <w:tr w:rsidR="002E71E0" w:rsidRPr="00EE35FB" w:rsidTr="00DE3A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34" w:type="dxa"/>
          </w:tcPr>
          <w:p w:rsidR="002E71E0" w:rsidRPr="00EE35FB" w:rsidRDefault="002E71E0" w:rsidP="002E71E0">
            <w:pPr>
              <w:tabs>
                <w:tab w:val="clear" w:pos="907"/>
                <w:tab w:val="left" w:pos="284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E35F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EE35FB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2E71E0" w:rsidRPr="00EE35FB" w:rsidRDefault="007F3E23" w:rsidP="002E71E0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294,92</w:t>
            </w:r>
            <w:r w:rsidR="00275ABC" w:rsidRPr="00EE35FB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4" w:type="dxa"/>
          </w:tcPr>
          <w:p w:rsidR="002E71E0" w:rsidRPr="00EE35FB" w:rsidRDefault="002E71E0" w:rsidP="002E71E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:rsidR="002E71E0" w:rsidRPr="00EE35FB" w:rsidRDefault="002E71E0" w:rsidP="002E71E0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334,584</w:t>
            </w:r>
          </w:p>
        </w:tc>
        <w:tc>
          <w:tcPr>
            <w:tcW w:w="134" w:type="dxa"/>
          </w:tcPr>
          <w:p w:rsidR="002E71E0" w:rsidRPr="00EE35FB" w:rsidRDefault="002E71E0" w:rsidP="002E71E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2E71E0" w:rsidRPr="00EE35FB" w:rsidRDefault="002E71E0" w:rsidP="002E71E0">
            <w:pPr>
              <w:tabs>
                <w:tab w:val="clear" w:pos="907"/>
              </w:tabs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216,447</w:t>
            </w:r>
          </w:p>
        </w:tc>
        <w:tc>
          <w:tcPr>
            <w:tcW w:w="138" w:type="dxa"/>
          </w:tcPr>
          <w:p w:rsidR="002E71E0" w:rsidRPr="00EE35FB" w:rsidRDefault="002E71E0" w:rsidP="002E71E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2E71E0" w:rsidRPr="00EE35FB" w:rsidRDefault="002E71E0" w:rsidP="002E71E0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260,857</w:t>
            </w:r>
          </w:p>
        </w:tc>
      </w:tr>
      <w:tr w:rsidR="002E71E0" w:rsidRPr="00EE35FB" w:rsidTr="00DE3A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34" w:type="dxa"/>
          </w:tcPr>
          <w:p w:rsidR="002E71E0" w:rsidRPr="00EE35FB" w:rsidRDefault="002E71E0" w:rsidP="002E71E0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E35F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E35FB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:rsidR="002E71E0" w:rsidRPr="00EE35FB" w:rsidRDefault="007F3E23" w:rsidP="002E71E0">
            <w:pPr>
              <w:spacing w:line="30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(21,513)</w:t>
            </w:r>
          </w:p>
        </w:tc>
        <w:tc>
          <w:tcPr>
            <w:tcW w:w="134" w:type="dxa"/>
          </w:tcPr>
          <w:p w:rsidR="002E71E0" w:rsidRPr="00EE35FB" w:rsidRDefault="002E71E0" w:rsidP="002E71E0">
            <w:pPr>
              <w:spacing w:line="300" w:lineRule="exact"/>
              <w:ind w:right="-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2E71E0" w:rsidRPr="00EE35FB" w:rsidRDefault="002E71E0" w:rsidP="002E71E0">
            <w:pPr>
              <w:spacing w:line="30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EE35FB">
              <w:rPr>
                <w:rFonts w:asciiTheme="majorBidi" w:hAnsiTheme="majorBidi" w:cstheme="majorBidi"/>
                <w:sz w:val="26"/>
                <w:szCs w:val="26"/>
              </w:rPr>
              <w:t>21,482</w:t>
            </w:r>
            <w:r w:rsidRPr="00EE35FB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:rsidR="002E71E0" w:rsidRPr="00EE35FB" w:rsidRDefault="002E71E0" w:rsidP="002E71E0">
            <w:pPr>
              <w:spacing w:line="300" w:lineRule="exact"/>
              <w:ind w:right="-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2E71E0" w:rsidRPr="00EE35FB" w:rsidRDefault="002E71E0" w:rsidP="00B27322">
            <w:pPr>
              <w:spacing w:line="30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27322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EE35FB">
              <w:rPr>
                <w:rFonts w:asciiTheme="majorBidi" w:hAnsiTheme="majorBidi" w:cstheme="majorBidi"/>
                <w:sz w:val="26"/>
                <w:szCs w:val="26"/>
              </w:rPr>
              <w:t>9,863</w:t>
            </w:r>
            <w:r w:rsidRPr="00B27322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8" w:type="dxa"/>
          </w:tcPr>
          <w:p w:rsidR="002E71E0" w:rsidRPr="00EE35FB" w:rsidRDefault="002E71E0" w:rsidP="002E71E0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2E71E0" w:rsidRPr="00EE35FB" w:rsidRDefault="002E71E0" w:rsidP="002E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E35FB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EE35FB">
              <w:rPr>
                <w:rFonts w:asciiTheme="majorBidi" w:hAnsiTheme="majorBidi" w:cstheme="majorBidi"/>
                <w:sz w:val="26"/>
                <w:szCs w:val="26"/>
              </w:rPr>
              <w:t>11,063</w:t>
            </w:r>
            <w:r w:rsidRPr="00EE35FB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2E71E0" w:rsidRPr="00EE35FB" w:rsidTr="00DE3A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34" w:type="dxa"/>
          </w:tcPr>
          <w:p w:rsidR="002E71E0" w:rsidRPr="00EE35FB" w:rsidRDefault="002E71E0" w:rsidP="002E71E0">
            <w:pPr>
              <w:tabs>
                <w:tab w:val="clear" w:pos="907"/>
                <w:tab w:val="left" w:pos="284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E35FB">
              <w:rPr>
                <w:rFonts w:ascii="Angsana New" w:hAnsi="Angsan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:rsidR="002E71E0" w:rsidRPr="00EE35FB" w:rsidRDefault="007F3E23" w:rsidP="002E71E0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273,4</w:t>
            </w:r>
            <w:r w:rsidR="00275ABC" w:rsidRPr="00EE35FB">
              <w:rPr>
                <w:rFonts w:asciiTheme="majorBidi" w:hAnsiTheme="majorBidi" w:cstheme="majorBidi"/>
                <w:sz w:val="26"/>
                <w:szCs w:val="26"/>
              </w:rPr>
              <w:t>09</w:t>
            </w:r>
          </w:p>
        </w:tc>
        <w:tc>
          <w:tcPr>
            <w:tcW w:w="134" w:type="dxa"/>
          </w:tcPr>
          <w:p w:rsidR="002E71E0" w:rsidRPr="00EE35FB" w:rsidRDefault="002E71E0" w:rsidP="002E71E0">
            <w:pPr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2E71E0" w:rsidRPr="00EE35FB" w:rsidRDefault="002E71E0" w:rsidP="002E71E0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313,102</w:t>
            </w:r>
          </w:p>
        </w:tc>
        <w:tc>
          <w:tcPr>
            <w:tcW w:w="134" w:type="dxa"/>
          </w:tcPr>
          <w:p w:rsidR="002E71E0" w:rsidRPr="00EE35FB" w:rsidRDefault="002E71E0" w:rsidP="002E71E0">
            <w:pPr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2E71E0" w:rsidRPr="00EE35FB" w:rsidRDefault="002E71E0" w:rsidP="002E71E0">
            <w:pPr>
              <w:tabs>
                <w:tab w:val="clear" w:pos="907"/>
              </w:tabs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206,584</w:t>
            </w:r>
          </w:p>
        </w:tc>
        <w:tc>
          <w:tcPr>
            <w:tcW w:w="138" w:type="dxa"/>
          </w:tcPr>
          <w:p w:rsidR="002E71E0" w:rsidRPr="00EE35FB" w:rsidRDefault="002E71E0" w:rsidP="002E71E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2E71E0" w:rsidRPr="00EE35FB" w:rsidRDefault="002E71E0" w:rsidP="002E71E0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249,794</w:t>
            </w:r>
          </w:p>
        </w:tc>
      </w:tr>
      <w:tr w:rsidR="002E71E0" w:rsidRPr="00EE35FB" w:rsidTr="00DE3A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3034" w:type="dxa"/>
          </w:tcPr>
          <w:p w:rsidR="002E71E0" w:rsidRPr="00EE35FB" w:rsidRDefault="002E71E0" w:rsidP="002E71E0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E35FB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Pr="00EE35FB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EE35FB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53" w:type="dxa"/>
          </w:tcPr>
          <w:p w:rsidR="002E71E0" w:rsidRPr="00EE35FB" w:rsidRDefault="002E71E0" w:rsidP="002E71E0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2E71E0" w:rsidRPr="00EE35FB" w:rsidRDefault="002E71E0" w:rsidP="002E71E0">
            <w:pPr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:rsidR="002E71E0" w:rsidRPr="00EE35FB" w:rsidRDefault="002E71E0" w:rsidP="002E71E0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2E71E0" w:rsidRPr="00EE35FB" w:rsidRDefault="002E71E0" w:rsidP="002E71E0">
            <w:pPr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2E71E0" w:rsidRPr="00EE35FB" w:rsidRDefault="002E71E0" w:rsidP="002E71E0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2E71E0" w:rsidRPr="00EE35FB" w:rsidRDefault="002E71E0" w:rsidP="002E71E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2E71E0" w:rsidRPr="00EE35FB" w:rsidRDefault="002E71E0" w:rsidP="002E71E0">
            <w:pPr>
              <w:spacing w:line="30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E71E0" w:rsidRPr="00EE35FB" w:rsidTr="00DE3A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3034" w:type="dxa"/>
          </w:tcPr>
          <w:p w:rsidR="002E71E0" w:rsidRPr="00EE35FB" w:rsidRDefault="002E71E0" w:rsidP="002E71E0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E35FB">
              <w:rPr>
                <w:rFonts w:ascii="Angsana New" w:hAnsi="Angsana New"/>
                <w:sz w:val="26"/>
                <w:szCs w:val="26"/>
              </w:rPr>
              <w:tab/>
            </w:r>
            <w:r w:rsidRPr="00EE35FB">
              <w:rPr>
                <w:rFonts w:ascii="Angsana New" w:hAnsi="Angsana New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253" w:type="dxa"/>
            <w:shd w:val="clear" w:color="auto" w:fill="auto"/>
          </w:tcPr>
          <w:p w:rsidR="002E71E0" w:rsidRPr="00EE35FB" w:rsidRDefault="007F3E23" w:rsidP="002E71E0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2,623</w:t>
            </w:r>
          </w:p>
        </w:tc>
        <w:tc>
          <w:tcPr>
            <w:tcW w:w="134" w:type="dxa"/>
          </w:tcPr>
          <w:p w:rsidR="002E71E0" w:rsidRPr="00EE35FB" w:rsidRDefault="002E71E0" w:rsidP="002E71E0">
            <w:pPr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2E71E0" w:rsidRPr="00EE35FB" w:rsidRDefault="002E71E0" w:rsidP="002E71E0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2,007</w:t>
            </w:r>
          </w:p>
        </w:tc>
        <w:tc>
          <w:tcPr>
            <w:tcW w:w="134" w:type="dxa"/>
          </w:tcPr>
          <w:p w:rsidR="002E71E0" w:rsidRPr="00EE35FB" w:rsidRDefault="002E71E0" w:rsidP="002E71E0">
            <w:pPr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:rsidR="002E71E0" w:rsidRPr="00EE35FB" w:rsidRDefault="00897E14" w:rsidP="002E71E0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1,686</w:t>
            </w:r>
          </w:p>
        </w:tc>
        <w:tc>
          <w:tcPr>
            <w:tcW w:w="134" w:type="dxa"/>
          </w:tcPr>
          <w:p w:rsidR="002E71E0" w:rsidRPr="00EE35FB" w:rsidRDefault="002E71E0" w:rsidP="002E71E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:rsidR="002E71E0" w:rsidRPr="00EE35FB" w:rsidRDefault="002E71E0" w:rsidP="002E71E0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1,234</w:t>
            </w:r>
          </w:p>
        </w:tc>
      </w:tr>
      <w:tr w:rsidR="002E71E0" w:rsidRPr="00EE35FB" w:rsidTr="00DE3A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3034" w:type="dxa"/>
          </w:tcPr>
          <w:p w:rsidR="002E71E0" w:rsidRPr="00EE35FB" w:rsidRDefault="002E71E0" w:rsidP="002E71E0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E35FB">
              <w:rPr>
                <w:rFonts w:ascii="Angsana New" w:hAnsi="Angsana New"/>
                <w:sz w:val="26"/>
                <w:szCs w:val="26"/>
              </w:rPr>
              <w:tab/>
            </w:r>
            <w:r w:rsidRPr="00EE35FB">
              <w:rPr>
                <w:rFonts w:ascii="Angsana New" w:hAnsi="Angsana New" w:hint="cs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253" w:type="dxa"/>
            <w:shd w:val="clear" w:color="auto" w:fill="auto"/>
          </w:tcPr>
          <w:p w:rsidR="002E71E0" w:rsidRPr="00EE35FB" w:rsidRDefault="007F3E23" w:rsidP="002E71E0">
            <w:pPr>
              <w:tabs>
                <w:tab w:val="clear" w:pos="907"/>
              </w:tabs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612</w:t>
            </w:r>
          </w:p>
        </w:tc>
        <w:tc>
          <w:tcPr>
            <w:tcW w:w="134" w:type="dxa"/>
          </w:tcPr>
          <w:p w:rsidR="002E71E0" w:rsidRPr="00EE35FB" w:rsidRDefault="002E71E0" w:rsidP="002E71E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:rsidR="002E71E0" w:rsidRPr="00EE35FB" w:rsidRDefault="002E71E0" w:rsidP="002E71E0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7,153</w:t>
            </w:r>
          </w:p>
        </w:tc>
        <w:tc>
          <w:tcPr>
            <w:tcW w:w="134" w:type="dxa"/>
          </w:tcPr>
          <w:p w:rsidR="002E71E0" w:rsidRPr="00EE35FB" w:rsidRDefault="002E71E0" w:rsidP="002E71E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:rsidR="002E71E0" w:rsidRPr="00EE35FB" w:rsidRDefault="00897E14" w:rsidP="002E71E0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389</w:t>
            </w:r>
          </w:p>
        </w:tc>
        <w:tc>
          <w:tcPr>
            <w:tcW w:w="134" w:type="dxa"/>
          </w:tcPr>
          <w:p w:rsidR="002E71E0" w:rsidRPr="00EE35FB" w:rsidRDefault="002E71E0" w:rsidP="002E71E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:rsidR="002E71E0" w:rsidRPr="00EE35FB" w:rsidRDefault="002E71E0" w:rsidP="002E71E0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6,804</w:t>
            </w:r>
          </w:p>
        </w:tc>
      </w:tr>
      <w:tr w:rsidR="002E71E0" w:rsidRPr="00EE35FB" w:rsidTr="00DE3A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3034" w:type="dxa"/>
          </w:tcPr>
          <w:p w:rsidR="002E71E0" w:rsidRPr="00EE35FB" w:rsidRDefault="002E71E0" w:rsidP="002E71E0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E35FB">
              <w:rPr>
                <w:rFonts w:ascii="Angsana New" w:hAnsi="Angsana New"/>
                <w:sz w:val="26"/>
                <w:szCs w:val="26"/>
              </w:rPr>
              <w:tab/>
            </w:r>
            <w:r w:rsidRPr="00EE35FB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53" w:type="dxa"/>
            <w:tcBorders>
              <w:bottom w:val="single" w:sz="6" w:space="0" w:color="auto"/>
            </w:tcBorders>
            <w:shd w:val="clear" w:color="auto" w:fill="auto"/>
          </w:tcPr>
          <w:p w:rsidR="002E71E0" w:rsidRPr="00EE35FB" w:rsidRDefault="00275ABC" w:rsidP="002E71E0">
            <w:pPr>
              <w:tabs>
                <w:tab w:val="clear" w:pos="907"/>
              </w:tabs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2,667</w:t>
            </w:r>
          </w:p>
        </w:tc>
        <w:tc>
          <w:tcPr>
            <w:tcW w:w="134" w:type="dxa"/>
          </w:tcPr>
          <w:p w:rsidR="002E71E0" w:rsidRPr="00EE35FB" w:rsidRDefault="002E71E0" w:rsidP="002E71E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2E71E0" w:rsidRPr="00EE35FB" w:rsidRDefault="002E71E0" w:rsidP="002E71E0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1,722</w:t>
            </w:r>
          </w:p>
        </w:tc>
        <w:tc>
          <w:tcPr>
            <w:tcW w:w="134" w:type="dxa"/>
          </w:tcPr>
          <w:p w:rsidR="002E71E0" w:rsidRPr="00EE35FB" w:rsidRDefault="002E71E0" w:rsidP="002E71E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2E71E0" w:rsidRPr="00EE35FB" w:rsidRDefault="00897E14" w:rsidP="002E71E0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243</w:t>
            </w:r>
          </w:p>
        </w:tc>
        <w:tc>
          <w:tcPr>
            <w:tcW w:w="134" w:type="dxa"/>
          </w:tcPr>
          <w:p w:rsidR="002E71E0" w:rsidRPr="00EE35FB" w:rsidRDefault="002E71E0" w:rsidP="002E71E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2E71E0" w:rsidRPr="00EE35FB" w:rsidRDefault="002E71E0" w:rsidP="002E71E0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266</w:t>
            </w:r>
          </w:p>
        </w:tc>
      </w:tr>
      <w:tr w:rsidR="002E71E0" w:rsidRPr="00EE35FB" w:rsidTr="00DE3A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3034" w:type="dxa"/>
          </w:tcPr>
          <w:p w:rsidR="002E71E0" w:rsidRPr="00EE35FB" w:rsidRDefault="002E71E0" w:rsidP="002E71E0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E35FB">
              <w:rPr>
                <w:rFonts w:ascii="Angsana New" w:hAnsi="Angsana New"/>
                <w:sz w:val="26"/>
                <w:szCs w:val="26"/>
                <w:cs/>
              </w:rPr>
              <w:t>รวมลูกหนี้</w:t>
            </w:r>
            <w:r w:rsidRPr="00EE35FB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EE35FB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53" w:type="dxa"/>
            <w:tcBorders>
              <w:top w:val="single" w:sz="6" w:space="0" w:color="auto"/>
            </w:tcBorders>
            <w:shd w:val="clear" w:color="auto" w:fill="auto"/>
          </w:tcPr>
          <w:p w:rsidR="002E71E0" w:rsidRPr="00EE35FB" w:rsidRDefault="00275ABC" w:rsidP="002E71E0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5,902</w:t>
            </w:r>
          </w:p>
        </w:tc>
        <w:tc>
          <w:tcPr>
            <w:tcW w:w="134" w:type="dxa"/>
          </w:tcPr>
          <w:p w:rsidR="002E71E0" w:rsidRPr="00EE35FB" w:rsidRDefault="002E71E0" w:rsidP="002E71E0">
            <w:pPr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2E71E0" w:rsidRPr="00EE35FB" w:rsidRDefault="002E71E0" w:rsidP="002E71E0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10,882</w:t>
            </w:r>
          </w:p>
        </w:tc>
        <w:tc>
          <w:tcPr>
            <w:tcW w:w="134" w:type="dxa"/>
          </w:tcPr>
          <w:p w:rsidR="002E71E0" w:rsidRPr="00EE35FB" w:rsidRDefault="002E71E0" w:rsidP="002E71E0">
            <w:pPr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2E71E0" w:rsidRPr="00EE35FB" w:rsidRDefault="00897E14" w:rsidP="002E71E0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2,318</w:t>
            </w:r>
          </w:p>
        </w:tc>
        <w:tc>
          <w:tcPr>
            <w:tcW w:w="134" w:type="dxa"/>
          </w:tcPr>
          <w:p w:rsidR="002E71E0" w:rsidRPr="00EE35FB" w:rsidRDefault="002E71E0" w:rsidP="002E71E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2E71E0" w:rsidRPr="00EE35FB" w:rsidRDefault="002E71E0" w:rsidP="002E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374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8,304</w:t>
            </w:r>
          </w:p>
        </w:tc>
      </w:tr>
      <w:tr w:rsidR="002E71E0" w:rsidRPr="00EE35FB" w:rsidTr="00DE3A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3034" w:type="dxa"/>
          </w:tcPr>
          <w:p w:rsidR="002E71E0" w:rsidRPr="00EE35FB" w:rsidRDefault="002E71E0" w:rsidP="002E71E0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E35F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E35FB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253" w:type="dxa"/>
            <w:tcBorders>
              <w:bottom w:val="single" w:sz="6" w:space="0" w:color="auto"/>
            </w:tcBorders>
            <w:shd w:val="clear" w:color="auto" w:fill="auto"/>
          </w:tcPr>
          <w:p w:rsidR="002E71E0" w:rsidRPr="00EE35FB" w:rsidRDefault="007F3E23" w:rsidP="002E71E0">
            <w:pPr>
              <w:spacing w:line="30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(365)</w:t>
            </w:r>
          </w:p>
        </w:tc>
        <w:tc>
          <w:tcPr>
            <w:tcW w:w="134" w:type="dxa"/>
          </w:tcPr>
          <w:p w:rsidR="002E71E0" w:rsidRPr="00EE35FB" w:rsidRDefault="002E71E0" w:rsidP="002E71E0">
            <w:pPr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2E71E0" w:rsidRPr="00EE35FB" w:rsidRDefault="002E71E0" w:rsidP="002E71E0">
            <w:pPr>
              <w:spacing w:line="30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EE35FB">
              <w:rPr>
                <w:rFonts w:asciiTheme="majorBidi" w:hAnsiTheme="majorBidi" w:cstheme="majorBidi"/>
                <w:sz w:val="26"/>
                <w:szCs w:val="26"/>
              </w:rPr>
              <w:t>365</w:t>
            </w:r>
            <w:r w:rsidRPr="00EE35FB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:rsidR="002E71E0" w:rsidRPr="00EE35FB" w:rsidRDefault="002E71E0" w:rsidP="002E71E0">
            <w:pPr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2E71E0" w:rsidRPr="00EE35FB" w:rsidRDefault="002E71E0" w:rsidP="002E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E35FB">
              <w:rPr>
                <w:rFonts w:asciiTheme="majorBidi" w:hAnsiTheme="majorBidi"/>
                <w:b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</w:tcPr>
          <w:p w:rsidR="002E71E0" w:rsidRPr="00EE35FB" w:rsidRDefault="002E71E0" w:rsidP="002E71E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2E71E0" w:rsidRPr="00EE35FB" w:rsidRDefault="002E71E0" w:rsidP="002E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E35FB">
              <w:rPr>
                <w:rFonts w:asciiTheme="majorBidi" w:hAnsiTheme="majorBidi"/>
                <w:b/>
                <w:sz w:val="26"/>
                <w:szCs w:val="26"/>
                <w:cs/>
              </w:rPr>
              <w:t>-</w:t>
            </w:r>
          </w:p>
        </w:tc>
      </w:tr>
      <w:tr w:rsidR="002E71E0" w:rsidRPr="00EE35FB" w:rsidTr="00DE3A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3034" w:type="dxa"/>
          </w:tcPr>
          <w:p w:rsidR="002E71E0" w:rsidRPr="00EE35FB" w:rsidRDefault="002E71E0" w:rsidP="002E71E0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E35FB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Pr="00EE35FB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EE35FB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EE35FB">
              <w:rPr>
                <w:rFonts w:ascii="Angsana New" w:hAnsi="Angsan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5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E71E0" w:rsidRPr="00EE35FB" w:rsidRDefault="00275ABC" w:rsidP="002E71E0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5,537</w:t>
            </w:r>
          </w:p>
        </w:tc>
        <w:tc>
          <w:tcPr>
            <w:tcW w:w="134" w:type="dxa"/>
          </w:tcPr>
          <w:p w:rsidR="002E71E0" w:rsidRPr="00EE35FB" w:rsidRDefault="002E71E0" w:rsidP="002E71E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2E71E0" w:rsidRPr="00EE35FB" w:rsidRDefault="002E71E0" w:rsidP="002E71E0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 xml:space="preserve"> 10,517</w:t>
            </w:r>
          </w:p>
        </w:tc>
        <w:tc>
          <w:tcPr>
            <w:tcW w:w="134" w:type="dxa"/>
          </w:tcPr>
          <w:p w:rsidR="002E71E0" w:rsidRPr="00EE35FB" w:rsidRDefault="002E71E0" w:rsidP="002E71E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2E71E0" w:rsidRPr="00EE35FB" w:rsidRDefault="00897E14" w:rsidP="002E71E0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2,318</w:t>
            </w:r>
          </w:p>
        </w:tc>
        <w:tc>
          <w:tcPr>
            <w:tcW w:w="134" w:type="dxa"/>
          </w:tcPr>
          <w:p w:rsidR="002E71E0" w:rsidRPr="00EE35FB" w:rsidRDefault="002E71E0" w:rsidP="002E71E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2E71E0" w:rsidRPr="00EE35FB" w:rsidRDefault="002E71E0" w:rsidP="002E71E0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8,304</w:t>
            </w:r>
          </w:p>
        </w:tc>
      </w:tr>
      <w:tr w:rsidR="002E71E0" w:rsidRPr="00EE35FB" w:rsidTr="00DE3A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3034" w:type="dxa"/>
          </w:tcPr>
          <w:p w:rsidR="002E71E0" w:rsidRPr="00EE35FB" w:rsidRDefault="002E71E0" w:rsidP="006F76AF">
            <w:pPr>
              <w:tabs>
                <w:tab w:val="clear" w:pos="907"/>
                <w:tab w:val="clear" w:pos="2807"/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-141"/>
              <w:rPr>
                <w:rFonts w:ascii="Angsana New" w:hAnsi="Angsana New"/>
                <w:sz w:val="26"/>
                <w:szCs w:val="26"/>
              </w:rPr>
            </w:pPr>
            <w:r w:rsidRPr="00EE35FB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Pr="00EE35FB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การค้าและลูกหนี้หมุนเวียนอื่น</w:t>
            </w:r>
            <w:r w:rsidRPr="00EE35FB">
              <w:rPr>
                <w:rFonts w:ascii="Angsana New" w:hAnsi="Angsan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2E71E0" w:rsidRPr="00EE35FB" w:rsidRDefault="00275ABC" w:rsidP="002E71E0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278,946</w:t>
            </w:r>
          </w:p>
        </w:tc>
        <w:tc>
          <w:tcPr>
            <w:tcW w:w="134" w:type="dxa"/>
          </w:tcPr>
          <w:p w:rsidR="002E71E0" w:rsidRPr="00EE35FB" w:rsidRDefault="002E71E0" w:rsidP="002E71E0">
            <w:pPr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:rsidR="002E71E0" w:rsidRPr="00EE35FB" w:rsidRDefault="002E71E0" w:rsidP="002E71E0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 xml:space="preserve"> 323,619</w:t>
            </w:r>
          </w:p>
        </w:tc>
        <w:tc>
          <w:tcPr>
            <w:tcW w:w="134" w:type="dxa"/>
          </w:tcPr>
          <w:p w:rsidR="002E71E0" w:rsidRPr="00EE35FB" w:rsidRDefault="002E71E0" w:rsidP="002E71E0">
            <w:pPr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:rsidR="002E71E0" w:rsidRPr="00EE35FB" w:rsidRDefault="002E71E0" w:rsidP="002E71E0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208,902</w:t>
            </w:r>
          </w:p>
        </w:tc>
        <w:tc>
          <w:tcPr>
            <w:tcW w:w="134" w:type="dxa"/>
          </w:tcPr>
          <w:p w:rsidR="002E71E0" w:rsidRPr="00EE35FB" w:rsidRDefault="002E71E0" w:rsidP="002E71E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:rsidR="002E71E0" w:rsidRPr="00EE35FB" w:rsidRDefault="002E71E0" w:rsidP="002E71E0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258,098</w:t>
            </w:r>
          </w:p>
        </w:tc>
      </w:tr>
    </w:tbl>
    <w:p w:rsidR="00DE04EA" w:rsidRDefault="00DE04EA" w:rsidP="00CE254E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6B73E2" w:rsidRDefault="006B73E2" w:rsidP="00CE254E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6B73E2" w:rsidRDefault="006B73E2" w:rsidP="00CE254E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7F3E23" w:rsidRDefault="007F3E23" w:rsidP="00CE254E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7F3E23" w:rsidRPr="007F3E23" w:rsidRDefault="007F3E23" w:rsidP="007F3E23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firstLine="851"/>
        <w:contextualSpacing/>
        <w:jc w:val="both"/>
        <w:rPr>
          <w:rFonts w:asciiTheme="majorBidi" w:hAnsiTheme="majorBidi" w:cstheme="majorBidi"/>
          <w:color w:val="000000"/>
          <w:sz w:val="32"/>
          <w:szCs w:val="32"/>
        </w:rPr>
      </w:pPr>
      <w:r w:rsidRPr="007F3E23">
        <w:rPr>
          <w:rFonts w:asciiTheme="majorBidi" w:hAnsiTheme="majorBidi" w:cstheme="majorBidi" w:hint="cs"/>
          <w:color w:val="000000"/>
          <w:sz w:val="32"/>
          <w:szCs w:val="32"/>
          <w:cs/>
        </w:rPr>
        <w:lastRenderedPageBreak/>
        <w:t>รายการเคลื่อนไหวของบัญชีค่าเผื่อหนี้สงสัยจะสูญของลูกหนี้การค้าและลูกหนี้อื่น มีดังนี้</w:t>
      </w:r>
    </w:p>
    <w:tbl>
      <w:tblPr>
        <w:tblW w:w="8571" w:type="dxa"/>
        <w:tblInd w:w="79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34"/>
        <w:gridCol w:w="1250"/>
        <w:gridCol w:w="166"/>
        <w:gridCol w:w="1286"/>
        <w:gridCol w:w="134"/>
        <w:gridCol w:w="1277"/>
        <w:gridCol w:w="138"/>
        <w:gridCol w:w="1277"/>
        <w:gridCol w:w="9"/>
      </w:tblGrid>
      <w:tr w:rsidR="007F3E23" w:rsidRPr="00D10B35" w:rsidTr="00393F9C">
        <w:trPr>
          <w:gridAfter w:val="1"/>
          <w:wAfter w:w="9" w:type="dxa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</w:tcPr>
          <w:p w:rsidR="007F3E23" w:rsidRPr="00D10B35" w:rsidRDefault="007F3E23" w:rsidP="00393F9C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F3E23" w:rsidRPr="00D10B35" w:rsidRDefault="007F3E23" w:rsidP="00393F9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0B35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D10B35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7F3E23" w:rsidRPr="00D10B35" w:rsidTr="00393F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3034" w:type="dxa"/>
          </w:tcPr>
          <w:p w:rsidR="007F3E23" w:rsidRPr="00D10B35" w:rsidRDefault="007F3E23" w:rsidP="00393F9C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F3E23" w:rsidRPr="00D10B35" w:rsidRDefault="007F3E23" w:rsidP="00393F9C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0B3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7F3E23" w:rsidRPr="00D10B35" w:rsidRDefault="007F3E23" w:rsidP="00393F9C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F3E23" w:rsidRPr="00D10B35" w:rsidRDefault="007F3E23" w:rsidP="00393F9C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0B3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3E23" w:rsidRPr="00D10B35" w:rsidTr="00393F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34" w:type="dxa"/>
          </w:tcPr>
          <w:p w:rsidR="007F3E23" w:rsidRPr="00D10B35" w:rsidRDefault="007F3E23" w:rsidP="00393F9C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7F3E23" w:rsidRPr="00D10B35" w:rsidRDefault="007F3E23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10B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10B35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D10B35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D10B35">
              <w:rPr>
                <w:rFonts w:asciiTheme="majorBidi" w:hAnsiTheme="majorBidi" w:cstheme="majorBidi"/>
                <w:sz w:val="26"/>
                <w:szCs w:val="26"/>
                <w:cs/>
              </w:rPr>
              <w:t>ม</w:t>
            </w:r>
            <w:r w:rsidRPr="00D10B35"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D10B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10B3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66" w:type="dxa"/>
            <w:tcBorders>
              <w:top w:val="single" w:sz="6" w:space="0" w:color="auto"/>
            </w:tcBorders>
          </w:tcPr>
          <w:p w:rsidR="007F3E23" w:rsidRPr="00D10B35" w:rsidRDefault="007F3E23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:rsidR="007F3E23" w:rsidRPr="00D10B35" w:rsidRDefault="007F3E23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10B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10B3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7F3E23" w:rsidRPr="00D10B35" w:rsidRDefault="007F3E23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10B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10B35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4" w:type="dxa"/>
          </w:tcPr>
          <w:p w:rsidR="007F3E23" w:rsidRPr="00D10B35" w:rsidRDefault="007F3E23" w:rsidP="00393F9C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:rsidR="007F3E23" w:rsidRPr="00D10B35" w:rsidRDefault="007F3E23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10B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10B35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D10B35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D10B35">
              <w:rPr>
                <w:rFonts w:asciiTheme="majorBidi" w:hAnsiTheme="majorBidi" w:cstheme="majorBidi"/>
                <w:sz w:val="26"/>
                <w:szCs w:val="26"/>
                <w:cs/>
              </w:rPr>
              <w:t>ม</w:t>
            </w:r>
            <w:r w:rsidRPr="00D10B35"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D10B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10B3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7F3E23" w:rsidRPr="00D10B35" w:rsidRDefault="007F3E23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gridSpan w:val="2"/>
          </w:tcPr>
          <w:p w:rsidR="007F3E23" w:rsidRPr="00D10B35" w:rsidRDefault="007F3E23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10B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10B3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7F3E23" w:rsidRPr="00D10B35" w:rsidRDefault="007F3E23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10B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10B35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7F3E23" w:rsidRPr="00D10B35" w:rsidTr="00275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34" w:type="dxa"/>
          </w:tcPr>
          <w:p w:rsidR="007F3E23" w:rsidRPr="00D10B35" w:rsidRDefault="007F3E23" w:rsidP="00393F9C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10B35">
              <w:rPr>
                <w:rFonts w:ascii="Angsana New" w:hAnsi="Angsana New" w:hint="cs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250" w:type="dxa"/>
            <w:tcBorders>
              <w:top w:val="single" w:sz="6" w:space="0" w:color="auto"/>
            </w:tcBorders>
            <w:vAlign w:val="bottom"/>
          </w:tcPr>
          <w:p w:rsidR="007F3E23" w:rsidRPr="00D10B35" w:rsidRDefault="007F3E23" w:rsidP="00D10B35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0B35">
              <w:rPr>
                <w:rFonts w:ascii="Angsana New" w:hAnsi="Angsana New"/>
                <w:sz w:val="26"/>
                <w:szCs w:val="26"/>
              </w:rPr>
              <w:t>21,847</w:t>
            </w:r>
          </w:p>
        </w:tc>
        <w:tc>
          <w:tcPr>
            <w:tcW w:w="166" w:type="dxa"/>
            <w:vAlign w:val="bottom"/>
          </w:tcPr>
          <w:p w:rsidR="007F3E23" w:rsidRPr="00D10B35" w:rsidRDefault="007F3E23" w:rsidP="00D10B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:rsidR="007F3E23" w:rsidRPr="00D10B35" w:rsidRDefault="007F3E23" w:rsidP="00D10B35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10B35">
              <w:rPr>
                <w:rFonts w:ascii="Angsana New" w:hAnsi="Angsana New"/>
                <w:sz w:val="26"/>
                <w:szCs w:val="26"/>
              </w:rPr>
              <w:t>17,062</w:t>
            </w:r>
          </w:p>
        </w:tc>
        <w:tc>
          <w:tcPr>
            <w:tcW w:w="134" w:type="dxa"/>
            <w:vAlign w:val="bottom"/>
          </w:tcPr>
          <w:p w:rsidR="007F3E23" w:rsidRPr="00D10B35" w:rsidRDefault="007F3E23" w:rsidP="00D10B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:rsidR="007F3E23" w:rsidRPr="00D10B35" w:rsidRDefault="007F3E23" w:rsidP="00D10B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0B35">
              <w:rPr>
                <w:rFonts w:ascii="Angsana New" w:hAnsi="Angsana New"/>
                <w:sz w:val="26"/>
                <w:szCs w:val="26"/>
              </w:rPr>
              <w:t>11,063</w:t>
            </w:r>
          </w:p>
        </w:tc>
        <w:tc>
          <w:tcPr>
            <w:tcW w:w="138" w:type="dxa"/>
            <w:vAlign w:val="bottom"/>
          </w:tcPr>
          <w:p w:rsidR="007F3E23" w:rsidRPr="00D10B35" w:rsidRDefault="007F3E23" w:rsidP="00D10B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  <w:vAlign w:val="bottom"/>
          </w:tcPr>
          <w:p w:rsidR="007F3E23" w:rsidRPr="00D10B35" w:rsidRDefault="007F3E23" w:rsidP="00D10B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0B35">
              <w:rPr>
                <w:rFonts w:ascii="Angsana New" w:hAnsi="Angsana New"/>
                <w:sz w:val="26"/>
                <w:szCs w:val="26"/>
              </w:rPr>
              <w:t>10,926</w:t>
            </w:r>
          </w:p>
        </w:tc>
      </w:tr>
      <w:tr w:rsidR="00D10B35" w:rsidRPr="00D10B35" w:rsidTr="00275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34" w:type="dxa"/>
          </w:tcPr>
          <w:p w:rsidR="00D10B35" w:rsidRPr="00D10B35" w:rsidRDefault="00D10B35" w:rsidP="00D10B3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170" w:hanging="170"/>
              <w:rPr>
                <w:rFonts w:ascii="Angsana New" w:hAnsi="Angsana New"/>
                <w:sz w:val="26"/>
                <w:szCs w:val="26"/>
                <w:cs/>
              </w:rPr>
            </w:pPr>
            <w:r w:rsidRPr="00D10B35">
              <w:rPr>
                <w:rFonts w:ascii="Angsana New" w:hAnsi="Angsana New" w:hint="cs"/>
                <w:sz w:val="26"/>
                <w:szCs w:val="26"/>
                <w:cs/>
              </w:rPr>
              <w:t xml:space="preserve">รายการปรับปรุงค่าเผื่อหนี้สงสัยจะสูญจากการนำมาตรฐานการรายงานทางการเงิน ฉบับที่ </w:t>
            </w:r>
            <w:r w:rsidRPr="00D10B35">
              <w:rPr>
                <w:rFonts w:ascii="Angsana New" w:hAnsi="Angsana New"/>
                <w:sz w:val="26"/>
                <w:szCs w:val="26"/>
              </w:rPr>
              <w:t xml:space="preserve">9 </w:t>
            </w:r>
            <w:r w:rsidRPr="00D10B35">
              <w:rPr>
                <w:rFonts w:ascii="Angsana New" w:hAnsi="Angsana New" w:hint="cs"/>
                <w:sz w:val="26"/>
                <w:szCs w:val="26"/>
                <w:cs/>
              </w:rPr>
              <w:t>มาถือปฏิบัติครั้งแรก</w:t>
            </w:r>
          </w:p>
        </w:tc>
        <w:tc>
          <w:tcPr>
            <w:tcW w:w="1250" w:type="dxa"/>
            <w:tcBorders>
              <w:bottom w:val="single" w:sz="6" w:space="0" w:color="auto"/>
            </w:tcBorders>
            <w:vAlign w:val="bottom"/>
          </w:tcPr>
          <w:p w:rsidR="00D10B35" w:rsidRPr="00D10B35" w:rsidRDefault="00D10B35" w:rsidP="00D10B35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0B35">
              <w:rPr>
                <w:rFonts w:ascii="Angsana New" w:hAnsi="Angsana New"/>
                <w:sz w:val="26"/>
                <w:szCs w:val="26"/>
              </w:rPr>
              <w:t>977</w:t>
            </w:r>
          </w:p>
        </w:tc>
        <w:tc>
          <w:tcPr>
            <w:tcW w:w="166" w:type="dxa"/>
            <w:vAlign w:val="bottom"/>
          </w:tcPr>
          <w:p w:rsidR="00D10B35" w:rsidRPr="00D10B35" w:rsidRDefault="00D10B35" w:rsidP="00D10B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vAlign w:val="bottom"/>
          </w:tcPr>
          <w:p w:rsidR="00D10B35" w:rsidRPr="00D10B35" w:rsidRDefault="00D10B35" w:rsidP="00D10B35">
            <w:pPr>
              <w:spacing w:line="300" w:lineRule="exact"/>
              <w:ind w:left="-57"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0B3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:rsidR="00D10B35" w:rsidRPr="00D10B35" w:rsidRDefault="00D10B35" w:rsidP="00D10B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:rsidR="00D10B35" w:rsidRPr="00D10B35" w:rsidRDefault="00D10B35" w:rsidP="00D10B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0B35">
              <w:rPr>
                <w:rFonts w:ascii="Angsana New" w:hAnsi="Angsana New"/>
                <w:sz w:val="26"/>
                <w:szCs w:val="26"/>
              </w:rPr>
              <w:t>855</w:t>
            </w:r>
          </w:p>
        </w:tc>
        <w:tc>
          <w:tcPr>
            <w:tcW w:w="138" w:type="dxa"/>
            <w:vAlign w:val="bottom"/>
          </w:tcPr>
          <w:p w:rsidR="00D10B35" w:rsidRPr="00D10B35" w:rsidRDefault="00D10B35" w:rsidP="00D10B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tcBorders>
              <w:bottom w:val="single" w:sz="6" w:space="0" w:color="auto"/>
            </w:tcBorders>
            <w:vAlign w:val="bottom"/>
          </w:tcPr>
          <w:p w:rsidR="00D10B35" w:rsidRPr="00D10B35" w:rsidRDefault="00D10B35" w:rsidP="00D10B35">
            <w:pPr>
              <w:spacing w:line="300" w:lineRule="exact"/>
              <w:ind w:left="-57"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0B3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10B35" w:rsidRPr="00D10B35" w:rsidTr="00275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34" w:type="dxa"/>
          </w:tcPr>
          <w:p w:rsidR="00D10B35" w:rsidRPr="00D10B35" w:rsidRDefault="00D10B35" w:rsidP="00D10B3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10B35">
              <w:rPr>
                <w:rFonts w:ascii="Angsana New" w:hAnsi="Angsana New" w:hint="cs"/>
                <w:sz w:val="26"/>
                <w:szCs w:val="26"/>
                <w:cs/>
              </w:rPr>
              <w:t xml:space="preserve">มูลค่าคงเหลือ ณ วันที่ </w:t>
            </w:r>
            <w:r w:rsidRPr="00D10B3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10B35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D10B35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50" w:type="dxa"/>
            <w:tcBorders>
              <w:top w:val="single" w:sz="6" w:space="0" w:color="auto"/>
            </w:tcBorders>
            <w:vAlign w:val="bottom"/>
          </w:tcPr>
          <w:p w:rsidR="00D10B35" w:rsidRPr="00D10B35" w:rsidRDefault="00D10B35" w:rsidP="00D10B35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0B35">
              <w:rPr>
                <w:rFonts w:ascii="Angsana New" w:hAnsi="Angsana New"/>
                <w:sz w:val="26"/>
                <w:szCs w:val="26"/>
              </w:rPr>
              <w:t>22,824</w:t>
            </w:r>
          </w:p>
        </w:tc>
        <w:tc>
          <w:tcPr>
            <w:tcW w:w="166" w:type="dxa"/>
            <w:vAlign w:val="bottom"/>
          </w:tcPr>
          <w:p w:rsidR="00D10B35" w:rsidRPr="00D10B35" w:rsidRDefault="00D10B35" w:rsidP="00D10B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:rsidR="00D10B35" w:rsidRPr="00D10B35" w:rsidRDefault="00D10B35" w:rsidP="00D10B35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0B35">
              <w:rPr>
                <w:rFonts w:ascii="Angsana New" w:hAnsi="Angsana New"/>
                <w:sz w:val="26"/>
                <w:szCs w:val="26"/>
              </w:rPr>
              <w:t>17,062</w:t>
            </w:r>
          </w:p>
        </w:tc>
        <w:tc>
          <w:tcPr>
            <w:tcW w:w="134" w:type="dxa"/>
            <w:vAlign w:val="bottom"/>
          </w:tcPr>
          <w:p w:rsidR="00D10B35" w:rsidRPr="00D10B35" w:rsidRDefault="00D10B35" w:rsidP="00D10B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:rsidR="00D10B35" w:rsidRPr="00D10B35" w:rsidRDefault="00D10B35" w:rsidP="00D10B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0B35">
              <w:rPr>
                <w:rFonts w:ascii="Angsana New" w:hAnsi="Angsana New"/>
                <w:sz w:val="26"/>
                <w:szCs w:val="26"/>
              </w:rPr>
              <w:t>11,918</w:t>
            </w:r>
          </w:p>
        </w:tc>
        <w:tc>
          <w:tcPr>
            <w:tcW w:w="138" w:type="dxa"/>
            <w:vAlign w:val="bottom"/>
          </w:tcPr>
          <w:p w:rsidR="00D10B35" w:rsidRPr="00D10B35" w:rsidRDefault="00D10B35" w:rsidP="00D10B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  <w:vAlign w:val="bottom"/>
          </w:tcPr>
          <w:p w:rsidR="00D10B35" w:rsidRPr="00D10B35" w:rsidRDefault="00275ABC" w:rsidP="00D10B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10,926</w:t>
            </w:r>
          </w:p>
        </w:tc>
      </w:tr>
      <w:tr w:rsidR="00D10B35" w:rsidRPr="00D10B35" w:rsidTr="00D10B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34" w:type="dxa"/>
          </w:tcPr>
          <w:p w:rsidR="00D10B35" w:rsidRPr="00D10B35" w:rsidRDefault="00D10B35" w:rsidP="00D10B3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10B3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Pr="00D10B35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ค่าเผื่อเพิ่มขึ้นระหว่างงวด</w:t>
            </w:r>
          </w:p>
        </w:tc>
        <w:tc>
          <w:tcPr>
            <w:tcW w:w="1250" w:type="dxa"/>
            <w:vAlign w:val="bottom"/>
          </w:tcPr>
          <w:p w:rsidR="00D10B35" w:rsidRPr="00D10B35" w:rsidRDefault="00D10B35" w:rsidP="00D10B35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0B35">
              <w:rPr>
                <w:rFonts w:ascii="Angsana New" w:hAnsi="Angsana New"/>
                <w:sz w:val="26"/>
                <w:szCs w:val="26"/>
              </w:rPr>
              <w:t>1,928</w:t>
            </w:r>
          </w:p>
        </w:tc>
        <w:tc>
          <w:tcPr>
            <w:tcW w:w="166" w:type="dxa"/>
            <w:vAlign w:val="bottom"/>
          </w:tcPr>
          <w:p w:rsidR="00D10B35" w:rsidRPr="00D10B35" w:rsidRDefault="00D10B35" w:rsidP="00D10B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:rsidR="00D10B35" w:rsidRPr="00D10B35" w:rsidRDefault="00D10B35" w:rsidP="00D10B35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0B35">
              <w:rPr>
                <w:rFonts w:ascii="Angsana New" w:hAnsi="Angsana New"/>
                <w:sz w:val="26"/>
                <w:szCs w:val="26"/>
              </w:rPr>
              <w:t>8,383</w:t>
            </w:r>
          </w:p>
        </w:tc>
        <w:tc>
          <w:tcPr>
            <w:tcW w:w="134" w:type="dxa"/>
            <w:vAlign w:val="bottom"/>
          </w:tcPr>
          <w:p w:rsidR="00D10B35" w:rsidRPr="00D10B35" w:rsidRDefault="00D10B35" w:rsidP="00D10B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:rsidR="00D10B35" w:rsidRPr="00D10B35" w:rsidRDefault="00D10B35" w:rsidP="00D10B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0B35">
              <w:rPr>
                <w:rFonts w:ascii="Angsana New" w:hAnsi="Angsana New"/>
                <w:sz w:val="26"/>
                <w:szCs w:val="26"/>
              </w:rPr>
              <w:t>790</w:t>
            </w:r>
          </w:p>
        </w:tc>
        <w:tc>
          <w:tcPr>
            <w:tcW w:w="138" w:type="dxa"/>
            <w:vAlign w:val="bottom"/>
          </w:tcPr>
          <w:p w:rsidR="00D10B35" w:rsidRPr="00D10B35" w:rsidRDefault="00D10B35" w:rsidP="00D10B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vAlign w:val="bottom"/>
          </w:tcPr>
          <w:p w:rsidR="00D10B35" w:rsidRPr="00D10B35" w:rsidRDefault="00D10B35" w:rsidP="00D10B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0B35">
              <w:rPr>
                <w:rFonts w:ascii="Angsana New" w:hAnsi="Angsana New"/>
                <w:sz w:val="26"/>
                <w:szCs w:val="26"/>
              </w:rPr>
              <w:t>1,237</w:t>
            </w:r>
          </w:p>
        </w:tc>
      </w:tr>
      <w:tr w:rsidR="00D10B35" w:rsidRPr="00D10B35" w:rsidTr="00275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34" w:type="dxa"/>
          </w:tcPr>
          <w:p w:rsidR="00D10B35" w:rsidRPr="00D10B35" w:rsidRDefault="00D10B35" w:rsidP="00D10B3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10B3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D10B3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745FE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D10B35">
              <w:rPr>
                <w:rFonts w:ascii="Angsana New" w:hAnsi="Angsana New" w:hint="cs"/>
                <w:sz w:val="26"/>
                <w:szCs w:val="26"/>
                <w:cs/>
              </w:rPr>
              <w:t>ค่าเผื่อโอนกลับระหว่างงวด</w:t>
            </w:r>
          </w:p>
        </w:tc>
        <w:tc>
          <w:tcPr>
            <w:tcW w:w="1250" w:type="dxa"/>
            <w:vAlign w:val="bottom"/>
          </w:tcPr>
          <w:p w:rsidR="00D10B35" w:rsidRPr="00D10B35" w:rsidRDefault="00D10B35" w:rsidP="00D10B35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0B35">
              <w:rPr>
                <w:rFonts w:ascii="Angsana New" w:hAnsi="Angsana New"/>
                <w:sz w:val="26"/>
                <w:szCs w:val="26"/>
              </w:rPr>
              <w:t>(29)</w:t>
            </w:r>
          </w:p>
        </w:tc>
        <w:tc>
          <w:tcPr>
            <w:tcW w:w="166" w:type="dxa"/>
            <w:vAlign w:val="bottom"/>
          </w:tcPr>
          <w:p w:rsidR="00D10B35" w:rsidRPr="00D10B35" w:rsidRDefault="00D10B35" w:rsidP="00D10B3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:rsidR="00D10B35" w:rsidRPr="00D10B35" w:rsidRDefault="00D10B35" w:rsidP="00D10B35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0B35">
              <w:rPr>
                <w:rFonts w:ascii="Angsana New" w:hAnsi="Angsana New"/>
                <w:sz w:val="26"/>
                <w:szCs w:val="26"/>
              </w:rPr>
              <w:t>(3,202)</w:t>
            </w:r>
          </w:p>
        </w:tc>
        <w:tc>
          <w:tcPr>
            <w:tcW w:w="134" w:type="dxa"/>
            <w:vAlign w:val="bottom"/>
          </w:tcPr>
          <w:p w:rsidR="00D10B35" w:rsidRPr="00D10B35" w:rsidRDefault="00D10B35" w:rsidP="00D10B3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:rsidR="00D10B35" w:rsidRPr="00D10B35" w:rsidRDefault="00D10B35" w:rsidP="00D10B35">
            <w:pPr>
              <w:spacing w:line="300" w:lineRule="exact"/>
              <w:ind w:left="-57"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0B3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vAlign w:val="bottom"/>
          </w:tcPr>
          <w:p w:rsidR="00D10B35" w:rsidRPr="00D10B35" w:rsidRDefault="00D10B35" w:rsidP="00D10B3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vAlign w:val="bottom"/>
          </w:tcPr>
          <w:p w:rsidR="00D10B35" w:rsidRPr="00D10B35" w:rsidRDefault="00D10B35" w:rsidP="00D10B3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0B35">
              <w:rPr>
                <w:rFonts w:ascii="Angsana New" w:hAnsi="Angsana New"/>
                <w:sz w:val="26"/>
                <w:szCs w:val="26"/>
              </w:rPr>
              <w:t>(704)</w:t>
            </w:r>
          </w:p>
        </w:tc>
      </w:tr>
      <w:tr w:rsidR="00D10B35" w:rsidRPr="00D10B35" w:rsidTr="00275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34" w:type="dxa"/>
          </w:tcPr>
          <w:p w:rsidR="00D10B35" w:rsidRPr="00D10B35" w:rsidRDefault="00D10B35" w:rsidP="00D10B3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10B3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D10B3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745FE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D10B35">
              <w:rPr>
                <w:rFonts w:ascii="Angsana New" w:hAnsi="Angsana New" w:hint="cs"/>
                <w:sz w:val="26"/>
                <w:szCs w:val="26"/>
                <w:cs/>
              </w:rPr>
              <w:t>ตัดหนี้สูญระหว่างงวด</w:t>
            </w:r>
          </w:p>
        </w:tc>
        <w:tc>
          <w:tcPr>
            <w:tcW w:w="1250" w:type="dxa"/>
            <w:tcBorders>
              <w:bottom w:val="single" w:sz="6" w:space="0" w:color="auto"/>
            </w:tcBorders>
            <w:vAlign w:val="bottom"/>
          </w:tcPr>
          <w:p w:rsidR="00D10B35" w:rsidRPr="00D10B35" w:rsidRDefault="00D10B35" w:rsidP="00D10B35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0B35">
              <w:rPr>
                <w:rFonts w:ascii="Angsana New" w:hAnsi="Angsana New"/>
                <w:sz w:val="26"/>
                <w:szCs w:val="26"/>
              </w:rPr>
              <w:t>(2,845)</w:t>
            </w:r>
          </w:p>
        </w:tc>
        <w:tc>
          <w:tcPr>
            <w:tcW w:w="166" w:type="dxa"/>
            <w:vAlign w:val="bottom"/>
          </w:tcPr>
          <w:p w:rsidR="00D10B35" w:rsidRPr="00D10B35" w:rsidRDefault="00D10B35" w:rsidP="00D10B3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vAlign w:val="bottom"/>
          </w:tcPr>
          <w:p w:rsidR="00D10B35" w:rsidRPr="00D10B35" w:rsidRDefault="00D10B35" w:rsidP="00D10B35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0B35">
              <w:rPr>
                <w:rFonts w:ascii="Angsana New" w:hAnsi="Angsana New"/>
                <w:sz w:val="26"/>
                <w:szCs w:val="26"/>
              </w:rPr>
              <w:t>(396)</w:t>
            </w:r>
          </w:p>
        </w:tc>
        <w:tc>
          <w:tcPr>
            <w:tcW w:w="134" w:type="dxa"/>
            <w:vAlign w:val="bottom"/>
          </w:tcPr>
          <w:p w:rsidR="00D10B35" w:rsidRPr="00D10B35" w:rsidRDefault="00D10B35" w:rsidP="00D10B3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:rsidR="00D10B35" w:rsidRPr="00D10B35" w:rsidRDefault="00D10B35" w:rsidP="00D10B3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0B35">
              <w:rPr>
                <w:rFonts w:ascii="Angsana New" w:hAnsi="Angsana New"/>
                <w:sz w:val="26"/>
                <w:szCs w:val="26"/>
              </w:rPr>
              <w:t>(2,845)</w:t>
            </w:r>
          </w:p>
        </w:tc>
        <w:tc>
          <w:tcPr>
            <w:tcW w:w="138" w:type="dxa"/>
            <w:vAlign w:val="bottom"/>
          </w:tcPr>
          <w:p w:rsidR="00D10B35" w:rsidRPr="00D10B35" w:rsidRDefault="00D10B35" w:rsidP="00D10B3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tcBorders>
              <w:bottom w:val="single" w:sz="6" w:space="0" w:color="auto"/>
            </w:tcBorders>
            <w:vAlign w:val="bottom"/>
          </w:tcPr>
          <w:p w:rsidR="00D10B35" w:rsidRPr="00D10B35" w:rsidRDefault="00D10B35" w:rsidP="00D10B3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0B35">
              <w:rPr>
                <w:rFonts w:ascii="Angsana New" w:hAnsi="Angsana New"/>
                <w:sz w:val="26"/>
                <w:szCs w:val="26"/>
              </w:rPr>
              <w:t>(396)</w:t>
            </w:r>
          </w:p>
        </w:tc>
      </w:tr>
      <w:tr w:rsidR="00D10B35" w:rsidRPr="00D10B35" w:rsidTr="00275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34" w:type="dxa"/>
          </w:tcPr>
          <w:p w:rsidR="00D10B35" w:rsidRPr="00D10B35" w:rsidRDefault="00D10B35" w:rsidP="00D10B3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10B35">
              <w:rPr>
                <w:rFonts w:ascii="Angsana New" w:hAnsi="Angsana New" w:hint="cs"/>
                <w:sz w:val="26"/>
                <w:szCs w:val="26"/>
                <w:cs/>
              </w:rPr>
              <w:t>ยอดค</w:t>
            </w:r>
            <w:r w:rsidR="000A573D">
              <w:rPr>
                <w:rFonts w:ascii="Angsana New" w:hAnsi="Angsana New" w:hint="cs"/>
                <w:sz w:val="26"/>
                <w:szCs w:val="26"/>
                <w:cs/>
              </w:rPr>
              <w:t>ง</w:t>
            </w:r>
            <w:r w:rsidRPr="00D10B35">
              <w:rPr>
                <w:rFonts w:ascii="Angsana New" w:hAnsi="Angsana New" w:hint="cs"/>
                <w:sz w:val="26"/>
                <w:szCs w:val="26"/>
                <w:cs/>
              </w:rPr>
              <w:t>เหลือสิ้นงวด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10B35" w:rsidRPr="00D10B35" w:rsidRDefault="00D10B35" w:rsidP="00D10B35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0B35">
              <w:rPr>
                <w:rFonts w:ascii="Angsana New" w:hAnsi="Angsana New"/>
                <w:sz w:val="26"/>
                <w:szCs w:val="26"/>
              </w:rPr>
              <w:t>21,878</w:t>
            </w:r>
          </w:p>
        </w:tc>
        <w:tc>
          <w:tcPr>
            <w:tcW w:w="166" w:type="dxa"/>
            <w:vAlign w:val="bottom"/>
          </w:tcPr>
          <w:p w:rsidR="00D10B35" w:rsidRPr="00D10B35" w:rsidRDefault="00D10B35" w:rsidP="00D10B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10B35" w:rsidRPr="00D10B35" w:rsidRDefault="00D10B35" w:rsidP="00D10B35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0B35">
              <w:rPr>
                <w:rFonts w:ascii="Angsana New" w:hAnsi="Angsana New"/>
                <w:sz w:val="26"/>
                <w:szCs w:val="26"/>
              </w:rPr>
              <w:t>21,847</w:t>
            </w:r>
          </w:p>
        </w:tc>
        <w:tc>
          <w:tcPr>
            <w:tcW w:w="134" w:type="dxa"/>
            <w:vAlign w:val="bottom"/>
          </w:tcPr>
          <w:p w:rsidR="00D10B35" w:rsidRPr="00D10B35" w:rsidRDefault="00D10B35" w:rsidP="00D10B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10B35" w:rsidRPr="00D10B35" w:rsidRDefault="00D10B35" w:rsidP="00D10B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0B35">
              <w:rPr>
                <w:rFonts w:ascii="Angsana New" w:hAnsi="Angsana New"/>
                <w:sz w:val="26"/>
                <w:szCs w:val="26"/>
              </w:rPr>
              <w:t>9,863</w:t>
            </w:r>
          </w:p>
        </w:tc>
        <w:tc>
          <w:tcPr>
            <w:tcW w:w="138" w:type="dxa"/>
            <w:vAlign w:val="bottom"/>
          </w:tcPr>
          <w:p w:rsidR="00D10B35" w:rsidRPr="00D10B35" w:rsidRDefault="00D10B35" w:rsidP="00D10B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10B35" w:rsidRPr="00D10B35" w:rsidRDefault="00D10B35" w:rsidP="00D10B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0B35">
              <w:rPr>
                <w:rFonts w:ascii="Angsana New" w:hAnsi="Angsana New"/>
                <w:sz w:val="26"/>
                <w:szCs w:val="26"/>
              </w:rPr>
              <w:t>11,063</w:t>
            </w:r>
          </w:p>
        </w:tc>
      </w:tr>
    </w:tbl>
    <w:p w:rsidR="007F3E23" w:rsidRDefault="007F3E23" w:rsidP="00CE254E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5A40FD" w:rsidRDefault="002E28A2" w:rsidP="00A14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779E6">
        <w:rPr>
          <w:rFonts w:asciiTheme="majorBidi" w:hAnsiTheme="majorBidi" w:cstheme="majorBidi" w:hint="cs"/>
          <w:b/>
          <w:bCs/>
          <w:color w:val="000000"/>
          <w:sz w:val="32"/>
          <w:szCs w:val="32"/>
        </w:rPr>
        <w:t>8</w:t>
      </w:r>
      <w:r w:rsidR="005A40FD" w:rsidRPr="00CE54B2">
        <w:rPr>
          <w:rFonts w:asciiTheme="majorBidi" w:hAnsiTheme="majorBidi"/>
          <w:b/>
          <w:bCs/>
          <w:color w:val="000000"/>
          <w:sz w:val="32"/>
          <w:szCs w:val="32"/>
          <w:cs/>
        </w:rPr>
        <w:t>.</w:t>
      </w:r>
      <w:r w:rsidR="005A40FD" w:rsidRPr="00CE54B2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5A40FD" w:rsidRPr="00B779E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สินค้าคงเหลือ</w:t>
      </w:r>
      <w:r w:rsidR="005A40FD" w:rsidRPr="00CE54B2">
        <w:rPr>
          <w:rFonts w:asciiTheme="majorBidi" w:hAnsiTheme="majorBidi"/>
          <w:b/>
          <w:bCs/>
          <w:color w:val="000000"/>
          <w:sz w:val="32"/>
          <w:szCs w:val="32"/>
          <w:cs/>
        </w:rPr>
        <w:t xml:space="preserve"> </w:t>
      </w:r>
    </w:p>
    <w:p w:rsidR="005A40FD" w:rsidRPr="00B779E6" w:rsidRDefault="005A40FD" w:rsidP="00B30287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firstLine="851"/>
        <w:contextualSpacing/>
        <w:jc w:val="both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779E6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421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91"/>
        <w:gridCol w:w="1275"/>
        <w:gridCol w:w="143"/>
        <w:gridCol w:w="1275"/>
        <w:gridCol w:w="145"/>
        <w:gridCol w:w="1275"/>
        <w:gridCol w:w="142"/>
        <w:gridCol w:w="1275"/>
      </w:tblGrid>
      <w:tr w:rsidR="005A40FD" w:rsidRPr="006F76AF" w:rsidTr="00AD61B4">
        <w:tc>
          <w:tcPr>
            <w:tcW w:w="2891" w:type="dxa"/>
          </w:tcPr>
          <w:p w:rsidR="005A40FD" w:rsidRPr="006F76AF" w:rsidRDefault="005A40FD" w:rsidP="00FF4B07">
            <w:pPr>
              <w:tabs>
                <w:tab w:val="left" w:pos="540"/>
              </w:tabs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</w:tcPr>
          <w:p w:rsidR="005A40FD" w:rsidRPr="006F76AF" w:rsidRDefault="005A40FD" w:rsidP="00FF4B07">
            <w:pPr>
              <w:tabs>
                <w:tab w:val="left" w:pos="1152"/>
              </w:tabs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76A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A40FD" w:rsidRPr="006F76AF" w:rsidTr="00AD61B4">
        <w:tc>
          <w:tcPr>
            <w:tcW w:w="2891" w:type="dxa"/>
          </w:tcPr>
          <w:p w:rsidR="005A40FD" w:rsidRPr="006F76AF" w:rsidRDefault="005A40FD" w:rsidP="00FF4B07">
            <w:pPr>
              <w:tabs>
                <w:tab w:val="left" w:pos="540"/>
              </w:tabs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A40FD" w:rsidRPr="006F76AF" w:rsidRDefault="005A40FD" w:rsidP="00FF4B0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76A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5" w:type="dxa"/>
          </w:tcPr>
          <w:p w:rsidR="005A40FD" w:rsidRPr="006F76AF" w:rsidRDefault="005A40FD" w:rsidP="00FF4B0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A40FD" w:rsidRPr="006F76AF" w:rsidRDefault="005A40FD" w:rsidP="00FF4B0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008B" w:rsidRPr="006F76AF" w:rsidTr="008F14B3">
        <w:tc>
          <w:tcPr>
            <w:tcW w:w="2891" w:type="dxa"/>
          </w:tcPr>
          <w:p w:rsidR="004C008B" w:rsidRPr="006F76AF" w:rsidRDefault="004C008B" w:rsidP="004C008B">
            <w:pPr>
              <w:tabs>
                <w:tab w:val="left" w:pos="540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4C008B" w:rsidRPr="006F76AF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76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F76AF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6F76A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F76AF">
              <w:rPr>
                <w:rFonts w:asciiTheme="majorBidi" w:hAnsiTheme="majorBidi" w:cstheme="majorBidi"/>
                <w:sz w:val="26"/>
                <w:szCs w:val="26"/>
                <w:cs/>
              </w:rPr>
              <w:t>ม</w:t>
            </w:r>
            <w:r w:rsidRPr="006F76AF"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6F76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F76AF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:rsidR="004C008B" w:rsidRPr="006F76AF" w:rsidRDefault="004C008B" w:rsidP="004C008B">
            <w:pPr>
              <w:tabs>
                <w:tab w:val="left" w:pos="11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4C008B" w:rsidRPr="006F76AF" w:rsidRDefault="004C008B" w:rsidP="004C008B">
            <w:pPr>
              <w:tabs>
                <w:tab w:val="left" w:pos="11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F76AF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:rsidR="004C008B" w:rsidRPr="006F76AF" w:rsidRDefault="004C008B" w:rsidP="004C008B">
            <w:pPr>
              <w:tabs>
                <w:tab w:val="left" w:pos="11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F76A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5" w:type="dxa"/>
          </w:tcPr>
          <w:p w:rsidR="004C008B" w:rsidRPr="006F76AF" w:rsidRDefault="004C008B" w:rsidP="004C008B">
            <w:pPr>
              <w:tabs>
                <w:tab w:val="left" w:pos="11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4C008B" w:rsidRPr="006F76AF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76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F76AF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6F76A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F76AF">
              <w:rPr>
                <w:rFonts w:asciiTheme="majorBidi" w:hAnsiTheme="majorBidi" w:cstheme="majorBidi"/>
                <w:sz w:val="26"/>
                <w:szCs w:val="26"/>
                <w:cs/>
              </w:rPr>
              <w:t>ม</w:t>
            </w:r>
            <w:r w:rsidRPr="006F76AF"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6F76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F76AF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4C008B" w:rsidRPr="006F76AF" w:rsidRDefault="004C008B" w:rsidP="004C008B">
            <w:pPr>
              <w:tabs>
                <w:tab w:val="left" w:pos="11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4C008B" w:rsidRPr="006F76AF" w:rsidRDefault="004C008B" w:rsidP="004C008B">
            <w:pPr>
              <w:tabs>
                <w:tab w:val="left" w:pos="11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F76AF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:rsidR="004C008B" w:rsidRPr="006F76AF" w:rsidRDefault="004C008B" w:rsidP="004C008B">
            <w:pPr>
              <w:tabs>
                <w:tab w:val="left" w:pos="11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F76A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1315B" w:rsidRPr="006F76AF" w:rsidTr="00AD61B4">
        <w:tc>
          <w:tcPr>
            <w:tcW w:w="2891" w:type="dxa"/>
          </w:tcPr>
          <w:p w:rsidR="0041315B" w:rsidRPr="006F76AF" w:rsidRDefault="0041315B" w:rsidP="00FF4B07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F76AF">
              <w:rPr>
                <w:rFonts w:ascii="Angsana New" w:hAnsi="Angsana New" w:hint="cs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41315B" w:rsidRPr="006F76AF" w:rsidRDefault="009656FA" w:rsidP="00FF4B07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494,992</w:t>
            </w:r>
          </w:p>
        </w:tc>
        <w:tc>
          <w:tcPr>
            <w:tcW w:w="143" w:type="dxa"/>
          </w:tcPr>
          <w:p w:rsidR="0041315B" w:rsidRPr="006F76AF" w:rsidRDefault="0041315B" w:rsidP="00FF4B07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41315B" w:rsidRPr="006F76AF" w:rsidRDefault="0041315B" w:rsidP="00FF4B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</w:rPr>
              <w:t>503,73</w:t>
            </w:r>
            <w:r w:rsidR="00740AC9" w:rsidRPr="006F76A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5" w:type="dxa"/>
          </w:tcPr>
          <w:p w:rsidR="0041315B" w:rsidRPr="006F76AF" w:rsidRDefault="0041315B" w:rsidP="00FF4B07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41315B" w:rsidRPr="006F76AF" w:rsidRDefault="0029251B" w:rsidP="00FF4B07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</w:rPr>
              <w:t>484,621</w:t>
            </w:r>
          </w:p>
        </w:tc>
        <w:tc>
          <w:tcPr>
            <w:tcW w:w="142" w:type="dxa"/>
          </w:tcPr>
          <w:p w:rsidR="0041315B" w:rsidRPr="006F76AF" w:rsidRDefault="0041315B" w:rsidP="00FF4B07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41315B" w:rsidRPr="006F76AF" w:rsidRDefault="0041315B" w:rsidP="00FF4B07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</w:rPr>
              <w:t>494,105</w:t>
            </w:r>
          </w:p>
        </w:tc>
      </w:tr>
      <w:tr w:rsidR="0041315B" w:rsidRPr="006F76AF" w:rsidTr="00AD61B4">
        <w:tc>
          <w:tcPr>
            <w:tcW w:w="2891" w:type="dxa"/>
          </w:tcPr>
          <w:p w:rsidR="0041315B" w:rsidRPr="006F76AF" w:rsidRDefault="0041315B" w:rsidP="00FF4B07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75" w:type="dxa"/>
            <w:shd w:val="clear" w:color="auto" w:fill="auto"/>
          </w:tcPr>
          <w:p w:rsidR="0041315B" w:rsidRPr="006F76AF" w:rsidRDefault="009656FA" w:rsidP="00FF4B07">
            <w:pPr>
              <w:tabs>
                <w:tab w:val="left" w:pos="328"/>
                <w:tab w:val="left" w:pos="516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14,813</w:t>
            </w:r>
          </w:p>
        </w:tc>
        <w:tc>
          <w:tcPr>
            <w:tcW w:w="143" w:type="dxa"/>
          </w:tcPr>
          <w:p w:rsidR="0041315B" w:rsidRPr="006F76AF" w:rsidRDefault="0041315B" w:rsidP="00FF4B07">
            <w:pPr>
              <w:tabs>
                <w:tab w:val="left" w:pos="328"/>
                <w:tab w:val="left" w:pos="516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41315B" w:rsidRPr="006F76AF" w:rsidRDefault="0041315B" w:rsidP="00FF4B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</w:rPr>
              <w:t>47,145</w:t>
            </w:r>
          </w:p>
        </w:tc>
        <w:tc>
          <w:tcPr>
            <w:tcW w:w="145" w:type="dxa"/>
          </w:tcPr>
          <w:p w:rsidR="0041315B" w:rsidRPr="006F76AF" w:rsidRDefault="0041315B" w:rsidP="00FF4B07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41315B" w:rsidRPr="006F76AF" w:rsidRDefault="0029251B" w:rsidP="00FF4B07">
            <w:pPr>
              <w:tabs>
                <w:tab w:val="left" w:pos="328"/>
                <w:tab w:val="left" w:pos="516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</w:rPr>
              <w:t>13,518</w:t>
            </w:r>
          </w:p>
        </w:tc>
        <w:tc>
          <w:tcPr>
            <w:tcW w:w="142" w:type="dxa"/>
          </w:tcPr>
          <w:p w:rsidR="0041315B" w:rsidRPr="006F76AF" w:rsidRDefault="0041315B" w:rsidP="00FF4B07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41315B" w:rsidRPr="006F76AF" w:rsidRDefault="0041315B" w:rsidP="00FF4B07">
            <w:pPr>
              <w:tabs>
                <w:tab w:val="left" w:pos="328"/>
                <w:tab w:val="left" w:pos="516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</w:rPr>
              <w:t>41,898</w:t>
            </w:r>
          </w:p>
        </w:tc>
      </w:tr>
      <w:tr w:rsidR="0029251B" w:rsidRPr="006F76AF" w:rsidTr="00AD61B4">
        <w:tc>
          <w:tcPr>
            <w:tcW w:w="2891" w:type="dxa"/>
          </w:tcPr>
          <w:p w:rsidR="0029251B" w:rsidRPr="006F76AF" w:rsidRDefault="0029251B" w:rsidP="0029251B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F76AF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75" w:type="dxa"/>
            <w:shd w:val="clear" w:color="auto" w:fill="auto"/>
          </w:tcPr>
          <w:p w:rsidR="0029251B" w:rsidRPr="006F76AF" w:rsidRDefault="009656FA" w:rsidP="0029251B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38,80</w:t>
            </w:r>
            <w:r w:rsidR="00E86DA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3" w:type="dxa"/>
          </w:tcPr>
          <w:p w:rsidR="0029251B" w:rsidRPr="006F76AF" w:rsidRDefault="0029251B" w:rsidP="0029251B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29251B" w:rsidRPr="006F76AF" w:rsidRDefault="0029251B" w:rsidP="0029251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</w:rPr>
              <w:t>42,656</w:t>
            </w:r>
          </w:p>
        </w:tc>
        <w:tc>
          <w:tcPr>
            <w:tcW w:w="145" w:type="dxa"/>
          </w:tcPr>
          <w:p w:rsidR="0029251B" w:rsidRPr="006F76AF" w:rsidRDefault="0029251B" w:rsidP="0029251B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29251B" w:rsidRPr="006F76AF" w:rsidRDefault="0029251B" w:rsidP="0029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300" w:lineRule="exact"/>
              <w:ind w:left="-108" w:right="284" w:hanging="3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29251B" w:rsidRPr="006F76AF" w:rsidRDefault="0029251B" w:rsidP="0029251B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29251B" w:rsidRPr="006F76AF" w:rsidRDefault="0029251B" w:rsidP="0029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300" w:lineRule="exact"/>
              <w:ind w:left="-108" w:right="284" w:hanging="3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9251B" w:rsidRPr="006F76AF" w:rsidTr="00AD61B4">
        <w:tc>
          <w:tcPr>
            <w:tcW w:w="2891" w:type="dxa"/>
          </w:tcPr>
          <w:p w:rsidR="0029251B" w:rsidRPr="006F76AF" w:rsidRDefault="0029251B" w:rsidP="0029251B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F76AF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275" w:type="dxa"/>
            <w:shd w:val="clear" w:color="auto" w:fill="auto"/>
          </w:tcPr>
          <w:p w:rsidR="0029251B" w:rsidRPr="006F76AF" w:rsidRDefault="009656FA" w:rsidP="0029251B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7,302</w:t>
            </w:r>
          </w:p>
        </w:tc>
        <w:tc>
          <w:tcPr>
            <w:tcW w:w="143" w:type="dxa"/>
          </w:tcPr>
          <w:p w:rsidR="0029251B" w:rsidRPr="006F76AF" w:rsidRDefault="0029251B" w:rsidP="0029251B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29251B" w:rsidRPr="006F76AF" w:rsidRDefault="0029251B" w:rsidP="0029251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</w:rPr>
              <w:t>8,522</w:t>
            </w:r>
          </w:p>
        </w:tc>
        <w:tc>
          <w:tcPr>
            <w:tcW w:w="145" w:type="dxa"/>
          </w:tcPr>
          <w:p w:rsidR="0029251B" w:rsidRPr="006F76AF" w:rsidRDefault="0029251B" w:rsidP="0029251B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29251B" w:rsidRPr="006F76AF" w:rsidRDefault="0029251B" w:rsidP="0029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300" w:lineRule="exact"/>
              <w:ind w:left="-108" w:right="284" w:hanging="3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29251B" w:rsidRPr="006F76AF" w:rsidRDefault="0029251B" w:rsidP="0029251B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29251B" w:rsidRPr="006F76AF" w:rsidRDefault="0029251B" w:rsidP="0029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300" w:lineRule="exact"/>
              <w:ind w:left="-108" w:right="284" w:hanging="3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9251B" w:rsidRPr="006F76AF" w:rsidTr="00AD61B4">
        <w:tc>
          <w:tcPr>
            <w:tcW w:w="2891" w:type="dxa"/>
          </w:tcPr>
          <w:p w:rsidR="0029251B" w:rsidRPr="006F76AF" w:rsidRDefault="0029251B" w:rsidP="0029251B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F76AF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75" w:type="dxa"/>
            <w:shd w:val="clear" w:color="auto" w:fill="auto"/>
          </w:tcPr>
          <w:p w:rsidR="0029251B" w:rsidRPr="006F76AF" w:rsidRDefault="00275ABC" w:rsidP="0029251B">
            <w:pPr>
              <w:tabs>
                <w:tab w:val="left" w:pos="328"/>
                <w:tab w:val="left" w:pos="516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27,868</w:t>
            </w:r>
          </w:p>
        </w:tc>
        <w:tc>
          <w:tcPr>
            <w:tcW w:w="143" w:type="dxa"/>
          </w:tcPr>
          <w:p w:rsidR="0029251B" w:rsidRPr="006F76AF" w:rsidRDefault="0029251B" w:rsidP="0029251B">
            <w:pPr>
              <w:tabs>
                <w:tab w:val="left" w:pos="328"/>
                <w:tab w:val="left" w:pos="516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29251B" w:rsidRPr="006F76AF" w:rsidRDefault="0029251B" w:rsidP="0029251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</w:rPr>
              <w:t>29,920</w:t>
            </w:r>
          </w:p>
        </w:tc>
        <w:tc>
          <w:tcPr>
            <w:tcW w:w="145" w:type="dxa"/>
          </w:tcPr>
          <w:p w:rsidR="0029251B" w:rsidRPr="006F76AF" w:rsidRDefault="0029251B" w:rsidP="0029251B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29251B" w:rsidRPr="006F76AF" w:rsidRDefault="0029251B" w:rsidP="0029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300" w:lineRule="exact"/>
              <w:ind w:left="-108" w:right="284" w:hanging="3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29251B" w:rsidRPr="006F76AF" w:rsidRDefault="0029251B" w:rsidP="0029251B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29251B" w:rsidRPr="006F76AF" w:rsidRDefault="0029251B" w:rsidP="0029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300" w:lineRule="exact"/>
              <w:ind w:left="-108" w:right="284" w:hanging="3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9251B" w:rsidRPr="006F76AF" w:rsidTr="00AD61B4">
        <w:tc>
          <w:tcPr>
            <w:tcW w:w="2891" w:type="dxa"/>
          </w:tcPr>
          <w:p w:rsidR="0029251B" w:rsidRPr="006F76AF" w:rsidRDefault="0029251B" w:rsidP="0029251B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F76AF">
              <w:rPr>
                <w:rFonts w:ascii="Angsana New" w:hAnsi="Angsana New" w:hint="cs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29251B" w:rsidRPr="006F76AF" w:rsidRDefault="009656FA" w:rsidP="0029251B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1,804</w:t>
            </w:r>
          </w:p>
        </w:tc>
        <w:tc>
          <w:tcPr>
            <w:tcW w:w="143" w:type="dxa"/>
          </w:tcPr>
          <w:p w:rsidR="0029251B" w:rsidRPr="006F76AF" w:rsidRDefault="0029251B" w:rsidP="0029251B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29251B" w:rsidRPr="006F76AF" w:rsidRDefault="0029251B" w:rsidP="0029251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</w:rPr>
              <w:t>1,812</w:t>
            </w:r>
          </w:p>
        </w:tc>
        <w:tc>
          <w:tcPr>
            <w:tcW w:w="145" w:type="dxa"/>
          </w:tcPr>
          <w:p w:rsidR="0029251B" w:rsidRPr="006F76AF" w:rsidRDefault="0029251B" w:rsidP="0029251B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29251B" w:rsidRPr="006F76AF" w:rsidRDefault="0029251B" w:rsidP="0029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300" w:lineRule="exact"/>
              <w:ind w:left="-108" w:right="284" w:hanging="3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29251B" w:rsidRPr="006F76AF" w:rsidRDefault="0029251B" w:rsidP="0029251B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29251B" w:rsidRPr="006F76AF" w:rsidRDefault="0029251B" w:rsidP="0029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300" w:lineRule="exact"/>
              <w:ind w:left="-108" w:right="284" w:hanging="3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29251B" w:rsidRPr="006F76AF" w:rsidTr="00AD61B4">
        <w:tc>
          <w:tcPr>
            <w:tcW w:w="2891" w:type="dxa"/>
          </w:tcPr>
          <w:p w:rsidR="0029251B" w:rsidRPr="006F76AF" w:rsidRDefault="0029251B" w:rsidP="0029251B">
            <w:pPr>
              <w:spacing w:line="300" w:lineRule="exact"/>
              <w:ind w:left="569" w:hanging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29251B" w:rsidRPr="006F76AF" w:rsidRDefault="00275ABC" w:rsidP="0029251B">
            <w:pPr>
              <w:tabs>
                <w:tab w:val="left" w:pos="328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585,582</w:t>
            </w:r>
          </w:p>
        </w:tc>
        <w:tc>
          <w:tcPr>
            <w:tcW w:w="143" w:type="dxa"/>
          </w:tcPr>
          <w:p w:rsidR="0029251B" w:rsidRPr="006F76AF" w:rsidRDefault="0029251B" w:rsidP="0029251B">
            <w:pPr>
              <w:tabs>
                <w:tab w:val="left" w:pos="328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29251B" w:rsidRPr="006F76AF" w:rsidRDefault="0029251B" w:rsidP="0029251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F76AF">
              <w:rPr>
                <w:rFonts w:ascii="Angsana New" w:hAnsi="Angsana New"/>
                <w:sz w:val="26"/>
                <w:szCs w:val="26"/>
              </w:rPr>
              <w:t>633,789</w:t>
            </w:r>
          </w:p>
        </w:tc>
        <w:tc>
          <w:tcPr>
            <w:tcW w:w="145" w:type="dxa"/>
          </w:tcPr>
          <w:p w:rsidR="0029251B" w:rsidRPr="006F76AF" w:rsidRDefault="0029251B" w:rsidP="0029251B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29251B" w:rsidRPr="006F76AF" w:rsidRDefault="0029251B" w:rsidP="0029251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</w:rPr>
              <w:t>498,139</w:t>
            </w:r>
          </w:p>
        </w:tc>
        <w:tc>
          <w:tcPr>
            <w:tcW w:w="142" w:type="dxa"/>
          </w:tcPr>
          <w:p w:rsidR="0029251B" w:rsidRPr="006F76AF" w:rsidRDefault="0029251B" w:rsidP="0029251B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29251B" w:rsidRPr="006F76AF" w:rsidRDefault="0029251B" w:rsidP="0029251B">
            <w:pPr>
              <w:tabs>
                <w:tab w:val="left" w:pos="328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</w:rPr>
              <w:t>536,003</w:t>
            </w:r>
          </w:p>
        </w:tc>
      </w:tr>
      <w:tr w:rsidR="0029251B" w:rsidRPr="006F76AF" w:rsidTr="000D39A1">
        <w:tc>
          <w:tcPr>
            <w:tcW w:w="2891" w:type="dxa"/>
          </w:tcPr>
          <w:p w:rsidR="0029251B" w:rsidRPr="006F76AF" w:rsidRDefault="0029251B" w:rsidP="0029251B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F76A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6F76AF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ค่าเผื่อการลดลงของมูลค่าสินค้า      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29251B" w:rsidRPr="006F76AF" w:rsidRDefault="009656FA" w:rsidP="0029251B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(50,778)</w:t>
            </w:r>
          </w:p>
        </w:tc>
        <w:tc>
          <w:tcPr>
            <w:tcW w:w="143" w:type="dxa"/>
          </w:tcPr>
          <w:p w:rsidR="0029251B" w:rsidRPr="006F76AF" w:rsidRDefault="0029251B" w:rsidP="0029251B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29251B" w:rsidRPr="006F76AF" w:rsidRDefault="0029251B" w:rsidP="0029251B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F76A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F76AF">
              <w:rPr>
                <w:rFonts w:ascii="Angsana New" w:hAnsi="Angsana New"/>
                <w:sz w:val="26"/>
                <w:szCs w:val="26"/>
              </w:rPr>
              <w:t>48,747</w:t>
            </w:r>
            <w:r w:rsidRPr="006F76A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5" w:type="dxa"/>
          </w:tcPr>
          <w:p w:rsidR="0029251B" w:rsidRPr="006F76AF" w:rsidRDefault="0029251B" w:rsidP="0029251B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highlight w:val="lightGray"/>
                <w:cs/>
                <w:lang w:val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29251B" w:rsidRPr="006F76AF" w:rsidRDefault="0029251B" w:rsidP="0029251B">
            <w:pPr>
              <w:tabs>
                <w:tab w:val="clear" w:pos="907"/>
                <w:tab w:val="left" w:pos="162"/>
                <w:tab w:val="left" w:pos="374"/>
                <w:tab w:val="left" w:pos="626"/>
                <w:tab w:val="left" w:pos="753"/>
                <w:tab w:val="left" w:pos="88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F76A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F76AF">
              <w:rPr>
                <w:rFonts w:ascii="Angsana New" w:hAnsi="Angsana New"/>
                <w:sz w:val="26"/>
                <w:szCs w:val="26"/>
              </w:rPr>
              <w:t>43,112</w:t>
            </w:r>
            <w:r w:rsidRPr="006F76A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</w:tcPr>
          <w:p w:rsidR="0029251B" w:rsidRPr="006F76AF" w:rsidRDefault="0029251B" w:rsidP="0029251B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29251B" w:rsidRPr="006F76AF" w:rsidRDefault="0029251B" w:rsidP="0029251B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F76A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F76AF">
              <w:rPr>
                <w:rFonts w:ascii="Angsana New" w:hAnsi="Angsana New"/>
                <w:sz w:val="26"/>
                <w:szCs w:val="26"/>
              </w:rPr>
              <w:t>33,834</w:t>
            </w:r>
            <w:r w:rsidRPr="006F76A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29251B" w:rsidRPr="006F76AF" w:rsidTr="000D39A1">
        <w:tc>
          <w:tcPr>
            <w:tcW w:w="2891" w:type="dxa"/>
          </w:tcPr>
          <w:p w:rsidR="0029251B" w:rsidRPr="006F76AF" w:rsidRDefault="0029251B" w:rsidP="0029251B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 w:hint="cs"/>
                <w:sz w:val="26"/>
                <w:szCs w:val="26"/>
                <w:cs/>
              </w:rPr>
              <w:t>รวมสินค้าคงเหลือ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29251B" w:rsidRPr="006F76AF" w:rsidRDefault="00275ABC" w:rsidP="0029251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534,804</w:t>
            </w:r>
          </w:p>
        </w:tc>
        <w:tc>
          <w:tcPr>
            <w:tcW w:w="143" w:type="dxa"/>
          </w:tcPr>
          <w:p w:rsidR="0029251B" w:rsidRPr="006F76AF" w:rsidRDefault="0029251B" w:rsidP="0029251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29251B" w:rsidRPr="006F76AF" w:rsidRDefault="0029251B" w:rsidP="0029251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</w:rPr>
              <w:t>585,042</w:t>
            </w:r>
          </w:p>
        </w:tc>
        <w:tc>
          <w:tcPr>
            <w:tcW w:w="145" w:type="dxa"/>
          </w:tcPr>
          <w:p w:rsidR="0029251B" w:rsidRPr="006F76AF" w:rsidRDefault="0029251B" w:rsidP="0029251B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highlight w:val="lightGray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29251B" w:rsidRPr="006F76AF" w:rsidRDefault="0029251B" w:rsidP="0029251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</w:rPr>
              <w:t>455,027</w:t>
            </w:r>
          </w:p>
        </w:tc>
        <w:tc>
          <w:tcPr>
            <w:tcW w:w="142" w:type="dxa"/>
          </w:tcPr>
          <w:p w:rsidR="0029251B" w:rsidRPr="006F76AF" w:rsidRDefault="0029251B" w:rsidP="0029251B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29251B" w:rsidRPr="006F76AF" w:rsidRDefault="0029251B" w:rsidP="0029251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</w:rPr>
              <w:t>502,169</w:t>
            </w:r>
          </w:p>
        </w:tc>
      </w:tr>
    </w:tbl>
    <w:p w:rsidR="005A40FD" w:rsidRDefault="005A40FD" w:rsidP="00F3619D">
      <w:pPr>
        <w:tabs>
          <w:tab w:val="clear" w:pos="227"/>
          <w:tab w:val="clear" w:pos="454"/>
          <w:tab w:val="clear" w:pos="680"/>
          <w:tab w:val="left" w:pos="567"/>
        </w:tabs>
        <w:spacing w:line="320" w:lineRule="exact"/>
        <w:contextualSpacing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5A40FD" w:rsidRDefault="005A40FD" w:rsidP="005A40FD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70" w:lineRule="exact"/>
        <w:ind w:firstLine="851"/>
        <w:jc w:val="both"/>
        <w:rPr>
          <w:rFonts w:ascii="Angsana New" w:hAnsi="Angsana New"/>
          <w:sz w:val="32"/>
          <w:szCs w:val="32"/>
        </w:rPr>
      </w:pPr>
      <w:r w:rsidRPr="005C0E0B">
        <w:rPr>
          <w:rFonts w:ascii="Angsana New" w:hAnsi="Angsana New"/>
          <w:sz w:val="32"/>
          <w:szCs w:val="32"/>
          <w:cs/>
        </w:rPr>
        <w:t>รายการเคลื่อนไหวของบัญชี</w:t>
      </w:r>
      <w:r w:rsidRPr="00D03207">
        <w:rPr>
          <w:rFonts w:ascii="Angsana New" w:hAnsi="Angsana New"/>
          <w:sz w:val="32"/>
          <w:szCs w:val="32"/>
          <w:cs/>
        </w:rPr>
        <w:t>ค่าเผื่อการลดลงของมูลค่าสินค้า</w:t>
      </w:r>
      <w:r w:rsidRPr="005C0E0B">
        <w:rPr>
          <w:rFonts w:ascii="Angsana New" w:hAnsi="Angsana New" w:hint="cs"/>
          <w:sz w:val="32"/>
          <w:szCs w:val="32"/>
          <w:cs/>
        </w:rPr>
        <w:t xml:space="preserve"> </w:t>
      </w:r>
      <w:r w:rsidRPr="005C0E0B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514" w:type="dxa"/>
        <w:tblInd w:w="76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3"/>
        <w:gridCol w:w="1250"/>
        <w:gridCol w:w="165"/>
        <w:gridCol w:w="1291"/>
        <w:gridCol w:w="138"/>
        <w:gridCol w:w="1275"/>
        <w:gridCol w:w="134"/>
        <w:gridCol w:w="1279"/>
        <w:gridCol w:w="9"/>
      </w:tblGrid>
      <w:tr w:rsidR="004052CA" w:rsidRPr="006F76AF" w:rsidTr="00710C63"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4052CA" w:rsidRPr="006F76AF" w:rsidRDefault="004052CA" w:rsidP="00A35172">
            <w:pPr>
              <w:tabs>
                <w:tab w:val="left" w:pos="284"/>
                <w:tab w:val="left" w:pos="567"/>
              </w:tabs>
              <w:spacing w:line="29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554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052CA" w:rsidRPr="006F76AF" w:rsidRDefault="004052CA" w:rsidP="00A35172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6F76A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052CA" w:rsidRPr="006F76AF" w:rsidTr="00710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:rsidR="004052CA" w:rsidRPr="006F76AF" w:rsidRDefault="004052CA" w:rsidP="00A35172">
            <w:pPr>
              <w:tabs>
                <w:tab w:val="left" w:pos="284"/>
                <w:tab w:val="left" w:pos="567"/>
              </w:tabs>
              <w:spacing w:line="29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052CA" w:rsidRPr="006F76AF" w:rsidRDefault="004052CA" w:rsidP="00A35172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dxa"/>
          </w:tcPr>
          <w:p w:rsidR="004052CA" w:rsidRPr="006F76AF" w:rsidRDefault="004052CA" w:rsidP="00A35172">
            <w:pPr>
              <w:tabs>
                <w:tab w:val="left" w:pos="284"/>
                <w:tab w:val="left" w:pos="567"/>
              </w:tabs>
              <w:spacing w:line="29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052CA" w:rsidRPr="006F76AF" w:rsidRDefault="004052CA" w:rsidP="00A35172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008B" w:rsidRPr="006F76AF" w:rsidTr="00710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:rsidR="004C008B" w:rsidRPr="006F76AF" w:rsidRDefault="004C008B" w:rsidP="004C008B">
            <w:pPr>
              <w:tabs>
                <w:tab w:val="left" w:pos="284"/>
                <w:tab w:val="left" w:pos="567"/>
              </w:tabs>
              <w:spacing w:line="29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4C008B" w:rsidRPr="006F76AF" w:rsidRDefault="004C008B" w:rsidP="004C008B">
            <w:pPr>
              <w:tabs>
                <w:tab w:val="left" w:pos="1152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76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F76AF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6F76A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F76AF">
              <w:rPr>
                <w:rFonts w:asciiTheme="majorBidi" w:hAnsiTheme="majorBidi" w:cstheme="majorBidi"/>
                <w:sz w:val="26"/>
                <w:szCs w:val="26"/>
                <w:cs/>
              </w:rPr>
              <w:t>ม</w:t>
            </w:r>
            <w:r w:rsidRPr="006F76AF"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6F76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F76AF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:rsidR="004C008B" w:rsidRPr="006F76AF" w:rsidRDefault="004C008B" w:rsidP="004C008B">
            <w:pPr>
              <w:tabs>
                <w:tab w:val="left" w:pos="11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:rsidR="004C008B" w:rsidRPr="006F76AF" w:rsidRDefault="004C008B" w:rsidP="004C008B">
            <w:pPr>
              <w:tabs>
                <w:tab w:val="left" w:pos="11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F76AF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:rsidR="004C008B" w:rsidRPr="006F76AF" w:rsidRDefault="004C008B" w:rsidP="004C008B">
            <w:pPr>
              <w:tabs>
                <w:tab w:val="left" w:pos="11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F76A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8" w:type="dxa"/>
          </w:tcPr>
          <w:p w:rsidR="004C008B" w:rsidRPr="006F76AF" w:rsidRDefault="004C008B" w:rsidP="004C008B">
            <w:pPr>
              <w:tabs>
                <w:tab w:val="left" w:pos="11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4C008B" w:rsidRPr="006F76AF" w:rsidRDefault="004C008B" w:rsidP="004C008B">
            <w:pPr>
              <w:tabs>
                <w:tab w:val="left" w:pos="1152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76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F76AF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6F76A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F76AF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6F76AF"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Pr="006F76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F76AF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4C008B" w:rsidRPr="006F76AF" w:rsidRDefault="004C008B" w:rsidP="004C008B">
            <w:pPr>
              <w:tabs>
                <w:tab w:val="left" w:pos="11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:rsidR="004C008B" w:rsidRPr="006F76AF" w:rsidRDefault="004C008B" w:rsidP="004C008B">
            <w:pPr>
              <w:tabs>
                <w:tab w:val="left" w:pos="11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F76AF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:rsidR="004C008B" w:rsidRPr="006F76AF" w:rsidRDefault="004C008B" w:rsidP="004C008B">
            <w:pPr>
              <w:tabs>
                <w:tab w:val="left" w:pos="11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F76A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40AC9" w:rsidRPr="006F76AF" w:rsidTr="00710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:rsidR="00740AC9" w:rsidRPr="006F76AF" w:rsidRDefault="00740AC9" w:rsidP="00740AC9">
            <w:pPr>
              <w:spacing w:line="290" w:lineRule="exact"/>
              <w:ind w:left="88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740AC9" w:rsidRPr="006F76AF" w:rsidRDefault="009656FA" w:rsidP="00740AC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48,747</w:t>
            </w:r>
          </w:p>
        </w:tc>
        <w:tc>
          <w:tcPr>
            <w:tcW w:w="165" w:type="dxa"/>
          </w:tcPr>
          <w:p w:rsidR="00740AC9" w:rsidRPr="006F76AF" w:rsidRDefault="00740AC9" w:rsidP="00740AC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:rsidR="00740AC9" w:rsidRPr="006F76AF" w:rsidRDefault="00740AC9" w:rsidP="00740AC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</w:rPr>
              <w:t>13,903</w:t>
            </w:r>
          </w:p>
        </w:tc>
        <w:tc>
          <w:tcPr>
            <w:tcW w:w="138" w:type="dxa"/>
          </w:tcPr>
          <w:p w:rsidR="00740AC9" w:rsidRPr="006F76AF" w:rsidRDefault="00740AC9" w:rsidP="00740AC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740AC9" w:rsidRPr="006F76AF" w:rsidRDefault="00E314E1" w:rsidP="00740AC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</w:rPr>
              <w:t>33,834</w:t>
            </w:r>
          </w:p>
        </w:tc>
        <w:tc>
          <w:tcPr>
            <w:tcW w:w="134" w:type="dxa"/>
          </w:tcPr>
          <w:p w:rsidR="00740AC9" w:rsidRPr="006F76AF" w:rsidRDefault="00740AC9" w:rsidP="00740AC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:rsidR="00740AC9" w:rsidRPr="006F76AF" w:rsidRDefault="00740AC9" w:rsidP="00740AC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</w:rPr>
              <w:t>8,090</w:t>
            </w:r>
          </w:p>
        </w:tc>
      </w:tr>
      <w:tr w:rsidR="00740AC9" w:rsidRPr="006F76AF" w:rsidTr="00710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:rsidR="00740AC9" w:rsidRPr="006F76AF" w:rsidRDefault="00740AC9" w:rsidP="00740AC9">
            <w:pPr>
              <w:spacing w:line="290" w:lineRule="exact"/>
              <w:ind w:left="88"/>
              <w:rPr>
                <w:rFonts w:ascii="Angsana New" w:hAnsi="Angsana New"/>
                <w:sz w:val="26"/>
                <w:szCs w:val="26"/>
                <w:cs/>
              </w:rPr>
            </w:pPr>
            <w:r w:rsidRPr="006F76A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Pr="006F76AF">
              <w:rPr>
                <w:rFonts w:ascii="Angsana New" w:hAnsi="Angsana New" w:hint="cs"/>
                <w:sz w:val="26"/>
                <w:szCs w:val="26"/>
                <w:cs/>
              </w:rPr>
              <w:t xml:space="preserve">  ค่าเผื่อเพิ่มระหว่างงวด</w:t>
            </w:r>
          </w:p>
        </w:tc>
        <w:tc>
          <w:tcPr>
            <w:tcW w:w="1250" w:type="dxa"/>
          </w:tcPr>
          <w:p w:rsidR="00740AC9" w:rsidRPr="006F76AF" w:rsidRDefault="009656FA" w:rsidP="00740AC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10,04</w:t>
            </w:r>
            <w:r w:rsidR="00275AB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65" w:type="dxa"/>
          </w:tcPr>
          <w:p w:rsidR="00740AC9" w:rsidRPr="006F76AF" w:rsidRDefault="00740AC9" w:rsidP="00740AC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:rsidR="00740AC9" w:rsidRPr="006F76AF" w:rsidRDefault="00740AC9" w:rsidP="00740AC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 w:hint="cs"/>
                <w:sz w:val="26"/>
                <w:szCs w:val="26"/>
              </w:rPr>
              <w:t>36</w:t>
            </w:r>
            <w:r w:rsidRPr="006F76AF">
              <w:rPr>
                <w:rFonts w:ascii="Angsana New" w:hAnsi="Angsana New"/>
                <w:sz w:val="26"/>
                <w:szCs w:val="26"/>
              </w:rPr>
              <w:t>,</w:t>
            </w:r>
            <w:r w:rsidRPr="006F76AF">
              <w:rPr>
                <w:rFonts w:ascii="Angsana New" w:hAnsi="Angsana New" w:hint="cs"/>
                <w:sz w:val="26"/>
                <w:szCs w:val="26"/>
              </w:rPr>
              <w:t>36</w:t>
            </w:r>
            <w:r w:rsidR="007E6E6E" w:rsidRPr="006F76AF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8" w:type="dxa"/>
          </w:tcPr>
          <w:p w:rsidR="00740AC9" w:rsidRPr="006F76AF" w:rsidRDefault="00740AC9" w:rsidP="00740AC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740AC9" w:rsidRPr="006F76AF" w:rsidRDefault="00640406" w:rsidP="00740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left="-108" w:right="72" w:hanging="37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</w:rPr>
              <w:t>9,278</w:t>
            </w:r>
          </w:p>
        </w:tc>
        <w:tc>
          <w:tcPr>
            <w:tcW w:w="134" w:type="dxa"/>
          </w:tcPr>
          <w:p w:rsidR="00740AC9" w:rsidRPr="006F76AF" w:rsidRDefault="00740AC9" w:rsidP="00740AC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:rsidR="00740AC9" w:rsidRPr="006F76AF" w:rsidRDefault="00740AC9" w:rsidP="00740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left="-108" w:right="72" w:hanging="37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</w:rPr>
              <w:t>27,264</w:t>
            </w:r>
          </w:p>
        </w:tc>
      </w:tr>
      <w:tr w:rsidR="00B60500" w:rsidRPr="006F76AF" w:rsidTr="00FA65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:rsidR="00B60500" w:rsidRPr="006F76AF" w:rsidRDefault="00B60500" w:rsidP="00B60500">
            <w:pPr>
              <w:spacing w:line="290" w:lineRule="exact"/>
              <w:ind w:left="88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6F76AF">
              <w:rPr>
                <w:rFonts w:ascii="Angsana New" w:hAnsi="Angsana New" w:hint="cs"/>
                <w:sz w:val="26"/>
                <w:szCs w:val="26"/>
                <w:cs/>
              </w:rPr>
              <w:t xml:space="preserve">    ค่าเผื่อโอนกลับระหว่างงวด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:rsidR="00B60500" w:rsidRPr="006F76AF" w:rsidRDefault="009656FA" w:rsidP="009656FA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90" w:lineRule="exact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(8,014)</w:t>
            </w:r>
          </w:p>
        </w:tc>
        <w:tc>
          <w:tcPr>
            <w:tcW w:w="165" w:type="dxa"/>
          </w:tcPr>
          <w:p w:rsidR="00B60500" w:rsidRPr="006F76AF" w:rsidRDefault="00B60500" w:rsidP="00B60500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:rsidR="00B60500" w:rsidRPr="006F76AF" w:rsidRDefault="00B60500" w:rsidP="00B60500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F76AF">
              <w:rPr>
                <w:rFonts w:ascii="Angsana New" w:hAnsi="Angsana New"/>
                <w:sz w:val="26"/>
                <w:szCs w:val="26"/>
              </w:rPr>
              <w:t>1,52</w:t>
            </w:r>
            <w:r w:rsidR="00072670" w:rsidRPr="006F76AF">
              <w:rPr>
                <w:rFonts w:ascii="Angsana New" w:hAnsi="Angsana New"/>
                <w:sz w:val="26"/>
                <w:szCs w:val="26"/>
              </w:rPr>
              <w:t>0</w:t>
            </w:r>
            <w:r w:rsidRPr="006F76A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8" w:type="dxa"/>
          </w:tcPr>
          <w:p w:rsidR="00B60500" w:rsidRPr="006F76AF" w:rsidRDefault="00B60500" w:rsidP="00B60500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B60500" w:rsidRPr="006F76AF" w:rsidRDefault="00640406" w:rsidP="00B60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290" w:lineRule="exact"/>
              <w:ind w:left="-108" w:right="284" w:hanging="37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6F76AF">
              <w:rPr>
                <w:rFonts w:ascii="Angsana New" w:hAnsi="Angsana New"/>
                <w:bCs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34" w:type="dxa"/>
          </w:tcPr>
          <w:p w:rsidR="00B60500" w:rsidRPr="006F76AF" w:rsidRDefault="00B60500" w:rsidP="00B60500">
            <w:pPr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:rsidR="00B60500" w:rsidRPr="006F76AF" w:rsidRDefault="00B60500" w:rsidP="00B60500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F76AF">
              <w:rPr>
                <w:rFonts w:ascii="Angsana New" w:hAnsi="Angsana New"/>
                <w:sz w:val="26"/>
                <w:szCs w:val="26"/>
              </w:rPr>
              <w:t>1,52</w:t>
            </w:r>
            <w:r w:rsidR="004B2055" w:rsidRPr="006F76AF">
              <w:rPr>
                <w:rFonts w:ascii="Angsana New" w:hAnsi="Angsana New"/>
                <w:sz w:val="26"/>
                <w:szCs w:val="26"/>
              </w:rPr>
              <w:t>0</w:t>
            </w:r>
            <w:r w:rsidRPr="006F76A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B60500" w:rsidRPr="006F76AF" w:rsidTr="00710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:rsidR="00B60500" w:rsidRPr="006F76AF" w:rsidRDefault="00B60500" w:rsidP="00B60500">
            <w:pPr>
              <w:spacing w:line="290" w:lineRule="exact"/>
              <w:ind w:left="88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:rsidR="00B60500" w:rsidRPr="006F76AF" w:rsidRDefault="009656FA" w:rsidP="00B6050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50,778</w:t>
            </w:r>
          </w:p>
        </w:tc>
        <w:tc>
          <w:tcPr>
            <w:tcW w:w="165" w:type="dxa"/>
          </w:tcPr>
          <w:p w:rsidR="00B60500" w:rsidRPr="006F76AF" w:rsidRDefault="00B60500" w:rsidP="00B6050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</w:tcPr>
          <w:p w:rsidR="00B60500" w:rsidRPr="006F76AF" w:rsidRDefault="00B60500" w:rsidP="00B6050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</w:rPr>
              <w:t>48,747</w:t>
            </w:r>
          </w:p>
        </w:tc>
        <w:tc>
          <w:tcPr>
            <w:tcW w:w="138" w:type="dxa"/>
          </w:tcPr>
          <w:p w:rsidR="00B60500" w:rsidRPr="006F76AF" w:rsidRDefault="00B60500" w:rsidP="00B6050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B60500" w:rsidRPr="006F76AF" w:rsidRDefault="00640406" w:rsidP="00B6050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</w:rPr>
              <w:t>43,112</w:t>
            </w:r>
          </w:p>
        </w:tc>
        <w:tc>
          <w:tcPr>
            <w:tcW w:w="134" w:type="dxa"/>
          </w:tcPr>
          <w:p w:rsidR="00B60500" w:rsidRPr="006F76AF" w:rsidRDefault="00B60500" w:rsidP="00B6050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:rsidR="00B60500" w:rsidRPr="006F76AF" w:rsidRDefault="00B60500" w:rsidP="00B6050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</w:rPr>
              <w:t>33,834</w:t>
            </w:r>
          </w:p>
        </w:tc>
      </w:tr>
    </w:tbl>
    <w:p w:rsidR="00AE12E1" w:rsidRDefault="00AE12E1" w:rsidP="005F4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80" w:lineRule="exact"/>
        <w:contextualSpacing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5A40FD" w:rsidRPr="002E2D96" w:rsidRDefault="00AD16E8" w:rsidP="00585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GoBack"/>
      <w:bookmarkEnd w:id="0"/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5A40FD" w:rsidRPr="002E2D96">
        <w:rPr>
          <w:rFonts w:asciiTheme="majorBidi" w:hAnsiTheme="majorBidi"/>
          <w:b/>
          <w:bCs/>
          <w:sz w:val="32"/>
          <w:szCs w:val="32"/>
          <w:cs/>
        </w:rPr>
        <w:t xml:space="preserve">. </w:t>
      </w:r>
      <w:r w:rsidR="002E2D96" w:rsidRPr="00B779E6">
        <w:rPr>
          <w:rFonts w:asciiTheme="majorBidi" w:hAnsiTheme="majorBidi" w:hint="cs"/>
          <w:b/>
          <w:bCs/>
          <w:sz w:val="32"/>
          <w:szCs w:val="32"/>
          <w:cs/>
        </w:rPr>
        <w:t xml:space="preserve"> </w:t>
      </w:r>
      <w:r w:rsidR="00702CB5" w:rsidRPr="00B779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F4D44" w:rsidRPr="00B779E6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:rsidR="005A40FD" w:rsidRPr="00A10F31" w:rsidRDefault="005A40FD" w:rsidP="00393F9C">
      <w:pPr>
        <w:tabs>
          <w:tab w:val="clear" w:pos="227"/>
          <w:tab w:val="clear" w:pos="680"/>
          <w:tab w:val="left" w:pos="1276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779E6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9656FA">
        <w:rPr>
          <w:rFonts w:asciiTheme="majorBidi" w:hAnsiTheme="majorBidi" w:cstheme="majorBidi"/>
          <w:spacing w:val="-4"/>
          <w:sz w:val="32"/>
          <w:szCs w:val="32"/>
          <w:lang w:val="en-GB"/>
        </w:rPr>
        <w:t>30</w:t>
      </w:r>
      <w:r w:rsidR="004C008B">
        <w:rPr>
          <w:rFonts w:asciiTheme="majorBidi" w:hAnsiTheme="majorBidi" w:cstheme="majorBidi" w:hint="cs"/>
          <w:spacing w:val="-4"/>
          <w:sz w:val="32"/>
          <w:szCs w:val="32"/>
          <w:cs/>
          <w:lang w:val="en-GB"/>
        </w:rPr>
        <w:t xml:space="preserve"> </w:t>
      </w:r>
      <w:r w:rsidR="004C008B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Pr="00B779E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>256</w:t>
      </w:r>
      <w:r w:rsidR="00284FEF">
        <w:rPr>
          <w:rFonts w:asciiTheme="majorBidi" w:hAnsiTheme="majorBidi" w:cstheme="majorBidi"/>
          <w:spacing w:val="-4"/>
          <w:sz w:val="32"/>
          <w:szCs w:val="32"/>
          <w:lang w:val="en-GB"/>
        </w:rPr>
        <w:t>3</w:t>
      </w:r>
      <w:r w:rsidRPr="00C12402">
        <w:rPr>
          <w:rFonts w:asciiTheme="majorBidi" w:hAnsiTheme="majorBidi"/>
          <w:spacing w:val="-4"/>
          <w:sz w:val="32"/>
          <w:szCs w:val="32"/>
          <w:cs/>
          <w:lang w:val="en-GB"/>
        </w:rPr>
        <w:t xml:space="preserve"> </w:t>
      </w:r>
      <w:r w:rsidRPr="00B779E6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>31</w:t>
      </w:r>
      <w:r w:rsidRPr="00B779E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>256</w:t>
      </w:r>
      <w:r w:rsidR="00284FEF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B779E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บริษัทมีเงินฝากประจำกับธนาคารในประเทศ</w:t>
      </w:r>
      <w:r w:rsidRPr="007F4482">
        <w:rPr>
          <w:rFonts w:asciiTheme="majorBidi" w:hAnsiTheme="majorBidi" w:cstheme="majorBidi"/>
          <w:spacing w:val="-6"/>
          <w:sz w:val="32"/>
          <w:szCs w:val="32"/>
          <w:cs/>
        </w:rPr>
        <w:t>หลายแห่ง</w:t>
      </w:r>
      <w:r w:rsidR="000C58EB" w:rsidRPr="007F448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7F4482">
        <w:rPr>
          <w:rFonts w:asciiTheme="majorBidi" w:hAnsiTheme="majorBidi" w:cstheme="majorBidi"/>
          <w:spacing w:val="-6"/>
          <w:sz w:val="32"/>
          <w:szCs w:val="32"/>
          <w:cs/>
        </w:rPr>
        <w:t>จำนวน</w:t>
      </w:r>
      <w:r w:rsidR="00FD08D4" w:rsidRPr="007F448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เงิน </w:t>
      </w:r>
      <w:r w:rsidR="00D91D8F" w:rsidRPr="007F4482">
        <w:rPr>
          <w:rFonts w:asciiTheme="majorBidi" w:hAnsiTheme="majorBidi" w:cstheme="majorBidi"/>
          <w:spacing w:val="-6"/>
          <w:sz w:val="32"/>
          <w:szCs w:val="32"/>
        </w:rPr>
        <w:t>81</w:t>
      </w:r>
      <w:r w:rsidR="00D91D8F" w:rsidRPr="007F4482">
        <w:rPr>
          <w:rFonts w:asciiTheme="majorBidi" w:hAnsiTheme="majorBidi"/>
          <w:spacing w:val="-6"/>
          <w:sz w:val="32"/>
          <w:szCs w:val="32"/>
          <w:cs/>
        </w:rPr>
        <w:t>.</w:t>
      </w:r>
      <w:r w:rsidR="00D91D8F" w:rsidRPr="007F4482">
        <w:rPr>
          <w:rFonts w:asciiTheme="majorBidi" w:hAnsiTheme="majorBidi" w:cstheme="majorBidi"/>
          <w:spacing w:val="-6"/>
          <w:sz w:val="32"/>
          <w:szCs w:val="32"/>
        </w:rPr>
        <w:t xml:space="preserve">16 </w:t>
      </w:r>
      <w:r w:rsidRPr="007F4482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</w:t>
      </w:r>
      <w:r w:rsidR="00B51990" w:rsidRPr="007F4482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อัตราดอกเบี้ยร้อยละ </w:t>
      </w:r>
      <w:r w:rsidR="00D91D8F" w:rsidRPr="007F4482">
        <w:rPr>
          <w:rFonts w:asciiTheme="majorBidi" w:hAnsiTheme="majorBidi" w:cstheme="majorBidi"/>
          <w:spacing w:val="-6"/>
          <w:sz w:val="32"/>
          <w:szCs w:val="32"/>
          <w:lang w:val="en-GB"/>
        </w:rPr>
        <w:t>0</w:t>
      </w:r>
      <w:r w:rsidR="00D91D8F" w:rsidRPr="007F4482">
        <w:rPr>
          <w:rFonts w:asciiTheme="majorBidi" w:hAnsiTheme="majorBidi"/>
          <w:spacing w:val="-6"/>
          <w:sz w:val="32"/>
          <w:szCs w:val="32"/>
          <w:cs/>
          <w:lang w:val="en-GB"/>
        </w:rPr>
        <w:t>.</w:t>
      </w:r>
      <w:r w:rsidR="00D91D8F" w:rsidRPr="007F4482">
        <w:rPr>
          <w:rFonts w:asciiTheme="majorBidi" w:hAnsiTheme="majorBidi" w:cstheme="majorBidi"/>
          <w:spacing w:val="-6"/>
          <w:sz w:val="32"/>
          <w:szCs w:val="32"/>
          <w:lang w:val="en-GB"/>
        </w:rPr>
        <w:t>20</w:t>
      </w:r>
      <w:r w:rsidR="00D91D8F" w:rsidRPr="007F4482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D91D8F" w:rsidRPr="007F4482">
        <w:rPr>
          <w:rFonts w:asciiTheme="majorBidi" w:hAnsiTheme="majorBidi" w:hint="cs"/>
          <w:spacing w:val="-6"/>
          <w:sz w:val="32"/>
          <w:szCs w:val="32"/>
          <w:cs/>
        </w:rPr>
        <w:t>-</w:t>
      </w:r>
      <w:r w:rsidR="00D91D8F" w:rsidRPr="007F4482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D91D8F" w:rsidRPr="007F4482">
        <w:rPr>
          <w:rFonts w:asciiTheme="majorBidi" w:hAnsiTheme="majorBidi" w:cstheme="majorBidi"/>
          <w:spacing w:val="-6"/>
          <w:sz w:val="32"/>
          <w:szCs w:val="32"/>
          <w:lang w:val="en-GB"/>
        </w:rPr>
        <w:t>1</w:t>
      </w:r>
      <w:r w:rsidR="00D91D8F" w:rsidRPr="007F4482">
        <w:rPr>
          <w:rFonts w:asciiTheme="majorBidi" w:hAnsiTheme="majorBidi"/>
          <w:spacing w:val="-6"/>
          <w:sz w:val="32"/>
          <w:szCs w:val="32"/>
          <w:cs/>
          <w:lang w:val="en-GB"/>
        </w:rPr>
        <w:t>.</w:t>
      </w:r>
      <w:r w:rsidR="00D91D8F" w:rsidRPr="007F4482">
        <w:rPr>
          <w:rFonts w:asciiTheme="majorBidi" w:hAnsiTheme="majorBidi" w:cstheme="majorBidi"/>
          <w:spacing w:val="-6"/>
          <w:sz w:val="32"/>
          <w:szCs w:val="32"/>
          <w:lang w:val="en-GB"/>
        </w:rPr>
        <w:t>35</w:t>
      </w:r>
      <w:r w:rsidR="00D91D8F" w:rsidRPr="007F448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B51990" w:rsidRPr="007F4482">
        <w:rPr>
          <w:rFonts w:asciiTheme="majorBidi" w:hAnsiTheme="majorBidi" w:cstheme="majorBidi"/>
          <w:spacing w:val="-6"/>
          <w:sz w:val="32"/>
          <w:szCs w:val="32"/>
          <w:cs/>
        </w:rPr>
        <w:t>ต่อปี</w:t>
      </w:r>
      <w:r w:rsidR="00B51990" w:rsidRPr="007F448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และ</w:t>
      </w:r>
      <w:r w:rsidR="00FD08D4" w:rsidRPr="007F4482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อัตราดอกเบี้ยร้อยละ </w:t>
      </w:r>
      <w:r w:rsidR="00FD08D4" w:rsidRPr="007F4482">
        <w:rPr>
          <w:rFonts w:asciiTheme="majorBidi" w:hAnsiTheme="majorBidi" w:cstheme="majorBidi"/>
          <w:spacing w:val="-6"/>
          <w:sz w:val="32"/>
          <w:szCs w:val="32"/>
          <w:lang w:val="en-GB"/>
        </w:rPr>
        <w:t>0</w:t>
      </w:r>
      <w:r w:rsidR="00FD08D4" w:rsidRPr="007F4482">
        <w:rPr>
          <w:rFonts w:asciiTheme="majorBidi" w:hAnsiTheme="majorBidi"/>
          <w:spacing w:val="-6"/>
          <w:sz w:val="32"/>
          <w:szCs w:val="32"/>
          <w:cs/>
          <w:lang w:val="en-GB"/>
        </w:rPr>
        <w:t>.</w:t>
      </w:r>
      <w:r w:rsidR="00E86DAA">
        <w:rPr>
          <w:rFonts w:asciiTheme="majorBidi" w:hAnsiTheme="majorBidi" w:cstheme="majorBidi" w:hint="cs"/>
          <w:spacing w:val="-6"/>
          <w:sz w:val="32"/>
          <w:szCs w:val="32"/>
          <w:cs/>
          <w:lang w:val="en-GB"/>
        </w:rPr>
        <w:t>60</w:t>
      </w:r>
      <w:r w:rsidR="00FD08D4" w:rsidRPr="007F4482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EB358F" w:rsidRPr="007F4482">
        <w:rPr>
          <w:rFonts w:asciiTheme="majorBidi" w:hAnsiTheme="majorBidi" w:hint="cs"/>
          <w:spacing w:val="-6"/>
          <w:sz w:val="32"/>
          <w:szCs w:val="32"/>
          <w:cs/>
        </w:rPr>
        <w:t>-</w:t>
      </w:r>
      <w:r w:rsidR="00FD08D4" w:rsidRPr="007F4482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FD08D4" w:rsidRPr="007F4482">
        <w:rPr>
          <w:rFonts w:asciiTheme="majorBidi" w:hAnsiTheme="majorBidi" w:cstheme="majorBidi"/>
          <w:spacing w:val="-6"/>
          <w:sz w:val="32"/>
          <w:szCs w:val="32"/>
          <w:lang w:val="en-GB"/>
        </w:rPr>
        <w:t>1</w:t>
      </w:r>
      <w:r w:rsidR="00FD08D4" w:rsidRPr="007F4482">
        <w:rPr>
          <w:rFonts w:asciiTheme="majorBidi" w:hAnsiTheme="majorBidi"/>
          <w:spacing w:val="-6"/>
          <w:sz w:val="32"/>
          <w:szCs w:val="32"/>
          <w:cs/>
          <w:lang w:val="en-GB"/>
        </w:rPr>
        <w:t>.</w:t>
      </w:r>
      <w:r w:rsidR="00FD08D4" w:rsidRPr="007F4482">
        <w:rPr>
          <w:rFonts w:asciiTheme="majorBidi" w:hAnsiTheme="majorBidi" w:cstheme="majorBidi"/>
          <w:spacing w:val="-6"/>
          <w:sz w:val="32"/>
          <w:szCs w:val="32"/>
          <w:lang w:val="en-GB"/>
        </w:rPr>
        <w:t>35</w:t>
      </w:r>
      <w:r w:rsidR="00FD08D4" w:rsidRPr="00A10F31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="0071653F" w:rsidRPr="00A10F3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66FDB" w:rsidRPr="00A10F31">
        <w:rPr>
          <w:rFonts w:asciiTheme="majorBidi" w:hAnsiTheme="majorBidi" w:cstheme="majorBidi" w:hint="cs"/>
          <w:sz w:val="32"/>
          <w:szCs w:val="32"/>
          <w:cs/>
        </w:rPr>
        <w:t xml:space="preserve">ตามลำดับ </w:t>
      </w:r>
      <w:r w:rsidRPr="00A10F31">
        <w:rPr>
          <w:rFonts w:asciiTheme="majorBidi" w:hAnsiTheme="majorBidi" w:cstheme="majorBidi"/>
          <w:sz w:val="32"/>
          <w:szCs w:val="32"/>
          <w:cs/>
        </w:rPr>
        <w:t>ซึ่งใช้เป็นหลักประกันวงเงินสินเชื่อ</w:t>
      </w:r>
      <w:r w:rsidR="00FD08D4" w:rsidRPr="00A10F31">
        <w:rPr>
          <w:rFonts w:asciiTheme="majorBidi" w:hAnsiTheme="majorBidi" w:cstheme="majorBidi" w:hint="cs"/>
          <w:sz w:val="32"/>
          <w:szCs w:val="32"/>
          <w:cs/>
        </w:rPr>
        <w:t>กับ</w:t>
      </w:r>
      <w:r w:rsidRPr="00A10F31">
        <w:rPr>
          <w:rFonts w:asciiTheme="majorBidi" w:hAnsiTheme="majorBidi" w:cstheme="majorBidi"/>
          <w:sz w:val="32"/>
          <w:szCs w:val="32"/>
          <w:cs/>
        </w:rPr>
        <w:t xml:space="preserve">ธนาคารในประเทศดังกล่าว (ดูหมายเหตุ </w:t>
      </w:r>
      <w:r w:rsidR="00E2328D" w:rsidRPr="00A10F31">
        <w:rPr>
          <w:rFonts w:asciiTheme="majorBidi" w:hAnsiTheme="majorBidi" w:cstheme="majorBidi"/>
          <w:sz w:val="32"/>
          <w:szCs w:val="32"/>
          <w:lang w:val="en-GB"/>
        </w:rPr>
        <w:t>1</w:t>
      </w:r>
      <w:r w:rsidR="009656FA" w:rsidRPr="00A10F31">
        <w:rPr>
          <w:rFonts w:asciiTheme="majorBidi" w:hAnsiTheme="majorBidi" w:cstheme="majorBidi"/>
          <w:sz w:val="32"/>
          <w:szCs w:val="32"/>
        </w:rPr>
        <w:t>7</w:t>
      </w:r>
      <w:r w:rsidRPr="00A10F31">
        <w:rPr>
          <w:rFonts w:asciiTheme="majorBidi" w:hAnsiTheme="majorBidi"/>
          <w:sz w:val="32"/>
          <w:szCs w:val="32"/>
          <w:cs/>
          <w:lang w:val="en-GB"/>
        </w:rPr>
        <w:t>)</w:t>
      </w:r>
    </w:p>
    <w:p w:rsidR="000C58EB" w:rsidRPr="00AB58F6" w:rsidRDefault="000C58EB" w:rsidP="00393F9C">
      <w:pPr>
        <w:tabs>
          <w:tab w:val="clear" w:pos="227"/>
          <w:tab w:val="clear" w:pos="680"/>
          <w:tab w:val="left" w:pos="1276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</w:p>
    <w:p w:rsidR="00D82471" w:rsidRPr="002E2D96" w:rsidRDefault="00345782" w:rsidP="00393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2E2D9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D16E8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D82471" w:rsidRPr="002E2D96">
        <w:rPr>
          <w:rFonts w:asciiTheme="majorBidi" w:hAnsiTheme="majorBidi"/>
          <w:b/>
          <w:bCs/>
          <w:sz w:val="32"/>
          <w:szCs w:val="32"/>
          <w:cs/>
        </w:rPr>
        <w:t>.</w:t>
      </w:r>
      <w:r w:rsidR="00D82471" w:rsidRPr="002E2D9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471" w:rsidRPr="00B779E6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:rsidR="00D82471" w:rsidRPr="00005122" w:rsidRDefault="00D82471" w:rsidP="00393F9C">
      <w:pPr>
        <w:tabs>
          <w:tab w:val="clear" w:pos="454"/>
          <w:tab w:val="left" w:pos="567"/>
        </w:tabs>
        <w:spacing w:line="36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005122">
        <w:rPr>
          <w:rFonts w:asciiTheme="majorBidi" w:hAnsiTheme="majorBidi" w:cstheme="majorBidi"/>
          <w:sz w:val="32"/>
          <w:szCs w:val="32"/>
          <w:cs/>
        </w:rPr>
        <w:t>เงินลงทุนในบ</w:t>
      </w:r>
      <w:r>
        <w:rPr>
          <w:rFonts w:asciiTheme="majorBidi" w:hAnsiTheme="majorBidi" w:cstheme="majorBidi"/>
          <w:sz w:val="32"/>
          <w:szCs w:val="32"/>
          <w:cs/>
        </w:rPr>
        <w:t>ริษัทย่อย</w:t>
      </w:r>
      <w:r w:rsidR="009942D3">
        <w:rPr>
          <w:rFonts w:asciiTheme="majorBidi" w:hAnsiTheme="majorBidi" w:cstheme="majorBidi" w:hint="cs"/>
          <w:sz w:val="32"/>
          <w:szCs w:val="32"/>
          <w:cs/>
        </w:rPr>
        <w:t>ตามที่แสดง</w:t>
      </w:r>
      <w:r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05122">
        <w:rPr>
          <w:rFonts w:asciiTheme="majorBidi" w:hAnsiTheme="majorBidi" w:cstheme="majorBidi"/>
          <w:sz w:val="32"/>
          <w:szCs w:val="32"/>
          <w:cs/>
        </w:rPr>
        <w:t>มีรายละเอียดดังต่อไปนี้</w:t>
      </w:r>
    </w:p>
    <w:tbl>
      <w:tblPr>
        <w:tblW w:w="9124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76"/>
        <w:gridCol w:w="794"/>
        <w:gridCol w:w="76"/>
        <w:gridCol w:w="794"/>
        <w:gridCol w:w="78"/>
        <w:gridCol w:w="881"/>
        <w:gridCol w:w="76"/>
        <w:gridCol w:w="841"/>
        <w:gridCol w:w="76"/>
        <w:gridCol w:w="853"/>
        <w:gridCol w:w="76"/>
        <w:gridCol w:w="852"/>
        <w:gridCol w:w="76"/>
        <w:gridCol w:w="602"/>
        <w:gridCol w:w="110"/>
        <w:gridCol w:w="567"/>
      </w:tblGrid>
      <w:tr w:rsidR="0071653F" w:rsidRPr="00EB358F" w:rsidTr="007547F3">
        <w:trPr>
          <w:cantSplit/>
        </w:trPr>
        <w:tc>
          <w:tcPr>
            <w:tcW w:w="2296" w:type="dxa"/>
          </w:tcPr>
          <w:p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bookmarkStart w:id="1" w:name="_Hlk513644543"/>
          </w:p>
        </w:tc>
        <w:tc>
          <w:tcPr>
            <w:tcW w:w="76" w:type="dxa"/>
          </w:tcPr>
          <w:p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64" w:type="dxa"/>
            <w:gridSpan w:val="3"/>
          </w:tcPr>
          <w:p w:rsidR="0071653F" w:rsidRPr="00B779E6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98" w:type="dxa"/>
            <w:gridSpan w:val="3"/>
          </w:tcPr>
          <w:p w:rsidR="0071653F" w:rsidRPr="00B779E6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136" w:type="dxa"/>
            <w:gridSpan w:val="7"/>
            <w:tcBorders>
              <w:bottom w:val="single" w:sz="6" w:space="0" w:color="auto"/>
            </w:tcBorders>
          </w:tcPr>
          <w:p w:rsidR="0071653F" w:rsidRPr="00B779E6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779E6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</w:tr>
      <w:tr w:rsidR="0071653F" w:rsidRPr="00EB358F" w:rsidTr="007547F3">
        <w:trPr>
          <w:cantSplit/>
        </w:trPr>
        <w:tc>
          <w:tcPr>
            <w:tcW w:w="2296" w:type="dxa"/>
          </w:tcPr>
          <w:p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64" w:type="dxa"/>
            <w:gridSpan w:val="3"/>
            <w:tcBorders>
              <w:bottom w:val="single" w:sz="6" w:space="0" w:color="auto"/>
            </w:tcBorders>
          </w:tcPr>
          <w:p w:rsidR="0071653F" w:rsidRPr="00B779E6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779E6">
              <w:rPr>
                <w:rFonts w:asciiTheme="majorBidi" w:hAnsiTheme="majorBidi" w:cstheme="majorBidi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78" w:type="dxa"/>
          </w:tcPr>
          <w:p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98" w:type="dxa"/>
            <w:gridSpan w:val="3"/>
            <w:tcBorders>
              <w:bottom w:val="single" w:sz="6" w:space="0" w:color="auto"/>
            </w:tcBorders>
          </w:tcPr>
          <w:p w:rsidR="0071653F" w:rsidRPr="00B779E6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779E6">
              <w:rPr>
                <w:rFonts w:asciiTheme="majorBidi" w:hAnsiTheme="majorBidi"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76" w:type="dxa"/>
          </w:tcPr>
          <w:p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1653F" w:rsidRPr="00B779E6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779E6">
              <w:rPr>
                <w:rFonts w:asciiTheme="majorBidi" w:hAnsiTheme="majorBidi" w:cstheme="majorBidi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1653F" w:rsidRPr="00B779E6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B779E6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</w:t>
            </w:r>
            <w:r w:rsidRPr="00B779E6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รับ</w:t>
            </w:r>
          </w:p>
        </w:tc>
      </w:tr>
      <w:tr w:rsidR="00BE23DE" w:rsidRPr="00EB358F" w:rsidTr="007547F3">
        <w:trPr>
          <w:cantSplit/>
        </w:trPr>
        <w:tc>
          <w:tcPr>
            <w:tcW w:w="2296" w:type="dxa"/>
            <w:tcBorders>
              <w:bottom w:val="single" w:sz="6" w:space="0" w:color="auto"/>
            </w:tcBorders>
          </w:tcPr>
          <w:p w:rsidR="00BE23DE" w:rsidRPr="00EB358F" w:rsidRDefault="00BE23DE" w:rsidP="00BE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BE23DE" w:rsidRPr="00EB358F" w:rsidRDefault="00BE23DE" w:rsidP="00BE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779E6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6" w:type="dxa"/>
          </w:tcPr>
          <w:p w:rsidR="00BE23DE" w:rsidRPr="00EB358F" w:rsidRDefault="00BE23DE" w:rsidP="00BE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:rsidR="00BE23DE" w:rsidRPr="00EB358F" w:rsidRDefault="00BE23DE" w:rsidP="00BE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79E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EB358F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B779E6">
              <w:rPr>
                <w:rFonts w:asciiTheme="majorBidi" w:hAnsiTheme="majorBidi" w:cstheme="majorBidi"/>
                <w:sz w:val="20"/>
                <w:szCs w:val="2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ิถุนายน</w:t>
            </w:r>
            <w:r w:rsidRPr="00B779E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BE23DE" w:rsidRPr="00EB358F" w:rsidRDefault="00BE23DE" w:rsidP="00BE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:rsidR="00BE23DE" w:rsidRPr="00EB358F" w:rsidRDefault="00BE23DE" w:rsidP="00BE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79E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:rsidR="00BE23DE" w:rsidRPr="00EB358F" w:rsidRDefault="00BE23DE" w:rsidP="00BE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79E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78" w:type="dxa"/>
          </w:tcPr>
          <w:p w:rsidR="00BE23DE" w:rsidRPr="00EB358F" w:rsidRDefault="00BE23DE" w:rsidP="00BE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6" w:space="0" w:color="auto"/>
              <w:bottom w:val="single" w:sz="6" w:space="0" w:color="auto"/>
            </w:tcBorders>
          </w:tcPr>
          <w:p w:rsidR="00BE23DE" w:rsidRPr="00EB358F" w:rsidRDefault="00BE23DE" w:rsidP="00BE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79E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EB358F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B779E6">
              <w:rPr>
                <w:rFonts w:asciiTheme="majorBidi" w:hAnsiTheme="majorBidi" w:cstheme="majorBidi"/>
                <w:sz w:val="20"/>
                <w:szCs w:val="2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ิถุนายน</w:t>
            </w:r>
            <w:r w:rsidRPr="00B779E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BE23DE" w:rsidRPr="00EB358F" w:rsidRDefault="00BE23DE" w:rsidP="00BE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6" w:space="0" w:color="auto"/>
              <w:bottom w:val="single" w:sz="6" w:space="0" w:color="auto"/>
            </w:tcBorders>
          </w:tcPr>
          <w:p w:rsidR="00BE23DE" w:rsidRPr="00EB358F" w:rsidRDefault="00BE23DE" w:rsidP="00BE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79E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:rsidR="00BE23DE" w:rsidRPr="00EB358F" w:rsidRDefault="00BE23DE" w:rsidP="00BE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79E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76" w:type="dxa"/>
          </w:tcPr>
          <w:p w:rsidR="00BE23DE" w:rsidRPr="00EB358F" w:rsidRDefault="00BE23DE" w:rsidP="00BE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:rsidR="00BE23DE" w:rsidRPr="00EB358F" w:rsidRDefault="00BE23DE" w:rsidP="00BE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79E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EB358F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B779E6">
              <w:rPr>
                <w:rFonts w:asciiTheme="majorBidi" w:hAnsiTheme="majorBidi" w:cstheme="majorBidi"/>
                <w:sz w:val="20"/>
                <w:szCs w:val="2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ิถุนายน</w:t>
            </w:r>
            <w:r w:rsidRPr="00B779E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BE23DE" w:rsidRPr="00EB358F" w:rsidRDefault="00BE23DE" w:rsidP="00BE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</w:tcPr>
          <w:p w:rsidR="00BE23DE" w:rsidRPr="00EB358F" w:rsidRDefault="00BE23DE" w:rsidP="00BE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79E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:rsidR="00BE23DE" w:rsidRPr="00EB358F" w:rsidRDefault="00BE23DE" w:rsidP="00BE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79E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76" w:type="dxa"/>
          </w:tcPr>
          <w:p w:rsidR="00BE23DE" w:rsidRPr="00EB358F" w:rsidRDefault="00BE23DE" w:rsidP="00BE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E23DE" w:rsidRPr="00E86DAA" w:rsidRDefault="00BE23DE" w:rsidP="00BE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86DAA">
              <w:rPr>
                <w:rFonts w:asciiTheme="majorBidi" w:hAnsiTheme="majorBidi" w:cstheme="majorBidi" w:hint="cs"/>
                <w:sz w:val="20"/>
                <w:szCs w:val="20"/>
                <w:cs/>
              </w:rPr>
              <w:t>สำหรับงวดหกเดือน</w:t>
            </w:r>
          </w:p>
          <w:p w:rsidR="00BE23DE" w:rsidRPr="00EB358F" w:rsidRDefault="00BE23DE" w:rsidP="00BE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79E6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 xml:space="preserve">สิ้นสุดวันที่ </w:t>
            </w:r>
            <w:r w:rsidRPr="00EB358F">
              <w:rPr>
                <w:rFonts w:asciiTheme="majorBidi" w:hAnsiTheme="majorBidi" w:cstheme="majorBidi"/>
                <w:spacing w:val="-4"/>
                <w:sz w:val="20"/>
                <w:szCs w:val="20"/>
              </w:rPr>
              <w:t>3</w:t>
            </w:r>
            <w:r>
              <w:rPr>
                <w:rFonts w:asciiTheme="majorBidi" w:hAnsiTheme="majorBidi" w:cstheme="majorBidi"/>
                <w:spacing w:val="-4"/>
                <w:sz w:val="20"/>
                <w:szCs w:val="20"/>
              </w:rPr>
              <w:t>0</w:t>
            </w:r>
            <w:r w:rsidRPr="00EB358F">
              <w:rPr>
                <w:rFonts w:asciiTheme="majorBidi" w:hAnsiTheme="majorBidi"/>
                <w:spacing w:val="-4"/>
                <w:sz w:val="20"/>
                <w:szCs w:val="20"/>
                <w:cs/>
              </w:rPr>
              <w:t xml:space="preserve"> </w:t>
            </w:r>
            <w:r w:rsidRPr="00B779E6">
              <w:rPr>
                <w:rFonts w:asciiTheme="majorBidi" w:hAnsiTheme="majorBidi" w:cstheme="majorBidi"/>
                <w:sz w:val="20"/>
                <w:szCs w:val="2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ิถุนายน</w:t>
            </w:r>
            <w:r w:rsidRPr="00B779E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</w:tr>
      <w:tr w:rsidR="005B1365" w:rsidRPr="00EB358F" w:rsidTr="007547F3">
        <w:trPr>
          <w:cantSplit/>
        </w:trPr>
        <w:tc>
          <w:tcPr>
            <w:tcW w:w="2296" w:type="dxa"/>
            <w:tcBorders>
              <w:top w:val="single" w:sz="6" w:space="0" w:color="auto"/>
            </w:tcBorders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779E6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  <w:tc>
          <w:tcPr>
            <w:tcW w:w="76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779E6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  <w:tc>
          <w:tcPr>
            <w:tcW w:w="78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6" w:space="0" w:color="auto"/>
            </w:tcBorders>
          </w:tcPr>
          <w:p w:rsidR="005B1365" w:rsidRPr="00B779E6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779E6">
              <w:rPr>
                <w:rFonts w:asciiTheme="majorBidi" w:hAnsiTheme="majorBidi" w:cstheme="majorBidi" w:hint="cs"/>
                <w:sz w:val="20"/>
                <w:szCs w:val="20"/>
                <w:cs/>
              </w:rPr>
              <w:t>ร้อยละ</w:t>
            </w:r>
          </w:p>
        </w:tc>
        <w:tc>
          <w:tcPr>
            <w:tcW w:w="76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6" w:space="0" w:color="auto"/>
            </w:tcBorders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779E6">
              <w:rPr>
                <w:rFonts w:asciiTheme="majorBidi" w:hAnsiTheme="majorBidi" w:cstheme="majorBidi" w:hint="cs"/>
                <w:sz w:val="20"/>
                <w:szCs w:val="20"/>
                <w:cs/>
              </w:rPr>
              <w:t>ร้อยละ</w:t>
            </w:r>
          </w:p>
        </w:tc>
        <w:tc>
          <w:tcPr>
            <w:tcW w:w="76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</w:tr>
      <w:tr w:rsidR="00AB0682" w:rsidRPr="00EB358F" w:rsidTr="007547F3">
        <w:trPr>
          <w:cantSplit/>
        </w:trPr>
        <w:tc>
          <w:tcPr>
            <w:tcW w:w="2296" w:type="dxa"/>
            <w:vAlign w:val="center"/>
          </w:tcPr>
          <w:p w:rsidR="00AB0682" w:rsidRPr="00EB358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B779E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พรี</w:t>
            </w:r>
            <w:r w:rsidRPr="007547F3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เมี่ยม เฟล็กซิเบิ้ล แพคเกจจิ้ง จำกัด</w:t>
            </w:r>
          </w:p>
        </w:tc>
        <w:tc>
          <w:tcPr>
            <w:tcW w:w="76" w:type="dxa"/>
          </w:tcPr>
          <w:p w:rsidR="00AB0682" w:rsidRPr="00EB358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:rsidR="00AB0682" w:rsidRPr="00EB358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:rsidR="00AB0682" w:rsidRPr="00EB358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:rsidR="00AB0682" w:rsidRPr="00EB358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8" w:type="dxa"/>
          </w:tcPr>
          <w:p w:rsidR="00AB0682" w:rsidRPr="00B779E6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1" w:type="dxa"/>
            <w:shd w:val="clear" w:color="auto" w:fill="auto"/>
          </w:tcPr>
          <w:p w:rsidR="00AB0682" w:rsidRPr="00EB358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Pr="00EB358F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76" w:type="dxa"/>
          </w:tcPr>
          <w:p w:rsidR="00AB0682" w:rsidRPr="00EB358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</w:tcPr>
          <w:p w:rsidR="00AB0682" w:rsidRPr="00EB358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Pr="00EB358F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76" w:type="dxa"/>
          </w:tcPr>
          <w:p w:rsidR="00AB0682" w:rsidRPr="00B779E6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shd w:val="clear" w:color="auto" w:fill="auto"/>
          </w:tcPr>
          <w:p w:rsidR="00AB0682" w:rsidRPr="00EB358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:rsidR="00AB0682" w:rsidRPr="00EB358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</w:tcPr>
          <w:p w:rsidR="00AB0682" w:rsidRPr="00EB358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:rsidR="00AB0682" w:rsidRPr="00EB358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</w:tcPr>
          <w:p w:rsidR="00AB0682" w:rsidRPr="00EB358F" w:rsidRDefault="00AB0682" w:rsidP="00AB0682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358F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10" w:type="dxa"/>
          </w:tcPr>
          <w:p w:rsidR="00AB0682" w:rsidRPr="00EB358F" w:rsidRDefault="00AB0682" w:rsidP="00AB0682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:rsidR="00AB0682" w:rsidRPr="00EB358F" w:rsidRDefault="00AB0682" w:rsidP="00AB0682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358F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</w:tr>
      <w:tr w:rsidR="00AB0682" w:rsidRPr="00EB358F" w:rsidTr="007547F3">
        <w:trPr>
          <w:cantSplit/>
          <w:trHeight w:val="63"/>
        </w:trPr>
        <w:tc>
          <w:tcPr>
            <w:tcW w:w="2296" w:type="dxa"/>
          </w:tcPr>
          <w:p w:rsidR="00AB0682" w:rsidRPr="00B779E6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779E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โซลาร์ พีพีเอ็ม จำกัด </w:t>
            </w:r>
          </w:p>
        </w:tc>
        <w:tc>
          <w:tcPr>
            <w:tcW w:w="76" w:type="dxa"/>
          </w:tcPr>
          <w:p w:rsidR="00AB0682" w:rsidRPr="00EB358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:rsidR="00AB0682" w:rsidRPr="00EB358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:rsidR="00AB0682" w:rsidRPr="00EB358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:rsidR="00AB0682" w:rsidRPr="00EB358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8" w:type="dxa"/>
          </w:tcPr>
          <w:p w:rsidR="00AB0682" w:rsidRPr="00B779E6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1" w:type="dxa"/>
            <w:shd w:val="clear" w:color="auto" w:fill="auto"/>
          </w:tcPr>
          <w:p w:rsidR="00AB0682" w:rsidRPr="00EB358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59</w:t>
            </w:r>
            <w:r w:rsidRPr="00EB358F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t>96</w:t>
            </w:r>
          </w:p>
        </w:tc>
        <w:tc>
          <w:tcPr>
            <w:tcW w:w="76" w:type="dxa"/>
          </w:tcPr>
          <w:p w:rsidR="00AB0682" w:rsidRPr="00EB358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</w:tcPr>
          <w:p w:rsidR="00AB0682" w:rsidRPr="00EB358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59</w:t>
            </w:r>
            <w:r w:rsidRPr="00EB358F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t>96</w:t>
            </w:r>
          </w:p>
        </w:tc>
        <w:tc>
          <w:tcPr>
            <w:tcW w:w="76" w:type="dxa"/>
          </w:tcPr>
          <w:p w:rsidR="00AB0682" w:rsidRPr="00B779E6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shd w:val="clear" w:color="auto" w:fill="auto"/>
          </w:tcPr>
          <w:p w:rsidR="00AB0682" w:rsidRPr="00EB358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35,976</w:t>
            </w:r>
          </w:p>
        </w:tc>
        <w:tc>
          <w:tcPr>
            <w:tcW w:w="76" w:type="dxa"/>
          </w:tcPr>
          <w:p w:rsidR="00AB0682" w:rsidRPr="00EB358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</w:tcPr>
          <w:p w:rsidR="00AB0682" w:rsidRPr="00EB358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35,976</w:t>
            </w:r>
          </w:p>
        </w:tc>
        <w:tc>
          <w:tcPr>
            <w:tcW w:w="76" w:type="dxa"/>
          </w:tcPr>
          <w:p w:rsidR="00AB0682" w:rsidRPr="00EB358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</w:tcPr>
          <w:p w:rsidR="00AB0682" w:rsidRPr="00EB358F" w:rsidRDefault="00AB0682" w:rsidP="00AB0682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358F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10" w:type="dxa"/>
          </w:tcPr>
          <w:p w:rsidR="00AB0682" w:rsidRPr="00EB358F" w:rsidRDefault="00AB0682" w:rsidP="00AB0682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:rsidR="00AB0682" w:rsidRPr="00EB358F" w:rsidRDefault="00AB0682" w:rsidP="00AB0682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358F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</w:tr>
      <w:tr w:rsidR="00AB0682" w:rsidRPr="00EB358F" w:rsidTr="007547F3">
        <w:trPr>
          <w:cantSplit/>
        </w:trPr>
        <w:tc>
          <w:tcPr>
            <w:tcW w:w="2296" w:type="dxa"/>
            <w:vAlign w:val="center"/>
          </w:tcPr>
          <w:p w:rsidR="00AB0682" w:rsidRPr="00EB358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567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B779E6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</w:tcPr>
          <w:p w:rsidR="00AB0682" w:rsidRPr="00EB358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:rsidR="00AB0682" w:rsidRPr="00EB358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AB0682" w:rsidRPr="00EB358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:rsidR="00AB0682" w:rsidRPr="00EB358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:rsidR="00AB0682" w:rsidRPr="00B779E6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1" w:type="dxa"/>
          </w:tcPr>
          <w:p w:rsidR="00AB0682" w:rsidRPr="00EB358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AB0682" w:rsidRPr="00EB358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</w:tcPr>
          <w:p w:rsidR="00AB0682" w:rsidRPr="00EB358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AB0682" w:rsidRPr="00B779E6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B0682" w:rsidRPr="00EB358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95,676</w:t>
            </w:r>
          </w:p>
        </w:tc>
        <w:tc>
          <w:tcPr>
            <w:tcW w:w="76" w:type="dxa"/>
          </w:tcPr>
          <w:p w:rsidR="00AB0682" w:rsidRPr="00EB358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double" w:sz="6" w:space="0" w:color="auto"/>
            </w:tcBorders>
          </w:tcPr>
          <w:p w:rsidR="00AB0682" w:rsidRPr="00EB358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95,676</w:t>
            </w:r>
          </w:p>
        </w:tc>
        <w:tc>
          <w:tcPr>
            <w:tcW w:w="76" w:type="dxa"/>
          </w:tcPr>
          <w:p w:rsidR="00AB0682" w:rsidRPr="00EB358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double" w:sz="6" w:space="0" w:color="auto"/>
            </w:tcBorders>
          </w:tcPr>
          <w:p w:rsidR="00AB0682" w:rsidRPr="00EB358F" w:rsidRDefault="00AB0682" w:rsidP="00AB0682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358F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10" w:type="dxa"/>
          </w:tcPr>
          <w:p w:rsidR="00AB0682" w:rsidRPr="00EB358F" w:rsidRDefault="00AB0682" w:rsidP="00AB0682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:rsidR="00AB0682" w:rsidRPr="00EB358F" w:rsidRDefault="00AB0682" w:rsidP="00AB0682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358F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</w:tr>
      <w:bookmarkEnd w:id="1"/>
    </w:tbl>
    <w:p w:rsidR="00393F9C" w:rsidRDefault="00393F9C" w:rsidP="00393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14719F" w:rsidRPr="002E2D96" w:rsidRDefault="0014719F" w:rsidP="00D54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9119B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2E2D96">
        <w:rPr>
          <w:rFonts w:asciiTheme="majorBidi" w:hAnsiTheme="majorBidi"/>
          <w:b/>
          <w:bCs/>
          <w:sz w:val="32"/>
          <w:szCs w:val="32"/>
          <w:cs/>
        </w:rPr>
        <w:t>.</w:t>
      </w:r>
      <w:r w:rsidR="002E2D96" w:rsidRPr="00B779E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 w:rsidR="00D5426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779E6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14719F" w:rsidRPr="00FB087F" w:rsidRDefault="0014719F" w:rsidP="00393F9C">
      <w:pPr>
        <w:tabs>
          <w:tab w:val="clear" w:pos="227"/>
          <w:tab w:val="left" w:pos="284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Hlk32508438"/>
      <w:r w:rsidRPr="00B779E6">
        <w:rPr>
          <w:rFonts w:asciiTheme="majorBidi" w:hAnsiTheme="majorBidi"/>
          <w:sz w:val="32"/>
          <w:szCs w:val="32"/>
          <w:cs/>
        </w:rPr>
        <w:t xml:space="preserve">ณ </w:t>
      </w:r>
      <w:r w:rsidR="00C608AB" w:rsidRPr="00B779E6">
        <w:rPr>
          <w:rFonts w:asciiTheme="majorBidi" w:hAnsiTheme="majorBidi"/>
          <w:sz w:val="32"/>
          <w:szCs w:val="32"/>
          <w:cs/>
        </w:rPr>
        <w:t xml:space="preserve">วันที่ </w:t>
      </w:r>
      <w:r w:rsidR="00C608AB" w:rsidRPr="00567B96">
        <w:rPr>
          <w:rFonts w:asciiTheme="majorBidi" w:hAnsiTheme="majorBidi" w:cstheme="majorBidi"/>
          <w:sz w:val="32"/>
          <w:szCs w:val="32"/>
        </w:rPr>
        <w:t>3</w:t>
      </w:r>
      <w:r w:rsidR="00AA72C0">
        <w:rPr>
          <w:rFonts w:asciiTheme="majorBidi" w:hAnsiTheme="majorBidi" w:cstheme="majorBidi"/>
          <w:sz w:val="32"/>
          <w:szCs w:val="32"/>
        </w:rPr>
        <w:t>0</w:t>
      </w:r>
      <w:r w:rsidR="00C608AB" w:rsidRPr="00B779E6">
        <w:rPr>
          <w:rFonts w:asciiTheme="majorBidi" w:hAnsiTheme="majorBidi" w:cstheme="majorBidi"/>
          <w:sz w:val="32"/>
          <w:szCs w:val="32"/>
          <w:cs/>
        </w:rPr>
        <w:t xml:space="preserve"> ม</w:t>
      </w:r>
      <w:r w:rsidR="00AA72C0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="00C608AB" w:rsidRPr="00B779E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608AB" w:rsidRPr="00567B96">
        <w:rPr>
          <w:rFonts w:asciiTheme="majorBidi" w:hAnsiTheme="majorBidi" w:cstheme="majorBidi"/>
          <w:sz w:val="32"/>
          <w:szCs w:val="32"/>
        </w:rPr>
        <w:t>256</w:t>
      </w:r>
      <w:r w:rsidR="00C608AB">
        <w:rPr>
          <w:rFonts w:asciiTheme="majorBidi" w:hAnsiTheme="majorBidi" w:cstheme="majorBidi"/>
          <w:sz w:val="32"/>
          <w:szCs w:val="32"/>
        </w:rPr>
        <w:t xml:space="preserve">3 </w:t>
      </w:r>
      <w:r w:rsidR="00C608AB" w:rsidRPr="00B779E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779E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>
        <w:rPr>
          <w:rFonts w:asciiTheme="majorBidi" w:hAnsiTheme="majorBidi"/>
          <w:sz w:val="32"/>
          <w:szCs w:val="32"/>
        </w:rPr>
        <w:t xml:space="preserve">31 </w:t>
      </w:r>
      <w:r w:rsidRPr="00B779E6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/>
          <w:sz w:val="32"/>
          <w:szCs w:val="32"/>
        </w:rPr>
        <w:t>2562</w:t>
      </w:r>
      <w:r w:rsidRPr="00B779E6">
        <w:rPr>
          <w:rFonts w:asciiTheme="majorBidi" w:hAnsiTheme="majorBidi" w:hint="cs"/>
          <w:sz w:val="32"/>
          <w:szCs w:val="32"/>
          <w:cs/>
        </w:rPr>
        <w:t xml:space="preserve"> </w:t>
      </w:r>
      <w:r w:rsidRPr="00FB087F">
        <w:rPr>
          <w:rFonts w:asciiTheme="majorBidi" w:hAnsiTheme="majorBidi" w:hint="cs"/>
          <w:sz w:val="32"/>
          <w:szCs w:val="32"/>
          <w:cs/>
        </w:rPr>
        <w:t xml:space="preserve">อสังหาริมทรัพย์เพื่อการลงทุนเป็นที่ดินที่ยังไม่ใช้ดำเนินงานของบริษัทจำนวน </w:t>
      </w:r>
      <w:r w:rsidRPr="00FB087F">
        <w:rPr>
          <w:rFonts w:asciiTheme="majorBidi" w:hAnsiTheme="majorBidi"/>
          <w:sz w:val="32"/>
          <w:szCs w:val="32"/>
        </w:rPr>
        <w:t xml:space="preserve">2 </w:t>
      </w:r>
      <w:r w:rsidRPr="00FB087F">
        <w:rPr>
          <w:rFonts w:asciiTheme="majorBidi" w:hAnsiTheme="majorBidi" w:hint="cs"/>
          <w:sz w:val="32"/>
          <w:szCs w:val="32"/>
          <w:cs/>
        </w:rPr>
        <w:t xml:space="preserve">แปลง มูลค่าราคาทุน </w:t>
      </w:r>
      <w:r w:rsidRPr="00FB087F">
        <w:rPr>
          <w:rFonts w:asciiTheme="majorBidi" w:hAnsiTheme="majorBidi"/>
          <w:sz w:val="32"/>
          <w:szCs w:val="32"/>
        </w:rPr>
        <w:t>11</w:t>
      </w:r>
      <w:r w:rsidRPr="00FB087F">
        <w:rPr>
          <w:rFonts w:asciiTheme="majorBidi" w:hAnsiTheme="majorBidi"/>
          <w:sz w:val="32"/>
          <w:szCs w:val="32"/>
          <w:cs/>
        </w:rPr>
        <w:t>.</w:t>
      </w:r>
      <w:r w:rsidR="008B6D79">
        <w:rPr>
          <w:rFonts w:asciiTheme="majorBidi" w:hAnsiTheme="majorBidi"/>
          <w:sz w:val="32"/>
          <w:szCs w:val="32"/>
        </w:rPr>
        <w:t>2</w:t>
      </w:r>
      <w:r w:rsidRPr="00FB087F">
        <w:rPr>
          <w:rFonts w:asciiTheme="majorBidi" w:hAnsiTheme="majorBidi"/>
          <w:sz w:val="32"/>
          <w:szCs w:val="32"/>
        </w:rPr>
        <w:t xml:space="preserve">5 </w:t>
      </w:r>
      <w:r w:rsidRPr="00FB087F">
        <w:rPr>
          <w:rFonts w:asciiTheme="majorBidi" w:hAnsiTheme="majorBidi" w:hint="cs"/>
          <w:sz w:val="32"/>
          <w:szCs w:val="32"/>
          <w:cs/>
        </w:rPr>
        <w:t xml:space="preserve">ล้านบาท โดยเมื่อวันที่ </w:t>
      </w:r>
      <w:r w:rsidRPr="00FB087F">
        <w:rPr>
          <w:rFonts w:asciiTheme="majorBidi" w:hAnsiTheme="majorBidi"/>
          <w:sz w:val="32"/>
          <w:szCs w:val="32"/>
        </w:rPr>
        <w:t>21</w:t>
      </w:r>
      <w:r w:rsidRPr="00FB087F">
        <w:rPr>
          <w:rFonts w:asciiTheme="majorBidi" w:hAnsiTheme="majorBidi" w:hint="cs"/>
          <w:sz w:val="32"/>
          <w:szCs w:val="32"/>
          <w:cs/>
        </w:rPr>
        <w:t xml:space="preserve"> กุมภาพันธ์ </w:t>
      </w:r>
      <w:r w:rsidRPr="00FB087F">
        <w:rPr>
          <w:rFonts w:asciiTheme="majorBidi" w:hAnsiTheme="majorBidi"/>
          <w:sz w:val="32"/>
          <w:szCs w:val="32"/>
        </w:rPr>
        <w:t>2560</w:t>
      </w:r>
      <w:r w:rsidRPr="00FB087F">
        <w:rPr>
          <w:rFonts w:asciiTheme="majorBidi" w:hAnsiTheme="majorBidi" w:hint="cs"/>
          <w:sz w:val="32"/>
          <w:szCs w:val="32"/>
          <w:cs/>
        </w:rPr>
        <w:t xml:space="preserve"> บริษัทได้ประเมินราคาที่ดินแปลงที่ </w:t>
      </w:r>
      <w:r w:rsidRPr="00FB087F">
        <w:rPr>
          <w:rFonts w:asciiTheme="majorBidi" w:hAnsiTheme="majorBidi"/>
          <w:sz w:val="32"/>
          <w:szCs w:val="32"/>
        </w:rPr>
        <w:t xml:space="preserve">1 </w:t>
      </w:r>
      <w:r w:rsidRPr="00FB087F">
        <w:rPr>
          <w:rFonts w:asciiTheme="majorBidi" w:hAnsiTheme="majorBidi" w:hint="cs"/>
          <w:sz w:val="32"/>
          <w:szCs w:val="32"/>
          <w:cs/>
        </w:rPr>
        <w:t>โดยผู้ประเมินราคาอิสระใช้วิธีเปรียบเทียบกับราคาตลาด มีมูลค่าประเมินเป็นจำนวนเงิน</w:t>
      </w:r>
      <w:r w:rsidRPr="00FB087F">
        <w:rPr>
          <w:rFonts w:asciiTheme="majorBidi" w:hAnsiTheme="majorBidi"/>
          <w:sz w:val="32"/>
          <w:szCs w:val="32"/>
        </w:rPr>
        <w:t xml:space="preserve"> 4</w:t>
      </w:r>
      <w:r w:rsidRPr="00FB087F">
        <w:rPr>
          <w:rFonts w:asciiTheme="majorBidi" w:hAnsiTheme="majorBidi"/>
          <w:sz w:val="32"/>
          <w:szCs w:val="32"/>
          <w:cs/>
        </w:rPr>
        <w:t>.</w:t>
      </w:r>
      <w:r w:rsidRPr="00FB087F">
        <w:rPr>
          <w:rFonts w:asciiTheme="majorBidi" w:hAnsiTheme="majorBidi"/>
          <w:sz w:val="32"/>
          <w:szCs w:val="32"/>
        </w:rPr>
        <w:t>80</w:t>
      </w:r>
      <w:r w:rsidRPr="00FB087F">
        <w:rPr>
          <w:rFonts w:asciiTheme="majorBidi" w:hAnsiTheme="majorBidi" w:hint="cs"/>
          <w:sz w:val="32"/>
          <w:szCs w:val="32"/>
          <w:cs/>
        </w:rPr>
        <w:t xml:space="preserve"> ล้านบาท และวันที่ </w:t>
      </w:r>
      <w:r w:rsidRPr="00FB087F">
        <w:rPr>
          <w:rFonts w:asciiTheme="majorBidi" w:hAnsiTheme="majorBidi"/>
          <w:sz w:val="32"/>
          <w:szCs w:val="32"/>
        </w:rPr>
        <w:t>2</w:t>
      </w:r>
      <w:r w:rsidRPr="00FB087F">
        <w:rPr>
          <w:rFonts w:asciiTheme="majorBidi" w:hAnsiTheme="majorBidi" w:hint="cs"/>
          <w:sz w:val="32"/>
          <w:szCs w:val="32"/>
          <w:cs/>
        </w:rPr>
        <w:t xml:space="preserve"> มีนาคม </w:t>
      </w:r>
      <w:r w:rsidRPr="00FB087F">
        <w:rPr>
          <w:rFonts w:asciiTheme="majorBidi" w:hAnsiTheme="majorBidi"/>
          <w:sz w:val="32"/>
          <w:szCs w:val="32"/>
        </w:rPr>
        <w:t>2561</w:t>
      </w:r>
      <w:r w:rsidRPr="00FB087F">
        <w:rPr>
          <w:rFonts w:asciiTheme="majorBidi" w:hAnsiTheme="majorBidi" w:hint="cs"/>
          <w:sz w:val="32"/>
          <w:szCs w:val="32"/>
          <w:cs/>
        </w:rPr>
        <w:t xml:space="preserve"> บริษัทได้มีการประเมินราคาที่ดินแปลงที่ </w:t>
      </w:r>
      <w:r w:rsidRPr="00FB087F">
        <w:rPr>
          <w:rFonts w:asciiTheme="majorBidi" w:hAnsiTheme="majorBidi"/>
          <w:sz w:val="32"/>
          <w:szCs w:val="32"/>
        </w:rPr>
        <w:t xml:space="preserve">2 </w:t>
      </w:r>
      <w:r w:rsidRPr="00FB087F">
        <w:rPr>
          <w:rFonts w:asciiTheme="majorBidi" w:hAnsiTheme="majorBidi" w:hint="cs"/>
          <w:sz w:val="32"/>
          <w:szCs w:val="32"/>
          <w:cs/>
        </w:rPr>
        <w:t xml:space="preserve">โดยใช้วิธีเปรียบเทียบกับราคาตลาด มีมูลค่าประเมินเป็นจำนวนเงิน </w:t>
      </w:r>
      <w:r w:rsidRPr="00FB087F">
        <w:rPr>
          <w:rFonts w:asciiTheme="majorBidi" w:hAnsiTheme="majorBidi"/>
          <w:sz w:val="32"/>
          <w:szCs w:val="32"/>
        </w:rPr>
        <w:t>48</w:t>
      </w:r>
      <w:r w:rsidRPr="00FB087F">
        <w:rPr>
          <w:rFonts w:asciiTheme="majorBidi" w:hAnsiTheme="majorBidi"/>
          <w:sz w:val="32"/>
          <w:szCs w:val="32"/>
          <w:cs/>
        </w:rPr>
        <w:t>.</w:t>
      </w:r>
      <w:r w:rsidRPr="00FB087F">
        <w:rPr>
          <w:rFonts w:asciiTheme="majorBidi" w:hAnsiTheme="majorBidi"/>
          <w:sz w:val="32"/>
          <w:szCs w:val="32"/>
        </w:rPr>
        <w:t>20</w:t>
      </w:r>
      <w:r w:rsidRPr="00FB087F">
        <w:rPr>
          <w:rFonts w:asciiTheme="majorBidi" w:hAnsiTheme="majorBidi" w:hint="cs"/>
          <w:sz w:val="32"/>
          <w:szCs w:val="32"/>
          <w:cs/>
        </w:rPr>
        <w:t xml:space="preserve"> ล้านบาท รวมอสังหาริมทรัพย์เพื่อการลงทุนมีมูลค่าประเมินทั้งสิ้นเป็นจำนวนเงิน </w:t>
      </w:r>
      <w:r w:rsidRPr="00FB087F">
        <w:rPr>
          <w:rFonts w:asciiTheme="majorBidi" w:hAnsiTheme="majorBidi"/>
          <w:sz w:val="32"/>
          <w:szCs w:val="32"/>
        </w:rPr>
        <w:t>53</w:t>
      </w:r>
      <w:r w:rsidRPr="00FB087F">
        <w:rPr>
          <w:rFonts w:asciiTheme="majorBidi" w:hAnsiTheme="majorBidi"/>
          <w:sz w:val="32"/>
          <w:szCs w:val="32"/>
          <w:cs/>
        </w:rPr>
        <w:t>.</w:t>
      </w:r>
      <w:r w:rsidRPr="00FB087F">
        <w:rPr>
          <w:rFonts w:asciiTheme="majorBidi" w:hAnsiTheme="majorBidi"/>
          <w:sz w:val="32"/>
          <w:szCs w:val="32"/>
        </w:rPr>
        <w:t>00</w:t>
      </w:r>
      <w:r w:rsidRPr="00FB087F">
        <w:rPr>
          <w:rFonts w:asciiTheme="majorBidi" w:hAnsiTheme="majorBidi" w:hint="cs"/>
          <w:sz w:val="32"/>
          <w:szCs w:val="32"/>
          <w:cs/>
        </w:rPr>
        <w:t xml:space="preserve"> ล้านบาท</w:t>
      </w:r>
      <w:bookmarkEnd w:id="2"/>
    </w:p>
    <w:p w:rsidR="005123F3" w:rsidRPr="000F47AE" w:rsidRDefault="005123F3" w:rsidP="00393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CE21F0" w:rsidRPr="00A16885" w:rsidRDefault="00AC588C" w:rsidP="00393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6738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E21F0" w:rsidRPr="00A16885">
        <w:rPr>
          <w:rFonts w:asciiTheme="majorBidi" w:hAnsiTheme="majorBidi"/>
          <w:b/>
          <w:bCs/>
          <w:color w:val="000000"/>
          <w:sz w:val="30"/>
          <w:szCs w:val="30"/>
          <w:cs/>
        </w:rPr>
        <w:t>.</w:t>
      </w:r>
      <w:r w:rsidR="00CE21F0" w:rsidRPr="00A16885">
        <w:rPr>
          <w:rFonts w:asciiTheme="majorBidi" w:hAnsiTheme="majorBidi" w:cstheme="majorBidi"/>
          <w:b/>
          <w:bCs/>
          <w:color w:val="000000"/>
          <w:sz w:val="30"/>
          <w:szCs w:val="30"/>
        </w:rPr>
        <w:tab/>
      </w:r>
      <w:r w:rsidR="00C640A3" w:rsidRPr="00B779E6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CE21F0" w:rsidRPr="00B779E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และอุปกรณ์ </w:t>
      </w:r>
    </w:p>
    <w:p w:rsidR="00CE21F0" w:rsidRPr="00B779E6" w:rsidRDefault="00CE21F0" w:rsidP="00393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left="284" w:right="-3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779E6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AA72C0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B779E6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567B96">
        <w:rPr>
          <w:rFonts w:asciiTheme="majorBidi" w:hAnsiTheme="majorBidi" w:cstheme="majorBidi"/>
          <w:sz w:val="32"/>
          <w:szCs w:val="32"/>
        </w:rPr>
        <w:t>3</w:t>
      </w:r>
      <w:r w:rsidR="00AA72C0">
        <w:rPr>
          <w:rFonts w:asciiTheme="majorBidi" w:hAnsiTheme="majorBidi" w:cstheme="majorBidi"/>
          <w:sz w:val="32"/>
          <w:szCs w:val="32"/>
        </w:rPr>
        <w:t>0</w:t>
      </w:r>
      <w:r w:rsidRPr="00B779E6">
        <w:rPr>
          <w:rFonts w:asciiTheme="majorBidi" w:hAnsiTheme="majorBidi" w:cstheme="majorBidi"/>
          <w:sz w:val="32"/>
          <w:szCs w:val="32"/>
          <w:cs/>
        </w:rPr>
        <w:t xml:space="preserve"> ม</w:t>
      </w:r>
      <w:r w:rsidR="00AA72C0">
        <w:rPr>
          <w:rFonts w:asciiTheme="majorBidi" w:hAnsiTheme="majorBidi" w:cstheme="majorBidi" w:hint="cs"/>
          <w:sz w:val="32"/>
          <w:szCs w:val="32"/>
          <w:cs/>
        </w:rPr>
        <w:t xml:space="preserve">ิถุนายน </w:t>
      </w:r>
      <w:r w:rsidR="00550E4F">
        <w:rPr>
          <w:rFonts w:asciiTheme="majorBidi" w:hAnsiTheme="majorBidi" w:cstheme="majorBidi"/>
          <w:sz w:val="32"/>
          <w:szCs w:val="32"/>
        </w:rPr>
        <w:t>2563</w:t>
      </w:r>
      <w:r w:rsidRPr="00A16885">
        <w:rPr>
          <w:rFonts w:asciiTheme="majorBidi" w:hAnsiTheme="majorBidi"/>
          <w:sz w:val="32"/>
          <w:szCs w:val="32"/>
          <w:cs/>
        </w:rPr>
        <w:t xml:space="preserve"> </w:t>
      </w:r>
      <w:r w:rsidRPr="00B779E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79"/>
        <w:gridCol w:w="1871"/>
        <w:gridCol w:w="142"/>
        <w:gridCol w:w="1928"/>
      </w:tblGrid>
      <w:tr w:rsidR="00CE21F0" w:rsidRPr="00F2757C" w:rsidTr="00F968F6">
        <w:tc>
          <w:tcPr>
            <w:tcW w:w="4479" w:type="dxa"/>
          </w:tcPr>
          <w:p w:rsidR="00CE21F0" w:rsidRPr="00F2757C" w:rsidRDefault="00CE21F0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  <w:tc>
          <w:tcPr>
            <w:tcW w:w="3941" w:type="dxa"/>
            <w:gridSpan w:val="3"/>
            <w:tcBorders>
              <w:bottom w:val="single" w:sz="6" w:space="0" w:color="auto"/>
            </w:tcBorders>
          </w:tcPr>
          <w:p w:rsidR="00CE21F0" w:rsidRPr="00B779E6" w:rsidRDefault="00CE21F0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center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B779E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พันบาท</w:t>
            </w:r>
          </w:p>
        </w:tc>
      </w:tr>
      <w:tr w:rsidR="00CE21F0" w:rsidRPr="00F2757C" w:rsidTr="002B5093">
        <w:tc>
          <w:tcPr>
            <w:tcW w:w="4479" w:type="dxa"/>
          </w:tcPr>
          <w:p w:rsidR="00CE21F0" w:rsidRPr="00F2757C" w:rsidRDefault="00CE21F0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:rsidR="00CE21F0" w:rsidRPr="00F2757C" w:rsidRDefault="00CE21F0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  <w:r w:rsidRPr="00B779E6"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CE21F0" w:rsidRPr="00F2757C" w:rsidRDefault="00CE21F0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CE21F0" w:rsidRPr="00B779E6" w:rsidRDefault="00CE21F0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</w:pPr>
            <w:r w:rsidRPr="00B779E6"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E21F0" w:rsidRPr="00F2757C" w:rsidTr="002B5093">
        <w:tc>
          <w:tcPr>
            <w:tcW w:w="4479" w:type="dxa"/>
          </w:tcPr>
          <w:p w:rsidR="00CE21F0" w:rsidRPr="00F2757C" w:rsidRDefault="00CE21F0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  <w:r w:rsidRPr="00B779E6"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71" w:type="dxa"/>
            <w:tcBorders>
              <w:top w:val="single" w:sz="6" w:space="0" w:color="auto"/>
            </w:tcBorders>
          </w:tcPr>
          <w:p w:rsidR="00CE21F0" w:rsidRPr="00F2757C" w:rsidRDefault="00CE21F0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</w:p>
        </w:tc>
        <w:tc>
          <w:tcPr>
            <w:tcW w:w="142" w:type="dxa"/>
          </w:tcPr>
          <w:p w:rsidR="00CE21F0" w:rsidRPr="00F2757C" w:rsidRDefault="00CE21F0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CE21F0" w:rsidRPr="00F2757C" w:rsidRDefault="00CE21F0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</w:p>
        </w:tc>
      </w:tr>
      <w:tr w:rsidR="00CE21F0" w:rsidRPr="00F2757C" w:rsidTr="002B5093">
        <w:tc>
          <w:tcPr>
            <w:tcW w:w="4479" w:type="dxa"/>
          </w:tcPr>
          <w:p w:rsidR="00CE21F0" w:rsidRPr="00B779E6" w:rsidRDefault="00CE21F0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B779E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B779E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ธันวาคม </w:t>
            </w:r>
            <w:r w:rsidR="00AC588C"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="00FA65BB"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</w:t>
            </w:r>
          </w:p>
        </w:tc>
        <w:tc>
          <w:tcPr>
            <w:tcW w:w="1871" w:type="dxa"/>
          </w:tcPr>
          <w:p w:rsidR="00CE21F0" w:rsidRPr="00F2757C" w:rsidRDefault="00E046E5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762,232</w:t>
            </w:r>
          </w:p>
        </w:tc>
        <w:tc>
          <w:tcPr>
            <w:tcW w:w="142" w:type="dxa"/>
          </w:tcPr>
          <w:p w:rsidR="00CE21F0" w:rsidRPr="00B779E6" w:rsidRDefault="00CE21F0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CE21F0" w:rsidRPr="00B779E6" w:rsidRDefault="00C04E92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470,034</w:t>
            </w:r>
          </w:p>
        </w:tc>
      </w:tr>
      <w:tr w:rsidR="00CE21F0" w:rsidRPr="00F2757C" w:rsidTr="002B5093">
        <w:tc>
          <w:tcPr>
            <w:tcW w:w="4479" w:type="dxa"/>
          </w:tcPr>
          <w:p w:rsidR="00CE21F0" w:rsidRPr="00B779E6" w:rsidRDefault="00CE21F0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B779E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871" w:type="dxa"/>
          </w:tcPr>
          <w:p w:rsidR="00CE21F0" w:rsidRPr="00F2757C" w:rsidRDefault="00393F9C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9,599</w:t>
            </w:r>
          </w:p>
        </w:tc>
        <w:tc>
          <w:tcPr>
            <w:tcW w:w="142" w:type="dxa"/>
          </w:tcPr>
          <w:p w:rsidR="00CE21F0" w:rsidRPr="00B779E6" w:rsidRDefault="00CE21F0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CE21F0" w:rsidRPr="00F2757C" w:rsidRDefault="00DA40C1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DA40C1">
              <w:rPr>
                <w:rFonts w:asciiTheme="majorBidi" w:hAnsiTheme="majorBidi" w:cstheme="majorBidi"/>
                <w:position w:val="2"/>
                <w:sz w:val="32"/>
                <w:szCs w:val="32"/>
              </w:rPr>
              <w:t>6,297</w:t>
            </w:r>
          </w:p>
        </w:tc>
      </w:tr>
      <w:tr w:rsidR="00343D59" w:rsidRPr="00F2757C" w:rsidTr="002B5093">
        <w:tc>
          <w:tcPr>
            <w:tcW w:w="4479" w:type="dxa"/>
          </w:tcPr>
          <w:p w:rsidR="00343D59" w:rsidRPr="00B779E6" w:rsidRDefault="00343D59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B779E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:rsidR="00343D59" w:rsidRPr="00F2757C" w:rsidRDefault="00393F9C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(1,277)</w:t>
            </w:r>
          </w:p>
        </w:tc>
        <w:tc>
          <w:tcPr>
            <w:tcW w:w="142" w:type="dxa"/>
          </w:tcPr>
          <w:p w:rsidR="00343D59" w:rsidRPr="00B779E6" w:rsidRDefault="00343D59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:rsidR="00343D59" w:rsidRPr="00F2757C" w:rsidRDefault="00DA40C1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DA40C1">
              <w:rPr>
                <w:rFonts w:asciiTheme="majorBidi" w:hAnsiTheme="majorBidi"/>
                <w:position w:val="2"/>
                <w:sz w:val="32"/>
                <w:szCs w:val="32"/>
                <w:cs/>
              </w:rPr>
              <w:t>(</w:t>
            </w:r>
            <w:r w:rsidRPr="00DA40C1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1,17</w:t>
            </w:r>
            <w:r w:rsidR="003E783D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</w:t>
            </w:r>
            <w:r w:rsidRPr="00DA40C1">
              <w:rPr>
                <w:rFonts w:asciiTheme="majorBidi" w:hAnsiTheme="majorBidi"/>
                <w:position w:val="2"/>
                <w:sz w:val="32"/>
                <w:szCs w:val="32"/>
                <w:cs/>
              </w:rPr>
              <w:t>)</w:t>
            </w:r>
          </w:p>
        </w:tc>
      </w:tr>
      <w:tr w:rsidR="00343D59" w:rsidRPr="00F2757C" w:rsidTr="002B5093">
        <w:tc>
          <w:tcPr>
            <w:tcW w:w="4479" w:type="dxa"/>
          </w:tcPr>
          <w:p w:rsidR="00343D59" w:rsidRPr="00AA72C0" w:rsidRDefault="00AA72C0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B779E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0</w:t>
            </w:r>
            <w:r w:rsidRPr="00F2757C">
              <w:rPr>
                <w:rFonts w:asciiTheme="majorBidi" w:hAnsiTheme="majorBidi"/>
                <w:position w:val="2"/>
                <w:sz w:val="32"/>
                <w:szCs w:val="32"/>
                <w:cs/>
              </w:rPr>
              <w:t xml:space="preserve"> </w:t>
            </w:r>
            <w:r w:rsidRPr="00B779E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ม</w:t>
            </w:r>
            <w:r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ิถุนายน</w:t>
            </w:r>
            <w:r w:rsidRPr="00B779E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Pr="00B779E6">
              <w:rPr>
                <w:rFonts w:asciiTheme="majorBidi" w:hAnsiTheme="majorBidi" w:cstheme="majorBidi" w:hint="cs"/>
                <w:position w:val="2"/>
                <w:sz w:val="32"/>
                <w:szCs w:val="32"/>
              </w:rPr>
              <w:t>3</w:t>
            </w: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:rsidR="00343D59" w:rsidRPr="00F2757C" w:rsidRDefault="00393F9C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770,554</w:t>
            </w:r>
          </w:p>
        </w:tc>
        <w:tc>
          <w:tcPr>
            <w:tcW w:w="142" w:type="dxa"/>
          </w:tcPr>
          <w:p w:rsidR="00343D59" w:rsidRPr="00B779E6" w:rsidRDefault="00343D59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43D59" w:rsidRPr="00B779E6" w:rsidRDefault="00DA40C1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DA40C1">
              <w:rPr>
                <w:rFonts w:asciiTheme="majorBidi" w:hAnsiTheme="majorBidi" w:cstheme="majorBidi"/>
                <w:position w:val="2"/>
                <w:sz w:val="32"/>
                <w:szCs w:val="32"/>
              </w:rPr>
              <w:t>475,16</w:t>
            </w:r>
            <w:r w:rsidR="00CA1AA8">
              <w:rPr>
                <w:rFonts w:asciiTheme="majorBidi" w:hAnsiTheme="majorBidi" w:cstheme="majorBidi"/>
                <w:position w:val="2"/>
                <w:sz w:val="32"/>
                <w:szCs w:val="32"/>
              </w:rPr>
              <w:t>0</w:t>
            </w:r>
          </w:p>
        </w:tc>
      </w:tr>
      <w:tr w:rsidR="00343D59" w:rsidRPr="00F2757C" w:rsidTr="002B5093">
        <w:tc>
          <w:tcPr>
            <w:tcW w:w="4479" w:type="dxa"/>
          </w:tcPr>
          <w:p w:rsidR="00343D59" w:rsidRPr="00F2757C" w:rsidRDefault="00343D59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  <w:r w:rsidRPr="00B779E6"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71" w:type="dxa"/>
            <w:tcBorders>
              <w:top w:val="single" w:sz="6" w:space="0" w:color="auto"/>
            </w:tcBorders>
          </w:tcPr>
          <w:p w:rsidR="00343D59" w:rsidRPr="00F2757C" w:rsidRDefault="00343D59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  <w:tc>
          <w:tcPr>
            <w:tcW w:w="142" w:type="dxa"/>
          </w:tcPr>
          <w:p w:rsidR="00343D59" w:rsidRPr="00F2757C" w:rsidRDefault="00343D59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32"/>
                <w:szCs w:val="32"/>
                <w:highlight w:val="yellow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343D59" w:rsidRPr="00F2757C" w:rsidRDefault="00343D59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</w:tr>
      <w:tr w:rsidR="00343D59" w:rsidRPr="00F2757C" w:rsidTr="002B5093">
        <w:tc>
          <w:tcPr>
            <w:tcW w:w="4479" w:type="dxa"/>
          </w:tcPr>
          <w:p w:rsidR="00343D59" w:rsidRPr="00B779E6" w:rsidRDefault="00343D59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B779E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B779E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Pr="00B779E6">
              <w:rPr>
                <w:rFonts w:asciiTheme="majorBidi" w:hAnsiTheme="majorBidi" w:cstheme="majorBidi" w:hint="cs"/>
                <w:position w:val="2"/>
                <w:sz w:val="32"/>
                <w:szCs w:val="32"/>
              </w:rPr>
              <w:t>2</w:t>
            </w:r>
          </w:p>
        </w:tc>
        <w:tc>
          <w:tcPr>
            <w:tcW w:w="1871" w:type="dxa"/>
          </w:tcPr>
          <w:p w:rsidR="00343D59" w:rsidRPr="00F2757C" w:rsidRDefault="00E046E5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300,319</w:t>
            </w:r>
          </w:p>
        </w:tc>
        <w:tc>
          <w:tcPr>
            <w:tcW w:w="142" w:type="dxa"/>
          </w:tcPr>
          <w:p w:rsidR="00343D59" w:rsidRPr="00B779E6" w:rsidRDefault="00343D59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343D59" w:rsidRPr="00B779E6" w:rsidRDefault="00343D59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189,676</w:t>
            </w:r>
          </w:p>
        </w:tc>
      </w:tr>
      <w:tr w:rsidR="00343D59" w:rsidRPr="00F2757C" w:rsidTr="002B5093">
        <w:tc>
          <w:tcPr>
            <w:tcW w:w="4479" w:type="dxa"/>
          </w:tcPr>
          <w:p w:rsidR="00343D59" w:rsidRPr="00B779E6" w:rsidRDefault="00343D59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B779E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71" w:type="dxa"/>
          </w:tcPr>
          <w:p w:rsidR="00343D59" w:rsidRPr="00F2757C" w:rsidRDefault="00393F9C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29,212</w:t>
            </w:r>
          </w:p>
        </w:tc>
        <w:tc>
          <w:tcPr>
            <w:tcW w:w="142" w:type="dxa"/>
          </w:tcPr>
          <w:p w:rsidR="00343D59" w:rsidRPr="00B779E6" w:rsidRDefault="00343D59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343D59" w:rsidRPr="00B779E6" w:rsidRDefault="003E783D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3E783D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13,282</w:t>
            </w:r>
          </w:p>
        </w:tc>
      </w:tr>
      <w:tr w:rsidR="00343D59" w:rsidRPr="00F2757C" w:rsidTr="002B5093">
        <w:tc>
          <w:tcPr>
            <w:tcW w:w="4479" w:type="dxa"/>
          </w:tcPr>
          <w:p w:rsidR="00343D59" w:rsidRPr="00B779E6" w:rsidRDefault="00343D59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B779E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:rsidR="00343D59" w:rsidRPr="00F2757C" w:rsidRDefault="00393F9C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(1,199)</w:t>
            </w:r>
          </w:p>
        </w:tc>
        <w:tc>
          <w:tcPr>
            <w:tcW w:w="142" w:type="dxa"/>
          </w:tcPr>
          <w:p w:rsidR="00343D59" w:rsidRPr="00B779E6" w:rsidRDefault="00343D59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:rsidR="00343D59" w:rsidRPr="00B779E6" w:rsidRDefault="00DA40C1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DA40C1">
              <w:rPr>
                <w:rFonts w:asciiTheme="majorBidi" w:hAnsiTheme="majorBidi"/>
                <w:position w:val="2"/>
                <w:sz w:val="32"/>
                <w:szCs w:val="32"/>
                <w:cs/>
              </w:rPr>
              <w:t>(</w:t>
            </w:r>
            <w:r w:rsidRPr="00DA40C1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1,143</w:t>
            </w:r>
            <w:r w:rsidRPr="00DA40C1">
              <w:rPr>
                <w:rFonts w:asciiTheme="majorBidi" w:hAnsiTheme="majorBidi"/>
                <w:position w:val="2"/>
                <w:sz w:val="32"/>
                <w:szCs w:val="32"/>
                <w:cs/>
              </w:rPr>
              <w:t>)</w:t>
            </w:r>
          </w:p>
        </w:tc>
      </w:tr>
      <w:tr w:rsidR="00343D59" w:rsidRPr="00F2757C" w:rsidTr="002B5093">
        <w:tc>
          <w:tcPr>
            <w:tcW w:w="4479" w:type="dxa"/>
          </w:tcPr>
          <w:p w:rsidR="00343D59" w:rsidRPr="00AA72C0" w:rsidRDefault="00AA72C0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B779E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0</w:t>
            </w:r>
            <w:r w:rsidRPr="00F2757C">
              <w:rPr>
                <w:rFonts w:asciiTheme="majorBidi" w:hAnsiTheme="majorBidi"/>
                <w:position w:val="2"/>
                <w:sz w:val="32"/>
                <w:szCs w:val="32"/>
                <w:cs/>
              </w:rPr>
              <w:t xml:space="preserve"> </w:t>
            </w:r>
            <w:r w:rsidRPr="00B779E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ม</w:t>
            </w:r>
            <w:r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ิถุนายน</w:t>
            </w:r>
            <w:r w:rsidRPr="00B779E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Pr="00B779E6">
              <w:rPr>
                <w:rFonts w:asciiTheme="majorBidi" w:hAnsiTheme="majorBidi" w:cstheme="majorBidi" w:hint="cs"/>
                <w:position w:val="2"/>
                <w:sz w:val="32"/>
                <w:szCs w:val="32"/>
              </w:rPr>
              <w:t>3</w:t>
            </w: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:rsidR="00343D59" w:rsidRPr="00F2757C" w:rsidRDefault="00393F9C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328,332</w:t>
            </w:r>
          </w:p>
        </w:tc>
        <w:tc>
          <w:tcPr>
            <w:tcW w:w="142" w:type="dxa"/>
          </w:tcPr>
          <w:p w:rsidR="00343D59" w:rsidRPr="00B779E6" w:rsidRDefault="00343D59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43D59" w:rsidRPr="00B779E6" w:rsidRDefault="003E783D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3E783D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201,815</w:t>
            </w:r>
          </w:p>
        </w:tc>
      </w:tr>
      <w:tr w:rsidR="00F2757C" w:rsidRPr="00F2757C" w:rsidTr="00420459">
        <w:tc>
          <w:tcPr>
            <w:tcW w:w="4479" w:type="dxa"/>
          </w:tcPr>
          <w:p w:rsidR="00F2757C" w:rsidRPr="00F2757C" w:rsidRDefault="00F2757C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both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  <w:tc>
          <w:tcPr>
            <w:tcW w:w="3941" w:type="dxa"/>
            <w:gridSpan w:val="3"/>
            <w:tcBorders>
              <w:bottom w:val="single" w:sz="6" w:space="0" w:color="auto"/>
            </w:tcBorders>
          </w:tcPr>
          <w:p w:rsidR="00F2757C" w:rsidRPr="00B779E6" w:rsidRDefault="00F2757C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B779E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พันบาท</w:t>
            </w:r>
          </w:p>
        </w:tc>
      </w:tr>
      <w:tr w:rsidR="00F2757C" w:rsidRPr="00F2757C" w:rsidTr="00420459">
        <w:tc>
          <w:tcPr>
            <w:tcW w:w="4479" w:type="dxa"/>
          </w:tcPr>
          <w:p w:rsidR="00F2757C" w:rsidRPr="00F2757C" w:rsidRDefault="00F2757C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:rsidR="00F2757C" w:rsidRPr="00F2757C" w:rsidRDefault="00F2757C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  <w:r w:rsidRPr="00B779E6"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F2757C" w:rsidRPr="00F2757C" w:rsidRDefault="00F2757C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F2757C" w:rsidRPr="00B779E6" w:rsidRDefault="00F2757C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</w:pPr>
            <w:r w:rsidRPr="00B779E6"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3D59" w:rsidRPr="00F2757C" w:rsidTr="00AC588C">
        <w:tc>
          <w:tcPr>
            <w:tcW w:w="4479" w:type="dxa"/>
          </w:tcPr>
          <w:p w:rsidR="00343D59" w:rsidRPr="00F2757C" w:rsidRDefault="00343D59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32"/>
                <w:szCs w:val="32"/>
                <w:cs/>
              </w:rPr>
            </w:pPr>
            <w:r w:rsidRPr="00B779E6">
              <w:rPr>
                <w:rFonts w:asciiTheme="majorBidi" w:hAnsiTheme="majorBidi" w:cstheme="majorBidi" w:hint="cs"/>
                <w:b/>
                <w:bCs/>
                <w:position w:val="2"/>
                <w:sz w:val="32"/>
                <w:szCs w:val="32"/>
                <w:cs/>
              </w:rPr>
              <w:t>ค่าเผื่อการด้อยค่าสินทรัพย์</w:t>
            </w:r>
          </w:p>
        </w:tc>
        <w:tc>
          <w:tcPr>
            <w:tcW w:w="1871" w:type="dxa"/>
            <w:tcBorders>
              <w:top w:val="single" w:sz="6" w:space="0" w:color="auto"/>
            </w:tcBorders>
          </w:tcPr>
          <w:p w:rsidR="00343D59" w:rsidRPr="00F2757C" w:rsidRDefault="00343D59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:rsidR="00343D59" w:rsidRPr="00F2757C" w:rsidRDefault="00343D59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343D59" w:rsidRPr="00B779E6" w:rsidRDefault="00343D59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</w:tr>
      <w:tr w:rsidR="00343D59" w:rsidRPr="00F2757C" w:rsidTr="00AC588C">
        <w:tc>
          <w:tcPr>
            <w:tcW w:w="4479" w:type="dxa"/>
          </w:tcPr>
          <w:p w:rsidR="00343D59" w:rsidRPr="00F2757C" w:rsidRDefault="00343D59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B779E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B779E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Pr="00B779E6">
              <w:rPr>
                <w:rFonts w:asciiTheme="majorBidi" w:hAnsiTheme="majorBidi" w:cstheme="majorBidi" w:hint="cs"/>
                <w:position w:val="2"/>
                <w:sz w:val="32"/>
                <w:szCs w:val="32"/>
              </w:rPr>
              <w:t>2</w:t>
            </w:r>
          </w:p>
        </w:tc>
        <w:tc>
          <w:tcPr>
            <w:tcW w:w="1871" w:type="dxa"/>
          </w:tcPr>
          <w:p w:rsidR="00343D59" w:rsidRPr="00F2757C" w:rsidRDefault="00E046E5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1,866</w:t>
            </w:r>
          </w:p>
        </w:tc>
        <w:tc>
          <w:tcPr>
            <w:tcW w:w="142" w:type="dxa"/>
          </w:tcPr>
          <w:p w:rsidR="00343D59" w:rsidRPr="00B779E6" w:rsidRDefault="00343D59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343D59" w:rsidRPr="00B779E6" w:rsidRDefault="00343D59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1,592 </w:t>
            </w:r>
          </w:p>
        </w:tc>
      </w:tr>
      <w:tr w:rsidR="00550E4F" w:rsidRPr="00F2757C" w:rsidTr="00AC588C">
        <w:tc>
          <w:tcPr>
            <w:tcW w:w="4479" w:type="dxa"/>
          </w:tcPr>
          <w:p w:rsidR="00550E4F" w:rsidRPr="00B779E6" w:rsidRDefault="00EB19EF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B779E6"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ค่าเผื่อการด้อยค่าสินทรัพย์ลดลง</w:t>
            </w:r>
            <w:r w:rsidR="0046793A" w:rsidRPr="00B779E6"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71" w:type="dxa"/>
          </w:tcPr>
          <w:p w:rsidR="00550E4F" w:rsidRPr="00F2757C" w:rsidRDefault="00393F9C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(116)</w:t>
            </w:r>
          </w:p>
        </w:tc>
        <w:tc>
          <w:tcPr>
            <w:tcW w:w="142" w:type="dxa"/>
          </w:tcPr>
          <w:p w:rsidR="00550E4F" w:rsidRPr="00B779E6" w:rsidRDefault="00550E4F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550E4F" w:rsidRPr="00F2757C" w:rsidRDefault="005D29DF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29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/>
                <w:position w:val="2"/>
                <w:sz w:val="32"/>
                <w:szCs w:val="32"/>
                <w:cs/>
              </w:rPr>
              <w:t>-</w:t>
            </w:r>
          </w:p>
        </w:tc>
      </w:tr>
      <w:tr w:rsidR="00EB19EF" w:rsidRPr="00F2757C" w:rsidTr="002B5093">
        <w:tc>
          <w:tcPr>
            <w:tcW w:w="4479" w:type="dxa"/>
          </w:tcPr>
          <w:p w:rsidR="00EB19EF" w:rsidRPr="00F2757C" w:rsidRDefault="00EB19EF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B779E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3</w:t>
            </w:r>
            <w:r w:rsidR="00AA72C0">
              <w:rPr>
                <w:rFonts w:asciiTheme="majorBidi" w:hAnsiTheme="majorBidi" w:cstheme="majorBidi"/>
                <w:position w:val="2"/>
                <w:sz w:val="32"/>
                <w:szCs w:val="32"/>
              </w:rPr>
              <w:t>0</w:t>
            </w:r>
            <w:r w:rsidRPr="00F2757C">
              <w:rPr>
                <w:rFonts w:asciiTheme="majorBidi" w:hAnsiTheme="majorBidi"/>
                <w:position w:val="2"/>
                <w:sz w:val="32"/>
                <w:szCs w:val="32"/>
                <w:cs/>
              </w:rPr>
              <w:t xml:space="preserve"> </w:t>
            </w:r>
            <w:r w:rsidRPr="00B779E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ม</w:t>
            </w:r>
            <w:r w:rsidR="00AA72C0"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ิถุนายน</w:t>
            </w:r>
            <w:r w:rsidRPr="00B779E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Pr="00B779E6">
              <w:rPr>
                <w:rFonts w:asciiTheme="majorBidi" w:hAnsiTheme="majorBidi" w:cstheme="majorBidi" w:hint="cs"/>
                <w:position w:val="2"/>
                <w:sz w:val="32"/>
                <w:szCs w:val="32"/>
              </w:rPr>
              <w:t>3</w:t>
            </w: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:rsidR="00EB19EF" w:rsidRPr="00F2757C" w:rsidRDefault="00393F9C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1,750</w:t>
            </w:r>
          </w:p>
        </w:tc>
        <w:tc>
          <w:tcPr>
            <w:tcW w:w="142" w:type="dxa"/>
          </w:tcPr>
          <w:p w:rsidR="00EB19EF" w:rsidRPr="00B779E6" w:rsidRDefault="00EB19EF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EB19EF" w:rsidRPr="00B779E6" w:rsidRDefault="005D29DF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5D29DF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1,592</w:t>
            </w:r>
          </w:p>
        </w:tc>
      </w:tr>
      <w:tr w:rsidR="00EB19EF" w:rsidRPr="00F2757C" w:rsidTr="00C25F01">
        <w:tc>
          <w:tcPr>
            <w:tcW w:w="4479" w:type="dxa"/>
          </w:tcPr>
          <w:p w:rsidR="00EB19EF" w:rsidRPr="00F2757C" w:rsidRDefault="00EB19EF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  <w:r w:rsidRPr="00B779E6"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71" w:type="dxa"/>
          </w:tcPr>
          <w:p w:rsidR="00EB19EF" w:rsidRPr="00F2757C" w:rsidRDefault="00EB19EF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  <w:tc>
          <w:tcPr>
            <w:tcW w:w="142" w:type="dxa"/>
          </w:tcPr>
          <w:p w:rsidR="00EB19EF" w:rsidRPr="00F2757C" w:rsidRDefault="00EB19EF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32"/>
                <w:szCs w:val="32"/>
                <w:highlight w:val="yellow"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EB19EF" w:rsidRPr="00F2757C" w:rsidRDefault="00EB19EF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</w:tr>
      <w:tr w:rsidR="00EB19EF" w:rsidRPr="00F2757C" w:rsidTr="002B5093">
        <w:tc>
          <w:tcPr>
            <w:tcW w:w="4479" w:type="dxa"/>
          </w:tcPr>
          <w:p w:rsidR="00EB19EF" w:rsidRPr="00F2757C" w:rsidRDefault="00EB19EF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B779E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B779E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Pr="00B779E6">
              <w:rPr>
                <w:rFonts w:asciiTheme="majorBidi" w:hAnsiTheme="majorBidi" w:cstheme="majorBidi" w:hint="cs"/>
                <w:position w:val="2"/>
                <w:sz w:val="32"/>
                <w:szCs w:val="32"/>
              </w:rPr>
              <w:t>2</w:t>
            </w:r>
          </w:p>
        </w:tc>
        <w:tc>
          <w:tcPr>
            <w:tcW w:w="1871" w:type="dxa"/>
            <w:tcBorders>
              <w:bottom w:val="double" w:sz="6" w:space="0" w:color="auto"/>
            </w:tcBorders>
          </w:tcPr>
          <w:p w:rsidR="00EB19EF" w:rsidRPr="00F2757C" w:rsidRDefault="00EB19EF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460,047</w:t>
            </w:r>
          </w:p>
        </w:tc>
        <w:tc>
          <w:tcPr>
            <w:tcW w:w="142" w:type="dxa"/>
          </w:tcPr>
          <w:p w:rsidR="00EB19EF" w:rsidRPr="00B779E6" w:rsidRDefault="00EB19EF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  <w:bottom w:val="double" w:sz="6" w:space="0" w:color="auto"/>
            </w:tcBorders>
          </w:tcPr>
          <w:p w:rsidR="00EB19EF" w:rsidRPr="00B779E6" w:rsidRDefault="00EB19EF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278,766</w:t>
            </w:r>
          </w:p>
        </w:tc>
      </w:tr>
      <w:tr w:rsidR="00EB19EF" w:rsidRPr="00F2757C" w:rsidTr="002B5093">
        <w:tc>
          <w:tcPr>
            <w:tcW w:w="4479" w:type="dxa"/>
          </w:tcPr>
          <w:p w:rsidR="00EB19EF" w:rsidRPr="00F2757C" w:rsidRDefault="00AA72C0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B779E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0</w:t>
            </w:r>
            <w:r w:rsidRPr="00F2757C">
              <w:rPr>
                <w:rFonts w:asciiTheme="majorBidi" w:hAnsiTheme="majorBidi"/>
                <w:position w:val="2"/>
                <w:sz w:val="32"/>
                <w:szCs w:val="32"/>
                <w:cs/>
              </w:rPr>
              <w:t xml:space="preserve"> </w:t>
            </w:r>
            <w:r w:rsidRPr="00B779E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ม</w:t>
            </w:r>
            <w:r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ิถุนายน</w:t>
            </w:r>
            <w:r w:rsidRPr="00B779E6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Pr="00B779E6">
              <w:rPr>
                <w:rFonts w:asciiTheme="majorBidi" w:hAnsiTheme="majorBidi" w:cstheme="majorBidi" w:hint="cs"/>
                <w:position w:val="2"/>
                <w:sz w:val="32"/>
                <w:szCs w:val="32"/>
              </w:rPr>
              <w:t>3</w:t>
            </w:r>
          </w:p>
        </w:tc>
        <w:tc>
          <w:tcPr>
            <w:tcW w:w="1871" w:type="dxa"/>
            <w:tcBorders>
              <w:top w:val="double" w:sz="6" w:space="0" w:color="auto"/>
              <w:bottom w:val="double" w:sz="6" w:space="0" w:color="auto"/>
            </w:tcBorders>
          </w:tcPr>
          <w:p w:rsidR="00EB19EF" w:rsidRPr="00F2757C" w:rsidRDefault="00393F9C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440,472</w:t>
            </w:r>
          </w:p>
        </w:tc>
        <w:tc>
          <w:tcPr>
            <w:tcW w:w="142" w:type="dxa"/>
          </w:tcPr>
          <w:p w:rsidR="00EB19EF" w:rsidRPr="00B779E6" w:rsidRDefault="00EB19EF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EB19EF" w:rsidRPr="00B779E6" w:rsidRDefault="005D29DF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5D29DF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271,753</w:t>
            </w:r>
          </w:p>
        </w:tc>
      </w:tr>
    </w:tbl>
    <w:p w:rsidR="00393F9C" w:rsidRDefault="00393F9C" w:rsidP="00393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/>
          <w:color w:val="000000"/>
          <w:spacing w:val="-2"/>
          <w:sz w:val="32"/>
          <w:szCs w:val="32"/>
        </w:rPr>
      </w:pPr>
    </w:p>
    <w:p w:rsidR="00B16F00" w:rsidRPr="002E2D96" w:rsidRDefault="00B16F00" w:rsidP="00393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/>
          <w:color w:val="FF0000"/>
          <w:sz w:val="32"/>
          <w:szCs w:val="32"/>
        </w:rPr>
      </w:pPr>
      <w:r w:rsidRPr="00B779E6">
        <w:rPr>
          <w:rFonts w:asciiTheme="majorBidi" w:hAnsiTheme="majorBidi"/>
          <w:color w:val="000000"/>
          <w:spacing w:val="-2"/>
          <w:sz w:val="32"/>
          <w:szCs w:val="32"/>
          <w:cs/>
        </w:rPr>
        <w:t>ณ</w:t>
      </w:r>
      <w:r w:rsidR="00891454">
        <w:rPr>
          <w:rFonts w:asciiTheme="majorBidi" w:hAnsiTheme="majorBidi"/>
          <w:color w:val="000000"/>
          <w:spacing w:val="-2"/>
          <w:sz w:val="32"/>
          <w:szCs w:val="32"/>
          <w:cs/>
        </w:rPr>
        <w:t xml:space="preserve"> </w:t>
      </w:r>
      <w:r w:rsidR="002E2D96" w:rsidRPr="00B779E6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2E2D96" w:rsidRPr="00466F80">
        <w:rPr>
          <w:rFonts w:asciiTheme="majorBidi" w:hAnsiTheme="majorBidi" w:cstheme="majorBidi"/>
          <w:sz w:val="32"/>
          <w:szCs w:val="32"/>
        </w:rPr>
        <w:t xml:space="preserve"> 3</w:t>
      </w:r>
      <w:r w:rsidR="00AA72C0">
        <w:rPr>
          <w:rFonts w:asciiTheme="majorBidi" w:hAnsiTheme="majorBidi" w:cstheme="majorBidi"/>
          <w:sz w:val="32"/>
          <w:szCs w:val="32"/>
        </w:rPr>
        <w:t xml:space="preserve">0 </w:t>
      </w:r>
      <w:r w:rsidR="00AA72C0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2E2D96" w:rsidRPr="00B779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2D96" w:rsidRPr="00466F80">
        <w:rPr>
          <w:rFonts w:asciiTheme="majorBidi" w:hAnsiTheme="majorBidi" w:cstheme="majorBidi"/>
          <w:sz w:val="32"/>
          <w:szCs w:val="32"/>
        </w:rPr>
        <w:t>256</w:t>
      </w:r>
      <w:r w:rsidR="002E2D96" w:rsidRPr="00B779E6">
        <w:rPr>
          <w:rFonts w:asciiTheme="majorBidi" w:hAnsiTheme="majorBidi" w:cstheme="majorBidi" w:hint="cs"/>
          <w:sz w:val="32"/>
          <w:szCs w:val="32"/>
        </w:rPr>
        <w:t>3</w:t>
      </w:r>
      <w:r w:rsidR="002E2D96" w:rsidRPr="00466F80">
        <w:rPr>
          <w:rFonts w:asciiTheme="majorBidi" w:hAnsiTheme="majorBidi"/>
          <w:sz w:val="32"/>
          <w:szCs w:val="32"/>
          <w:cs/>
        </w:rPr>
        <w:t xml:space="preserve"> </w:t>
      </w:r>
      <w:r w:rsidR="002E2D96" w:rsidRPr="00B779E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779E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วันที่ </w:t>
      </w:r>
      <w:r w:rsidRPr="008100F5">
        <w:rPr>
          <w:rFonts w:asciiTheme="majorBidi" w:hAnsiTheme="majorBidi"/>
          <w:color w:val="000000"/>
          <w:spacing w:val="-2"/>
          <w:sz w:val="32"/>
          <w:szCs w:val="32"/>
        </w:rPr>
        <w:t xml:space="preserve">31 </w:t>
      </w:r>
      <w:r w:rsidRPr="00B779E6">
        <w:rPr>
          <w:rFonts w:asciiTheme="majorBidi" w:hAnsiTheme="majorBidi"/>
          <w:color w:val="000000"/>
          <w:spacing w:val="-2"/>
          <w:sz w:val="32"/>
          <w:szCs w:val="32"/>
          <w:cs/>
        </w:rPr>
        <w:t xml:space="preserve">ธันวาคม </w:t>
      </w:r>
      <w:r w:rsidRPr="008100F5">
        <w:rPr>
          <w:rFonts w:asciiTheme="majorBidi" w:hAnsiTheme="majorBidi"/>
          <w:color w:val="000000"/>
          <w:spacing w:val="-2"/>
          <w:sz w:val="32"/>
          <w:szCs w:val="32"/>
        </w:rPr>
        <w:t>2562</w:t>
      </w:r>
      <w:r w:rsidRPr="00B779E6">
        <w:rPr>
          <w:rFonts w:asciiTheme="majorBidi" w:hAnsiTheme="majorBidi"/>
          <w:color w:val="000000"/>
          <w:spacing w:val="-2"/>
          <w:sz w:val="32"/>
          <w:szCs w:val="32"/>
          <w:cs/>
        </w:rPr>
        <w:t xml:space="preserve"> ที่ดินบางส่วนของบริษัท ที่ดินพร้อมสิ่งปลูกสร้างของบริษัทย่อย</w:t>
      </w:r>
      <w:r w:rsidRPr="00B779E6">
        <w:rPr>
          <w:rFonts w:asciiTheme="majorBidi" w:hAnsiTheme="majorBidi"/>
          <w:color w:val="000000"/>
          <w:sz w:val="32"/>
          <w:szCs w:val="32"/>
          <w:cs/>
        </w:rPr>
        <w:t xml:space="preserve">แห่งหนึ่ง เครื่องจักรและอุปกรณ์ของบริษัทย่อยอีกแห่งหนึ่ง ติดภาระค้ำประกันวงเงินเบิกเกินบัญชีและวงเงินสินเชื่อกับธนาคารพาณิชย์ในประเทศ </w:t>
      </w:r>
      <w:r w:rsidRPr="00B779E6">
        <w:rPr>
          <w:rFonts w:asciiTheme="majorBidi" w:hAnsiTheme="majorBidi"/>
          <w:sz w:val="32"/>
          <w:szCs w:val="32"/>
          <w:cs/>
        </w:rPr>
        <w:t>(ดูหมายเหตุ</w:t>
      </w:r>
      <w:r w:rsidRPr="00961154">
        <w:rPr>
          <w:rFonts w:asciiTheme="majorBidi" w:hAnsiTheme="majorBidi"/>
          <w:sz w:val="32"/>
          <w:szCs w:val="32"/>
        </w:rPr>
        <w:t xml:space="preserve"> </w:t>
      </w:r>
      <w:r w:rsidR="00393F9C">
        <w:rPr>
          <w:rFonts w:asciiTheme="majorBidi" w:hAnsiTheme="majorBidi"/>
          <w:sz w:val="32"/>
          <w:szCs w:val="32"/>
        </w:rPr>
        <w:t>17</w:t>
      </w:r>
      <w:r w:rsidRPr="00B779E6">
        <w:rPr>
          <w:rFonts w:asciiTheme="majorBidi" w:hAnsiTheme="majorBidi"/>
          <w:sz w:val="32"/>
          <w:szCs w:val="32"/>
          <w:cs/>
        </w:rPr>
        <w:t xml:space="preserve"> และ </w:t>
      </w:r>
      <w:r w:rsidR="00393F9C">
        <w:rPr>
          <w:rFonts w:asciiTheme="majorBidi" w:hAnsiTheme="majorBidi"/>
          <w:sz w:val="32"/>
          <w:szCs w:val="32"/>
        </w:rPr>
        <w:t>20</w:t>
      </w:r>
      <w:r w:rsidRPr="00961154">
        <w:rPr>
          <w:rFonts w:asciiTheme="majorBidi" w:hAnsiTheme="majorBidi"/>
          <w:sz w:val="32"/>
          <w:szCs w:val="32"/>
          <w:cs/>
        </w:rPr>
        <w:t xml:space="preserve">) </w:t>
      </w:r>
    </w:p>
    <w:p w:rsidR="00F2757C" w:rsidRPr="00AA72C0" w:rsidRDefault="00F2757C" w:rsidP="00393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-142" w:right="-3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:rsidR="00EA24D1" w:rsidRPr="005C1C2D" w:rsidRDefault="00AC588C" w:rsidP="00393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-142" w:right="-3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C1C2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A1AA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A24D1" w:rsidRPr="005C1C2D">
        <w:rPr>
          <w:rFonts w:asciiTheme="majorBidi" w:hAnsiTheme="majorBidi"/>
          <w:b/>
          <w:bCs/>
          <w:sz w:val="32"/>
          <w:szCs w:val="32"/>
          <w:cs/>
        </w:rPr>
        <w:t>.</w:t>
      </w:r>
      <w:r w:rsidR="00EA24D1" w:rsidRPr="005C1C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EA24D1" w:rsidRPr="005C1C2D">
        <w:rPr>
          <w:rFonts w:asciiTheme="majorBidi" w:hAnsiTheme="majorBidi" w:cstheme="majorBidi" w:hint="cs"/>
          <w:b/>
          <w:bCs/>
          <w:sz w:val="32"/>
          <w:szCs w:val="32"/>
          <w:cs/>
        </w:rPr>
        <w:t>สิทธิการเช่า</w:t>
      </w:r>
    </w:p>
    <w:p w:rsidR="00EA24D1" w:rsidRPr="005C1C2D" w:rsidRDefault="00EA24D1" w:rsidP="00393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C1C2D"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รายการเปลี่ยนแปลงของบัญชีสิทธิการเช่า</w:t>
      </w:r>
      <w:r w:rsidRPr="005C1C2D">
        <w:rPr>
          <w:rFonts w:asciiTheme="majorBidi" w:hAnsiTheme="majorBidi"/>
          <w:sz w:val="32"/>
          <w:szCs w:val="32"/>
          <w:cs/>
        </w:rPr>
        <w:t xml:space="preserve"> </w:t>
      </w:r>
      <w:r w:rsidRPr="005C1C2D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8504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576"/>
        <w:gridCol w:w="1928"/>
      </w:tblGrid>
      <w:tr w:rsidR="00EA24D1" w:rsidRPr="002B5093" w:rsidTr="007D4013">
        <w:tc>
          <w:tcPr>
            <w:tcW w:w="6576" w:type="dxa"/>
          </w:tcPr>
          <w:p w:rsidR="00EA24D1" w:rsidRPr="002B5093" w:rsidRDefault="00EA24D1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br w:type="page"/>
            </w:r>
          </w:p>
        </w:tc>
        <w:tc>
          <w:tcPr>
            <w:tcW w:w="1928" w:type="dxa"/>
            <w:tcBorders>
              <w:bottom w:val="single" w:sz="6" w:space="0" w:color="auto"/>
            </w:tcBorders>
          </w:tcPr>
          <w:p w:rsidR="00EA24D1" w:rsidRPr="002B5093" w:rsidRDefault="00EA24D1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779E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EA24D1" w:rsidRPr="002B5093" w:rsidTr="007D4013">
        <w:tc>
          <w:tcPr>
            <w:tcW w:w="6576" w:type="dxa"/>
          </w:tcPr>
          <w:p w:rsidR="00EA24D1" w:rsidRPr="002B5093" w:rsidRDefault="00EA24D1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/>
              <w:contextualSpacing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EA24D1" w:rsidRPr="002B5093" w:rsidRDefault="00EA24D1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contextualSpacing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</w:rPr>
            </w:pPr>
            <w:r w:rsidRPr="00B779E6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งบการเงินรวม</w:t>
            </w:r>
            <w:r w:rsidRPr="00B779E6">
              <w:rPr>
                <w:rFonts w:asciiTheme="majorBidi" w:hAnsiTheme="majorBidi" w:cstheme="majorBidi" w:hint="cs"/>
                <w:b/>
                <w:spacing w:val="-4"/>
                <w:sz w:val="32"/>
                <w:szCs w:val="32"/>
                <w:cs/>
              </w:rPr>
              <w:t>/</w:t>
            </w:r>
          </w:p>
          <w:p w:rsidR="00EA24D1" w:rsidRPr="00B779E6" w:rsidRDefault="00EA24D1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contextualSpacing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B779E6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24D1" w:rsidRPr="002B5093" w:rsidTr="007D4013">
        <w:tc>
          <w:tcPr>
            <w:tcW w:w="6576" w:type="dxa"/>
          </w:tcPr>
          <w:p w:rsidR="00EA24D1" w:rsidRPr="002B5093" w:rsidRDefault="00EA24D1" w:rsidP="00393F9C">
            <w:pPr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B779E6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EA24D1" w:rsidRPr="002B5093" w:rsidRDefault="00EA24D1" w:rsidP="00393F9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A24D1" w:rsidRPr="002B5093" w:rsidTr="00030EED">
        <w:tc>
          <w:tcPr>
            <w:tcW w:w="6576" w:type="dxa"/>
          </w:tcPr>
          <w:p w:rsidR="00EA24D1" w:rsidRPr="002B5093" w:rsidRDefault="00EA24D1" w:rsidP="00393F9C">
            <w:pPr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779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B509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779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B509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E2D96" w:rsidRPr="00B779E6">
              <w:rPr>
                <w:rFonts w:asciiTheme="majorBidi" w:hAnsiTheme="majorBidi" w:cstheme="majorBidi" w:hint="cs"/>
                <w:sz w:val="32"/>
                <w:szCs w:val="32"/>
              </w:rPr>
              <w:t>2</w:t>
            </w:r>
          </w:p>
        </w:tc>
        <w:tc>
          <w:tcPr>
            <w:tcW w:w="1928" w:type="dxa"/>
            <w:tcBorders>
              <w:left w:val="nil"/>
            </w:tcBorders>
          </w:tcPr>
          <w:p w:rsidR="00EA24D1" w:rsidRPr="002B5093" w:rsidRDefault="002E2D96" w:rsidP="00393F9C">
            <w:pPr>
              <w:tabs>
                <w:tab w:val="clear" w:pos="1644"/>
                <w:tab w:val="left" w:pos="173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E2D96">
              <w:rPr>
                <w:rFonts w:asciiTheme="majorBidi" w:hAnsiTheme="majorBidi" w:cstheme="majorBidi"/>
                <w:sz w:val="32"/>
                <w:szCs w:val="32"/>
              </w:rPr>
              <w:t>37,671</w:t>
            </w:r>
          </w:p>
        </w:tc>
      </w:tr>
      <w:tr w:rsidR="00030EED" w:rsidRPr="002B5093" w:rsidTr="00550E4F">
        <w:tc>
          <w:tcPr>
            <w:tcW w:w="6576" w:type="dxa"/>
          </w:tcPr>
          <w:p w:rsidR="00030EED" w:rsidRPr="00B779E6" w:rsidRDefault="00030EED" w:rsidP="00393F9C">
            <w:pPr>
              <w:tabs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46"/>
              <w:contextualSpacing/>
              <w:textAlignment w:val="baseline"/>
              <w:rPr>
                <w:rFonts w:asciiTheme="majorBidi" w:hAnsiTheme="majorBidi"/>
                <w:sz w:val="32"/>
                <w:szCs w:val="32"/>
                <w:cs/>
              </w:rPr>
            </w:pPr>
            <w:r w:rsidRPr="00B779E6">
              <w:rPr>
                <w:rFonts w:asciiTheme="majorBidi" w:hAnsiTheme="majorBidi" w:hint="cs"/>
                <w:sz w:val="32"/>
                <w:szCs w:val="32"/>
                <w:cs/>
              </w:rPr>
              <w:t>โอนออก</w:t>
            </w:r>
            <w:r w:rsidR="00F2757C" w:rsidRPr="00B779E6">
              <w:rPr>
                <w:rFonts w:asciiTheme="majorBidi" w:hAnsiTheme="majorBidi" w:hint="cs"/>
                <w:sz w:val="32"/>
                <w:szCs w:val="32"/>
                <w:cs/>
              </w:rPr>
              <w:t xml:space="preserve">จากการนำมาตรฐานการรายงานทางการเงิน ฉบับที่ </w:t>
            </w:r>
            <w:r w:rsidR="00F2757C">
              <w:rPr>
                <w:rFonts w:asciiTheme="majorBidi" w:hAnsiTheme="majorBidi"/>
                <w:sz w:val="32"/>
                <w:szCs w:val="32"/>
              </w:rPr>
              <w:t xml:space="preserve">16 </w:t>
            </w:r>
            <w:r w:rsidR="00F2757C" w:rsidRPr="00B779E6">
              <w:rPr>
                <w:rFonts w:asciiTheme="majorBidi" w:hAnsiTheme="majorBidi" w:hint="cs"/>
                <w:sz w:val="32"/>
                <w:szCs w:val="32"/>
                <w:cs/>
              </w:rPr>
              <w:t>มาถือปฏิบัติ</w:t>
            </w:r>
          </w:p>
        </w:tc>
        <w:tc>
          <w:tcPr>
            <w:tcW w:w="1928" w:type="dxa"/>
            <w:tcBorders>
              <w:left w:val="nil"/>
            </w:tcBorders>
          </w:tcPr>
          <w:p w:rsidR="00030EED" w:rsidRPr="002B5093" w:rsidRDefault="00030EED" w:rsidP="00393F9C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AE0E23" w:rsidRPr="00AE0E23">
              <w:rPr>
                <w:rFonts w:asciiTheme="majorBidi" w:hAnsiTheme="majorBidi" w:cstheme="majorBidi"/>
                <w:sz w:val="32"/>
                <w:szCs w:val="32"/>
              </w:rPr>
              <w:t>37,671</w:t>
            </w:r>
            <w:r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030EED" w:rsidRPr="002B5093" w:rsidTr="007D4013">
        <w:tc>
          <w:tcPr>
            <w:tcW w:w="6576" w:type="dxa"/>
          </w:tcPr>
          <w:p w:rsidR="00030EED" w:rsidRPr="002B5093" w:rsidRDefault="00030EED" w:rsidP="00393F9C">
            <w:pPr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779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3555DB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3555D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มกราคม </w:t>
            </w:r>
            <w:r w:rsidRPr="002B509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B779E6">
              <w:rPr>
                <w:rFonts w:asciiTheme="majorBidi" w:hAnsiTheme="majorBidi" w:cstheme="majorBidi" w:hint="cs"/>
                <w:sz w:val="32"/>
                <w:szCs w:val="32"/>
              </w:rPr>
              <w:t>3</w:t>
            </w: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030EED" w:rsidRPr="002B5093" w:rsidRDefault="00030EED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84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</w:tr>
    </w:tbl>
    <w:p w:rsidR="00CA796E" w:rsidRDefault="00CA796E" w:rsidP="00393F9C">
      <w:pPr>
        <w:tabs>
          <w:tab w:val="clear" w:pos="227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AB2305" w:rsidRPr="00B779E6" w:rsidRDefault="00AB2305" w:rsidP="00393F9C">
      <w:pPr>
        <w:tabs>
          <w:tab w:val="clear" w:pos="227"/>
        </w:tabs>
        <w:spacing w:line="380" w:lineRule="exact"/>
        <w:ind w:left="284" w:firstLine="567"/>
        <w:jc w:val="thaiDistribute"/>
        <w:rPr>
          <w:rFonts w:asciiTheme="majorBidi" w:hAnsiTheme="majorBidi"/>
          <w:color w:val="000000"/>
          <w:sz w:val="32"/>
          <w:szCs w:val="32"/>
          <w:cs/>
        </w:rPr>
      </w:pPr>
      <w:r w:rsidRPr="00B779E6">
        <w:rPr>
          <w:rFonts w:asciiTheme="majorBidi" w:hAnsiTheme="majorBidi" w:hint="cs"/>
          <w:color w:val="000000"/>
          <w:sz w:val="32"/>
          <w:szCs w:val="32"/>
          <w:cs/>
        </w:rPr>
        <w:t>บริษัทมีสิทธิการใช้ที่ดินตามสัญญาเช่าที่ดินกับสำนักงานทรัพย์สิน</w:t>
      </w:r>
      <w:r w:rsidRPr="00B779E6">
        <w:rPr>
          <w:rFonts w:asciiTheme="majorBidi" w:hAnsiTheme="majorBidi" w:hint="cs"/>
          <w:color w:val="000000"/>
          <w:spacing w:val="-2"/>
          <w:sz w:val="32"/>
          <w:szCs w:val="32"/>
          <w:cs/>
        </w:rPr>
        <w:t xml:space="preserve">พระมหากษัตริย์จำนวนสองฉบับเพื่อปลูกสร้างอาคารโครงการเดอะศาลายา (คอมมูนิตี้ มอลล์) มีกำหนดเวลา </w:t>
      </w:r>
      <w:r w:rsidRPr="00DE7216">
        <w:rPr>
          <w:rFonts w:asciiTheme="majorBidi" w:hAnsiTheme="majorBidi"/>
          <w:color w:val="000000"/>
          <w:spacing w:val="-2"/>
          <w:sz w:val="32"/>
          <w:szCs w:val="32"/>
        </w:rPr>
        <w:t>25</w:t>
      </w:r>
      <w:r w:rsidRPr="00B779E6">
        <w:rPr>
          <w:rFonts w:asciiTheme="majorBidi" w:hAnsiTheme="majorBidi" w:hint="cs"/>
          <w:color w:val="000000"/>
          <w:spacing w:val="-2"/>
          <w:sz w:val="32"/>
          <w:szCs w:val="32"/>
          <w:cs/>
        </w:rPr>
        <w:t xml:space="preserve"> ปี สิ้นสุดวันที่ </w:t>
      </w:r>
      <w:r w:rsidRPr="00DE7216">
        <w:rPr>
          <w:rFonts w:asciiTheme="majorBidi" w:hAnsiTheme="majorBidi"/>
          <w:color w:val="000000"/>
          <w:spacing w:val="-2"/>
          <w:sz w:val="32"/>
          <w:szCs w:val="32"/>
        </w:rPr>
        <w:t>28</w:t>
      </w:r>
      <w:r w:rsidRPr="00B779E6">
        <w:rPr>
          <w:rFonts w:asciiTheme="majorBidi" w:hAnsiTheme="majorBidi" w:hint="cs"/>
          <w:color w:val="000000"/>
          <w:spacing w:val="-2"/>
          <w:sz w:val="32"/>
          <w:szCs w:val="32"/>
          <w:cs/>
        </w:rPr>
        <w:t xml:space="preserve"> กุมภาพันธ์ </w:t>
      </w:r>
      <w:r w:rsidRPr="00DE7216">
        <w:rPr>
          <w:rFonts w:asciiTheme="majorBidi" w:hAnsiTheme="majorBidi"/>
          <w:color w:val="000000"/>
          <w:spacing w:val="-2"/>
          <w:sz w:val="32"/>
          <w:szCs w:val="32"/>
        </w:rPr>
        <w:t xml:space="preserve">2582 </w:t>
      </w:r>
      <w:r w:rsidRPr="00B779E6">
        <w:rPr>
          <w:rFonts w:asciiTheme="majorBidi" w:hAnsiTheme="majorBidi" w:hint="cs"/>
          <w:color w:val="000000"/>
          <w:spacing w:val="-2"/>
          <w:sz w:val="32"/>
          <w:szCs w:val="32"/>
          <w:cs/>
        </w:rPr>
        <w:t>ตามสัญญา บริษัทไม่ยกกรรมสิทธิ์อาคารและส่วนปรับปรุงอาคารที่บริษัทสร้างบนที่ดินเช่าดังกล่าวให้แก่ผู้ให้เช่าและบริษัทต้องทำการปรับปรุงพื้นที่ให้</w:t>
      </w:r>
      <w:r w:rsidRPr="00B779E6">
        <w:rPr>
          <w:rFonts w:asciiTheme="majorBidi" w:hAnsiTheme="majorBidi" w:hint="cs"/>
          <w:color w:val="000000"/>
          <w:sz w:val="32"/>
          <w:szCs w:val="32"/>
          <w:cs/>
        </w:rPr>
        <w:t>คงสภาพดีดังเดิมเมื่อครบกำหนดส่งคืน</w:t>
      </w:r>
    </w:p>
    <w:p w:rsidR="00AB2305" w:rsidRDefault="00AB2305" w:rsidP="00393F9C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B779E6">
        <w:rPr>
          <w:rFonts w:ascii="Angsana New" w:hAnsi="Angsana New" w:cstheme="majorBidi" w:hint="cs"/>
          <w:sz w:val="32"/>
          <w:szCs w:val="32"/>
          <w:cs/>
        </w:rPr>
        <w:t>และบริษัทมีสัญญาเช่าที่ดินกับสำนักงานทรัพย์สินพระมหากษัตริย์จำนวนสองฉบับเพื่อปลูกสร้างอาคารพักอาศัยพร้อมที่จอดรถสำหรับเจ้าหน้าที่ของบริษัท</w:t>
      </w:r>
      <w:r w:rsidRPr="00003F5F">
        <w:rPr>
          <w:rFonts w:ascii="Angsana New" w:hAnsi="Angsana New"/>
          <w:sz w:val="32"/>
          <w:szCs w:val="32"/>
          <w:cs/>
        </w:rPr>
        <w:t xml:space="preserve"> </w:t>
      </w:r>
      <w:r w:rsidRPr="00B779E6">
        <w:rPr>
          <w:rFonts w:ascii="Angsana New" w:hAnsi="Angsana New" w:hint="cs"/>
          <w:sz w:val="32"/>
          <w:szCs w:val="32"/>
          <w:cs/>
        </w:rPr>
        <w:t xml:space="preserve">มีกำหนดเวลา </w:t>
      </w:r>
      <w:r w:rsidRPr="00003F5F">
        <w:rPr>
          <w:rFonts w:ascii="Angsana New" w:hAnsi="Angsana New"/>
          <w:sz w:val="32"/>
          <w:szCs w:val="32"/>
        </w:rPr>
        <w:t xml:space="preserve">15 </w:t>
      </w:r>
      <w:r w:rsidRPr="00B779E6">
        <w:rPr>
          <w:rFonts w:ascii="Angsana New" w:hAnsi="Angsana New" w:hint="cs"/>
          <w:sz w:val="32"/>
          <w:szCs w:val="32"/>
          <w:cs/>
        </w:rPr>
        <w:t xml:space="preserve">ปี สิ้นสุดวันที่ </w:t>
      </w:r>
      <w:r w:rsidRPr="003B4951">
        <w:rPr>
          <w:rFonts w:ascii="Angsana New" w:hAnsi="Angsana New"/>
          <w:spacing w:val="-6"/>
          <w:sz w:val="32"/>
          <w:szCs w:val="32"/>
        </w:rPr>
        <w:t xml:space="preserve">30 </w:t>
      </w:r>
      <w:r w:rsidRPr="00B779E6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Pr="003B4951">
        <w:rPr>
          <w:rFonts w:ascii="Angsana New" w:hAnsi="Angsana New"/>
          <w:spacing w:val="-6"/>
          <w:sz w:val="32"/>
          <w:szCs w:val="32"/>
        </w:rPr>
        <w:t xml:space="preserve">2563 </w:t>
      </w:r>
      <w:r w:rsidRPr="00B779E6">
        <w:rPr>
          <w:rFonts w:ascii="Angsana New" w:hAnsi="Angsana New" w:hint="cs"/>
          <w:spacing w:val="-6"/>
          <w:sz w:val="32"/>
          <w:szCs w:val="32"/>
          <w:cs/>
        </w:rPr>
        <w:t>ซึ่ง</w:t>
      </w:r>
      <w:r w:rsidRPr="00B779E6">
        <w:rPr>
          <w:rFonts w:ascii="Angsana New" w:hAnsi="Angsana New"/>
          <w:spacing w:val="-6"/>
          <w:sz w:val="32"/>
          <w:szCs w:val="32"/>
          <w:cs/>
        </w:rPr>
        <w:t>ในปี</w:t>
      </w:r>
      <w:r w:rsidRPr="00B779E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3B4951">
        <w:rPr>
          <w:rFonts w:ascii="Angsana New" w:hAnsi="Angsana New"/>
          <w:spacing w:val="-6"/>
          <w:sz w:val="32"/>
          <w:szCs w:val="32"/>
        </w:rPr>
        <w:t xml:space="preserve">2551 </w:t>
      </w:r>
      <w:r w:rsidRPr="00B779E6">
        <w:rPr>
          <w:rFonts w:ascii="Angsana New" w:hAnsi="Angsana New" w:hint="cs"/>
          <w:spacing w:val="-6"/>
          <w:sz w:val="32"/>
          <w:szCs w:val="32"/>
          <w:cs/>
        </w:rPr>
        <w:t>บริษัทโอน</w:t>
      </w:r>
      <w:r w:rsidRPr="00B779E6">
        <w:rPr>
          <w:rFonts w:ascii="Angsana New" w:hAnsi="Angsana New"/>
          <w:spacing w:val="-6"/>
          <w:sz w:val="32"/>
          <w:szCs w:val="32"/>
          <w:cs/>
        </w:rPr>
        <w:t>กรรมสิทธิ์</w:t>
      </w:r>
      <w:r w:rsidRPr="00B779E6">
        <w:rPr>
          <w:rFonts w:ascii="Angsana New" w:hAnsi="Angsana New" w:hint="cs"/>
          <w:spacing w:val="-6"/>
          <w:sz w:val="32"/>
          <w:szCs w:val="32"/>
          <w:cs/>
        </w:rPr>
        <w:t>อาคารและส่วนปรับปรุงอาคารที่บริษัทสร้างบนที่ดินเช่า</w:t>
      </w:r>
      <w:r w:rsidRPr="00B779E6">
        <w:rPr>
          <w:rFonts w:ascii="Angsana New" w:hAnsi="Angsana New" w:hint="cs"/>
          <w:spacing w:val="-4"/>
          <w:sz w:val="32"/>
          <w:szCs w:val="32"/>
          <w:cs/>
        </w:rPr>
        <w:t>ดังกล่าว</w:t>
      </w:r>
      <w:r w:rsidRPr="00B779E6">
        <w:rPr>
          <w:rFonts w:ascii="Angsana New" w:hAnsi="Angsana New" w:hint="cs"/>
          <w:sz w:val="32"/>
          <w:szCs w:val="32"/>
          <w:cs/>
        </w:rPr>
        <w:t>ให้แก่ผู้ให้เช่าตามเงื่อนไขที่ระบุในสัญญาเช่า โดย</w:t>
      </w:r>
      <w:r w:rsidRPr="00B779E6">
        <w:rPr>
          <w:rFonts w:ascii="Angsana New" w:hAnsi="Angsana New"/>
          <w:sz w:val="32"/>
          <w:szCs w:val="32"/>
          <w:cs/>
        </w:rPr>
        <w:t>บริษัทได้รับสิทธิให้ใช้ประโยชน์ใน</w:t>
      </w:r>
      <w:r w:rsidRPr="00B779E6">
        <w:rPr>
          <w:rFonts w:ascii="Angsana New" w:hAnsi="Angsana New" w:hint="cs"/>
          <w:sz w:val="32"/>
          <w:szCs w:val="32"/>
          <w:cs/>
        </w:rPr>
        <w:t>อาคารดังกล่าว</w:t>
      </w:r>
    </w:p>
    <w:p w:rsidR="00227673" w:rsidRDefault="00227673" w:rsidP="006F7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AB2305" w:rsidRPr="002D1A53" w:rsidRDefault="00AB2305" w:rsidP="00655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b/>
          <w:bCs/>
          <w:sz w:val="32"/>
          <w:szCs w:val="32"/>
        </w:rPr>
        <w:lastRenderedPageBreak/>
        <w:t>1</w:t>
      </w:r>
      <w:r w:rsidR="00C07C36">
        <w:rPr>
          <w:rFonts w:ascii="Angsana New" w:eastAsia="Calibri" w:hAnsi="Angsana New"/>
          <w:b/>
          <w:bCs/>
          <w:sz w:val="32"/>
          <w:szCs w:val="32"/>
        </w:rPr>
        <w:t>4</w:t>
      </w:r>
      <w:r w:rsidRPr="002D1A53">
        <w:rPr>
          <w:rFonts w:ascii="Angsana New" w:eastAsia="Calibri" w:hAnsi="Angsana New"/>
          <w:b/>
          <w:bCs/>
          <w:sz w:val="32"/>
          <w:szCs w:val="32"/>
          <w:cs/>
        </w:rPr>
        <w:t>.</w:t>
      </w:r>
      <w:r w:rsidRPr="002D1A53">
        <w:rPr>
          <w:rFonts w:ascii="Angsana New" w:eastAsia="Calibri" w:hAnsi="Angsana New"/>
          <w:b/>
          <w:bCs/>
          <w:sz w:val="32"/>
          <w:szCs w:val="32"/>
        </w:rPr>
        <w:tab/>
      </w:r>
      <w:r w:rsidRPr="00B779E6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 </w:t>
      </w:r>
      <w:r w:rsidRPr="00B779E6">
        <w:rPr>
          <w:rFonts w:ascii="Angsana New" w:eastAsia="Calibri" w:hAnsi="Angsana New"/>
          <w:b/>
          <w:bCs/>
          <w:sz w:val="32"/>
          <w:szCs w:val="32"/>
          <w:cs/>
        </w:rPr>
        <w:t>สินทรัพย์สิทธิการใช้</w:t>
      </w:r>
    </w:p>
    <w:p w:rsidR="00AB2305" w:rsidRDefault="00AB2305" w:rsidP="00655355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B779E6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AA72C0">
        <w:rPr>
          <w:rFonts w:ascii="Angsana New" w:hAnsi="Angsana New" w:hint="cs"/>
          <w:sz w:val="32"/>
          <w:szCs w:val="32"/>
          <w:cs/>
        </w:rPr>
        <w:t>หก</w:t>
      </w:r>
      <w:r w:rsidRPr="00B779E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>3</w:t>
      </w:r>
      <w:r w:rsidR="00AA72C0">
        <w:rPr>
          <w:rFonts w:ascii="Angsana New" w:hAnsi="Angsana New"/>
          <w:sz w:val="32"/>
          <w:szCs w:val="32"/>
        </w:rPr>
        <w:t xml:space="preserve">0 </w:t>
      </w:r>
      <w:r w:rsidR="00AA72C0">
        <w:rPr>
          <w:rFonts w:ascii="Angsana New" w:hAnsi="Angsana New" w:hint="cs"/>
          <w:sz w:val="32"/>
          <w:szCs w:val="32"/>
          <w:cs/>
        </w:rPr>
        <w:t>มิถุนายน</w:t>
      </w:r>
      <w:r w:rsidRPr="00B779E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B779E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39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06"/>
        <w:gridCol w:w="1984"/>
      </w:tblGrid>
      <w:tr w:rsidR="00BC58CA" w:rsidRPr="003F6DFA" w:rsidTr="00655355">
        <w:tc>
          <w:tcPr>
            <w:tcW w:w="6406" w:type="dxa"/>
          </w:tcPr>
          <w:p w:rsidR="00BC58CA" w:rsidRPr="003F6DFA" w:rsidRDefault="00BC58CA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left w:val="nil"/>
              <w:bottom w:val="single" w:sz="6" w:space="0" w:color="auto"/>
            </w:tcBorders>
          </w:tcPr>
          <w:p w:rsidR="00BC58CA" w:rsidRPr="00B779E6" w:rsidRDefault="00BC58CA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/>
                <w:b/>
                <w:spacing w:val="-4"/>
                <w:sz w:val="32"/>
                <w:szCs w:val="32"/>
                <w:cs/>
              </w:rPr>
            </w:pPr>
            <w:r w:rsidRPr="00B779E6">
              <w:rPr>
                <w:rFonts w:asciiTheme="majorBidi" w:hAnsiTheme="majorBidi"/>
                <w:b/>
                <w:spacing w:val="-4"/>
                <w:sz w:val="32"/>
                <w:szCs w:val="32"/>
                <w:cs/>
              </w:rPr>
              <w:t>พันบาท</w:t>
            </w:r>
          </w:p>
        </w:tc>
      </w:tr>
      <w:tr w:rsidR="00BC58CA" w:rsidRPr="003F6DFA" w:rsidTr="00655355">
        <w:tc>
          <w:tcPr>
            <w:tcW w:w="6406" w:type="dxa"/>
          </w:tcPr>
          <w:p w:rsidR="00BC58CA" w:rsidRPr="003F6DFA" w:rsidRDefault="00BC58CA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BC58CA" w:rsidRDefault="00BC58CA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/>
                <w:b/>
                <w:spacing w:val="-4"/>
                <w:sz w:val="32"/>
                <w:szCs w:val="32"/>
              </w:rPr>
            </w:pPr>
            <w:r w:rsidRPr="00B779E6">
              <w:rPr>
                <w:rFonts w:asciiTheme="majorBidi" w:hAnsiTheme="majorBidi"/>
                <w:b/>
                <w:spacing w:val="-4"/>
                <w:sz w:val="32"/>
                <w:szCs w:val="32"/>
                <w:cs/>
              </w:rPr>
              <w:t>งบการเงินรวม</w:t>
            </w:r>
            <w:r w:rsidRPr="00B779E6">
              <w:rPr>
                <w:rFonts w:asciiTheme="majorBidi" w:hAnsiTheme="majorBidi" w:hint="cs"/>
                <w:b/>
                <w:spacing w:val="-4"/>
                <w:sz w:val="32"/>
                <w:szCs w:val="32"/>
                <w:cs/>
              </w:rPr>
              <w:t>/</w:t>
            </w:r>
          </w:p>
          <w:p w:rsidR="00BC58CA" w:rsidRPr="00B779E6" w:rsidRDefault="00BC58CA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B779E6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58CA" w:rsidRPr="003F6DFA" w:rsidTr="00655355">
        <w:tc>
          <w:tcPr>
            <w:tcW w:w="6406" w:type="dxa"/>
          </w:tcPr>
          <w:p w:rsidR="00BC58CA" w:rsidRPr="002D1A53" w:rsidRDefault="00BC58CA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B779E6">
              <w:rPr>
                <w:rFonts w:asciiTheme="majorBidi" w:eastAsia="Calibri" w:hAnsiTheme="majorBidi"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07AE6">
              <w:rPr>
                <w:rFonts w:asciiTheme="majorBidi" w:eastAsia="Calibri" w:hAnsiTheme="majorBidi"/>
                <w:b/>
                <w:sz w:val="32"/>
                <w:szCs w:val="32"/>
              </w:rPr>
              <w:t>1</w:t>
            </w:r>
            <w:r w:rsidRPr="00B779E6">
              <w:rPr>
                <w:rFonts w:asciiTheme="majorBidi" w:eastAsia="Calibri" w:hAnsiTheme="majorBidi"/>
                <w:bCs/>
                <w:sz w:val="32"/>
                <w:szCs w:val="32"/>
                <w:cs/>
              </w:rPr>
              <w:t xml:space="preserve"> มกราคม </w:t>
            </w:r>
            <w:r w:rsidRPr="00F07AE6">
              <w:rPr>
                <w:rFonts w:asciiTheme="majorBidi" w:eastAsia="Calibri" w:hAnsiTheme="majorBidi"/>
                <w:b/>
                <w:sz w:val="32"/>
                <w:szCs w:val="32"/>
              </w:rPr>
              <w:t>2563</w:t>
            </w:r>
          </w:p>
        </w:tc>
        <w:tc>
          <w:tcPr>
            <w:tcW w:w="1984" w:type="dxa"/>
            <w:tcBorders>
              <w:left w:val="nil"/>
            </w:tcBorders>
          </w:tcPr>
          <w:p w:rsidR="00BC58CA" w:rsidRPr="0071653F" w:rsidRDefault="00BC58CA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E0E23">
              <w:rPr>
                <w:rFonts w:asciiTheme="majorBidi" w:hAnsiTheme="majorBidi" w:cstheme="majorBidi"/>
                <w:sz w:val="32"/>
                <w:szCs w:val="32"/>
              </w:rPr>
              <w:t>37,671</w:t>
            </w:r>
          </w:p>
        </w:tc>
      </w:tr>
      <w:tr w:rsidR="00BC58CA" w:rsidRPr="003F6DFA" w:rsidTr="00655355">
        <w:tc>
          <w:tcPr>
            <w:tcW w:w="6406" w:type="dxa"/>
          </w:tcPr>
          <w:p w:rsidR="00BC58CA" w:rsidRDefault="00BC58CA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left="279" w:hanging="279"/>
              <w:contextualSpacing/>
              <w:textAlignment w:val="baseline"/>
              <w:rPr>
                <w:rFonts w:asciiTheme="majorBidi" w:eastAsia="Calibri" w:hAnsiTheme="majorBidi"/>
                <w:sz w:val="32"/>
                <w:szCs w:val="32"/>
              </w:rPr>
            </w:pPr>
            <w:r w:rsidRPr="00B779E6">
              <w:rPr>
                <w:rFonts w:asciiTheme="majorBidi" w:eastAsia="Calibri" w:hAnsiTheme="majorBidi"/>
                <w:sz w:val="32"/>
                <w:szCs w:val="32"/>
                <w:cs/>
              </w:rPr>
              <w:t>รายการปรับปรุงสินทรัพย์สิทธิการใช้จากการนำมาตรฐานการรายงาน</w:t>
            </w:r>
          </w:p>
          <w:p w:rsidR="00BC58CA" w:rsidRPr="002D1A53" w:rsidRDefault="00BC58CA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left="279" w:hanging="279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B779E6">
              <w:rPr>
                <w:rFonts w:asciiTheme="majorBidi" w:eastAsia="Calibri" w:hAnsiTheme="majorBidi"/>
                <w:sz w:val="32"/>
                <w:szCs w:val="32"/>
              </w:rPr>
              <w:tab/>
            </w:r>
            <w:r w:rsidRPr="00B779E6">
              <w:rPr>
                <w:rFonts w:asciiTheme="majorBidi" w:eastAsia="Calibri" w:hAnsiTheme="majorBidi"/>
                <w:sz w:val="32"/>
                <w:szCs w:val="32"/>
                <w:cs/>
              </w:rPr>
              <w:t xml:space="preserve">ทางการเงิน ฉบับที่ </w:t>
            </w:r>
            <w:r>
              <w:rPr>
                <w:rFonts w:asciiTheme="majorBidi" w:eastAsia="Calibri" w:hAnsiTheme="majorBidi"/>
                <w:sz w:val="32"/>
                <w:szCs w:val="32"/>
              </w:rPr>
              <w:t>16</w:t>
            </w:r>
            <w:r w:rsidRPr="00B779E6">
              <w:rPr>
                <w:rFonts w:asciiTheme="majorBidi" w:eastAsia="Calibri" w:hAnsiTheme="majorBidi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984" w:type="dxa"/>
            <w:tcBorders>
              <w:left w:val="nil"/>
              <w:bottom w:val="single" w:sz="6" w:space="0" w:color="auto"/>
            </w:tcBorders>
            <w:vAlign w:val="bottom"/>
          </w:tcPr>
          <w:p w:rsidR="00BC58CA" w:rsidRPr="002D1A53" w:rsidRDefault="00BC58CA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4C1F04">
              <w:rPr>
                <w:rFonts w:asciiTheme="majorBidi" w:eastAsia="Calibri" w:hAnsiTheme="majorBidi" w:cstheme="majorBidi"/>
                <w:sz w:val="32"/>
                <w:szCs w:val="32"/>
              </w:rPr>
              <w:t>17,466</w:t>
            </w:r>
          </w:p>
        </w:tc>
      </w:tr>
      <w:tr w:rsidR="00F22BA7" w:rsidRPr="003F6DFA" w:rsidTr="00655355">
        <w:tc>
          <w:tcPr>
            <w:tcW w:w="6406" w:type="dxa"/>
          </w:tcPr>
          <w:p w:rsidR="00F22BA7" w:rsidRPr="00B779E6" w:rsidRDefault="00F22BA7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b/>
                <w:sz w:val="32"/>
                <w:szCs w:val="32"/>
                <w:cs/>
              </w:rPr>
            </w:pPr>
            <w:r w:rsidRPr="00B779E6">
              <w:rPr>
                <w:rFonts w:asciiTheme="majorBidi" w:eastAsia="Calibri" w:hAnsiTheme="majorBidi"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07AE6">
              <w:rPr>
                <w:rFonts w:asciiTheme="majorBidi" w:eastAsia="Calibri" w:hAnsiTheme="majorBidi"/>
                <w:b/>
                <w:sz w:val="32"/>
                <w:szCs w:val="32"/>
              </w:rPr>
              <w:t>1</w:t>
            </w:r>
            <w:r w:rsidRPr="00B779E6">
              <w:rPr>
                <w:rFonts w:asciiTheme="majorBidi" w:eastAsia="Calibri" w:hAnsiTheme="majorBidi"/>
                <w:bCs/>
                <w:sz w:val="32"/>
                <w:szCs w:val="32"/>
                <w:cs/>
              </w:rPr>
              <w:t xml:space="preserve"> มกราคม </w:t>
            </w:r>
            <w:r w:rsidRPr="00F07AE6">
              <w:rPr>
                <w:rFonts w:asciiTheme="majorBidi" w:eastAsia="Calibri" w:hAnsiTheme="majorBidi"/>
                <w:b/>
                <w:sz w:val="32"/>
                <w:szCs w:val="32"/>
              </w:rPr>
              <w:t>2563</w:t>
            </w:r>
            <w:r>
              <w:rPr>
                <w:rFonts w:asciiTheme="majorBidi" w:eastAsia="Calibri" w:hAnsiTheme="majorBidi"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eastAsia="Calibri" w:hAnsiTheme="majorBidi"/>
                <w:b/>
                <w:bCs/>
                <w:sz w:val="32"/>
                <w:szCs w:val="32"/>
                <w:cs/>
              </w:rPr>
              <w:t xml:space="preserve">- </w:t>
            </w:r>
            <w:r w:rsidRPr="00B779E6">
              <w:rPr>
                <w:rFonts w:asciiTheme="majorBidi" w:eastAsia="Calibri" w:hAnsiTheme="majorBidi" w:cstheme="majorBidi" w:hint="cs"/>
                <w:bCs/>
                <w:sz w:val="32"/>
                <w:szCs w:val="32"/>
                <w:cs/>
              </w:rPr>
              <w:t>หลังปรับปรุง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</w:tcBorders>
            <w:vAlign w:val="bottom"/>
          </w:tcPr>
          <w:p w:rsidR="00F22BA7" w:rsidRPr="004C1F04" w:rsidRDefault="00420459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55,137</w:t>
            </w:r>
          </w:p>
        </w:tc>
      </w:tr>
      <w:tr w:rsidR="00F22BA7" w:rsidRPr="003F6DFA" w:rsidTr="00655355">
        <w:tc>
          <w:tcPr>
            <w:tcW w:w="6406" w:type="dxa"/>
          </w:tcPr>
          <w:p w:rsidR="00F22BA7" w:rsidRPr="00121303" w:rsidRDefault="00F22BA7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B779E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left w:val="nil"/>
            </w:tcBorders>
          </w:tcPr>
          <w:p w:rsidR="00F22BA7" w:rsidRPr="002D1A53" w:rsidRDefault="00DC569B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DC569B">
              <w:rPr>
                <w:rFonts w:asciiTheme="majorBidi" w:eastAsia="Calibri" w:hAnsiTheme="majorBidi"/>
                <w:sz w:val="32"/>
                <w:szCs w:val="32"/>
                <w:cs/>
              </w:rPr>
              <w:t>(</w:t>
            </w:r>
            <w:r w:rsidRPr="00DC569B">
              <w:rPr>
                <w:rFonts w:asciiTheme="majorBidi" w:eastAsia="Calibri" w:hAnsiTheme="majorBidi" w:cstheme="majorBidi"/>
                <w:sz w:val="32"/>
                <w:szCs w:val="32"/>
              </w:rPr>
              <w:t>1,</w:t>
            </w:r>
            <w:r w:rsidR="00655355">
              <w:rPr>
                <w:rFonts w:asciiTheme="majorBidi" w:eastAsia="Calibri" w:hAnsiTheme="majorBidi" w:cstheme="majorBidi"/>
                <w:sz w:val="32"/>
                <w:szCs w:val="32"/>
              </w:rPr>
              <w:t>825</w:t>
            </w:r>
            <w:r w:rsidRPr="00DC569B">
              <w:rPr>
                <w:rFonts w:asciiTheme="majorBidi" w:eastAsia="Calibri" w:hAnsiTheme="majorBidi"/>
                <w:sz w:val="32"/>
                <w:szCs w:val="32"/>
                <w:cs/>
              </w:rPr>
              <w:t>)</w:t>
            </w:r>
          </w:p>
        </w:tc>
      </w:tr>
      <w:tr w:rsidR="00F22BA7" w:rsidRPr="003F6DFA" w:rsidTr="00655355">
        <w:tc>
          <w:tcPr>
            <w:tcW w:w="6406" w:type="dxa"/>
          </w:tcPr>
          <w:p w:rsidR="00F22BA7" w:rsidRPr="00121303" w:rsidRDefault="00F22BA7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B779E6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21303">
              <w:rPr>
                <w:rFonts w:asciiTheme="majorBidi" w:eastAsia="Calibri" w:hAnsiTheme="majorBidi" w:cstheme="majorBidi"/>
                <w:b/>
                <w:sz w:val="32"/>
                <w:szCs w:val="32"/>
              </w:rPr>
              <w:t>3</w:t>
            </w:r>
            <w:r w:rsidR="00AA72C0">
              <w:rPr>
                <w:rFonts w:asciiTheme="majorBidi" w:eastAsia="Calibri" w:hAnsiTheme="majorBidi" w:cstheme="majorBidi"/>
                <w:b/>
                <w:sz w:val="32"/>
                <w:szCs w:val="32"/>
              </w:rPr>
              <w:t xml:space="preserve">0 </w:t>
            </w:r>
            <w:r w:rsidR="00AA72C0" w:rsidRPr="00B779E6">
              <w:rPr>
                <w:rFonts w:asciiTheme="majorBidi" w:eastAsia="Calibri" w:hAnsiTheme="majorBidi"/>
                <w:bCs/>
                <w:sz w:val="32"/>
                <w:szCs w:val="32"/>
                <w:cs/>
              </w:rPr>
              <w:t>ม</w:t>
            </w:r>
            <w:r w:rsidR="00AA72C0">
              <w:rPr>
                <w:rFonts w:asciiTheme="majorBidi" w:eastAsia="Calibri" w:hAnsiTheme="majorBidi" w:hint="cs"/>
                <w:bCs/>
                <w:sz w:val="32"/>
                <w:szCs w:val="32"/>
                <w:cs/>
              </w:rPr>
              <w:t>ิถุนายน</w:t>
            </w:r>
            <w:r w:rsidRPr="00B779E6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 xml:space="preserve"> </w:t>
            </w:r>
            <w:r w:rsidRPr="00121303">
              <w:rPr>
                <w:rFonts w:asciiTheme="majorBidi" w:eastAsia="Calibri" w:hAnsiTheme="majorBidi" w:cstheme="majorBidi"/>
                <w:b/>
                <w:sz w:val="32"/>
                <w:szCs w:val="32"/>
              </w:rPr>
              <w:t>2563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F22BA7" w:rsidRPr="002D1A53" w:rsidRDefault="00DC569B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DC569B">
              <w:rPr>
                <w:rFonts w:asciiTheme="majorBidi" w:eastAsia="Calibri" w:hAnsiTheme="majorBidi" w:cstheme="majorBidi"/>
                <w:sz w:val="32"/>
                <w:szCs w:val="32"/>
              </w:rPr>
              <w:t>53,</w:t>
            </w:r>
            <w:r w:rsidR="00655355">
              <w:rPr>
                <w:rFonts w:asciiTheme="majorBidi" w:eastAsia="Calibri" w:hAnsiTheme="majorBidi" w:cstheme="majorBidi"/>
                <w:sz w:val="32"/>
                <w:szCs w:val="32"/>
              </w:rPr>
              <w:t>312</w:t>
            </w:r>
          </w:p>
        </w:tc>
      </w:tr>
    </w:tbl>
    <w:p w:rsidR="00655355" w:rsidRDefault="00655355" w:rsidP="00655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="Angsana New" w:eastAsia="Calibri" w:hAnsi="Angsana New"/>
          <w:b/>
          <w:bCs/>
          <w:sz w:val="32"/>
          <w:szCs w:val="32"/>
        </w:rPr>
      </w:pPr>
    </w:p>
    <w:p w:rsidR="002D1A53" w:rsidRPr="002D1A53" w:rsidRDefault="00AC588C" w:rsidP="00655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b/>
          <w:bCs/>
          <w:sz w:val="32"/>
          <w:szCs w:val="32"/>
        </w:rPr>
        <w:t>1</w:t>
      </w:r>
      <w:r w:rsidR="00FC6B03">
        <w:rPr>
          <w:rFonts w:ascii="Angsana New" w:eastAsia="Calibri" w:hAnsi="Angsana New"/>
          <w:b/>
          <w:bCs/>
          <w:sz w:val="32"/>
          <w:szCs w:val="32"/>
        </w:rPr>
        <w:t>5</w:t>
      </w:r>
      <w:r w:rsidR="002D1A53" w:rsidRPr="002D1A53">
        <w:rPr>
          <w:rFonts w:ascii="Angsana New" w:eastAsia="Calibri" w:hAnsi="Angsana New"/>
          <w:b/>
          <w:bCs/>
          <w:sz w:val="32"/>
          <w:szCs w:val="32"/>
          <w:cs/>
        </w:rPr>
        <w:t>.</w:t>
      </w:r>
      <w:r w:rsidR="002D1A53" w:rsidRPr="002D1A53">
        <w:rPr>
          <w:rFonts w:ascii="Angsana New" w:eastAsia="Calibri" w:hAnsi="Angsana New"/>
          <w:b/>
          <w:bCs/>
          <w:sz w:val="32"/>
          <w:szCs w:val="32"/>
        </w:rPr>
        <w:tab/>
      </w:r>
      <w:r w:rsidR="002D1A53" w:rsidRPr="00B779E6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 </w:t>
      </w:r>
      <w:r w:rsidR="002D1A53" w:rsidRPr="00B779E6">
        <w:rPr>
          <w:rFonts w:ascii="Angsana New" w:eastAsia="Calibri" w:hAnsi="Angsana New"/>
          <w:b/>
          <w:bCs/>
          <w:sz w:val="32"/>
          <w:szCs w:val="32"/>
          <w:cs/>
        </w:rPr>
        <w:t>สินทรัพย์ไม่มีตัวตน</w:t>
      </w:r>
    </w:p>
    <w:p w:rsidR="002D1A53" w:rsidRDefault="002D1A53" w:rsidP="00655355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B779E6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AA72C0">
        <w:rPr>
          <w:rFonts w:ascii="Angsana New" w:hAnsi="Angsana New" w:hint="cs"/>
          <w:sz w:val="32"/>
          <w:szCs w:val="32"/>
          <w:cs/>
        </w:rPr>
        <w:t>หกเ</w:t>
      </w:r>
      <w:r w:rsidRPr="00B779E6">
        <w:rPr>
          <w:rFonts w:ascii="Angsana New" w:hAnsi="Angsana New"/>
          <w:sz w:val="32"/>
          <w:szCs w:val="32"/>
          <w:cs/>
        </w:rPr>
        <w:t>ดือนสิ้นสุดวันที่</w:t>
      </w:r>
      <w:r w:rsidRPr="002D1A53">
        <w:rPr>
          <w:rFonts w:ascii="Angsana New" w:hAnsi="Angsana New"/>
          <w:sz w:val="32"/>
          <w:szCs w:val="32"/>
        </w:rPr>
        <w:t xml:space="preserve"> 3</w:t>
      </w:r>
      <w:r w:rsidR="00AA72C0">
        <w:rPr>
          <w:rFonts w:ascii="Angsana New" w:hAnsi="Angsana New"/>
          <w:sz w:val="32"/>
          <w:szCs w:val="32"/>
        </w:rPr>
        <w:t>0</w:t>
      </w:r>
      <w:r w:rsidRPr="00B779E6">
        <w:rPr>
          <w:rFonts w:ascii="Angsana New" w:hAnsi="Angsana New"/>
          <w:sz w:val="32"/>
          <w:szCs w:val="32"/>
          <w:cs/>
        </w:rPr>
        <w:t xml:space="preserve"> ม</w:t>
      </w:r>
      <w:r w:rsidR="00AA72C0">
        <w:rPr>
          <w:rFonts w:ascii="Angsana New" w:hAnsi="Angsana New" w:hint="cs"/>
          <w:sz w:val="32"/>
          <w:szCs w:val="32"/>
          <w:cs/>
        </w:rPr>
        <w:t>ิถุ</w:t>
      </w:r>
      <w:r w:rsidRPr="00B779E6">
        <w:rPr>
          <w:rFonts w:ascii="Angsana New" w:hAnsi="Angsana New"/>
          <w:sz w:val="32"/>
          <w:szCs w:val="32"/>
          <w:cs/>
        </w:rPr>
        <w:t>นา</w:t>
      </w:r>
      <w:r w:rsidR="00AA72C0">
        <w:rPr>
          <w:rFonts w:ascii="Angsana New" w:hAnsi="Angsana New" w:hint="cs"/>
          <w:sz w:val="32"/>
          <w:szCs w:val="32"/>
          <w:cs/>
        </w:rPr>
        <w:t>ยน</w:t>
      </w:r>
      <w:r w:rsidRPr="002D1A53">
        <w:rPr>
          <w:rFonts w:ascii="Angsana New" w:hAnsi="Angsana New"/>
          <w:sz w:val="32"/>
          <w:szCs w:val="32"/>
        </w:rPr>
        <w:t xml:space="preserve"> 256</w:t>
      </w:r>
      <w:r w:rsidR="00A14C87">
        <w:rPr>
          <w:rFonts w:ascii="Angsana New" w:hAnsi="Angsana New"/>
          <w:sz w:val="32"/>
          <w:szCs w:val="32"/>
        </w:rPr>
        <w:t>3</w:t>
      </w:r>
      <w:r w:rsidRPr="00B779E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65"/>
        <w:gridCol w:w="1928"/>
        <w:gridCol w:w="142"/>
        <w:gridCol w:w="1928"/>
      </w:tblGrid>
      <w:tr w:rsidR="002D1A53" w:rsidRPr="003F6DFA" w:rsidTr="00655355">
        <w:tc>
          <w:tcPr>
            <w:tcW w:w="4365" w:type="dxa"/>
          </w:tcPr>
          <w:p w:rsidR="002D1A53" w:rsidRPr="003F6DFA" w:rsidRDefault="002D1A53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98" w:type="dxa"/>
            <w:gridSpan w:val="3"/>
            <w:tcBorders>
              <w:bottom w:val="single" w:sz="6" w:space="0" w:color="auto"/>
            </w:tcBorders>
          </w:tcPr>
          <w:p w:rsidR="002D1A53" w:rsidRPr="00B779E6" w:rsidRDefault="002D1A53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9E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2D1A53" w:rsidRPr="003F6DFA" w:rsidTr="00655355">
        <w:tc>
          <w:tcPr>
            <w:tcW w:w="4365" w:type="dxa"/>
          </w:tcPr>
          <w:p w:rsidR="002D1A53" w:rsidRPr="003F6DFA" w:rsidRDefault="002D1A53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bottom w:val="single" w:sz="6" w:space="0" w:color="auto"/>
            </w:tcBorders>
          </w:tcPr>
          <w:p w:rsidR="002D1A53" w:rsidRPr="003F6DFA" w:rsidRDefault="002D1A53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B779E6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D1A53" w:rsidRPr="003F6DFA" w:rsidRDefault="002D1A53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2D1A53" w:rsidRPr="00B779E6" w:rsidRDefault="002D1A53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B779E6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1A53" w:rsidRPr="003F6DFA" w:rsidTr="00655355">
        <w:tc>
          <w:tcPr>
            <w:tcW w:w="4365" w:type="dxa"/>
          </w:tcPr>
          <w:p w:rsidR="002D1A53" w:rsidRPr="002D1A53" w:rsidRDefault="002D1A53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B779E6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28" w:type="dxa"/>
            <w:tcBorders>
              <w:top w:val="single" w:sz="6" w:space="0" w:color="auto"/>
            </w:tcBorders>
          </w:tcPr>
          <w:p w:rsidR="002D1A53" w:rsidRPr="002D1A53" w:rsidRDefault="002D1A53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2" w:type="dxa"/>
          </w:tcPr>
          <w:p w:rsidR="002D1A53" w:rsidRPr="002D1A53" w:rsidRDefault="002D1A53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2D1A53" w:rsidRPr="002D1A53" w:rsidRDefault="002D1A53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</w:tr>
      <w:tr w:rsidR="002D1A53" w:rsidRPr="003F6DFA" w:rsidTr="00655355">
        <w:tc>
          <w:tcPr>
            <w:tcW w:w="4365" w:type="dxa"/>
          </w:tcPr>
          <w:p w:rsidR="002D1A53" w:rsidRPr="002D1A53" w:rsidRDefault="002D1A53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B779E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B779E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263895">
              <w:rPr>
                <w:rFonts w:asciiTheme="majorBidi" w:eastAsia="Calibri" w:hAnsiTheme="majorBidi" w:cstheme="majorBidi"/>
                <w:sz w:val="32"/>
                <w:szCs w:val="32"/>
              </w:rPr>
              <w:t>256</w:t>
            </w:r>
            <w:r w:rsidR="00896496" w:rsidRPr="00B779E6">
              <w:rPr>
                <w:rFonts w:asciiTheme="majorBidi" w:eastAsia="Calibri" w:hAnsiTheme="majorBidi" w:cstheme="majorBidi" w:hint="cs"/>
                <w:sz w:val="32"/>
                <w:szCs w:val="32"/>
              </w:rPr>
              <w:t>2</w:t>
            </w:r>
          </w:p>
        </w:tc>
        <w:tc>
          <w:tcPr>
            <w:tcW w:w="1928" w:type="dxa"/>
          </w:tcPr>
          <w:p w:rsidR="002D1A53" w:rsidRPr="002D1A53" w:rsidRDefault="00582DC8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4,206</w:t>
            </w:r>
          </w:p>
        </w:tc>
        <w:tc>
          <w:tcPr>
            <w:tcW w:w="142" w:type="dxa"/>
          </w:tcPr>
          <w:p w:rsidR="002D1A53" w:rsidRPr="002D1A53" w:rsidRDefault="002D1A53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2D1A53" w:rsidRPr="002D1A53" w:rsidRDefault="005369E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1,521</w:t>
            </w:r>
          </w:p>
        </w:tc>
      </w:tr>
      <w:tr w:rsidR="002D1A53" w:rsidRPr="003F6DFA" w:rsidTr="00655355">
        <w:tc>
          <w:tcPr>
            <w:tcW w:w="4365" w:type="dxa"/>
          </w:tcPr>
          <w:p w:rsidR="002D1A53" w:rsidRPr="002D1A53" w:rsidRDefault="002D1A53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B779E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>3</w:t>
            </w:r>
            <w:r w:rsidR="00AA72C0">
              <w:rPr>
                <w:rFonts w:asciiTheme="majorBidi" w:eastAsia="Calibri" w:hAnsiTheme="majorBidi" w:cstheme="majorBidi"/>
                <w:sz w:val="32"/>
                <w:szCs w:val="32"/>
              </w:rPr>
              <w:t>0</w:t>
            </w:r>
            <w:r w:rsidRPr="002D1A53">
              <w:rPr>
                <w:rFonts w:asciiTheme="majorBidi" w:eastAsia="Calibri" w:hAnsiTheme="majorBidi"/>
                <w:sz w:val="32"/>
                <w:szCs w:val="32"/>
                <w:cs/>
              </w:rPr>
              <w:t xml:space="preserve"> </w:t>
            </w:r>
            <w:r w:rsidR="00AA72C0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B779E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>256</w:t>
            </w:r>
            <w:r w:rsidR="00896496" w:rsidRPr="00B779E6">
              <w:rPr>
                <w:rFonts w:asciiTheme="majorBidi" w:eastAsia="Calibri" w:hAnsiTheme="majorBidi" w:cstheme="majorBidi" w:hint="cs"/>
                <w:sz w:val="32"/>
                <w:szCs w:val="32"/>
              </w:rPr>
              <w:t>3</w:t>
            </w:r>
          </w:p>
        </w:tc>
        <w:tc>
          <w:tcPr>
            <w:tcW w:w="1928" w:type="dxa"/>
            <w:tcBorders>
              <w:top w:val="single" w:sz="6" w:space="0" w:color="auto"/>
              <w:bottom w:val="single" w:sz="6" w:space="0" w:color="auto"/>
            </w:tcBorders>
          </w:tcPr>
          <w:p w:rsidR="002D1A53" w:rsidRPr="00AA72C0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4,206</w:t>
            </w:r>
          </w:p>
        </w:tc>
        <w:tc>
          <w:tcPr>
            <w:tcW w:w="142" w:type="dxa"/>
          </w:tcPr>
          <w:p w:rsidR="002D1A53" w:rsidRPr="002D1A53" w:rsidRDefault="002D1A53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D1A53" w:rsidRPr="002D1A53" w:rsidRDefault="00C24943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24943">
              <w:rPr>
                <w:rFonts w:asciiTheme="majorBidi" w:eastAsia="Calibri" w:hAnsiTheme="majorBidi" w:cstheme="majorBidi"/>
                <w:sz w:val="32"/>
                <w:szCs w:val="32"/>
              </w:rPr>
              <w:t>1,521</w:t>
            </w:r>
          </w:p>
        </w:tc>
      </w:tr>
      <w:tr w:rsidR="002D1A53" w:rsidRPr="003F6DFA" w:rsidTr="00655355">
        <w:tc>
          <w:tcPr>
            <w:tcW w:w="4365" w:type="dxa"/>
          </w:tcPr>
          <w:p w:rsidR="002D1A53" w:rsidRPr="002D1A53" w:rsidRDefault="002D1A53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B779E6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928" w:type="dxa"/>
            <w:tcBorders>
              <w:top w:val="single" w:sz="6" w:space="0" w:color="auto"/>
            </w:tcBorders>
          </w:tcPr>
          <w:p w:rsidR="002D1A53" w:rsidRPr="002D1A53" w:rsidRDefault="002D1A53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:rsidR="002D1A53" w:rsidRPr="002D1A53" w:rsidRDefault="002D1A53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2D1A53" w:rsidRPr="002D1A53" w:rsidRDefault="002D1A53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2D1A53" w:rsidRPr="003F6DFA" w:rsidTr="00655355">
        <w:tc>
          <w:tcPr>
            <w:tcW w:w="4365" w:type="dxa"/>
          </w:tcPr>
          <w:p w:rsidR="002D1A53" w:rsidRPr="00B779E6" w:rsidRDefault="002D1A53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B779E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B779E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263895">
              <w:rPr>
                <w:rFonts w:asciiTheme="majorBidi" w:eastAsia="Calibri" w:hAnsiTheme="majorBidi" w:cstheme="majorBidi"/>
                <w:sz w:val="32"/>
                <w:szCs w:val="32"/>
              </w:rPr>
              <w:t>256</w:t>
            </w:r>
            <w:r w:rsidR="00896496" w:rsidRPr="00B779E6">
              <w:rPr>
                <w:rFonts w:asciiTheme="majorBidi" w:eastAsia="Calibri" w:hAnsiTheme="majorBidi" w:cstheme="majorBidi" w:hint="cs"/>
                <w:sz w:val="32"/>
                <w:szCs w:val="32"/>
              </w:rPr>
              <w:t>2</w:t>
            </w:r>
          </w:p>
        </w:tc>
        <w:tc>
          <w:tcPr>
            <w:tcW w:w="1928" w:type="dxa"/>
          </w:tcPr>
          <w:p w:rsidR="002D1A53" w:rsidRPr="002D1A53" w:rsidRDefault="00582DC8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2,374</w:t>
            </w:r>
          </w:p>
        </w:tc>
        <w:tc>
          <w:tcPr>
            <w:tcW w:w="142" w:type="dxa"/>
          </w:tcPr>
          <w:p w:rsidR="002D1A53" w:rsidRPr="002D1A53" w:rsidRDefault="002D1A53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2D1A53" w:rsidRPr="00B779E6" w:rsidRDefault="005369E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1,371</w:t>
            </w:r>
          </w:p>
        </w:tc>
      </w:tr>
      <w:tr w:rsidR="002D1A53" w:rsidRPr="003F6DFA" w:rsidTr="00655355">
        <w:tc>
          <w:tcPr>
            <w:tcW w:w="4365" w:type="dxa"/>
          </w:tcPr>
          <w:p w:rsidR="002D1A53" w:rsidRPr="00B779E6" w:rsidRDefault="002D1A53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B779E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928" w:type="dxa"/>
            <w:tcBorders>
              <w:bottom w:val="single" w:sz="6" w:space="0" w:color="auto"/>
            </w:tcBorders>
          </w:tcPr>
          <w:p w:rsidR="002D1A53" w:rsidRPr="002D1A53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169</w:t>
            </w:r>
          </w:p>
        </w:tc>
        <w:tc>
          <w:tcPr>
            <w:tcW w:w="142" w:type="dxa"/>
          </w:tcPr>
          <w:p w:rsidR="002D1A53" w:rsidRPr="002D1A53" w:rsidRDefault="002D1A53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:rsidR="002D1A53" w:rsidRPr="002D1A53" w:rsidRDefault="00C24943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13</w:t>
            </w:r>
          </w:p>
        </w:tc>
      </w:tr>
      <w:tr w:rsidR="002D1A53" w:rsidRPr="003F6DFA" w:rsidTr="00655355">
        <w:tc>
          <w:tcPr>
            <w:tcW w:w="4365" w:type="dxa"/>
          </w:tcPr>
          <w:p w:rsidR="002D1A53" w:rsidRPr="002D1A53" w:rsidRDefault="00AA72C0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B779E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>0</w:t>
            </w:r>
            <w:r w:rsidRPr="002D1A53">
              <w:rPr>
                <w:rFonts w:asciiTheme="majorBidi" w:eastAsia="Calibri" w:hAnsi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B779E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>256</w:t>
            </w:r>
            <w:r w:rsidRPr="00B779E6">
              <w:rPr>
                <w:rFonts w:asciiTheme="majorBidi" w:eastAsia="Calibri" w:hAnsiTheme="majorBidi" w:cstheme="majorBidi" w:hint="cs"/>
                <w:sz w:val="32"/>
                <w:szCs w:val="32"/>
              </w:rPr>
              <w:t>3</w:t>
            </w:r>
          </w:p>
        </w:tc>
        <w:tc>
          <w:tcPr>
            <w:tcW w:w="1928" w:type="dxa"/>
            <w:tcBorders>
              <w:top w:val="single" w:sz="6" w:space="0" w:color="auto"/>
              <w:bottom w:val="single" w:sz="6" w:space="0" w:color="auto"/>
            </w:tcBorders>
          </w:tcPr>
          <w:p w:rsidR="002D1A53" w:rsidRPr="002D1A53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2,543</w:t>
            </w:r>
          </w:p>
        </w:tc>
        <w:tc>
          <w:tcPr>
            <w:tcW w:w="142" w:type="dxa"/>
          </w:tcPr>
          <w:p w:rsidR="002D1A53" w:rsidRPr="00B779E6" w:rsidRDefault="002D1A53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D1A53" w:rsidRPr="00B779E6" w:rsidRDefault="00C24943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1,384</w:t>
            </w:r>
          </w:p>
        </w:tc>
      </w:tr>
      <w:tr w:rsidR="002D1A53" w:rsidRPr="003F6DFA" w:rsidTr="00655355">
        <w:tc>
          <w:tcPr>
            <w:tcW w:w="4365" w:type="dxa"/>
          </w:tcPr>
          <w:p w:rsidR="002D1A53" w:rsidRPr="002D1A53" w:rsidRDefault="002D1A53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B779E6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928" w:type="dxa"/>
            <w:tcBorders>
              <w:top w:val="single" w:sz="6" w:space="0" w:color="auto"/>
            </w:tcBorders>
          </w:tcPr>
          <w:p w:rsidR="002D1A53" w:rsidRPr="002D1A53" w:rsidRDefault="002D1A53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:rsidR="002D1A53" w:rsidRPr="002D1A53" w:rsidRDefault="002D1A53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2D1A53" w:rsidRPr="002D1A53" w:rsidRDefault="002D1A53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2D1A53" w:rsidRPr="003F6DFA" w:rsidTr="00655355">
        <w:tc>
          <w:tcPr>
            <w:tcW w:w="4365" w:type="dxa"/>
          </w:tcPr>
          <w:p w:rsidR="002D1A53" w:rsidRPr="002D1A53" w:rsidRDefault="002D1A53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B779E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B779E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263895">
              <w:rPr>
                <w:rFonts w:asciiTheme="majorBidi" w:eastAsia="Calibri" w:hAnsiTheme="majorBidi" w:cstheme="majorBidi"/>
                <w:sz w:val="32"/>
                <w:szCs w:val="32"/>
              </w:rPr>
              <w:t>256</w:t>
            </w:r>
            <w:r w:rsidR="00896496" w:rsidRPr="00B779E6">
              <w:rPr>
                <w:rFonts w:asciiTheme="majorBidi" w:eastAsia="Calibri" w:hAnsiTheme="majorBidi" w:cstheme="majorBidi" w:hint="cs"/>
                <w:sz w:val="32"/>
                <w:szCs w:val="32"/>
              </w:rPr>
              <w:t>2</w:t>
            </w:r>
          </w:p>
        </w:tc>
        <w:tc>
          <w:tcPr>
            <w:tcW w:w="1928" w:type="dxa"/>
            <w:tcBorders>
              <w:bottom w:val="double" w:sz="6" w:space="0" w:color="auto"/>
            </w:tcBorders>
          </w:tcPr>
          <w:p w:rsidR="002D1A53" w:rsidRPr="002D1A53" w:rsidRDefault="005369E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B779E6">
              <w:rPr>
                <w:rFonts w:asciiTheme="majorBidi" w:eastAsia="Calibri" w:hAnsiTheme="majorBidi"/>
                <w:sz w:val="32"/>
                <w:szCs w:val="32"/>
              </w:rPr>
              <w:t>1</w:t>
            </w:r>
            <w:r w:rsidRPr="005369E5">
              <w:rPr>
                <w:rFonts w:asciiTheme="majorBidi" w:eastAsia="Calibri" w:hAnsiTheme="majorBidi" w:cstheme="majorBidi"/>
                <w:sz w:val="32"/>
                <w:szCs w:val="32"/>
              </w:rPr>
              <w:t>,</w:t>
            </w:r>
            <w:r w:rsidRPr="00B779E6">
              <w:rPr>
                <w:rFonts w:asciiTheme="majorBidi" w:eastAsia="Calibri" w:hAnsiTheme="majorBidi"/>
                <w:sz w:val="32"/>
                <w:szCs w:val="32"/>
              </w:rPr>
              <w:t>832</w:t>
            </w:r>
          </w:p>
        </w:tc>
        <w:tc>
          <w:tcPr>
            <w:tcW w:w="142" w:type="dxa"/>
          </w:tcPr>
          <w:p w:rsidR="002D1A53" w:rsidRPr="002D1A53" w:rsidRDefault="002D1A53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  <w:bottom w:val="double" w:sz="6" w:space="0" w:color="auto"/>
            </w:tcBorders>
          </w:tcPr>
          <w:p w:rsidR="002D1A53" w:rsidRPr="002D1A53" w:rsidRDefault="005369E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B779E6">
              <w:rPr>
                <w:rFonts w:asciiTheme="majorBidi" w:eastAsia="Calibri" w:hAnsiTheme="majorBidi"/>
                <w:sz w:val="32"/>
                <w:szCs w:val="32"/>
              </w:rPr>
              <w:t>150</w:t>
            </w:r>
          </w:p>
        </w:tc>
      </w:tr>
      <w:tr w:rsidR="002D1A53" w:rsidRPr="003F6DFA" w:rsidTr="00655355">
        <w:tc>
          <w:tcPr>
            <w:tcW w:w="4365" w:type="dxa"/>
          </w:tcPr>
          <w:p w:rsidR="002D1A53" w:rsidRPr="002D1A53" w:rsidRDefault="00AA72C0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B779E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>0</w:t>
            </w:r>
            <w:r w:rsidRPr="002D1A53">
              <w:rPr>
                <w:rFonts w:asciiTheme="majorBidi" w:eastAsia="Calibri" w:hAnsi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B779E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>256</w:t>
            </w:r>
            <w:r w:rsidRPr="00B779E6">
              <w:rPr>
                <w:rFonts w:asciiTheme="majorBidi" w:eastAsia="Calibri" w:hAnsiTheme="majorBidi" w:cstheme="majorBidi" w:hint="cs"/>
                <w:sz w:val="32"/>
                <w:szCs w:val="32"/>
              </w:rPr>
              <w:t>3</w:t>
            </w:r>
          </w:p>
        </w:tc>
        <w:tc>
          <w:tcPr>
            <w:tcW w:w="1928" w:type="dxa"/>
            <w:tcBorders>
              <w:top w:val="double" w:sz="6" w:space="0" w:color="auto"/>
              <w:bottom w:val="double" w:sz="6" w:space="0" w:color="auto"/>
            </w:tcBorders>
          </w:tcPr>
          <w:p w:rsidR="002D1A53" w:rsidRPr="002D1A53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1,663</w:t>
            </w:r>
          </w:p>
        </w:tc>
        <w:tc>
          <w:tcPr>
            <w:tcW w:w="142" w:type="dxa"/>
          </w:tcPr>
          <w:p w:rsidR="002D1A53" w:rsidRPr="002D1A53" w:rsidRDefault="002D1A53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2D1A53" w:rsidRPr="002D1A53" w:rsidRDefault="00C24943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24943">
              <w:rPr>
                <w:rFonts w:asciiTheme="majorBidi" w:eastAsia="Calibri" w:hAnsiTheme="majorBidi" w:cstheme="majorBidi"/>
                <w:sz w:val="32"/>
                <w:szCs w:val="32"/>
              </w:rPr>
              <w:t>137</w:t>
            </w:r>
          </w:p>
        </w:tc>
      </w:tr>
    </w:tbl>
    <w:p w:rsidR="009C4EAF" w:rsidRDefault="009C4EAF" w:rsidP="00655355">
      <w:pPr>
        <w:pStyle w:val="PlainText"/>
        <w:tabs>
          <w:tab w:val="left" w:pos="284"/>
          <w:tab w:val="left" w:pos="851"/>
        </w:tabs>
        <w:spacing w:line="380" w:lineRule="exact"/>
        <w:contextualSpacing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:rsidR="00655355" w:rsidRDefault="00655355" w:rsidP="00655355">
      <w:pPr>
        <w:pStyle w:val="PlainText"/>
        <w:tabs>
          <w:tab w:val="left" w:pos="284"/>
          <w:tab w:val="left" w:pos="851"/>
        </w:tabs>
        <w:spacing w:line="380" w:lineRule="exact"/>
        <w:contextualSpacing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:rsidR="00655355" w:rsidRDefault="00655355" w:rsidP="00655355">
      <w:pPr>
        <w:pStyle w:val="PlainText"/>
        <w:tabs>
          <w:tab w:val="left" w:pos="284"/>
          <w:tab w:val="left" w:pos="851"/>
        </w:tabs>
        <w:spacing w:line="380" w:lineRule="exact"/>
        <w:contextualSpacing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:rsidR="00655355" w:rsidRDefault="00655355" w:rsidP="00655355">
      <w:pPr>
        <w:pStyle w:val="PlainText"/>
        <w:tabs>
          <w:tab w:val="left" w:pos="284"/>
          <w:tab w:val="left" w:pos="851"/>
        </w:tabs>
        <w:spacing w:line="380" w:lineRule="exact"/>
        <w:contextualSpacing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:rsidR="00655355" w:rsidRDefault="00655355" w:rsidP="00655355">
      <w:pPr>
        <w:pStyle w:val="PlainText"/>
        <w:tabs>
          <w:tab w:val="left" w:pos="284"/>
          <w:tab w:val="left" w:pos="851"/>
        </w:tabs>
        <w:spacing w:line="380" w:lineRule="exact"/>
        <w:contextualSpacing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:rsidR="004161F4" w:rsidRPr="006E05D3" w:rsidRDefault="00AC588C" w:rsidP="00655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b/>
          <w:bCs/>
          <w:sz w:val="32"/>
          <w:szCs w:val="32"/>
        </w:rPr>
        <w:lastRenderedPageBreak/>
        <w:t>1</w:t>
      </w:r>
      <w:r w:rsidR="00EB242C">
        <w:rPr>
          <w:rFonts w:ascii="Angsana New" w:eastAsia="Calibri" w:hAnsi="Angsana New"/>
          <w:b/>
          <w:bCs/>
          <w:sz w:val="32"/>
          <w:szCs w:val="32"/>
        </w:rPr>
        <w:t>6</w:t>
      </w:r>
      <w:r w:rsidR="004161F4" w:rsidRPr="00B779E6">
        <w:rPr>
          <w:rFonts w:ascii="Angsana New" w:eastAsia="Calibri" w:hAnsi="Angsana New"/>
          <w:b/>
          <w:bCs/>
          <w:sz w:val="32"/>
          <w:szCs w:val="32"/>
          <w:cs/>
        </w:rPr>
        <w:t>.</w:t>
      </w:r>
      <w:r w:rsidR="004161F4" w:rsidRPr="006E05D3">
        <w:rPr>
          <w:rFonts w:ascii="Angsana New" w:eastAsia="Calibri" w:hAnsi="Angsana New"/>
          <w:b/>
          <w:bCs/>
          <w:sz w:val="32"/>
          <w:szCs w:val="32"/>
        </w:rPr>
        <w:tab/>
      </w:r>
      <w:r w:rsidR="004161F4" w:rsidRPr="00B779E6">
        <w:rPr>
          <w:rFonts w:ascii="Angsana New" w:eastAsia="Calibri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E0028F" w:rsidRDefault="001F4FDB" w:rsidP="00655355">
      <w:pPr>
        <w:spacing w:line="380" w:lineRule="exact"/>
        <w:ind w:left="288" w:firstLine="57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</w:t>
      </w:r>
      <w:r w:rsidR="004161F4" w:rsidRPr="00310258">
        <w:rPr>
          <w:rFonts w:ascii="Angsana New" w:hAnsi="Angsana New"/>
          <w:sz w:val="32"/>
          <w:szCs w:val="32"/>
          <w:cs/>
        </w:rPr>
        <w:t>การเปลี่ยนแปลงของสินทรัพย์ภาษีเงินได้รอการตัดบัญชีสำหรับงวด</w:t>
      </w:r>
      <w:r w:rsidR="00C35C28">
        <w:rPr>
          <w:rFonts w:ascii="Angsana New" w:hAnsi="Angsana New" w:hint="cs"/>
          <w:sz w:val="32"/>
          <w:szCs w:val="32"/>
          <w:cs/>
        </w:rPr>
        <w:t>หก</w:t>
      </w:r>
      <w:r w:rsidR="004161F4" w:rsidRPr="00310258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4161F4" w:rsidRPr="00310258">
        <w:rPr>
          <w:rFonts w:ascii="Angsana New" w:hAnsi="Angsana New"/>
          <w:sz w:val="32"/>
          <w:szCs w:val="32"/>
        </w:rPr>
        <w:t xml:space="preserve"> 3</w:t>
      </w:r>
      <w:r w:rsidR="00C35C28">
        <w:rPr>
          <w:rFonts w:ascii="Angsana New" w:hAnsi="Angsana New"/>
          <w:sz w:val="32"/>
          <w:szCs w:val="32"/>
        </w:rPr>
        <w:t>0</w:t>
      </w:r>
      <w:r w:rsidR="004161F4" w:rsidRPr="00310258">
        <w:rPr>
          <w:rFonts w:ascii="Angsana New" w:hAnsi="Angsana New"/>
          <w:sz w:val="32"/>
          <w:szCs w:val="32"/>
          <w:cs/>
        </w:rPr>
        <w:t xml:space="preserve"> </w:t>
      </w:r>
      <w:r w:rsidR="00C35C28">
        <w:rPr>
          <w:rFonts w:ascii="Angsana New" w:hAnsi="Angsana New" w:hint="cs"/>
          <w:sz w:val="32"/>
          <w:szCs w:val="32"/>
          <w:cs/>
        </w:rPr>
        <w:t>มิถุนายน</w:t>
      </w:r>
      <w:r w:rsidR="004161F4" w:rsidRPr="00310258">
        <w:rPr>
          <w:rFonts w:ascii="Angsana New" w:hAnsi="Angsana New"/>
          <w:sz w:val="32"/>
          <w:szCs w:val="32"/>
        </w:rPr>
        <w:t xml:space="preserve"> 256</w:t>
      </w:r>
      <w:r w:rsidR="00BA6BB1">
        <w:rPr>
          <w:rFonts w:ascii="Angsana New" w:hAnsi="Angsana New"/>
          <w:sz w:val="32"/>
          <w:szCs w:val="32"/>
        </w:rPr>
        <w:t>3</w:t>
      </w:r>
      <w:r w:rsidR="004161F4" w:rsidRPr="00310258">
        <w:rPr>
          <w:rFonts w:ascii="Angsana New" w:hAnsi="Angsana New"/>
          <w:sz w:val="32"/>
          <w:szCs w:val="32"/>
          <w:cs/>
        </w:rPr>
        <w:t xml:space="preserve"> </w:t>
      </w:r>
      <w:r w:rsidR="004161F4" w:rsidRPr="00B779E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992"/>
        <w:gridCol w:w="141"/>
        <w:gridCol w:w="1135"/>
        <w:gridCol w:w="142"/>
        <w:gridCol w:w="992"/>
        <w:gridCol w:w="142"/>
        <w:gridCol w:w="993"/>
        <w:gridCol w:w="141"/>
        <w:gridCol w:w="992"/>
        <w:gridCol w:w="142"/>
        <w:gridCol w:w="992"/>
      </w:tblGrid>
      <w:tr w:rsidR="00E0028F" w:rsidRPr="00E0028F" w:rsidTr="00306E92">
        <w:tc>
          <w:tcPr>
            <w:tcW w:w="2268" w:type="dxa"/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6804" w:type="dxa"/>
            <w:gridSpan w:val="11"/>
            <w:tcBorders>
              <w:bottom w:val="single" w:sz="6" w:space="0" w:color="auto"/>
            </w:tcBorders>
          </w:tcPr>
          <w:p w:rsidR="00E0028F" w:rsidRPr="00B779E6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4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B779E6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E0028F" w:rsidRPr="00E0028F" w:rsidTr="00306E92">
        <w:tc>
          <w:tcPr>
            <w:tcW w:w="2268" w:type="dxa"/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:rsidR="00E0028F" w:rsidRPr="00B779E6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4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B779E6">
              <w:rPr>
                <w:rFonts w:ascii="Angsana New" w:hAnsi="Angsana New"/>
                <w:sz w:val="22"/>
                <w:szCs w:val="22"/>
                <w:cs/>
              </w:rPr>
              <w:t xml:space="preserve">งบการเงินรวม </w:t>
            </w:r>
          </w:p>
        </w:tc>
      </w:tr>
      <w:tr w:rsidR="00E0028F" w:rsidRPr="00E0028F" w:rsidTr="00306E92">
        <w:tc>
          <w:tcPr>
            <w:tcW w:w="2268" w:type="dxa"/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E0028F" w:rsidRPr="00B779E6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57" w:right="-57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B779E6">
              <w:rPr>
                <w:rFonts w:ascii="Angsana New" w:hAnsi="Angsana New"/>
                <w:spacing w:val="-4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:rsidR="00E0028F" w:rsidRPr="00B779E6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B779E6">
              <w:rPr>
                <w:rFonts w:ascii="Angsana New" w:hAnsi="Angsana New" w:hint="cs"/>
                <w:sz w:val="22"/>
                <w:szCs w:val="22"/>
                <w:cs/>
              </w:rPr>
              <w:t>ผลกระทบจาก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E0028F" w:rsidRPr="00B779E6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57" w:right="-57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B779E6">
              <w:rPr>
                <w:rFonts w:ascii="Angsana New" w:hAnsi="Angsana New"/>
                <w:spacing w:val="-4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0028F" w:rsidRPr="00B779E6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B779E6">
              <w:rPr>
                <w:rFonts w:ascii="Angsana New" w:hAnsi="Angsana New"/>
                <w:spacing w:val="-8"/>
                <w:sz w:val="22"/>
                <w:szCs w:val="22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E0028F" w:rsidRPr="00B779E6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57" w:right="-57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B779E6">
              <w:rPr>
                <w:rFonts w:ascii="Angsana New" w:hAnsi="Angsana New"/>
                <w:spacing w:val="-4"/>
                <w:sz w:val="22"/>
                <w:szCs w:val="22"/>
                <w:cs/>
              </w:rPr>
              <w:t>ยอดตามบัญชี</w:t>
            </w:r>
          </w:p>
        </w:tc>
      </w:tr>
      <w:tr w:rsidR="00E0028F" w:rsidRPr="00E0028F" w:rsidTr="00306E92">
        <w:tc>
          <w:tcPr>
            <w:tcW w:w="2268" w:type="dxa"/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B779E6">
              <w:rPr>
                <w:rFonts w:ascii="Angsana New" w:hAnsi="Angsana New"/>
                <w:sz w:val="22"/>
                <w:szCs w:val="22"/>
                <w:cs/>
              </w:rPr>
              <w:t>ณ</w:t>
            </w:r>
            <w:r w:rsidRPr="00E0028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779E6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E0028F"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B779E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E0028F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41" w:type="dxa"/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:rsidR="009C4EAF" w:rsidRPr="006C7E20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57" w:righ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B779E6">
              <w:rPr>
                <w:rFonts w:ascii="Angsana New" w:hAnsi="Angsana New" w:hint="cs"/>
                <w:sz w:val="22"/>
                <w:szCs w:val="22"/>
                <w:cs/>
              </w:rPr>
              <w:t xml:space="preserve">มาตรฐานการรายงานทางการเงิน </w:t>
            </w:r>
          </w:p>
          <w:p w:rsidR="00E0028F" w:rsidRPr="006C7E20" w:rsidRDefault="009C4EA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57" w:righ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B779E6">
              <w:rPr>
                <w:rFonts w:ascii="Angsana New" w:hAnsi="Angsana New" w:hint="cs"/>
                <w:sz w:val="22"/>
                <w:szCs w:val="22"/>
                <w:cs/>
              </w:rPr>
              <w:t xml:space="preserve">ฉบับที่ </w:t>
            </w:r>
            <w:r w:rsidRPr="006C7E20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42" w:type="dxa"/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B779E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E0028F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B779E6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E0028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42" w:type="dxa"/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auto"/>
            </w:tcBorders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-165" w:hanging="169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B779E6">
              <w:rPr>
                <w:rFonts w:ascii="Angsana New" w:hAnsi="Angsana New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auto"/>
            </w:tcBorders>
          </w:tcPr>
          <w:p w:rsidR="00E0028F" w:rsidRPr="00B779E6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B779E6">
              <w:rPr>
                <w:rFonts w:ascii="Angsana New" w:hAnsi="Angsana New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000000"/>
            </w:tcBorders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B779E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E0028F">
              <w:rPr>
                <w:rFonts w:ascii="Angsana New" w:hAnsi="Angsana New"/>
                <w:sz w:val="22"/>
                <w:szCs w:val="22"/>
              </w:rPr>
              <w:t>3</w:t>
            </w:r>
            <w:r w:rsidR="00C35C28">
              <w:rPr>
                <w:rFonts w:ascii="Angsana New" w:hAnsi="Angsana New"/>
                <w:sz w:val="22"/>
                <w:szCs w:val="22"/>
              </w:rPr>
              <w:t>0</w:t>
            </w:r>
            <w:r w:rsidRPr="00E0028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E0028F">
              <w:rPr>
                <w:rFonts w:ascii="Angsana New" w:hAnsi="Angsana New"/>
                <w:sz w:val="22"/>
                <w:szCs w:val="22"/>
              </w:rPr>
              <w:br/>
            </w:r>
            <w:r w:rsidRPr="00B779E6">
              <w:rPr>
                <w:rFonts w:ascii="Angsana New" w:hAnsi="Angsana New"/>
                <w:sz w:val="22"/>
                <w:szCs w:val="22"/>
                <w:cs/>
              </w:rPr>
              <w:t>ม</w:t>
            </w:r>
            <w:r w:rsidR="00C35C28">
              <w:rPr>
                <w:rFonts w:ascii="Angsana New" w:hAnsi="Angsana New" w:hint="cs"/>
                <w:sz w:val="22"/>
                <w:szCs w:val="22"/>
                <w:cs/>
              </w:rPr>
              <w:t>ิถุ</w:t>
            </w:r>
            <w:r w:rsidRPr="00B779E6">
              <w:rPr>
                <w:rFonts w:ascii="Angsana New" w:hAnsi="Angsana New"/>
                <w:sz w:val="22"/>
                <w:szCs w:val="22"/>
                <w:cs/>
              </w:rPr>
              <w:t>นา</w:t>
            </w:r>
            <w:r w:rsidR="00C35C28">
              <w:rPr>
                <w:rFonts w:ascii="Angsana New" w:hAnsi="Angsana New" w:hint="cs"/>
                <w:sz w:val="22"/>
                <w:szCs w:val="22"/>
                <w:cs/>
              </w:rPr>
              <w:t>ยน</w:t>
            </w:r>
            <w:r w:rsidRPr="00B779E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E0028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E0028F" w:rsidRPr="00E0028F" w:rsidTr="00306E92">
        <w:trPr>
          <w:trHeight w:val="270"/>
        </w:trPr>
        <w:tc>
          <w:tcPr>
            <w:tcW w:w="2268" w:type="dxa"/>
          </w:tcPr>
          <w:p w:rsidR="00E0028F" w:rsidRPr="00B779E6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hanging="52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B779E6">
              <w:rPr>
                <w:rFonts w:ascii="Angsana New" w:hAnsi="Angsana New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E0028F">
              <w:rPr>
                <w:rFonts w:ascii="Angsana New" w:hAnsi="Angsana New"/>
                <w:sz w:val="22"/>
                <w:szCs w:val="22"/>
                <w:cs/>
              </w:rPr>
              <w:t xml:space="preserve"> :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40" w:right="451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4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66236" w:rsidRPr="00E0028F" w:rsidTr="00306E92">
        <w:tc>
          <w:tcPr>
            <w:tcW w:w="2268" w:type="dxa"/>
            <w:shd w:val="clear" w:color="auto" w:fill="auto"/>
          </w:tcPr>
          <w:p w:rsidR="00E66236" w:rsidRPr="00B779E6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B779E6">
              <w:rPr>
                <w:rFonts w:ascii="Angsana New" w:hAnsi="Angsana New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992" w:type="dxa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4,370</w:t>
            </w:r>
          </w:p>
        </w:tc>
        <w:tc>
          <w:tcPr>
            <w:tcW w:w="141" w:type="dxa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196</w:t>
            </w:r>
          </w:p>
        </w:tc>
        <w:tc>
          <w:tcPr>
            <w:tcW w:w="142" w:type="dxa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4,566</w:t>
            </w:r>
          </w:p>
        </w:tc>
        <w:tc>
          <w:tcPr>
            <w:tcW w:w="142" w:type="dxa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:rsidR="00E66236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(190)</w:t>
            </w:r>
          </w:p>
        </w:tc>
        <w:tc>
          <w:tcPr>
            <w:tcW w:w="141" w:type="dxa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40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E66236" w:rsidRPr="00E0028F" w:rsidRDefault="00655355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E66236" w:rsidRPr="00E0028F" w:rsidRDefault="00655355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4,376</w:t>
            </w:r>
          </w:p>
        </w:tc>
      </w:tr>
      <w:tr w:rsidR="00E66236" w:rsidRPr="00E0028F" w:rsidTr="00306E92">
        <w:trPr>
          <w:trHeight w:val="270"/>
        </w:trPr>
        <w:tc>
          <w:tcPr>
            <w:tcW w:w="2268" w:type="dxa"/>
            <w:shd w:val="clear" w:color="auto" w:fill="auto"/>
          </w:tcPr>
          <w:p w:rsidR="00E66236" w:rsidRPr="00B779E6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B779E6">
              <w:rPr>
                <w:rFonts w:ascii="Angsana New" w:hAnsi="Angsana New"/>
                <w:sz w:val="22"/>
                <w:szCs w:val="22"/>
                <w:cs/>
              </w:rPr>
              <w:t>ค่าเผื่อการลดลงของมูลค่าสินค้า</w:t>
            </w:r>
          </w:p>
        </w:tc>
        <w:tc>
          <w:tcPr>
            <w:tcW w:w="992" w:type="dxa"/>
            <w:vAlign w:val="bottom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9,750</w:t>
            </w:r>
          </w:p>
        </w:tc>
        <w:tc>
          <w:tcPr>
            <w:tcW w:w="141" w:type="dxa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9,750</w:t>
            </w:r>
          </w:p>
        </w:tc>
        <w:tc>
          <w:tcPr>
            <w:tcW w:w="142" w:type="dxa"/>
            <w:vAlign w:val="bottom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:rsidR="00E66236" w:rsidRPr="00E0028F" w:rsidRDefault="00655355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406</w:t>
            </w:r>
          </w:p>
        </w:tc>
        <w:tc>
          <w:tcPr>
            <w:tcW w:w="141" w:type="dxa"/>
            <w:vAlign w:val="bottom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E66236" w:rsidRPr="00E0028F" w:rsidRDefault="00655355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E66236" w:rsidRPr="00E0028F" w:rsidRDefault="00655355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10,156</w:t>
            </w:r>
          </w:p>
        </w:tc>
      </w:tr>
      <w:tr w:rsidR="00655355" w:rsidRPr="00E0028F" w:rsidTr="00306E92">
        <w:trPr>
          <w:trHeight w:val="270"/>
        </w:trPr>
        <w:tc>
          <w:tcPr>
            <w:tcW w:w="2268" w:type="dxa"/>
            <w:shd w:val="clear" w:color="auto" w:fill="auto"/>
          </w:tcPr>
          <w:p w:rsidR="00655355" w:rsidRPr="00B779E6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B779E6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992" w:type="dxa"/>
            <w:vAlign w:val="bottom"/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373</w:t>
            </w:r>
          </w:p>
        </w:tc>
        <w:tc>
          <w:tcPr>
            <w:tcW w:w="141" w:type="dxa"/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373</w:t>
            </w:r>
          </w:p>
        </w:tc>
        <w:tc>
          <w:tcPr>
            <w:tcW w:w="142" w:type="dxa"/>
            <w:vAlign w:val="bottom"/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(23)</w:t>
            </w:r>
          </w:p>
        </w:tc>
        <w:tc>
          <w:tcPr>
            <w:tcW w:w="141" w:type="dxa"/>
            <w:vAlign w:val="bottom"/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350</w:t>
            </w:r>
          </w:p>
        </w:tc>
      </w:tr>
      <w:tr w:rsidR="00655355" w:rsidRPr="00E0028F" w:rsidTr="00306E92">
        <w:tc>
          <w:tcPr>
            <w:tcW w:w="2268" w:type="dxa"/>
            <w:shd w:val="clear" w:color="auto" w:fill="auto"/>
          </w:tcPr>
          <w:p w:rsidR="00655355" w:rsidRPr="00B779E6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B779E6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</w:t>
            </w:r>
            <w:r w:rsidRPr="00B779E6">
              <w:rPr>
                <w:rFonts w:ascii="Angsana New" w:hAnsi="Angsana New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992" w:type="dxa"/>
            <w:vAlign w:val="bottom"/>
          </w:tcPr>
          <w:p w:rsidR="00655355" w:rsidRPr="00B779E6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2,390</w:t>
            </w:r>
          </w:p>
        </w:tc>
        <w:tc>
          <w:tcPr>
            <w:tcW w:w="141" w:type="dxa"/>
            <w:vAlign w:val="bottom"/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vAlign w:val="bottom"/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655355" w:rsidRPr="00B779E6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2,390</w:t>
            </w:r>
          </w:p>
        </w:tc>
        <w:tc>
          <w:tcPr>
            <w:tcW w:w="142" w:type="dxa"/>
            <w:vAlign w:val="bottom"/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173</w:t>
            </w:r>
          </w:p>
        </w:tc>
        <w:tc>
          <w:tcPr>
            <w:tcW w:w="141" w:type="dxa"/>
            <w:vAlign w:val="bottom"/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40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(185)</w:t>
            </w:r>
          </w:p>
        </w:tc>
        <w:tc>
          <w:tcPr>
            <w:tcW w:w="142" w:type="dxa"/>
            <w:vAlign w:val="bottom"/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2,378</w:t>
            </w:r>
          </w:p>
        </w:tc>
      </w:tr>
      <w:tr w:rsidR="00655355" w:rsidRPr="00E0028F" w:rsidTr="00306E92">
        <w:tc>
          <w:tcPr>
            <w:tcW w:w="2268" w:type="dxa"/>
            <w:shd w:val="clear" w:color="auto" w:fill="auto"/>
          </w:tcPr>
          <w:p w:rsidR="00655355" w:rsidRPr="00B779E6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B779E6"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22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22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110</w:t>
            </w:r>
          </w:p>
        </w:tc>
        <w:tc>
          <w:tcPr>
            <w:tcW w:w="141" w:type="dxa"/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40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110</w:t>
            </w:r>
          </w:p>
        </w:tc>
      </w:tr>
      <w:tr w:rsidR="00655355" w:rsidRPr="00E0028F" w:rsidTr="00306E92">
        <w:tc>
          <w:tcPr>
            <w:tcW w:w="2268" w:type="dxa"/>
            <w:shd w:val="clear" w:color="auto" w:fill="auto"/>
          </w:tcPr>
          <w:p w:rsidR="00655355" w:rsidRPr="00B779E6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B779E6">
              <w:rPr>
                <w:rFonts w:ascii="Angsana New" w:hAnsi="Angsana New" w:hint="cs"/>
                <w:sz w:val="22"/>
                <w:szCs w:val="22"/>
                <w:cs/>
              </w:rPr>
              <w:t>อื่น</w:t>
            </w:r>
            <w:r w:rsidRPr="00E0028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779E6">
              <w:rPr>
                <w:rFonts w:ascii="Angsana New" w:hAnsi="Angsana New" w:hint="cs"/>
                <w:sz w:val="22"/>
                <w:szCs w:val="22"/>
                <w:cs/>
              </w:rPr>
              <w:t>ๆ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993</w:t>
            </w:r>
          </w:p>
        </w:tc>
        <w:tc>
          <w:tcPr>
            <w:tcW w:w="141" w:type="dxa"/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:rsidR="00655355" w:rsidRPr="00B779E6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0028F">
              <w:rPr>
                <w:rFonts w:ascii="Angsana New" w:hAnsi="Angsana New"/>
                <w:sz w:val="22"/>
                <w:szCs w:val="22"/>
              </w:rPr>
              <w:t>981</w:t>
            </w:r>
            <w:r w:rsidRPr="00E0028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142" w:type="dxa"/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655355" w:rsidRPr="00B779E6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517</w:t>
            </w:r>
          </w:p>
        </w:tc>
        <w:tc>
          <w:tcPr>
            <w:tcW w:w="141" w:type="dxa"/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40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529</w:t>
            </w:r>
          </w:p>
        </w:tc>
      </w:tr>
      <w:tr w:rsidR="00655355" w:rsidRPr="00E0028F" w:rsidTr="00306E92">
        <w:tc>
          <w:tcPr>
            <w:tcW w:w="2268" w:type="dxa"/>
          </w:tcPr>
          <w:p w:rsidR="00655355" w:rsidRPr="00B779E6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7"/>
                <w:tab w:val="left" w:pos="935"/>
                <w:tab w:val="left" w:pos="1575"/>
                <w:tab w:val="center" w:pos="1734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24" w:hanging="28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B779E6">
              <w:rPr>
                <w:rFonts w:ascii="Angsana New" w:hAnsi="Angsana New"/>
                <w:sz w:val="22"/>
                <w:szCs w:val="22"/>
              </w:rPr>
              <w:tab/>
            </w:r>
            <w:r w:rsidRPr="00B779E6">
              <w:rPr>
                <w:rFonts w:ascii="Angsana New" w:hAnsi="Angsana New"/>
                <w:sz w:val="22"/>
                <w:szCs w:val="22"/>
              </w:rPr>
              <w:tab/>
            </w:r>
            <w:r w:rsidRPr="00B779E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17,876</w:t>
            </w:r>
          </w:p>
        </w:tc>
        <w:tc>
          <w:tcPr>
            <w:tcW w:w="141" w:type="dxa"/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0028F">
              <w:rPr>
                <w:rFonts w:ascii="Angsana New" w:hAnsi="Angsana New"/>
                <w:sz w:val="22"/>
                <w:szCs w:val="22"/>
              </w:rPr>
              <w:t>785</w:t>
            </w:r>
            <w:r w:rsidRPr="00E0028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17,091</w:t>
            </w:r>
          </w:p>
        </w:tc>
        <w:tc>
          <w:tcPr>
            <w:tcW w:w="142" w:type="dxa"/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993</w:t>
            </w:r>
          </w:p>
        </w:tc>
        <w:tc>
          <w:tcPr>
            <w:tcW w:w="141" w:type="dxa"/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(185)</w:t>
            </w:r>
          </w:p>
        </w:tc>
        <w:tc>
          <w:tcPr>
            <w:tcW w:w="142" w:type="dxa"/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655355" w:rsidRPr="00E0028F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17,899</w:t>
            </w:r>
          </w:p>
        </w:tc>
      </w:tr>
    </w:tbl>
    <w:p w:rsidR="00E0028F" w:rsidRDefault="00E0028F" w:rsidP="00E0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ms Rmn"/>
          <w:sz w:val="24"/>
          <w:szCs w:val="24"/>
        </w:rPr>
      </w:pP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992"/>
        <w:gridCol w:w="141"/>
        <w:gridCol w:w="1135"/>
        <w:gridCol w:w="142"/>
        <w:gridCol w:w="992"/>
        <w:gridCol w:w="142"/>
        <w:gridCol w:w="993"/>
        <w:gridCol w:w="141"/>
        <w:gridCol w:w="992"/>
        <w:gridCol w:w="142"/>
        <w:gridCol w:w="992"/>
      </w:tblGrid>
      <w:tr w:rsidR="00EE095E" w:rsidRPr="00E0028F" w:rsidTr="00655355">
        <w:tc>
          <w:tcPr>
            <w:tcW w:w="2268" w:type="dxa"/>
          </w:tcPr>
          <w:p w:rsidR="00EE095E" w:rsidRPr="00E0028F" w:rsidRDefault="00EE095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6804" w:type="dxa"/>
            <w:gridSpan w:val="11"/>
            <w:tcBorders>
              <w:bottom w:val="single" w:sz="6" w:space="0" w:color="auto"/>
            </w:tcBorders>
          </w:tcPr>
          <w:p w:rsidR="00EE095E" w:rsidRPr="00B779E6" w:rsidRDefault="00EE095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4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B779E6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EE095E" w:rsidRPr="00E0028F" w:rsidTr="00655355">
        <w:tc>
          <w:tcPr>
            <w:tcW w:w="2268" w:type="dxa"/>
          </w:tcPr>
          <w:p w:rsidR="00EE095E" w:rsidRPr="00E0028F" w:rsidRDefault="00EE095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:rsidR="00EE095E" w:rsidRPr="00B779E6" w:rsidRDefault="00EE095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4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B779E6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E095E" w:rsidRPr="00E0028F" w:rsidTr="00655355">
        <w:tc>
          <w:tcPr>
            <w:tcW w:w="2268" w:type="dxa"/>
          </w:tcPr>
          <w:p w:rsidR="00EE095E" w:rsidRPr="00E0028F" w:rsidRDefault="00EE095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EE095E" w:rsidRPr="00B779E6" w:rsidRDefault="00EE095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57" w:right="-57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B779E6">
              <w:rPr>
                <w:rFonts w:ascii="Angsana New" w:hAnsi="Angsana New"/>
                <w:spacing w:val="-4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EE095E" w:rsidRPr="00E0028F" w:rsidRDefault="00EE095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:rsidR="00EE095E" w:rsidRPr="00B779E6" w:rsidRDefault="00EE095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B779E6">
              <w:rPr>
                <w:rFonts w:ascii="Angsana New" w:hAnsi="Angsana New" w:hint="cs"/>
                <w:sz w:val="22"/>
                <w:szCs w:val="22"/>
                <w:cs/>
              </w:rPr>
              <w:t>ผลกระทบ</w:t>
            </w:r>
            <w:r w:rsidRPr="00B779E6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จาก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EE095E" w:rsidRPr="00E0028F" w:rsidRDefault="00EE095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EE095E" w:rsidRPr="00B779E6" w:rsidRDefault="00EE095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57" w:right="-57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B779E6">
              <w:rPr>
                <w:rFonts w:ascii="Angsana New" w:hAnsi="Angsana New"/>
                <w:spacing w:val="-4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EE095E" w:rsidRPr="00E0028F" w:rsidRDefault="00EE095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E095E" w:rsidRPr="00B779E6" w:rsidRDefault="00EE095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B779E6">
              <w:rPr>
                <w:rFonts w:ascii="Angsana New" w:hAnsi="Angsana New"/>
                <w:spacing w:val="-8"/>
                <w:sz w:val="22"/>
                <w:szCs w:val="22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EE095E" w:rsidRPr="00E0028F" w:rsidRDefault="00EE095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EE095E" w:rsidRPr="00B779E6" w:rsidRDefault="00EE095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57" w:right="-57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B779E6">
              <w:rPr>
                <w:rFonts w:ascii="Angsana New" w:hAnsi="Angsana New"/>
                <w:spacing w:val="-4"/>
                <w:sz w:val="22"/>
                <w:szCs w:val="22"/>
                <w:cs/>
              </w:rPr>
              <w:t>ยอดตามบัญชี</w:t>
            </w:r>
          </w:p>
        </w:tc>
      </w:tr>
      <w:tr w:rsidR="003D0EEE" w:rsidRPr="00E0028F" w:rsidTr="00655355">
        <w:tc>
          <w:tcPr>
            <w:tcW w:w="2268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B779E6">
              <w:rPr>
                <w:rFonts w:ascii="Angsana New" w:hAnsi="Angsana New"/>
                <w:sz w:val="22"/>
                <w:szCs w:val="22"/>
                <w:cs/>
              </w:rPr>
              <w:t>ณ</w:t>
            </w:r>
            <w:r w:rsidRPr="00E0028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779E6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E0028F"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B779E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E0028F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41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:rsidR="003D0EEE" w:rsidRPr="006C7E20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57" w:righ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B779E6">
              <w:rPr>
                <w:rFonts w:ascii="Angsana New" w:hAnsi="Angsana New" w:hint="cs"/>
                <w:sz w:val="22"/>
                <w:szCs w:val="22"/>
                <w:cs/>
              </w:rPr>
              <w:t xml:space="preserve">มาตรฐานการรายงานทางการเงิน </w:t>
            </w:r>
          </w:p>
          <w:p w:rsidR="003D0EEE" w:rsidRPr="006C7E20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57" w:righ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B779E6">
              <w:rPr>
                <w:rFonts w:ascii="Angsana New" w:hAnsi="Angsana New" w:hint="cs"/>
                <w:sz w:val="22"/>
                <w:szCs w:val="22"/>
                <w:cs/>
              </w:rPr>
              <w:t xml:space="preserve">ฉบับที่ </w:t>
            </w:r>
            <w:r w:rsidRPr="006C7E20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42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B779E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E0028F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B779E6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E0028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42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auto"/>
            </w:tcBorders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-165" w:hanging="169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B779E6">
              <w:rPr>
                <w:rFonts w:ascii="Angsana New" w:hAnsi="Angsana New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auto"/>
            </w:tcBorders>
          </w:tcPr>
          <w:p w:rsidR="003D0EEE" w:rsidRPr="00B779E6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B779E6">
              <w:rPr>
                <w:rFonts w:ascii="Angsana New" w:hAnsi="Angsana New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000000"/>
            </w:tcBorders>
          </w:tcPr>
          <w:p w:rsidR="003D0EEE" w:rsidRPr="00E0028F" w:rsidRDefault="00C35C28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B779E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E0028F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  <w:r w:rsidRPr="00E0028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E0028F">
              <w:rPr>
                <w:rFonts w:ascii="Angsana New" w:hAnsi="Angsana New"/>
                <w:sz w:val="22"/>
                <w:szCs w:val="22"/>
              </w:rPr>
              <w:br/>
            </w:r>
            <w:r w:rsidRPr="00B779E6">
              <w:rPr>
                <w:rFonts w:ascii="Angsana New" w:hAnsi="Angsana New"/>
                <w:sz w:val="22"/>
                <w:szCs w:val="22"/>
                <w:cs/>
              </w:rPr>
              <w:t>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ิถุ</w:t>
            </w:r>
            <w:r w:rsidRPr="00B779E6">
              <w:rPr>
                <w:rFonts w:ascii="Angsana New" w:hAnsi="Angsana New"/>
                <w:sz w:val="22"/>
                <w:szCs w:val="22"/>
                <w:cs/>
              </w:rPr>
              <w:t>นา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ยน</w:t>
            </w:r>
            <w:r w:rsidRPr="00B779E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E0028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3D0EEE" w:rsidRPr="00E0028F" w:rsidTr="00655355">
        <w:trPr>
          <w:trHeight w:val="270"/>
        </w:trPr>
        <w:tc>
          <w:tcPr>
            <w:tcW w:w="2268" w:type="dxa"/>
          </w:tcPr>
          <w:p w:rsidR="003D0EEE" w:rsidRPr="00B779E6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hanging="52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B779E6">
              <w:rPr>
                <w:rFonts w:ascii="Angsana New" w:hAnsi="Angsana New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E0028F">
              <w:rPr>
                <w:rFonts w:ascii="Angsana New" w:hAnsi="Angsana New"/>
                <w:sz w:val="22"/>
                <w:szCs w:val="22"/>
                <w:cs/>
              </w:rPr>
              <w:t xml:space="preserve"> :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40" w:right="451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4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05851" w:rsidRPr="00E0028F" w:rsidTr="00655355">
        <w:tc>
          <w:tcPr>
            <w:tcW w:w="2268" w:type="dxa"/>
            <w:shd w:val="clear" w:color="auto" w:fill="auto"/>
          </w:tcPr>
          <w:p w:rsidR="00D05851" w:rsidRPr="00B779E6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B779E6">
              <w:rPr>
                <w:rFonts w:ascii="Angsana New" w:hAnsi="Angsana New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992" w:type="dxa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2,213</w:t>
            </w:r>
          </w:p>
        </w:tc>
        <w:tc>
          <w:tcPr>
            <w:tcW w:w="141" w:type="dxa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171</w:t>
            </w:r>
          </w:p>
        </w:tc>
        <w:tc>
          <w:tcPr>
            <w:tcW w:w="142" w:type="dxa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2,384</w:t>
            </w:r>
          </w:p>
        </w:tc>
        <w:tc>
          <w:tcPr>
            <w:tcW w:w="142" w:type="dxa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D0585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05851">
              <w:rPr>
                <w:rFonts w:ascii="Angsana New" w:hAnsi="Angsana New"/>
                <w:sz w:val="22"/>
                <w:szCs w:val="22"/>
              </w:rPr>
              <w:t>41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D0585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40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B242C">
              <w:rPr>
                <w:rFonts w:ascii="Angsana New" w:hAnsi="Angsana New"/>
                <w:sz w:val="22"/>
                <w:szCs w:val="22"/>
              </w:rPr>
              <w:t>1,973</w:t>
            </w:r>
          </w:p>
        </w:tc>
      </w:tr>
      <w:tr w:rsidR="00D05851" w:rsidRPr="00E0028F" w:rsidTr="00655355">
        <w:trPr>
          <w:trHeight w:val="270"/>
        </w:trPr>
        <w:tc>
          <w:tcPr>
            <w:tcW w:w="2268" w:type="dxa"/>
            <w:shd w:val="clear" w:color="auto" w:fill="auto"/>
          </w:tcPr>
          <w:p w:rsidR="00D05851" w:rsidRPr="00B779E6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B779E6">
              <w:rPr>
                <w:rFonts w:ascii="Angsana New" w:hAnsi="Angsana New"/>
                <w:sz w:val="22"/>
                <w:szCs w:val="22"/>
                <w:cs/>
              </w:rPr>
              <w:t>ค่าเผื่อการลดลงของมูลค่าสินค้า</w:t>
            </w:r>
          </w:p>
        </w:tc>
        <w:tc>
          <w:tcPr>
            <w:tcW w:w="992" w:type="dxa"/>
            <w:vAlign w:val="bottom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6,767</w:t>
            </w:r>
          </w:p>
        </w:tc>
        <w:tc>
          <w:tcPr>
            <w:tcW w:w="141" w:type="dxa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6,767</w:t>
            </w:r>
          </w:p>
        </w:tc>
        <w:tc>
          <w:tcPr>
            <w:tcW w:w="142" w:type="dxa"/>
            <w:vAlign w:val="bottom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D05851">
              <w:rPr>
                <w:rFonts w:ascii="Angsana New" w:hAnsi="Angsana New"/>
                <w:sz w:val="22"/>
                <w:szCs w:val="22"/>
              </w:rPr>
              <w:t>1,85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41" w:type="dxa"/>
            <w:vAlign w:val="bottom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B242C">
              <w:rPr>
                <w:rFonts w:ascii="Angsana New" w:hAnsi="Angsana New"/>
                <w:sz w:val="22"/>
                <w:szCs w:val="22"/>
              </w:rPr>
              <w:t>8,622</w:t>
            </w:r>
          </w:p>
        </w:tc>
      </w:tr>
      <w:tr w:rsidR="00D05851" w:rsidRPr="00E0028F" w:rsidTr="00655355">
        <w:trPr>
          <w:trHeight w:val="270"/>
        </w:trPr>
        <w:tc>
          <w:tcPr>
            <w:tcW w:w="2268" w:type="dxa"/>
            <w:shd w:val="clear" w:color="auto" w:fill="auto"/>
          </w:tcPr>
          <w:p w:rsidR="00D05851" w:rsidRPr="00B779E6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B779E6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992" w:type="dxa"/>
            <w:vAlign w:val="bottom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318</w:t>
            </w:r>
          </w:p>
        </w:tc>
        <w:tc>
          <w:tcPr>
            <w:tcW w:w="141" w:type="dxa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318</w:t>
            </w:r>
          </w:p>
        </w:tc>
        <w:tc>
          <w:tcPr>
            <w:tcW w:w="142" w:type="dxa"/>
            <w:vAlign w:val="bottom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D05851">
              <w:rPr>
                <w:rFonts w:ascii="Angsana New" w:hAnsi="Angsan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1" w:type="dxa"/>
            <w:vAlign w:val="bottom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B242C">
              <w:rPr>
                <w:rFonts w:ascii="Angsana New" w:hAnsi="Angsana New"/>
                <w:sz w:val="22"/>
                <w:szCs w:val="22"/>
              </w:rPr>
              <w:t>318</w:t>
            </w:r>
          </w:p>
        </w:tc>
      </w:tr>
      <w:tr w:rsidR="003D0EEE" w:rsidRPr="00E0028F" w:rsidTr="00655355">
        <w:tc>
          <w:tcPr>
            <w:tcW w:w="2268" w:type="dxa"/>
            <w:shd w:val="clear" w:color="auto" w:fill="auto"/>
          </w:tcPr>
          <w:p w:rsidR="003D0EEE" w:rsidRPr="00B779E6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B779E6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</w:t>
            </w:r>
            <w:r w:rsidRPr="00B779E6">
              <w:rPr>
                <w:rFonts w:ascii="Angsana New" w:hAnsi="Angsana New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992" w:type="dxa"/>
            <w:vAlign w:val="bottom"/>
          </w:tcPr>
          <w:p w:rsidR="003D0EEE" w:rsidRPr="00B779E6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2,071</w:t>
            </w:r>
          </w:p>
        </w:tc>
        <w:tc>
          <w:tcPr>
            <w:tcW w:w="141" w:type="dxa"/>
            <w:vAlign w:val="bottom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vAlign w:val="bottom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3D0EEE" w:rsidRPr="00B779E6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2,071</w:t>
            </w:r>
          </w:p>
        </w:tc>
        <w:tc>
          <w:tcPr>
            <w:tcW w:w="142" w:type="dxa"/>
            <w:vAlign w:val="bottom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:rsidR="003D0EEE" w:rsidRPr="00E0028F" w:rsidRDefault="00D05851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D05851">
              <w:rPr>
                <w:rFonts w:ascii="Angsana New" w:hAnsi="Angsana New"/>
                <w:sz w:val="22"/>
                <w:szCs w:val="22"/>
              </w:rPr>
              <w:t>145</w:t>
            </w:r>
          </w:p>
        </w:tc>
        <w:tc>
          <w:tcPr>
            <w:tcW w:w="141" w:type="dxa"/>
            <w:vAlign w:val="bottom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40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3D0EEE" w:rsidRPr="00E0028F" w:rsidRDefault="00D05851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3D0EEE" w:rsidRPr="00E0028F" w:rsidRDefault="00EB242C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B242C">
              <w:rPr>
                <w:rFonts w:ascii="Angsana New" w:hAnsi="Angsana New"/>
                <w:sz w:val="22"/>
                <w:szCs w:val="22"/>
              </w:rPr>
              <w:t>2,214</w:t>
            </w:r>
          </w:p>
        </w:tc>
      </w:tr>
      <w:tr w:rsidR="00D05851" w:rsidRPr="00E0028F" w:rsidTr="00655355">
        <w:tc>
          <w:tcPr>
            <w:tcW w:w="2268" w:type="dxa"/>
            <w:shd w:val="clear" w:color="auto" w:fill="auto"/>
          </w:tcPr>
          <w:p w:rsidR="00D05851" w:rsidRPr="00B779E6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B779E6"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D05851">
              <w:rPr>
                <w:rFonts w:ascii="Angsana New" w:hAnsi="Angsana New"/>
                <w:sz w:val="22"/>
                <w:szCs w:val="22"/>
              </w:rPr>
              <w:t>110</w:t>
            </w:r>
          </w:p>
        </w:tc>
        <w:tc>
          <w:tcPr>
            <w:tcW w:w="141" w:type="dxa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40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B242C">
              <w:rPr>
                <w:rFonts w:ascii="Angsana New" w:hAnsi="Angsana New"/>
                <w:sz w:val="22"/>
                <w:szCs w:val="22"/>
              </w:rPr>
              <w:t>110</w:t>
            </w:r>
          </w:p>
        </w:tc>
      </w:tr>
      <w:tr w:rsidR="00D05851" w:rsidRPr="00E0028F" w:rsidTr="00655355">
        <w:tc>
          <w:tcPr>
            <w:tcW w:w="2268" w:type="dxa"/>
            <w:shd w:val="clear" w:color="auto" w:fill="auto"/>
          </w:tcPr>
          <w:p w:rsidR="00D05851" w:rsidRPr="00B779E6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B779E6">
              <w:rPr>
                <w:rFonts w:ascii="Angsana New" w:hAnsi="Angsana New" w:hint="cs"/>
                <w:sz w:val="22"/>
                <w:szCs w:val="22"/>
                <w:cs/>
              </w:rPr>
              <w:t>อื่น</w:t>
            </w:r>
            <w:r w:rsidRPr="00E0028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779E6">
              <w:rPr>
                <w:rFonts w:ascii="Angsana New" w:hAnsi="Angsana New" w:hint="cs"/>
                <w:sz w:val="22"/>
                <w:szCs w:val="22"/>
                <w:cs/>
              </w:rPr>
              <w:t>ๆ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993</w:t>
            </w:r>
          </w:p>
        </w:tc>
        <w:tc>
          <w:tcPr>
            <w:tcW w:w="141" w:type="dxa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:rsidR="00D05851" w:rsidRPr="00B779E6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0028F">
              <w:rPr>
                <w:rFonts w:ascii="Angsana New" w:hAnsi="Angsana New"/>
                <w:sz w:val="22"/>
                <w:szCs w:val="22"/>
              </w:rPr>
              <w:t>981</w:t>
            </w:r>
            <w:r w:rsidRPr="00E0028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142" w:type="dxa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D05851" w:rsidRPr="00B779E6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517</w:t>
            </w:r>
          </w:p>
        </w:tc>
        <w:tc>
          <w:tcPr>
            <w:tcW w:w="141" w:type="dxa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40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D05851" w:rsidRPr="00E0028F" w:rsidRDefault="00D05851" w:rsidP="00D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B242C">
              <w:rPr>
                <w:rFonts w:ascii="Angsana New" w:hAnsi="Angsana New"/>
                <w:sz w:val="22"/>
                <w:szCs w:val="22"/>
              </w:rPr>
              <w:t>529</w:t>
            </w:r>
          </w:p>
        </w:tc>
      </w:tr>
      <w:tr w:rsidR="003D0EEE" w:rsidRPr="00E0028F" w:rsidTr="00655355">
        <w:tc>
          <w:tcPr>
            <w:tcW w:w="2268" w:type="dxa"/>
          </w:tcPr>
          <w:p w:rsidR="003D0EEE" w:rsidRPr="00B779E6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7"/>
                <w:tab w:val="left" w:pos="935"/>
                <w:tab w:val="left" w:pos="1575"/>
                <w:tab w:val="center" w:pos="1734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24" w:hanging="28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B779E6">
              <w:rPr>
                <w:rFonts w:ascii="Angsana New" w:hAnsi="Angsana New"/>
                <w:sz w:val="22"/>
                <w:szCs w:val="22"/>
              </w:rPr>
              <w:tab/>
            </w:r>
            <w:r w:rsidRPr="00B779E6">
              <w:rPr>
                <w:rFonts w:ascii="Angsana New" w:hAnsi="Angsana New"/>
                <w:sz w:val="22"/>
                <w:szCs w:val="22"/>
              </w:rPr>
              <w:tab/>
            </w:r>
            <w:r w:rsidRPr="00B779E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12,362</w:t>
            </w:r>
          </w:p>
        </w:tc>
        <w:tc>
          <w:tcPr>
            <w:tcW w:w="141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0028F">
              <w:rPr>
                <w:rFonts w:ascii="Angsana New" w:hAnsi="Angsana New"/>
                <w:sz w:val="22"/>
                <w:szCs w:val="22"/>
              </w:rPr>
              <w:t>810</w:t>
            </w:r>
            <w:r w:rsidRPr="00E0028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11,552</w:t>
            </w:r>
          </w:p>
        </w:tc>
        <w:tc>
          <w:tcPr>
            <w:tcW w:w="142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3D0EEE" w:rsidRPr="00E0028F" w:rsidRDefault="00D05851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2,216</w:t>
            </w:r>
          </w:p>
        </w:tc>
        <w:tc>
          <w:tcPr>
            <w:tcW w:w="141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3D0EEE" w:rsidRPr="00E0028F" w:rsidRDefault="00D05851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3D0EEE" w:rsidRPr="00E0028F" w:rsidRDefault="00EB242C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B242C">
              <w:rPr>
                <w:rFonts w:ascii="Angsana New" w:hAnsi="Angsana New"/>
                <w:sz w:val="22"/>
                <w:szCs w:val="22"/>
              </w:rPr>
              <w:t>13,766</w:t>
            </w:r>
          </w:p>
        </w:tc>
      </w:tr>
    </w:tbl>
    <w:p w:rsidR="00F01572" w:rsidRPr="00B779E6" w:rsidRDefault="00F01572" w:rsidP="00CF15A0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360" w:lineRule="exact"/>
        <w:ind w:left="289" w:firstLine="561"/>
        <w:jc w:val="thaiDistribute"/>
        <w:rPr>
          <w:rFonts w:ascii="Angsana New" w:hAnsi="Angsana New"/>
          <w:color w:val="FF0000"/>
          <w:spacing w:val="-4"/>
          <w:sz w:val="32"/>
          <w:szCs w:val="32"/>
          <w:cs/>
        </w:rPr>
      </w:pPr>
    </w:p>
    <w:p w:rsidR="00FD3B83" w:rsidRPr="008A3F08" w:rsidRDefault="00FD3B83" w:rsidP="0029731C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B942ED">
        <w:rPr>
          <w:rFonts w:ascii="Angsana New" w:hAnsi="Angsana New"/>
          <w:b/>
          <w:bCs/>
          <w:sz w:val="32"/>
          <w:szCs w:val="32"/>
        </w:rPr>
        <w:t>7</w:t>
      </w:r>
      <w:r w:rsidRPr="00B779E6">
        <w:rPr>
          <w:rFonts w:ascii="Angsana New" w:hAnsi="Angsana New"/>
          <w:b/>
          <w:bCs/>
          <w:sz w:val="32"/>
          <w:szCs w:val="32"/>
          <w:cs/>
        </w:rPr>
        <w:t>.</w:t>
      </w:r>
      <w:r w:rsidRPr="008A3F08">
        <w:rPr>
          <w:rFonts w:ascii="Angsana New" w:hAnsi="Angsana New"/>
          <w:b/>
          <w:bCs/>
          <w:sz w:val="32"/>
          <w:szCs w:val="32"/>
        </w:rPr>
        <w:tab/>
      </w:r>
      <w:r w:rsidRPr="00B779E6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:rsidR="00FD3B83" w:rsidRDefault="00FD3B83" w:rsidP="0029731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9533F6">
        <w:rPr>
          <w:rFonts w:ascii="Angsana New" w:hAnsi="Angsana New"/>
          <w:sz w:val="32"/>
          <w:szCs w:val="32"/>
        </w:rPr>
        <w:tab/>
      </w:r>
      <w:r w:rsidRPr="009533F6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B779E6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2"/>
        <w:gridCol w:w="1276"/>
        <w:gridCol w:w="142"/>
        <w:gridCol w:w="1276"/>
        <w:gridCol w:w="141"/>
        <w:gridCol w:w="1276"/>
        <w:gridCol w:w="142"/>
        <w:gridCol w:w="1275"/>
      </w:tblGrid>
      <w:tr w:rsidR="00FD3B83" w:rsidRPr="0095239F" w:rsidTr="00306E92">
        <w:tc>
          <w:tcPr>
            <w:tcW w:w="2892" w:type="dxa"/>
          </w:tcPr>
          <w:p w:rsidR="00FD3B83" w:rsidRPr="0095239F" w:rsidRDefault="00FD3B83" w:rsidP="00F0157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FD3B83" w:rsidRPr="0095239F" w:rsidRDefault="00FD3B83" w:rsidP="00F01572">
            <w:pPr>
              <w:tabs>
                <w:tab w:val="clear" w:pos="2580"/>
              </w:tabs>
              <w:spacing w:line="320" w:lineRule="exact"/>
              <w:ind w:left="-56"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79E6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FD3B83" w:rsidRPr="0095239F" w:rsidTr="00306E92">
        <w:tc>
          <w:tcPr>
            <w:tcW w:w="2892" w:type="dxa"/>
          </w:tcPr>
          <w:p w:rsidR="00FD3B83" w:rsidRPr="0095239F" w:rsidRDefault="00FD3B83" w:rsidP="00F0157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</w:tcPr>
          <w:p w:rsidR="00FD3B83" w:rsidRPr="0095239F" w:rsidRDefault="00FD3B83" w:rsidP="00F01572">
            <w:pPr>
              <w:spacing w:line="32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79E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:rsidR="00FD3B83" w:rsidRPr="0095239F" w:rsidRDefault="00FD3B83" w:rsidP="00F0157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000000"/>
              <w:bottom w:val="single" w:sz="6" w:space="0" w:color="auto"/>
            </w:tcBorders>
          </w:tcPr>
          <w:p w:rsidR="00FD3B83" w:rsidRPr="0095239F" w:rsidRDefault="00FD3B83" w:rsidP="00F0157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79E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6914" w:rsidRPr="0095239F" w:rsidTr="00306E92">
        <w:tc>
          <w:tcPr>
            <w:tcW w:w="2892" w:type="dxa"/>
          </w:tcPr>
          <w:p w:rsidR="00486914" w:rsidRPr="0095239F" w:rsidRDefault="00486914" w:rsidP="00F0157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486914" w:rsidRPr="00FD3B83" w:rsidRDefault="00486914" w:rsidP="00C35C2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79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35C2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B779E6">
              <w:rPr>
                <w:rFonts w:asciiTheme="majorBidi" w:hAnsiTheme="majorBidi" w:cstheme="majorBidi"/>
                <w:sz w:val="26"/>
                <w:szCs w:val="26"/>
                <w:cs/>
              </w:rPr>
              <w:t>ม</w:t>
            </w:r>
            <w:r w:rsidR="00C35C28"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B779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2" w:type="dxa"/>
          </w:tcPr>
          <w:p w:rsidR="00486914" w:rsidRPr="00FD3B83" w:rsidRDefault="00486914" w:rsidP="00F0157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:rsidR="00486914" w:rsidRPr="00FD3B83" w:rsidRDefault="00486914" w:rsidP="00F0157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79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486914" w:rsidRPr="00FD3B83" w:rsidRDefault="00486914" w:rsidP="00F0157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79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1" w:type="dxa"/>
          </w:tcPr>
          <w:p w:rsidR="00486914" w:rsidRPr="0095239F" w:rsidRDefault="00486914" w:rsidP="00F0157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486914" w:rsidRPr="00FD3B83" w:rsidRDefault="00C35C28" w:rsidP="00F0157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79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B779E6">
              <w:rPr>
                <w:rFonts w:asciiTheme="majorBidi" w:hAnsiTheme="majorBidi" w:cstheme="majorBidi"/>
                <w:sz w:val="26"/>
                <w:szCs w:val="26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B779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2" w:type="dxa"/>
          </w:tcPr>
          <w:p w:rsidR="00486914" w:rsidRPr="00FD3B83" w:rsidRDefault="00486914" w:rsidP="00F0157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auto"/>
            </w:tcBorders>
          </w:tcPr>
          <w:p w:rsidR="00486914" w:rsidRPr="00FD3B83" w:rsidRDefault="00486914" w:rsidP="00F0157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79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486914" w:rsidRPr="00FD3B83" w:rsidRDefault="00486914" w:rsidP="00F0157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79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A10BE3" w:rsidRPr="0095239F" w:rsidTr="00306E92">
        <w:tc>
          <w:tcPr>
            <w:tcW w:w="2892" w:type="dxa"/>
            <w:shd w:val="clear" w:color="auto" w:fill="auto"/>
          </w:tcPr>
          <w:p w:rsidR="00A10BE3" w:rsidRPr="00B779E6" w:rsidRDefault="00A10BE3" w:rsidP="00F01572">
            <w:pPr>
              <w:tabs>
                <w:tab w:val="left" w:pos="284"/>
                <w:tab w:val="left" w:pos="567"/>
              </w:tabs>
              <w:spacing w:line="32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9E6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76" w:type="dxa"/>
          </w:tcPr>
          <w:p w:rsidR="00A10BE3" w:rsidRPr="0095239F" w:rsidRDefault="00655355" w:rsidP="00F01572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108,000</w:t>
            </w:r>
          </w:p>
        </w:tc>
        <w:tc>
          <w:tcPr>
            <w:tcW w:w="142" w:type="dxa"/>
          </w:tcPr>
          <w:p w:rsidR="00A10BE3" w:rsidRPr="0095239F" w:rsidRDefault="00A10BE3" w:rsidP="00F01572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:rsidR="00A10BE3" w:rsidRPr="0095239F" w:rsidRDefault="004A47F6" w:rsidP="00F01572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7F6">
              <w:rPr>
                <w:rFonts w:asciiTheme="majorBidi" w:hAnsiTheme="majorBidi" w:cstheme="majorBidi"/>
                <w:sz w:val="26"/>
                <w:szCs w:val="26"/>
              </w:rPr>
              <w:t>173,000</w:t>
            </w:r>
          </w:p>
        </w:tc>
        <w:tc>
          <w:tcPr>
            <w:tcW w:w="141" w:type="dxa"/>
          </w:tcPr>
          <w:p w:rsidR="00A10BE3" w:rsidRPr="0095239F" w:rsidRDefault="00A10BE3" w:rsidP="00F01572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A10BE3" w:rsidRPr="0095239F" w:rsidRDefault="00B942ED" w:rsidP="00F01572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2ED">
              <w:rPr>
                <w:rFonts w:asciiTheme="majorBidi" w:hAnsiTheme="majorBidi" w:cstheme="majorBidi"/>
                <w:sz w:val="26"/>
                <w:szCs w:val="26"/>
              </w:rPr>
              <w:t>93,000</w:t>
            </w:r>
          </w:p>
        </w:tc>
        <w:tc>
          <w:tcPr>
            <w:tcW w:w="142" w:type="dxa"/>
          </w:tcPr>
          <w:p w:rsidR="00A10BE3" w:rsidRPr="0095239F" w:rsidRDefault="00A10BE3" w:rsidP="00F01572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:rsidR="00A10BE3" w:rsidRPr="0095239F" w:rsidRDefault="004A47F6" w:rsidP="00F01572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7F6">
              <w:rPr>
                <w:rFonts w:asciiTheme="majorBidi" w:hAnsiTheme="majorBidi" w:cstheme="majorBidi"/>
                <w:sz w:val="26"/>
                <w:szCs w:val="26"/>
              </w:rPr>
              <w:t>173,000</w:t>
            </w:r>
          </w:p>
        </w:tc>
      </w:tr>
      <w:tr w:rsidR="00A10BE3" w:rsidRPr="0095239F" w:rsidTr="00306E92">
        <w:tc>
          <w:tcPr>
            <w:tcW w:w="2892" w:type="dxa"/>
            <w:shd w:val="clear" w:color="auto" w:fill="auto"/>
          </w:tcPr>
          <w:p w:rsidR="00A10BE3" w:rsidRPr="00B779E6" w:rsidRDefault="00A10BE3" w:rsidP="00F01572">
            <w:pPr>
              <w:tabs>
                <w:tab w:val="left" w:pos="284"/>
                <w:tab w:val="left" w:pos="567"/>
              </w:tabs>
              <w:spacing w:line="32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9E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10BE3" w:rsidRPr="0095239F" w:rsidRDefault="00655355" w:rsidP="00F01572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382,933</w:t>
            </w:r>
          </w:p>
        </w:tc>
        <w:tc>
          <w:tcPr>
            <w:tcW w:w="142" w:type="dxa"/>
          </w:tcPr>
          <w:p w:rsidR="00A10BE3" w:rsidRPr="0095239F" w:rsidRDefault="00A10BE3" w:rsidP="00F0157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10BE3" w:rsidRPr="0095239F" w:rsidRDefault="004A47F6" w:rsidP="00F01572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345,085</w:t>
            </w:r>
          </w:p>
        </w:tc>
        <w:tc>
          <w:tcPr>
            <w:tcW w:w="141" w:type="dxa"/>
          </w:tcPr>
          <w:p w:rsidR="00A10BE3" w:rsidRPr="0095239F" w:rsidRDefault="00A10BE3" w:rsidP="00F01572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10BE3" w:rsidRPr="0095239F" w:rsidRDefault="00B942ED" w:rsidP="00F01572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2ED">
              <w:rPr>
                <w:rFonts w:asciiTheme="majorBidi" w:hAnsiTheme="majorBidi" w:cstheme="majorBidi"/>
                <w:sz w:val="26"/>
                <w:szCs w:val="26"/>
              </w:rPr>
              <w:t>363,792</w:t>
            </w:r>
          </w:p>
        </w:tc>
        <w:tc>
          <w:tcPr>
            <w:tcW w:w="142" w:type="dxa"/>
          </w:tcPr>
          <w:p w:rsidR="00A10BE3" w:rsidRPr="0095239F" w:rsidRDefault="00A10BE3" w:rsidP="00F0157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A10BE3" w:rsidRPr="0095239F" w:rsidRDefault="004A47F6" w:rsidP="00F01572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BE3">
              <w:rPr>
                <w:rFonts w:asciiTheme="majorBidi" w:hAnsiTheme="majorBidi" w:cstheme="majorBidi"/>
                <w:sz w:val="26"/>
                <w:szCs w:val="26"/>
              </w:rPr>
              <w:t>324,919</w:t>
            </w:r>
          </w:p>
        </w:tc>
      </w:tr>
      <w:tr w:rsidR="00A10BE3" w:rsidRPr="0095239F" w:rsidTr="00306E92">
        <w:trPr>
          <w:trHeight w:val="51"/>
        </w:trPr>
        <w:tc>
          <w:tcPr>
            <w:tcW w:w="2892" w:type="dxa"/>
          </w:tcPr>
          <w:p w:rsidR="00A10BE3" w:rsidRPr="0095239F" w:rsidRDefault="00A10BE3" w:rsidP="00F01572">
            <w:pPr>
              <w:tabs>
                <w:tab w:val="left" w:pos="284"/>
                <w:tab w:val="left" w:pos="56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239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779E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A10BE3" w:rsidRPr="0095239F" w:rsidRDefault="00655355" w:rsidP="00F01572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490,933</w:t>
            </w:r>
          </w:p>
        </w:tc>
        <w:tc>
          <w:tcPr>
            <w:tcW w:w="142" w:type="dxa"/>
          </w:tcPr>
          <w:p w:rsidR="00A10BE3" w:rsidRPr="0095239F" w:rsidRDefault="00A10BE3" w:rsidP="00F01572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A10BE3" w:rsidRPr="0095239F" w:rsidRDefault="00A10BE3" w:rsidP="00F01572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6914">
              <w:rPr>
                <w:rFonts w:asciiTheme="majorBidi" w:hAnsiTheme="majorBidi" w:cstheme="majorBidi"/>
                <w:sz w:val="26"/>
                <w:szCs w:val="26"/>
              </w:rPr>
              <w:t>518,085</w:t>
            </w:r>
          </w:p>
        </w:tc>
        <w:tc>
          <w:tcPr>
            <w:tcW w:w="141" w:type="dxa"/>
          </w:tcPr>
          <w:p w:rsidR="00A10BE3" w:rsidRPr="0095239F" w:rsidRDefault="00A10BE3" w:rsidP="00F0157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A10BE3" w:rsidRPr="0095239F" w:rsidRDefault="00B942ED" w:rsidP="00F01572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2ED">
              <w:rPr>
                <w:rFonts w:asciiTheme="majorBidi" w:hAnsiTheme="majorBidi" w:cstheme="majorBidi"/>
                <w:sz w:val="26"/>
                <w:szCs w:val="26"/>
              </w:rPr>
              <w:t>456,792</w:t>
            </w:r>
          </w:p>
        </w:tc>
        <w:tc>
          <w:tcPr>
            <w:tcW w:w="142" w:type="dxa"/>
          </w:tcPr>
          <w:p w:rsidR="00A10BE3" w:rsidRPr="0095239F" w:rsidRDefault="00A10BE3" w:rsidP="00F01572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A10BE3" w:rsidRPr="0095239F" w:rsidRDefault="00A10BE3" w:rsidP="00F01572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6914">
              <w:rPr>
                <w:rFonts w:asciiTheme="majorBidi" w:hAnsiTheme="majorBidi" w:cstheme="majorBidi"/>
                <w:sz w:val="26"/>
                <w:szCs w:val="26"/>
              </w:rPr>
              <w:t>497,919</w:t>
            </w:r>
          </w:p>
        </w:tc>
      </w:tr>
    </w:tbl>
    <w:p w:rsidR="009758FD" w:rsidRPr="00585009" w:rsidRDefault="009758FD" w:rsidP="00F01572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firstLine="561"/>
        <w:jc w:val="thaiDistribute"/>
        <w:rPr>
          <w:rFonts w:ascii="Angsana New" w:hAnsi="Angsana New"/>
          <w:color w:val="FF0000"/>
          <w:sz w:val="32"/>
          <w:szCs w:val="32"/>
        </w:rPr>
      </w:pPr>
      <w:r w:rsidRPr="00B779E6">
        <w:rPr>
          <w:rFonts w:ascii="Angsana New" w:hAnsi="Angsana New"/>
          <w:sz w:val="32"/>
          <w:szCs w:val="32"/>
          <w:cs/>
        </w:rPr>
        <w:lastRenderedPageBreak/>
        <w:t xml:space="preserve">ณ </w:t>
      </w:r>
      <w:r w:rsidR="00764C88" w:rsidRPr="00B779E6">
        <w:rPr>
          <w:rFonts w:ascii="Angsana New" w:hAnsi="Angsana New"/>
          <w:sz w:val="32"/>
          <w:szCs w:val="32"/>
          <w:cs/>
        </w:rPr>
        <w:t xml:space="preserve">วันที่ </w:t>
      </w:r>
      <w:r w:rsidR="00764C88" w:rsidRPr="00AA4E2D">
        <w:rPr>
          <w:rFonts w:ascii="Angsana New" w:hAnsi="Angsana New"/>
          <w:sz w:val="32"/>
          <w:szCs w:val="32"/>
        </w:rPr>
        <w:t>3</w:t>
      </w:r>
      <w:r w:rsidR="00585009">
        <w:rPr>
          <w:rFonts w:ascii="Angsana New" w:hAnsi="Angsana New"/>
          <w:sz w:val="32"/>
          <w:szCs w:val="32"/>
        </w:rPr>
        <w:t>0</w:t>
      </w:r>
      <w:r w:rsidR="00764C88" w:rsidRPr="00B779E6">
        <w:rPr>
          <w:rFonts w:ascii="Angsana New" w:hAnsi="Angsana New"/>
          <w:sz w:val="32"/>
          <w:szCs w:val="32"/>
          <w:cs/>
        </w:rPr>
        <w:t xml:space="preserve"> ม</w:t>
      </w:r>
      <w:r w:rsidR="00585009">
        <w:rPr>
          <w:rFonts w:ascii="Angsana New" w:hAnsi="Angsana New" w:hint="cs"/>
          <w:sz w:val="32"/>
          <w:szCs w:val="32"/>
          <w:cs/>
        </w:rPr>
        <w:t>ิถุนายน</w:t>
      </w:r>
      <w:r w:rsidR="00764C88" w:rsidRPr="00B779E6">
        <w:rPr>
          <w:rFonts w:ascii="Angsana New" w:hAnsi="Angsana New"/>
          <w:sz w:val="32"/>
          <w:szCs w:val="32"/>
          <w:cs/>
        </w:rPr>
        <w:t xml:space="preserve"> </w:t>
      </w:r>
      <w:r w:rsidR="00764C88">
        <w:rPr>
          <w:rFonts w:ascii="Angsana New" w:hAnsi="Angsana New"/>
          <w:sz w:val="32"/>
          <w:szCs w:val="32"/>
        </w:rPr>
        <w:t xml:space="preserve">2563 </w:t>
      </w:r>
      <w:r w:rsidR="00764C88" w:rsidRPr="00B779E6">
        <w:rPr>
          <w:rFonts w:ascii="Angsana New" w:hAnsi="Angsana New" w:hint="cs"/>
          <w:sz w:val="32"/>
          <w:szCs w:val="32"/>
          <w:cs/>
        </w:rPr>
        <w:t>และ</w:t>
      </w:r>
      <w:r w:rsidRPr="00B779E6">
        <w:rPr>
          <w:rFonts w:ascii="Angsana New" w:hAnsi="Angsana New"/>
          <w:sz w:val="32"/>
          <w:szCs w:val="32"/>
          <w:cs/>
        </w:rPr>
        <w:t xml:space="preserve">วันที่ </w:t>
      </w:r>
      <w:r w:rsidRPr="00AA4E2D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B779E6">
        <w:rPr>
          <w:rFonts w:ascii="Angsana New" w:hAnsi="Angsana New"/>
          <w:sz w:val="32"/>
          <w:szCs w:val="32"/>
          <w:cs/>
        </w:rPr>
        <w:t xml:space="preserve"> </w:t>
      </w:r>
      <w:r w:rsidRPr="00B779E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55FB9">
        <w:rPr>
          <w:rFonts w:ascii="Angsana New" w:hAnsi="Angsana New"/>
          <w:sz w:val="32"/>
          <w:szCs w:val="32"/>
        </w:rPr>
        <w:t>2562</w:t>
      </w:r>
      <w:r w:rsidRPr="00255FB9">
        <w:rPr>
          <w:rFonts w:ascii="Angsana New" w:hAnsi="Angsana New"/>
          <w:sz w:val="32"/>
          <w:szCs w:val="32"/>
          <w:cs/>
        </w:rPr>
        <w:t xml:space="preserve"> บริษัทมีวงเงินสินเชื่อรวม </w:t>
      </w:r>
      <w:r w:rsidRPr="00255FB9">
        <w:rPr>
          <w:rFonts w:ascii="Angsana New" w:hAnsi="Angsana New"/>
          <w:sz w:val="32"/>
          <w:szCs w:val="32"/>
        </w:rPr>
        <w:t>1,988</w:t>
      </w:r>
      <w:r w:rsidRPr="00255FB9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255FB9">
        <w:rPr>
          <w:rFonts w:ascii="Angsana New" w:hAnsi="Angsana New" w:hint="cs"/>
          <w:sz w:val="32"/>
          <w:szCs w:val="32"/>
          <w:cs/>
        </w:rPr>
        <w:t xml:space="preserve"> </w:t>
      </w:r>
      <w:r w:rsidRPr="00255FB9">
        <w:rPr>
          <w:rFonts w:ascii="Angsana New" w:hAnsi="Angsana New"/>
          <w:sz w:val="32"/>
          <w:szCs w:val="32"/>
          <w:cs/>
        </w:rPr>
        <w:t>กับธนาคารพาณิชย์ในประเทศ</w:t>
      </w:r>
      <w:r w:rsidRPr="00255FB9">
        <w:rPr>
          <w:rFonts w:ascii="Angsana New" w:hAnsi="Angsana New" w:hint="cs"/>
          <w:sz w:val="32"/>
          <w:szCs w:val="32"/>
          <w:cs/>
        </w:rPr>
        <w:t>แปด</w:t>
      </w:r>
      <w:r w:rsidRPr="00255FB9">
        <w:rPr>
          <w:rFonts w:ascii="Angsana New" w:hAnsi="Angsana New"/>
          <w:sz w:val="32"/>
          <w:szCs w:val="32"/>
          <w:cs/>
        </w:rPr>
        <w:t xml:space="preserve">แห่ง ซึ่งประกอบด้วยวงเงินเบิกเกินบัญชี </w:t>
      </w:r>
      <w:r w:rsidRPr="00255FB9">
        <w:rPr>
          <w:rFonts w:ascii="Angsana New" w:hAnsi="Angsana New"/>
          <w:sz w:val="32"/>
          <w:szCs w:val="32"/>
        </w:rPr>
        <w:t>57</w:t>
      </w:r>
      <w:r w:rsidRPr="00255FB9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</w:t>
      </w:r>
      <w:r w:rsidRPr="00255FB9">
        <w:rPr>
          <w:rFonts w:ascii="Angsana New" w:hAnsi="Angsana New" w:hint="cs"/>
          <w:sz w:val="32"/>
          <w:szCs w:val="32"/>
          <w:cs/>
        </w:rPr>
        <w:t xml:space="preserve"> </w:t>
      </w:r>
      <w:r w:rsidRPr="00255FB9">
        <w:rPr>
          <w:rFonts w:ascii="Angsana New" w:hAnsi="Angsana New"/>
          <w:sz w:val="32"/>
          <w:szCs w:val="32"/>
        </w:rPr>
        <w:t xml:space="preserve">MOR </w:t>
      </w:r>
      <w:r w:rsidRPr="00255FB9">
        <w:rPr>
          <w:rFonts w:ascii="Angsana New" w:hAnsi="Angsana New" w:hint="cs"/>
          <w:sz w:val="32"/>
          <w:szCs w:val="32"/>
          <w:cs/>
        </w:rPr>
        <w:t>และอัตราร้อยละ</w:t>
      </w:r>
      <w:r w:rsidRPr="00255FB9">
        <w:rPr>
          <w:rFonts w:ascii="Angsana New" w:hAnsi="Angsana New"/>
          <w:sz w:val="32"/>
          <w:szCs w:val="32"/>
          <w:cs/>
        </w:rPr>
        <w:t xml:space="preserve"> </w:t>
      </w:r>
      <w:r w:rsidRPr="00255FB9">
        <w:rPr>
          <w:rFonts w:ascii="Angsana New" w:hAnsi="Angsana New"/>
          <w:sz w:val="32"/>
          <w:szCs w:val="32"/>
        </w:rPr>
        <w:t>FIX</w:t>
      </w:r>
      <w:r w:rsidRPr="00255FB9">
        <w:rPr>
          <w:rFonts w:ascii="Angsana New" w:hAnsi="Angsana New"/>
          <w:sz w:val="32"/>
          <w:szCs w:val="32"/>
          <w:cs/>
        </w:rPr>
        <w:t>+</w:t>
      </w:r>
      <w:r w:rsidRPr="00255FB9">
        <w:rPr>
          <w:rFonts w:ascii="Angsana New" w:hAnsi="Angsana New"/>
          <w:sz w:val="32"/>
          <w:szCs w:val="32"/>
        </w:rPr>
        <w:t>2</w:t>
      </w:r>
      <w:r w:rsidRPr="00255FB9">
        <w:rPr>
          <w:rFonts w:ascii="Angsana New" w:hAnsi="Angsana New"/>
          <w:sz w:val="32"/>
          <w:szCs w:val="32"/>
          <w:cs/>
        </w:rPr>
        <w:t xml:space="preserve"> </w:t>
      </w:r>
      <w:r w:rsidRPr="00255FB9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255FB9">
        <w:rPr>
          <w:rFonts w:ascii="Angsana New" w:hAnsi="Angsana New"/>
          <w:sz w:val="32"/>
          <w:szCs w:val="32"/>
          <w:cs/>
        </w:rPr>
        <w:t xml:space="preserve">วงเงินกู้ในรูปของตั๋วสัญญาใช้เงิน </w:t>
      </w:r>
      <w:r w:rsidRPr="00255FB9">
        <w:rPr>
          <w:rFonts w:ascii="Angsana New" w:hAnsi="Angsana New"/>
          <w:sz w:val="32"/>
          <w:szCs w:val="32"/>
        </w:rPr>
        <w:t>420</w:t>
      </w:r>
      <w:r w:rsidRPr="00255FB9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255FB9">
        <w:rPr>
          <w:rFonts w:ascii="Angsana New" w:hAnsi="Angsana New" w:hint="cs"/>
          <w:sz w:val="32"/>
          <w:szCs w:val="32"/>
          <w:cs/>
        </w:rPr>
        <w:t xml:space="preserve"> </w:t>
      </w:r>
      <w:r w:rsidR="00764C88" w:rsidRPr="00255FB9">
        <w:rPr>
          <w:rFonts w:ascii="Angsana New" w:hAnsi="Angsana New" w:hint="cs"/>
          <w:sz w:val="32"/>
          <w:szCs w:val="32"/>
          <w:cs/>
        </w:rPr>
        <w:t xml:space="preserve">คิดดอกเบี้ยในอัตราร้อยละ </w:t>
      </w:r>
      <w:r w:rsidR="00764C88" w:rsidRPr="00255FB9">
        <w:rPr>
          <w:rFonts w:ascii="Angsana New" w:hAnsi="Angsana New"/>
          <w:sz w:val="32"/>
          <w:szCs w:val="32"/>
        </w:rPr>
        <w:t>2</w:t>
      </w:r>
      <w:r w:rsidR="00764C88" w:rsidRPr="00255FB9">
        <w:rPr>
          <w:rFonts w:ascii="Angsana New" w:hAnsi="Angsana New"/>
          <w:sz w:val="32"/>
          <w:szCs w:val="32"/>
          <w:cs/>
        </w:rPr>
        <w:t>.</w:t>
      </w:r>
      <w:r w:rsidR="00C219B2">
        <w:rPr>
          <w:rFonts w:ascii="Angsana New" w:hAnsi="Angsana New"/>
          <w:sz w:val="32"/>
          <w:szCs w:val="32"/>
        </w:rPr>
        <w:t>0</w:t>
      </w:r>
      <w:r w:rsidR="00764C88" w:rsidRPr="00255FB9">
        <w:rPr>
          <w:rFonts w:ascii="Angsana New" w:hAnsi="Angsana New"/>
          <w:sz w:val="32"/>
          <w:szCs w:val="32"/>
        </w:rPr>
        <w:t xml:space="preserve">0 </w:t>
      </w:r>
      <w:r w:rsidR="00764C88" w:rsidRPr="00255FB9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 w:rsidR="00C219B2">
        <w:rPr>
          <w:rFonts w:ascii="Angsana New" w:hAnsi="Angsana New"/>
          <w:sz w:val="32"/>
          <w:szCs w:val="32"/>
        </w:rPr>
        <w:t>2</w:t>
      </w:r>
      <w:r w:rsidR="00C219B2">
        <w:rPr>
          <w:rFonts w:ascii="Angsana New" w:hAnsi="Angsana New"/>
          <w:sz w:val="32"/>
          <w:szCs w:val="32"/>
          <w:cs/>
        </w:rPr>
        <w:t>.</w:t>
      </w:r>
      <w:r w:rsidR="00C219B2">
        <w:rPr>
          <w:rFonts w:ascii="Angsana New" w:hAnsi="Angsana New"/>
          <w:sz w:val="32"/>
          <w:szCs w:val="32"/>
        </w:rPr>
        <w:t>85</w:t>
      </w:r>
      <w:r w:rsidR="00764C88" w:rsidRPr="00255FB9">
        <w:rPr>
          <w:rFonts w:ascii="Angsana New" w:hAnsi="Angsana New"/>
          <w:sz w:val="32"/>
          <w:szCs w:val="32"/>
          <w:cs/>
        </w:rPr>
        <w:t xml:space="preserve"> </w:t>
      </w:r>
      <w:r w:rsidR="00764C88" w:rsidRPr="00255FB9">
        <w:rPr>
          <w:rFonts w:ascii="Angsana New" w:hAnsi="Angsana New" w:hint="cs"/>
          <w:sz w:val="32"/>
          <w:szCs w:val="32"/>
          <w:cs/>
        </w:rPr>
        <w:t>ต่อปี และ</w:t>
      </w:r>
      <w:r w:rsidRPr="00255FB9">
        <w:rPr>
          <w:rFonts w:ascii="Angsana New" w:hAnsi="Angsana New" w:hint="cs"/>
          <w:sz w:val="32"/>
          <w:szCs w:val="32"/>
          <w:cs/>
        </w:rPr>
        <w:t xml:space="preserve">คิดดอกเบี้ยในอัตราร้อยละ </w:t>
      </w:r>
      <w:r w:rsidRPr="00255FB9">
        <w:rPr>
          <w:rFonts w:ascii="Angsana New" w:hAnsi="Angsana New"/>
          <w:sz w:val="32"/>
          <w:szCs w:val="32"/>
        </w:rPr>
        <w:t>2</w:t>
      </w:r>
      <w:r w:rsidRPr="00255FB9">
        <w:rPr>
          <w:rFonts w:ascii="Angsana New" w:hAnsi="Angsana New"/>
          <w:sz w:val="32"/>
          <w:szCs w:val="32"/>
          <w:cs/>
        </w:rPr>
        <w:t>.</w:t>
      </w:r>
      <w:r w:rsidRPr="00255FB9">
        <w:rPr>
          <w:rFonts w:ascii="Angsana New" w:hAnsi="Angsana New"/>
          <w:sz w:val="32"/>
          <w:szCs w:val="32"/>
        </w:rPr>
        <w:t xml:space="preserve">70 </w:t>
      </w:r>
      <w:r w:rsidRPr="00255FB9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 w:rsidRPr="00255FB9">
        <w:rPr>
          <w:rFonts w:ascii="Angsana New" w:hAnsi="Angsana New"/>
          <w:sz w:val="32"/>
          <w:szCs w:val="32"/>
        </w:rPr>
        <w:t>3</w:t>
      </w:r>
      <w:r w:rsidRPr="00255FB9">
        <w:rPr>
          <w:rFonts w:ascii="Angsana New" w:hAnsi="Angsana New"/>
          <w:sz w:val="32"/>
          <w:szCs w:val="32"/>
          <w:cs/>
        </w:rPr>
        <w:t>.</w:t>
      </w:r>
      <w:r w:rsidRPr="00255FB9">
        <w:rPr>
          <w:rFonts w:ascii="Angsana New" w:hAnsi="Angsana New"/>
          <w:sz w:val="32"/>
          <w:szCs w:val="32"/>
        </w:rPr>
        <w:t xml:space="preserve">00 </w:t>
      </w:r>
      <w:r w:rsidRPr="00255FB9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764C88" w:rsidRPr="00255FB9">
        <w:rPr>
          <w:rFonts w:ascii="Angsana New" w:hAnsi="Angsana New" w:hint="cs"/>
          <w:sz w:val="32"/>
          <w:szCs w:val="32"/>
          <w:cs/>
        </w:rPr>
        <w:t>ตามลำดับ</w:t>
      </w:r>
      <w:r w:rsidRPr="00255FB9">
        <w:rPr>
          <w:rFonts w:ascii="Angsana New" w:hAnsi="Angsana New"/>
          <w:sz w:val="32"/>
          <w:szCs w:val="32"/>
          <w:cs/>
        </w:rPr>
        <w:t xml:space="preserve">วงเงิน </w:t>
      </w:r>
      <w:r w:rsidRPr="00255FB9">
        <w:rPr>
          <w:rFonts w:ascii="Angsana New" w:hAnsi="Angsana New"/>
          <w:sz w:val="32"/>
          <w:szCs w:val="32"/>
        </w:rPr>
        <w:t>L</w:t>
      </w:r>
      <w:r w:rsidRPr="00255FB9">
        <w:rPr>
          <w:rFonts w:ascii="Angsana New" w:hAnsi="Angsana New"/>
          <w:sz w:val="32"/>
          <w:szCs w:val="32"/>
          <w:cs/>
        </w:rPr>
        <w:t>/</w:t>
      </w:r>
      <w:r w:rsidRPr="00255FB9">
        <w:rPr>
          <w:rFonts w:ascii="Angsana New" w:hAnsi="Angsana New"/>
          <w:sz w:val="32"/>
          <w:szCs w:val="32"/>
        </w:rPr>
        <w:t>C, T</w:t>
      </w:r>
      <w:r w:rsidRPr="00255FB9">
        <w:rPr>
          <w:rFonts w:ascii="Angsana New" w:hAnsi="Angsana New"/>
          <w:sz w:val="32"/>
          <w:szCs w:val="32"/>
          <w:cs/>
        </w:rPr>
        <w:t>/</w:t>
      </w:r>
      <w:r w:rsidRPr="00255FB9">
        <w:rPr>
          <w:rFonts w:ascii="Angsana New" w:hAnsi="Angsana New"/>
          <w:sz w:val="32"/>
          <w:szCs w:val="32"/>
        </w:rPr>
        <w:t>R,  L</w:t>
      </w:r>
      <w:r w:rsidRPr="00255FB9">
        <w:rPr>
          <w:rFonts w:ascii="Angsana New" w:hAnsi="Angsana New"/>
          <w:sz w:val="32"/>
          <w:szCs w:val="32"/>
          <w:cs/>
        </w:rPr>
        <w:t>/</w:t>
      </w:r>
      <w:r w:rsidRPr="00255FB9">
        <w:rPr>
          <w:rFonts w:ascii="Angsana New" w:hAnsi="Angsana New"/>
          <w:sz w:val="32"/>
          <w:szCs w:val="32"/>
        </w:rPr>
        <w:t xml:space="preserve">G </w:t>
      </w:r>
      <w:r w:rsidRPr="00255FB9">
        <w:rPr>
          <w:rFonts w:ascii="Angsana New" w:hAnsi="Angsana New" w:hint="cs"/>
          <w:sz w:val="32"/>
          <w:szCs w:val="32"/>
          <w:cs/>
        </w:rPr>
        <w:t xml:space="preserve">เท่ากับ </w:t>
      </w:r>
      <w:r w:rsidRPr="00255FB9">
        <w:rPr>
          <w:rFonts w:ascii="Angsana New" w:hAnsi="Angsana New"/>
          <w:sz w:val="32"/>
          <w:szCs w:val="32"/>
        </w:rPr>
        <w:t>991</w:t>
      </w:r>
      <w:r w:rsidRPr="00255FB9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255FB9">
        <w:rPr>
          <w:rFonts w:ascii="Angsana New" w:hAnsi="Angsana New" w:hint="cs"/>
          <w:sz w:val="32"/>
          <w:szCs w:val="32"/>
          <w:cs/>
        </w:rPr>
        <w:t xml:space="preserve">โดย </w:t>
      </w:r>
      <w:r w:rsidRPr="00255FB9">
        <w:rPr>
          <w:rFonts w:ascii="Angsana New" w:hAnsi="Angsana New"/>
          <w:sz w:val="32"/>
          <w:szCs w:val="32"/>
        </w:rPr>
        <w:t>T</w:t>
      </w:r>
      <w:r w:rsidRPr="00255FB9">
        <w:rPr>
          <w:rFonts w:ascii="Angsana New" w:hAnsi="Angsana New"/>
          <w:sz w:val="32"/>
          <w:szCs w:val="32"/>
          <w:cs/>
        </w:rPr>
        <w:t>/</w:t>
      </w:r>
      <w:r w:rsidRPr="00255FB9">
        <w:rPr>
          <w:rFonts w:ascii="Angsana New" w:hAnsi="Angsana New"/>
          <w:sz w:val="32"/>
          <w:szCs w:val="32"/>
        </w:rPr>
        <w:t xml:space="preserve">R </w:t>
      </w:r>
      <w:r w:rsidR="00764C88" w:rsidRPr="00255FB9">
        <w:rPr>
          <w:rFonts w:ascii="Angsana New" w:hAnsi="Angsana New"/>
          <w:sz w:val="32"/>
          <w:szCs w:val="32"/>
          <w:cs/>
        </w:rPr>
        <w:t>คิดดอกเบี้ยในอัตรา</w:t>
      </w:r>
      <w:r w:rsidR="00764C88" w:rsidRPr="00255FB9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764C88" w:rsidRPr="00255FB9">
        <w:rPr>
          <w:rFonts w:ascii="Angsana New" w:hAnsi="Angsana New"/>
          <w:sz w:val="32"/>
          <w:szCs w:val="32"/>
        </w:rPr>
        <w:t>1</w:t>
      </w:r>
      <w:r w:rsidR="00764C88" w:rsidRPr="00255FB9">
        <w:rPr>
          <w:rFonts w:ascii="Angsana New" w:hAnsi="Angsana New"/>
          <w:sz w:val="32"/>
          <w:szCs w:val="32"/>
          <w:cs/>
        </w:rPr>
        <w:t>.</w:t>
      </w:r>
      <w:r w:rsidR="00F86761">
        <w:rPr>
          <w:rFonts w:ascii="Angsana New" w:hAnsi="Angsana New"/>
          <w:sz w:val="32"/>
          <w:szCs w:val="32"/>
        </w:rPr>
        <w:t>2</w:t>
      </w:r>
      <w:r w:rsidR="00764C88" w:rsidRPr="00255FB9">
        <w:rPr>
          <w:rFonts w:ascii="Angsana New" w:hAnsi="Angsana New"/>
          <w:sz w:val="32"/>
          <w:szCs w:val="32"/>
        </w:rPr>
        <w:t xml:space="preserve">0 </w:t>
      </w:r>
      <w:r w:rsidR="00764C88" w:rsidRPr="00255FB9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 w:rsidR="00764C88" w:rsidRPr="00255FB9">
        <w:rPr>
          <w:rFonts w:ascii="Angsana New" w:hAnsi="Angsana New"/>
          <w:sz w:val="32"/>
          <w:szCs w:val="32"/>
        </w:rPr>
        <w:t>3</w:t>
      </w:r>
      <w:r w:rsidR="00764C88" w:rsidRPr="00255FB9">
        <w:rPr>
          <w:rFonts w:ascii="Angsana New" w:hAnsi="Angsana New"/>
          <w:sz w:val="32"/>
          <w:szCs w:val="32"/>
          <w:cs/>
        </w:rPr>
        <w:t>.</w:t>
      </w:r>
      <w:r w:rsidR="00764C88" w:rsidRPr="00255FB9">
        <w:rPr>
          <w:rFonts w:ascii="Angsana New" w:hAnsi="Angsana New"/>
          <w:sz w:val="32"/>
          <w:szCs w:val="32"/>
        </w:rPr>
        <w:t xml:space="preserve">15 </w:t>
      </w:r>
      <w:r w:rsidR="00764C88" w:rsidRPr="00255FB9">
        <w:rPr>
          <w:rFonts w:ascii="Angsana New" w:hAnsi="Angsana New"/>
          <w:sz w:val="32"/>
          <w:szCs w:val="32"/>
          <w:cs/>
        </w:rPr>
        <w:t>ต่อปี</w:t>
      </w:r>
      <w:r w:rsidRPr="00255FB9">
        <w:rPr>
          <w:rFonts w:ascii="Angsana New" w:hAnsi="Angsana New"/>
          <w:sz w:val="32"/>
          <w:szCs w:val="32"/>
          <w:cs/>
        </w:rPr>
        <w:t>คิดดอกเบี้ยในอัตรา</w:t>
      </w:r>
      <w:r w:rsidRPr="00255FB9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255FB9">
        <w:rPr>
          <w:rFonts w:ascii="Angsana New" w:hAnsi="Angsana New"/>
          <w:sz w:val="32"/>
          <w:szCs w:val="32"/>
        </w:rPr>
        <w:t>1</w:t>
      </w:r>
      <w:r w:rsidRPr="00255FB9">
        <w:rPr>
          <w:rFonts w:ascii="Angsana New" w:hAnsi="Angsana New"/>
          <w:sz w:val="32"/>
          <w:szCs w:val="32"/>
          <w:cs/>
        </w:rPr>
        <w:t>.</w:t>
      </w:r>
      <w:r w:rsidRPr="00255FB9">
        <w:rPr>
          <w:rFonts w:ascii="Angsana New" w:hAnsi="Angsana New"/>
          <w:sz w:val="32"/>
          <w:szCs w:val="32"/>
        </w:rPr>
        <w:t xml:space="preserve">90 </w:t>
      </w:r>
      <w:r w:rsidRPr="00255FB9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 w:rsidRPr="00255FB9">
        <w:rPr>
          <w:rFonts w:ascii="Angsana New" w:hAnsi="Angsana New"/>
          <w:sz w:val="32"/>
          <w:szCs w:val="32"/>
        </w:rPr>
        <w:t>3</w:t>
      </w:r>
      <w:r w:rsidRPr="00255FB9">
        <w:rPr>
          <w:rFonts w:ascii="Angsana New" w:hAnsi="Angsana New"/>
          <w:sz w:val="32"/>
          <w:szCs w:val="32"/>
          <w:cs/>
        </w:rPr>
        <w:t>.</w:t>
      </w:r>
      <w:r w:rsidRPr="00255FB9">
        <w:rPr>
          <w:rFonts w:ascii="Angsana New" w:hAnsi="Angsana New"/>
          <w:sz w:val="32"/>
          <w:szCs w:val="32"/>
        </w:rPr>
        <w:t xml:space="preserve">10 </w:t>
      </w:r>
      <w:r w:rsidRPr="00255FB9">
        <w:rPr>
          <w:rFonts w:ascii="Angsana New" w:hAnsi="Angsana New"/>
          <w:sz w:val="32"/>
          <w:szCs w:val="32"/>
          <w:cs/>
        </w:rPr>
        <w:t xml:space="preserve">ต่อปี </w:t>
      </w:r>
      <w:r w:rsidR="00764C88" w:rsidRPr="00255FB9">
        <w:rPr>
          <w:rFonts w:ascii="Angsana New" w:hAnsi="Angsana New" w:hint="cs"/>
          <w:sz w:val="32"/>
          <w:szCs w:val="32"/>
          <w:cs/>
        </w:rPr>
        <w:t>ตามลำดับ</w:t>
      </w:r>
      <w:r w:rsidRPr="00255FB9">
        <w:rPr>
          <w:rFonts w:ascii="Angsana New" w:hAnsi="Angsana New"/>
          <w:sz w:val="32"/>
          <w:szCs w:val="32"/>
          <w:cs/>
        </w:rPr>
        <w:t xml:space="preserve">และวงเงิน </w:t>
      </w:r>
      <w:r w:rsidRPr="00255FB9">
        <w:rPr>
          <w:rFonts w:ascii="Angsana New" w:hAnsi="Angsana New"/>
          <w:sz w:val="32"/>
          <w:szCs w:val="32"/>
        </w:rPr>
        <w:t>Forward Contracts 520</w:t>
      </w:r>
      <w:r w:rsidRPr="00255FB9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255FB9">
        <w:rPr>
          <w:rFonts w:ascii="Angsana New" w:hAnsi="Angsana New"/>
          <w:sz w:val="32"/>
          <w:szCs w:val="32"/>
        </w:rPr>
        <w:t>8</w:t>
      </w:r>
      <w:r w:rsidRPr="00255FB9">
        <w:rPr>
          <w:rFonts w:ascii="Angsana New" w:hAnsi="Angsana New"/>
          <w:sz w:val="32"/>
          <w:szCs w:val="32"/>
          <w:cs/>
        </w:rPr>
        <w:t>.</w:t>
      </w:r>
      <w:r w:rsidRPr="00255FB9">
        <w:rPr>
          <w:rFonts w:ascii="Angsana New" w:hAnsi="Angsana New"/>
          <w:sz w:val="32"/>
          <w:szCs w:val="32"/>
        </w:rPr>
        <w:t>45</w:t>
      </w:r>
      <w:r w:rsidRPr="00255FB9">
        <w:rPr>
          <w:rFonts w:ascii="Angsana New" w:hAnsi="Angsana New"/>
          <w:sz w:val="32"/>
          <w:szCs w:val="32"/>
          <w:cs/>
        </w:rPr>
        <w:t xml:space="preserve"> ล้านดอลลาร์สหรัฐ</w:t>
      </w:r>
      <w:r w:rsidRPr="00255FB9">
        <w:rPr>
          <w:rFonts w:ascii="Angsana New" w:hAnsi="Angsana New" w:hint="cs"/>
          <w:sz w:val="32"/>
          <w:szCs w:val="32"/>
          <w:cs/>
        </w:rPr>
        <w:t>อเมริกา</w:t>
      </w:r>
      <w:r w:rsidRPr="00255FB9">
        <w:rPr>
          <w:rFonts w:ascii="Angsana New" w:hAnsi="Angsana New"/>
          <w:sz w:val="32"/>
          <w:szCs w:val="32"/>
          <w:cs/>
        </w:rPr>
        <w:t xml:space="preserve"> ซึ่งวงเงินดังกล่าวค้ำประกันโดยบัญชีเงินฝากประจำของบริษัทจำนวน</w:t>
      </w:r>
      <w:r w:rsidRPr="00255FB9">
        <w:rPr>
          <w:rFonts w:ascii="Angsana New" w:hAnsi="Angsana New" w:hint="cs"/>
          <w:sz w:val="32"/>
          <w:szCs w:val="32"/>
          <w:cs/>
        </w:rPr>
        <w:t>เงิน</w:t>
      </w:r>
      <w:r w:rsidRPr="00255FB9">
        <w:rPr>
          <w:rFonts w:ascii="Angsana New" w:hAnsi="Angsana New"/>
          <w:sz w:val="32"/>
          <w:szCs w:val="32"/>
          <w:cs/>
        </w:rPr>
        <w:t xml:space="preserve"> </w:t>
      </w:r>
      <w:r w:rsidRPr="00255FB9">
        <w:rPr>
          <w:rFonts w:ascii="Angsana New" w:hAnsi="Angsana New"/>
          <w:sz w:val="32"/>
          <w:szCs w:val="32"/>
        </w:rPr>
        <w:t>81</w:t>
      </w:r>
      <w:r w:rsidRPr="00255FB9">
        <w:rPr>
          <w:rFonts w:ascii="Angsana New" w:hAnsi="Angsana New"/>
          <w:sz w:val="32"/>
          <w:szCs w:val="32"/>
          <w:cs/>
        </w:rPr>
        <w:t>.</w:t>
      </w:r>
      <w:r w:rsidRPr="00255FB9">
        <w:rPr>
          <w:rFonts w:ascii="Angsana New" w:hAnsi="Angsana New"/>
          <w:sz w:val="32"/>
          <w:szCs w:val="32"/>
        </w:rPr>
        <w:t>12</w:t>
      </w:r>
      <w:r w:rsidRPr="00255FB9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255FB9">
        <w:rPr>
          <w:rFonts w:ascii="Angsana New" w:hAnsi="Angsana New" w:hint="cs"/>
          <w:sz w:val="32"/>
          <w:szCs w:val="32"/>
          <w:cs/>
        </w:rPr>
        <w:t xml:space="preserve">(ดูหมายเหตุ </w:t>
      </w:r>
      <w:r w:rsidR="00655355">
        <w:rPr>
          <w:rFonts w:ascii="Angsana New" w:hAnsi="Angsana New"/>
          <w:sz w:val="32"/>
          <w:szCs w:val="32"/>
        </w:rPr>
        <w:t>9</w:t>
      </w:r>
      <w:r w:rsidRPr="00255FB9">
        <w:rPr>
          <w:rFonts w:ascii="Angsana New" w:hAnsi="Angsana New" w:hint="cs"/>
          <w:sz w:val="32"/>
          <w:szCs w:val="32"/>
          <w:cs/>
        </w:rPr>
        <w:t xml:space="preserve">) </w:t>
      </w:r>
      <w:r w:rsidRPr="00255FB9">
        <w:rPr>
          <w:rFonts w:ascii="Angsana New" w:hAnsi="Angsana New"/>
          <w:sz w:val="32"/>
          <w:szCs w:val="32"/>
          <w:cs/>
        </w:rPr>
        <w:t xml:space="preserve">และจดจำนองที่ดินของบริษัท </w:t>
      </w:r>
      <w:r w:rsidRPr="00255FB9">
        <w:rPr>
          <w:rFonts w:ascii="Angsana New" w:hAnsi="Angsana New" w:hint="cs"/>
          <w:sz w:val="32"/>
          <w:szCs w:val="32"/>
          <w:cs/>
        </w:rPr>
        <w:t>บริษัทยินยอมให้บริษัทย่อยสองแห่งใช้</w:t>
      </w:r>
      <w:r w:rsidRPr="00306E92">
        <w:rPr>
          <w:rFonts w:ascii="Angsana New" w:hAnsi="Angsana New" w:hint="cs"/>
          <w:spacing w:val="-6"/>
          <w:sz w:val="32"/>
          <w:szCs w:val="32"/>
          <w:cs/>
        </w:rPr>
        <w:t xml:space="preserve">วงเงินสินเชื่อและยินยอมค้ำประกันการใช้วงเงินกับธนาคารพาณิชย์ในประเทศ จำนวนวงเงินรวม </w:t>
      </w:r>
      <w:r w:rsidR="00DC5002">
        <w:rPr>
          <w:rFonts w:ascii="Angsana New" w:hAnsi="Angsana New"/>
          <w:spacing w:val="-6"/>
          <w:sz w:val="32"/>
          <w:szCs w:val="32"/>
        </w:rPr>
        <w:t>123</w:t>
      </w:r>
      <w:r w:rsidRPr="00306E9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306E92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</w:p>
    <w:p w:rsidR="009758FD" w:rsidRPr="0000332E" w:rsidRDefault="009758FD" w:rsidP="00F01572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B779E6">
        <w:rPr>
          <w:rFonts w:ascii="Angsana New" w:hAnsi="Angsana New" w:hint="cs"/>
          <w:sz w:val="32"/>
          <w:szCs w:val="32"/>
          <w:cs/>
        </w:rPr>
        <w:t>และ</w:t>
      </w:r>
      <w:r w:rsidRPr="00B779E6">
        <w:rPr>
          <w:rFonts w:ascii="Angsana New" w:hAnsi="Angsana New"/>
          <w:sz w:val="32"/>
          <w:szCs w:val="32"/>
          <w:cs/>
        </w:rPr>
        <w:t>บริษัท</w:t>
      </w:r>
      <w:r w:rsidRPr="00B779E6">
        <w:rPr>
          <w:rFonts w:ascii="Angsana New" w:hAnsi="Angsana New" w:hint="cs"/>
          <w:sz w:val="32"/>
          <w:szCs w:val="32"/>
          <w:cs/>
        </w:rPr>
        <w:t>ย่อยทั้งสองแห่ง</w:t>
      </w:r>
      <w:r w:rsidRPr="00B779E6">
        <w:rPr>
          <w:rFonts w:ascii="Angsana New" w:hAnsi="Angsana New"/>
          <w:sz w:val="32"/>
          <w:szCs w:val="32"/>
          <w:cs/>
        </w:rPr>
        <w:t xml:space="preserve">มีวงเงินสินเชื่อรวม </w:t>
      </w:r>
      <w:r>
        <w:rPr>
          <w:rFonts w:ascii="Angsana New" w:hAnsi="Angsana New"/>
          <w:sz w:val="32"/>
          <w:szCs w:val="32"/>
        </w:rPr>
        <w:t>85</w:t>
      </w:r>
      <w:r w:rsidRPr="00B779E6">
        <w:rPr>
          <w:rFonts w:ascii="Angsana New" w:hAnsi="Angsana New"/>
          <w:sz w:val="32"/>
          <w:szCs w:val="32"/>
          <w:cs/>
        </w:rPr>
        <w:t xml:space="preserve"> ล้านบาทกับธนาคารพาณิชย์ในประเทศ</w:t>
      </w:r>
      <w:r w:rsidRPr="00B779E6">
        <w:rPr>
          <w:rFonts w:ascii="Angsana New" w:hAnsi="Angsana New" w:hint="cs"/>
          <w:sz w:val="32"/>
          <w:szCs w:val="32"/>
          <w:cs/>
        </w:rPr>
        <w:t>สี่</w:t>
      </w:r>
      <w:r w:rsidRPr="00B779E6">
        <w:rPr>
          <w:rFonts w:ascii="Angsana New" w:hAnsi="Angsana New"/>
          <w:sz w:val="32"/>
          <w:szCs w:val="32"/>
          <w:cs/>
        </w:rPr>
        <w:t xml:space="preserve">แห่ง </w:t>
      </w:r>
      <w:r w:rsidRPr="00B779E6">
        <w:rPr>
          <w:rFonts w:ascii="Angsana New" w:hAnsi="Angsana New"/>
          <w:sz w:val="32"/>
          <w:szCs w:val="32"/>
          <w:cs/>
        </w:rPr>
        <w:br/>
      </w:r>
      <w:r w:rsidRPr="00B779E6">
        <w:rPr>
          <w:rFonts w:ascii="Angsana New" w:hAnsi="Angsana New"/>
          <w:spacing w:val="-2"/>
          <w:sz w:val="32"/>
          <w:szCs w:val="32"/>
          <w:cs/>
        </w:rPr>
        <w:t>ซึ</w:t>
      </w:r>
      <w:r w:rsidRPr="00B779E6">
        <w:rPr>
          <w:rFonts w:ascii="Angsana New" w:hAnsi="Angsana New" w:hint="cs"/>
          <w:spacing w:val="-2"/>
          <w:sz w:val="32"/>
          <w:szCs w:val="32"/>
          <w:cs/>
        </w:rPr>
        <w:t>่ง</w:t>
      </w:r>
      <w:r w:rsidRPr="00B779E6">
        <w:rPr>
          <w:rFonts w:ascii="Angsana New" w:hAnsi="Angsana New"/>
          <w:spacing w:val="-2"/>
          <w:sz w:val="32"/>
          <w:szCs w:val="32"/>
          <w:cs/>
        </w:rPr>
        <w:t>ประกอ</w:t>
      </w:r>
      <w:r w:rsidRPr="00B779E6">
        <w:rPr>
          <w:rFonts w:ascii="Angsana New" w:hAnsi="Angsana New" w:hint="cs"/>
          <w:spacing w:val="-2"/>
          <w:sz w:val="32"/>
          <w:szCs w:val="32"/>
          <w:cs/>
        </w:rPr>
        <w:t>บ</w:t>
      </w:r>
      <w:r w:rsidRPr="00B779E6">
        <w:rPr>
          <w:rFonts w:ascii="Angsana New" w:hAnsi="Angsana New"/>
          <w:spacing w:val="-2"/>
          <w:sz w:val="32"/>
          <w:szCs w:val="32"/>
          <w:cs/>
        </w:rPr>
        <w:t>ด้วย</w:t>
      </w:r>
      <w:r w:rsidRPr="00B779E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B779E6">
        <w:rPr>
          <w:rFonts w:ascii="Angsana New" w:hAnsi="Angsana New"/>
          <w:spacing w:val="-2"/>
          <w:sz w:val="32"/>
          <w:szCs w:val="32"/>
          <w:cs/>
        </w:rPr>
        <w:t>วงเงินเบิกเกินบัญชี</w:t>
      </w:r>
      <w:r w:rsidRPr="00B779E6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B779E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701BF">
        <w:rPr>
          <w:rFonts w:ascii="Angsana New" w:hAnsi="Angsana New" w:hint="cs"/>
          <w:spacing w:val="-2"/>
          <w:sz w:val="32"/>
          <w:szCs w:val="32"/>
        </w:rPr>
        <w:t>1</w:t>
      </w:r>
      <w:r w:rsidRPr="000701BF">
        <w:rPr>
          <w:rFonts w:ascii="Angsana New" w:hAnsi="Angsana New"/>
          <w:spacing w:val="-2"/>
          <w:sz w:val="32"/>
          <w:szCs w:val="32"/>
        </w:rPr>
        <w:t xml:space="preserve">5 </w:t>
      </w:r>
      <w:r w:rsidRPr="00B779E6">
        <w:rPr>
          <w:rFonts w:ascii="Angsana New" w:hAnsi="Angsana New"/>
          <w:spacing w:val="-2"/>
          <w:sz w:val="32"/>
          <w:szCs w:val="32"/>
          <w:cs/>
        </w:rPr>
        <w:t>ล้านบาท คิดดอกเบี้ยในอัตรา</w:t>
      </w:r>
      <w:r w:rsidRPr="00B779E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701BF">
        <w:rPr>
          <w:rFonts w:ascii="Angsana New" w:hAnsi="Angsana New"/>
          <w:spacing w:val="-2"/>
          <w:sz w:val="32"/>
          <w:szCs w:val="32"/>
        </w:rPr>
        <w:t>M</w:t>
      </w:r>
      <w:r>
        <w:rPr>
          <w:rFonts w:ascii="Angsana New" w:hAnsi="Angsana New"/>
          <w:spacing w:val="-2"/>
          <w:sz w:val="32"/>
          <w:szCs w:val="32"/>
        </w:rPr>
        <w:t>O</w:t>
      </w:r>
      <w:r w:rsidRPr="000701BF">
        <w:rPr>
          <w:rFonts w:ascii="Angsana New" w:hAnsi="Angsana New"/>
          <w:spacing w:val="-2"/>
          <w:sz w:val="32"/>
          <w:szCs w:val="32"/>
        </w:rPr>
        <w:t xml:space="preserve">R </w:t>
      </w:r>
      <w:r>
        <w:rPr>
          <w:rFonts w:ascii="Angsana New" w:hAnsi="Angsana New"/>
          <w:spacing w:val="-2"/>
          <w:sz w:val="32"/>
          <w:szCs w:val="32"/>
          <w:cs/>
        </w:rPr>
        <w:t xml:space="preserve">- </w:t>
      </w:r>
      <w:r w:rsidRPr="00B779E6">
        <w:rPr>
          <w:rFonts w:ascii="Angsana New" w:hAnsi="Angsana New" w:hint="cs"/>
          <w:spacing w:val="-2"/>
          <w:sz w:val="32"/>
          <w:szCs w:val="32"/>
          <w:cs/>
        </w:rPr>
        <w:t xml:space="preserve">ร้อยละ </w:t>
      </w:r>
      <w:r w:rsidRPr="000701BF">
        <w:rPr>
          <w:rFonts w:ascii="Angsana New" w:hAnsi="Angsana New" w:hint="cs"/>
          <w:spacing w:val="-2"/>
          <w:sz w:val="32"/>
          <w:szCs w:val="32"/>
        </w:rPr>
        <w:t>1</w:t>
      </w:r>
      <w:r w:rsidRPr="000701BF">
        <w:rPr>
          <w:rFonts w:ascii="Angsana New" w:hAnsi="Angsana New" w:hint="cs"/>
          <w:spacing w:val="-2"/>
          <w:sz w:val="32"/>
          <w:szCs w:val="32"/>
          <w:cs/>
        </w:rPr>
        <w:t>.</w:t>
      </w:r>
      <w:r w:rsidRPr="000701BF">
        <w:rPr>
          <w:rFonts w:ascii="Angsana New" w:hAnsi="Angsana New" w:hint="cs"/>
          <w:spacing w:val="-2"/>
          <w:sz w:val="32"/>
          <w:szCs w:val="32"/>
        </w:rPr>
        <w:t>50</w:t>
      </w:r>
      <w:r w:rsidRPr="000701B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B779E6">
        <w:rPr>
          <w:rFonts w:ascii="Angsana New" w:hAnsi="Angsana New" w:hint="cs"/>
          <w:spacing w:val="-2"/>
          <w:sz w:val="32"/>
          <w:szCs w:val="32"/>
          <w:cs/>
        </w:rPr>
        <w:t>ต่อปี และ</w:t>
      </w:r>
      <w:r w:rsidRPr="00B779E6">
        <w:rPr>
          <w:rFonts w:ascii="Angsana New" w:hAnsi="Angsana New"/>
          <w:spacing w:val="-2"/>
          <w:sz w:val="32"/>
          <w:szCs w:val="32"/>
          <w:cs/>
        </w:rPr>
        <w:t>อัตราร้อยละ</w:t>
      </w:r>
      <w:r w:rsidRPr="00B779E6">
        <w:rPr>
          <w:rFonts w:ascii="Angsana New" w:hAnsi="Angsana New"/>
          <w:sz w:val="32"/>
          <w:szCs w:val="32"/>
          <w:cs/>
        </w:rPr>
        <w:t xml:space="preserve"> </w:t>
      </w:r>
      <w:r w:rsidRPr="00AA4E2D">
        <w:rPr>
          <w:rFonts w:ascii="Angsana New" w:hAnsi="Angsana New"/>
          <w:sz w:val="32"/>
          <w:szCs w:val="32"/>
        </w:rPr>
        <w:t>FIX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AA4E2D">
        <w:rPr>
          <w:rFonts w:ascii="Angsana New" w:hAnsi="Angsana New"/>
          <w:sz w:val="32"/>
          <w:szCs w:val="32"/>
          <w:cs/>
        </w:rPr>
        <w:t>+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B779E6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AA4E2D">
        <w:rPr>
          <w:rFonts w:ascii="Angsana New" w:hAnsi="Angsana New"/>
          <w:sz w:val="32"/>
          <w:szCs w:val="32"/>
        </w:rPr>
        <w:t>2</w:t>
      </w:r>
      <w:r w:rsidRPr="00B779E6">
        <w:rPr>
          <w:rFonts w:ascii="Angsana New" w:hAnsi="Angsana New"/>
          <w:sz w:val="32"/>
          <w:szCs w:val="32"/>
          <w:cs/>
        </w:rPr>
        <w:t xml:space="preserve"> </w:t>
      </w:r>
      <w:r w:rsidRPr="00B779E6">
        <w:rPr>
          <w:rFonts w:ascii="Angsana New" w:hAnsi="Angsana New" w:hint="cs"/>
          <w:sz w:val="32"/>
          <w:szCs w:val="32"/>
          <w:cs/>
        </w:rPr>
        <w:t>ต่อปี</w:t>
      </w:r>
      <w:r w:rsidRPr="00B779E6">
        <w:rPr>
          <w:rFonts w:ascii="Angsana New" w:hAnsi="Angsana New"/>
          <w:sz w:val="32"/>
          <w:szCs w:val="32"/>
          <w:cs/>
        </w:rPr>
        <w:t xml:space="preserve"> วงเงินกู้ในรูปของตั๋วสัญญาใช้เงิน วงเงิน </w:t>
      </w:r>
      <w:r w:rsidRPr="0000332E">
        <w:rPr>
          <w:rFonts w:ascii="Angsana New" w:hAnsi="Angsana New"/>
          <w:sz w:val="32"/>
          <w:szCs w:val="32"/>
        </w:rPr>
        <w:t>L</w:t>
      </w:r>
      <w:r w:rsidRPr="0000332E">
        <w:rPr>
          <w:rFonts w:ascii="Angsana New" w:hAnsi="Angsana New"/>
          <w:sz w:val="32"/>
          <w:szCs w:val="32"/>
          <w:cs/>
        </w:rPr>
        <w:t>/</w:t>
      </w:r>
      <w:r w:rsidRPr="0000332E">
        <w:rPr>
          <w:rFonts w:ascii="Angsana New" w:hAnsi="Angsana New"/>
          <w:sz w:val="32"/>
          <w:szCs w:val="32"/>
        </w:rPr>
        <w:t>C, T</w:t>
      </w:r>
      <w:r w:rsidRPr="0000332E">
        <w:rPr>
          <w:rFonts w:ascii="Angsana New" w:hAnsi="Angsana New"/>
          <w:sz w:val="32"/>
          <w:szCs w:val="32"/>
          <w:cs/>
        </w:rPr>
        <w:t>/</w:t>
      </w:r>
      <w:r w:rsidRPr="0000332E">
        <w:rPr>
          <w:rFonts w:ascii="Angsana New" w:hAnsi="Angsana New"/>
          <w:sz w:val="32"/>
          <w:szCs w:val="32"/>
        </w:rPr>
        <w:t>R, L</w:t>
      </w:r>
      <w:r w:rsidRPr="0000332E">
        <w:rPr>
          <w:rFonts w:ascii="Angsana New" w:hAnsi="Angsana New"/>
          <w:sz w:val="32"/>
          <w:szCs w:val="32"/>
          <w:cs/>
        </w:rPr>
        <w:t>/</w:t>
      </w:r>
      <w:r w:rsidRPr="0000332E">
        <w:rPr>
          <w:rFonts w:ascii="Angsana New" w:hAnsi="Angsana New"/>
          <w:sz w:val="32"/>
          <w:szCs w:val="32"/>
        </w:rPr>
        <w:t xml:space="preserve">G </w:t>
      </w:r>
      <w:r w:rsidRPr="00B779E6">
        <w:rPr>
          <w:rFonts w:ascii="Angsana New" w:hAnsi="Angsana New"/>
          <w:sz w:val="32"/>
          <w:szCs w:val="32"/>
          <w:cs/>
        </w:rPr>
        <w:t xml:space="preserve">และวงเงิน </w:t>
      </w:r>
      <w:r w:rsidRPr="0000332E">
        <w:rPr>
          <w:rFonts w:ascii="Angsana New" w:hAnsi="Angsana New"/>
          <w:sz w:val="32"/>
          <w:szCs w:val="32"/>
        </w:rPr>
        <w:t xml:space="preserve">Forward Contract </w:t>
      </w:r>
      <w:r w:rsidRPr="00B779E6">
        <w:rPr>
          <w:rFonts w:ascii="Angsana New" w:hAnsi="Angsana New"/>
          <w:sz w:val="32"/>
          <w:szCs w:val="32"/>
          <w:cs/>
        </w:rPr>
        <w:t xml:space="preserve">รวม </w:t>
      </w:r>
      <w:r>
        <w:rPr>
          <w:rFonts w:ascii="Angsana New" w:hAnsi="Angsana New"/>
          <w:sz w:val="32"/>
          <w:szCs w:val="32"/>
        </w:rPr>
        <w:t>80</w:t>
      </w:r>
      <w:r w:rsidRPr="0000332E">
        <w:rPr>
          <w:rFonts w:ascii="Angsana New" w:hAnsi="Angsana New"/>
          <w:sz w:val="32"/>
          <w:szCs w:val="32"/>
          <w:cs/>
        </w:rPr>
        <w:t xml:space="preserve"> </w:t>
      </w:r>
      <w:r w:rsidRPr="00B779E6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B779E6">
        <w:rPr>
          <w:rFonts w:ascii="Angsana New" w:hAnsi="Angsana New"/>
          <w:sz w:val="32"/>
          <w:szCs w:val="32"/>
          <w:cs/>
        </w:rPr>
        <w:t xml:space="preserve">โดยคิดดอกเบี้ยในอัตรา </w:t>
      </w:r>
      <w:r w:rsidRPr="0000332E">
        <w:rPr>
          <w:rFonts w:ascii="Angsana New" w:hAnsi="Angsana New"/>
          <w:sz w:val="32"/>
          <w:szCs w:val="32"/>
        </w:rPr>
        <w:t xml:space="preserve">MOR </w:t>
      </w:r>
      <w:r w:rsidRPr="00B779E6">
        <w:rPr>
          <w:rFonts w:ascii="Angsana New" w:hAnsi="Angsana New"/>
          <w:sz w:val="32"/>
          <w:szCs w:val="32"/>
          <w:cs/>
        </w:rPr>
        <w:t>และ</w:t>
      </w:r>
      <w:r w:rsidRPr="00B779E6">
        <w:rPr>
          <w:rFonts w:ascii="Angsana New" w:hAnsi="Angsana New" w:hint="cs"/>
          <w:sz w:val="32"/>
          <w:szCs w:val="32"/>
          <w:cs/>
        </w:rPr>
        <w:t>อัตราร้อยละ</w:t>
      </w:r>
      <w:r w:rsidRPr="00B779E6">
        <w:rPr>
          <w:rFonts w:ascii="Angsana New" w:hAnsi="Angsana New"/>
          <w:sz w:val="32"/>
          <w:szCs w:val="32"/>
          <w:cs/>
        </w:rPr>
        <w:t xml:space="preserve"> </w:t>
      </w:r>
      <w:r w:rsidRPr="0000332E">
        <w:rPr>
          <w:rFonts w:ascii="Angsana New" w:hAnsi="Angsana New"/>
          <w:sz w:val="32"/>
          <w:szCs w:val="32"/>
        </w:rPr>
        <w:t xml:space="preserve">FIX </w:t>
      </w:r>
      <w:r w:rsidRPr="0000332E">
        <w:rPr>
          <w:rFonts w:ascii="Angsana New" w:hAnsi="Angsana New"/>
          <w:sz w:val="32"/>
          <w:szCs w:val="32"/>
          <w:cs/>
        </w:rPr>
        <w:t xml:space="preserve">+ </w:t>
      </w:r>
      <w:r w:rsidRPr="00B779E6">
        <w:rPr>
          <w:rFonts w:ascii="Angsana New" w:hAnsi="Angsana New" w:hint="cs"/>
          <w:spacing w:val="-2"/>
          <w:sz w:val="32"/>
          <w:szCs w:val="32"/>
          <w:cs/>
        </w:rPr>
        <w:t xml:space="preserve">ร้อยละ </w:t>
      </w:r>
      <w:r w:rsidRPr="0000332E">
        <w:rPr>
          <w:rFonts w:ascii="Angsana New" w:hAnsi="Angsana New"/>
          <w:sz w:val="32"/>
          <w:szCs w:val="32"/>
        </w:rPr>
        <w:t xml:space="preserve">2 </w:t>
      </w:r>
      <w:r w:rsidRPr="00B779E6">
        <w:rPr>
          <w:rFonts w:ascii="Angsana New" w:hAnsi="Angsana New"/>
          <w:sz w:val="32"/>
          <w:szCs w:val="32"/>
          <w:cs/>
        </w:rPr>
        <w:t>ต่อปี</w:t>
      </w:r>
    </w:p>
    <w:p w:rsidR="009758FD" w:rsidRPr="0000332E" w:rsidRDefault="009758FD" w:rsidP="00F01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260"/>
          <w:tab w:val="left" w:pos="3600"/>
          <w:tab w:val="left" w:pos="4500"/>
        </w:tabs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B779E6">
        <w:rPr>
          <w:rFonts w:ascii="Angsana New" w:hAnsi="Angsana New"/>
          <w:sz w:val="32"/>
          <w:szCs w:val="32"/>
          <w:cs/>
        </w:rPr>
        <w:t>เงินกู้ยืมและวงเงินสินเชื่อกับธนาคารดังกล่าวค้ำประกันโดย</w:t>
      </w:r>
    </w:p>
    <w:p w:rsidR="009758FD" w:rsidRPr="0000332E" w:rsidRDefault="009758FD" w:rsidP="00F01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260"/>
          <w:tab w:val="left" w:pos="3600"/>
          <w:tab w:val="left" w:pos="4500"/>
        </w:tabs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B779E6">
        <w:rPr>
          <w:rFonts w:ascii="Angsana New" w:hAnsi="Angsana New"/>
          <w:sz w:val="32"/>
          <w:szCs w:val="32"/>
          <w:cs/>
        </w:rPr>
        <w:t>ก)</w:t>
      </w:r>
      <w:r w:rsidRPr="00B779E6">
        <w:rPr>
          <w:rFonts w:ascii="Angsana New" w:hAnsi="Angsana New" w:hint="cs"/>
          <w:sz w:val="32"/>
          <w:szCs w:val="32"/>
          <w:cs/>
        </w:rPr>
        <w:t xml:space="preserve">  </w:t>
      </w:r>
      <w:r w:rsidRPr="00B779E6">
        <w:rPr>
          <w:rFonts w:ascii="Angsana New" w:hAnsi="Angsana New"/>
          <w:sz w:val="32"/>
          <w:szCs w:val="32"/>
          <w:cs/>
        </w:rPr>
        <w:t>บริษัท พรพรหมเม็ททอล จำกัด (มหาชน) และ</w:t>
      </w:r>
    </w:p>
    <w:p w:rsidR="009758FD" w:rsidRPr="00B779E6" w:rsidRDefault="009758FD" w:rsidP="00F01572">
      <w:pPr>
        <w:tabs>
          <w:tab w:val="clear" w:pos="907"/>
          <w:tab w:val="clear" w:pos="1644"/>
          <w:tab w:val="left" w:pos="1134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B779E6">
        <w:rPr>
          <w:rFonts w:ascii="Angsana New" w:hAnsi="Angsana New"/>
          <w:sz w:val="32"/>
          <w:szCs w:val="32"/>
          <w:cs/>
        </w:rPr>
        <w:t>ข)</w:t>
      </w:r>
      <w:r w:rsidRPr="00B779E6">
        <w:rPr>
          <w:rFonts w:ascii="Angsana New" w:hAnsi="Angsana New"/>
          <w:sz w:val="32"/>
          <w:szCs w:val="32"/>
          <w:cs/>
        </w:rPr>
        <w:tab/>
      </w:r>
      <w:r w:rsidRPr="00B779E6">
        <w:rPr>
          <w:rFonts w:ascii="Angsana New" w:hAnsi="Angsana New"/>
          <w:spacing w:val="-16"/>
          <w:sz w:val="32"/>
          <w:szCs w:val="32"/>
          <w:cs/>
        </w:rPr>
        <w:t>จำนองที่ดินพร้อมสิ่งปลูกสร้างของบริษัท</w:t>
      </w:r>
      <w:r w:rsidRPr="00B779E6">
        <w:rPr>
          <w:rFonts w:ascii="Angsana New" w:hAnsi="Angsana New" w:hint="cs"/>
          <w:spacing w:val="-16"/>
          <w:sz w:val="32"/>
          <w:szCs w:val="32"/>
          <w:cs/>
        </w:rPr>
        <w:t>ย่อยแห่งหนึ่ง</w:t>
      </w:r>
      <w:r w:rsidRPr="00B779E6">
        <w:rPr>
          <w:rFonts w:ascii="Angsana New" w:hAnsi="Angsana New"/>
          <w:spacing w:val="-16"/>
          <w:sz w:val="32"/>
          <w:szCs w:val="32"/>
          <w:cs/>
        </w:rPr>
        <w:t>ที่มีอยู่แล้วในขณะนี้และที่จะมีขึ้นใน</w:t>
      </w:r>
      <w:r w:rsidRPr="00B779E6">
        <w:rPr>
          <w:rFonts w:ascii="Angsana New" w:hAnsi="Angsana New" w:hint="cs"/>
          <w:sz w:val="32"/>
          <w:szCs w:val="32"/>
          <w:cs/>
        </w:rPr>
        <w:t>ภายหลังและ</w:t>
      </w:r>
    </w:p>
    <w:p w:rsidR="009758FD" w:rsidRDefault="009758FD" w:rsidP="00F01572">
      <w:pPr>
        <w:tabs>
          <w:tab w:val="clear" w:pos="907"/>
          <w:tab w:val="clear" w:pos="1644"/>
          <w:tab w:val="left" w:pos="851"/>
          <w:tab w:val="left" w:pos="1276"/>
        </w:tabs>
        <w:spacing w:line="380" w:lineRule="exact"/>
        <w:rPr>
          <w:rFonts w:ascii="Angsana New" w:hAnsi="Angsana New"/>
          <w:sz w:val="32"/>
          <w:szCs w:val="32"/>
        </w:rPr>
      </w:pPr>
      <w:r w:rsidRPr="003D3672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</w:rPr>
        <w:tab/>
      </w:r>
      <w:r w:rsidRPr="00B779E6">
        <w:rPr>
          <w:rFonts w:ascii="Angsana New" w:hAnsi="Angsana New" w:hint="cs"/>
          <w:sz w:val="32"/>
          <w:szCs w:val="32"/>
          <w:cs/>
        </w:rPr>
        <w:t>ค)</w:t>
      </w:r>
      <w:r w:rsidRPr="00B779E6">
        <w:rPr>
          <w:rFonts w:asciiTheme="majorBidi" w:hAnsiTheme="majorBidi" w:hint="cs"/>
          <w:sz w:val="32"/>
          <w:szCs w:val="32"/>
          <w:cs/>
        </w:rPr>
        <w:t xml:space="preserve">  </w:t>
      </w:r>
      <w:r w:rsidRPr="00B779E6">
        <w:rPr>
          <w:rFonts w:asciiTheme="majorBidi" w:hAnsiTheme="majorBidi"/>
          <w:sz w:val="32"/>
          <w:szCs w:val="32"/>
          <w:cs/>
        </w:rPr>
        <w:t>จำนำเครื่องจักรและอุปกรณ์ และหุ้นของบริษัท</w:t>
      </w:r>
      <w:r w:rsidRPr="00B779E6">
        <w:rPr>
          <w:rFonts w:asciiTheme="majorBidi" w:hAnsiTheme="majorBidi" w:hint="cs"/>
          <w:sz w:val="32"/>
          <w:szCs w:val="32"/>
          <w:cs/>
        </w:rPr>
        <w:t>ย่อยแห่งหนึ่ง</w:t>
      </w:r>
    </w:p>
    <w:p w:rsidR="00F01572" w:rsidRDefault="00F01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</w:p>
    <w:p w:rsidR="001E27E2" w:rsidRPr="0065095E" w:rsidRDefault="001E27E2" w:rsidP="00625642">
      <w:pPr>
        <w:pStyle w:val="PlainText"/>
        <w:tabs>
          <w:tab w:val="left" w:pos="284"/>
          <w:tab w:val="left" w:pos="851"/>
        </w:tabs>
        <w:spacing w:line="36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970881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Pr="00B779E6">
        <w:rPr>
          <w:rFonts w:asciiTheme="majorBidi" w:hAnsiTheme="majorBidi"/>
          <w:b/>
          <w:bCs/>
          <w:sz w:val="32"/>
          <w:szCs w:val="32"/>
          <w:cs/>
          <w:lang w:val="en-US"/>
        </w:rPr>
        <w:t>.</w:t>
      </w:r>
      <w:r w:rsidRPr="0065095E">
        <w:rPr>
          <w:rFonts w:asciiTheme="majorBidi" w:hAnsiTheme="majorBidi" w:cstheme="majorBidi"/>
          <w:b/>
          <w:bCs/>
          <w:sz w:val="32"/>
          <w:szCs w:val="32"/>
        </w:rPr>
        <w:tab/>
      </w:r>
      <w:r w:rsidR="0023721D" w:rsidRPr="00B779E6">
        <w:rPr>
          <w:rFonts w:asciiTheme="majorBidi" w:hAnsiTheme="majorBidi"/>
          <w:b/>
          <w:bCs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</w:p>
    <w:p w:rsidR="001E27E2" w:rsidRDefault="001E27E2" w:rsidP="00625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firstLine="851"/>
        <w:rPr>
          <w:rFonts w:asciiTheme="majorBidi" w:hAnsiTheme="majorBidi" w:cstheme="majorBidi"/>
          <w:color w:val="000000"/>
          <w:sz w:val="32"/>
          <w:szCs w:val="32"/>
        </w:rPr>
      </w:pPr>
      <w:r w:rsidRPr="00B779E6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</w:t>
      </w:r>
      <w:r w:rsidRPr="00B779E6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tbl>
      <w:tblPr>
        <w:tblW w:w="836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317"/>
        <w:gridCol w:w="1134"/>
        <w:gridCol w:w="142"/>
        <w:gridCol w:w="1219"/>
        <w:gridCol w:w="139"/>
        <w:gridCol w:w="1134"/>
        <w:gridCol w:w="142"/>
        <w:gridCol w:w="1139"/>
      </w:tblGrid>
      <w:tr w:rsidR="001E27E2" w:rsidRPr="00502449" w:rsidTr="00A138E0">
        <w:tc>
          <w:tcPr>
            <w:tcW w:w="3317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9" w:type="dxa"/>
            <w:gridSpan w:val="7"/>
            <w:tcBorders>
              <w:bottom w:val="single" w:sz="6" w:space="0" w:color="auto"/>
            </w:tcBorders>
          </w:tcPr>
          <w:p w:rsidR="001E27E2" w:rsidRPr="00B779E6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9E6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B779E6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1E27E2" w:rsidRPr="00502449" w:rsidTr="00A138E0">
        <w:tc>
          <w:tcPr>
            <w:tcW w:w="3317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9E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</w:tcBorders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79E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27E2" w:rsidRPr="00502449" w:rsidTr="00A138E0">
        <w:tc>
          <w:tcPr>
            <w:tcW w:w="3317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E27E2" w:rsidRPr="00502449" w:rsidRDefault="001E27E2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79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585009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02449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585009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B779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3721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E27E2" w:rsidRPr="00502449" w:rsidRDefault="001E27E2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</w:tcPr>
          <w:p w:rsidR="001E27E2" w:rsidRPr="00502449" w:rsidRDefault="001E27E2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79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1E27E2" w:rsidRPr="00502449" w:rsidRDefault="001E27E2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79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3721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9" w:type="dxa"/>
            <w:tcBorders>
              <w:left w:val="nil"/>
            </w:tcBorders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:rsidR="001E27E2" w:rsidRPr="00502449" w:rsidRDefault="00585009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79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02449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B779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1E27E2" w:rsidRPr="00502449" w:rsidRDefault="001E27E2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6" w:space="0" w:color="auto"/>
            </w:tcBorders>
          </w:tcPr>
          <w:p w:rsidR="001E27E2" w:rsidRPr="00502449" w:rsidRDefault="001E27E2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79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1E27E2" w:rsidRPr="00502449" w:rsidRDefault="001E27E2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79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3721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1E27E2" w:rsidRPr="00502449" w:rsidTr="00A138E0">
        <w:tc>
          <w:tcPr>
            <w:tcW w:w="3317" w:type="dxa"/>
          </w:tcPr>
          <w:p w:rsidR="001E27E2" w:rsidRPr="00B779E6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9E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:rsidR="001E27E2" w:rsidRPr="00502449" w:rsidRDefault="00655355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73,544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</w:tcPr>
          <w:p w:rsidR="001E27E2" w:rsidRPr="00502449" w:rsidRDefault="007A7A83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106,700</w:t>
            </w:r>
          </w:p>
        </w:tc>
        <w:tc>
          <w:tcPr>
            <w:tcW w:w="139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:rsidR="001E27E2" w:rsidRPr="00502449" w:rsidRDefault="00970881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70881">
              <w:rPr>
                <w:rFonts w:asciiTheme="majorBidi" w:hAnsiTheme="majorBidi" w:cstheme="majorBidi"/>
                <w:sz w:val="26"/>
                <w:szCs w:val="26"/>
              </w:rPr>
              <w:t>27,909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:rsidR="001E27E2" w:rsidRPr="00502449" w:rsidRDefault="007A7A83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61,997</w:t>
            </w:r>
          </w:p>
        </w:tc>
      </w:tr>
      <w:tr w:rsidR="001E27E2" w:rsidRPr="00502449" w:rsidTr="00A138E0">
        <w:tc>
          <w:tcPr>
            <w:tcW w:w="3317" w:type="dxa"/>
          </w:tcPr>
          <w:p w:rsidR="001E27E2" w:rsidRPr="00B779E6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9E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</w:t>
            </w:r>
            <w:r w:rsidR="0023721D" w:rsidRPr="00B779E6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B779E6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573D" w:rsidRPr="00502449" w:rsidTr="00A138E0">
        <w:tc>
          <w:tcPr>
            <w:tcW w:w="3317" w:type="dxa"/>
          </w:tcPr>
          <w:p w:rsidR="000A573D" w:rsidRPr="00B779E6" w:rsidRDefault="000A573D" w:rsidP="000A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9E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:rsidR="000A573D" w:rsidRPr="00502449" w:rsidRDefault="000A573D" w:rsidP="000A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8,869</w:t>
            </w:r>
          </w:p>
        </w:tc>
        <w:tc>
          <w:tcPr>
            <w:tcW w:w="142" w:type="dxa"/>
          </w:tcPr>
          <w:p w:rsidR="000A573D" w:rsidRPr="00502449" w:rsidRDefault="000A573D" w:rsidP="000A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</w:tcPr>
          <w:p w:rsidR="000A573D" w:rsidRPr="00502449" w:rsidRDefault="000A573D" w:rsidP="000A573D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8,155</w:t>
            </w:r>
          </w:p>
        </w:tc>
        <w:tc>
          <w:tcPr>
            <w:tcW w:w="139" w:type="dxa"/>
          </w:tcPr>
          <w:p w:rsidR="000A573D" w:rsidRPr="00502449" w:rsidRDefault="000A573D" w:rsidP="000A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0A573D" w:rsidRPr="00502449" w:rsidRDefault="000A573D" w:rsidP="000A573D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5,715</w:t>
            </w:r>
          </w:p>
        </w:tc>
        <w:tc>
          <w:tcPr>
            <w:tcW w:w="142" w:type="dxa"/>
          </w:tcPr>
          <w:p w:rsidR="000A573D" w:rsidRPr="00502449" w:rsidRDefault="000A573D" w:rsidP="000A573D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:rsidR="000A573D" w:rsidRPr="00502449" w:rsidRDefault="000A573D" w:rsidP="000A573D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6,473</w:t>
            </w:r>
          </w:p>
        </w:tc>
      </w:tr>
      <w:tr w:rsidR="000A573D" w:rsidRPr="00502449" w:rsidTr="00A138E0">
        <w:tc>
          <w:tcPr>
            <w:tcW w:w="3317" w:type="dxa"/>
          </w:tcPr>
          <w:p w:rsidR="000A573D" w:rsidRPr="00B779E6" w:rsidRDefault="000A573D" w:rsidP="000A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85"/>
              </w:tabs>
              <w:spacing w:line="320" w:lineRule="exact"/>
              <w:ind w:left="284" w:right="-11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779E6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ค่าเช่าค้างจ่ายที่บันทึกตามมาตรฐานการบัญชี  </w:t>
            </w:r>
          </w:p>
        </w:tc>
        <w:tc>
          <w:tcPr>
            <w:tcW w:w="1134" w:type="dxa"/>
            <w:shd w:val="clear" w:color="auto" w:fill="auto"/>
          </w:tcPr>
          <w:p w:rsidR="000A573D" w:rsidRPr="00502449" w:rsidRDefault="000A573D" w:rsidP="000A573D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:rsidR="000A573D" w:rsidRPr="00502449" w:rsidRDefault="000A573D" w:rsidP="000A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</w:tcPr>
          <w:p w:rsidR="000A573D" w:rsidRPr="00502449" w:rsidRDefault="000A573D" w:rsidP="000A573D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</w:tcPr>
          <w:p w:rsidR="000A573D" w:rsidRPr="00502449" w:rsidRDefault="000A573D" w:rsidP="000A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0A573D" w:rsidRPr="00502449" w:rsidRDefault="000A573D" w:rsidP="000A573D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:rsidR="000A573D" w:rsidRPr="00502449" w:rsidRDefault="000A573D" w:rsidP="000A573D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:rsidR="000A573D" w:rsidRPr="00502449" w:rsidRDefault="000A573D" w:rsidP="000A573D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573D" w:rsidRPr="00502449" w:rsidTr="004E275D">
        <w:tc>
          <w:tcPr>
            <w:tcW w:w="3317" w:type="dxa"/>
          </w:tcPr>
          <w:p w:rsidR="000A573D" w:rsidRPr="00502449" w:rsidRDefault="000A573D" w:rsidP="000A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8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779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ที่สูงกว่าสัญญาเช่า</w:t>
            </w:r>
          </w:p>
        </w:tc>
        <w:tc>
          <w:tcPr>
            <w:tcW w:w="1134" w:type="dxa"/>
            <w:shd w:val="clear" w:color="auto" w:fill="auto"/>
          </w:tcPr>
          <w:p w:rsidR="000A573D" w:rsidRPr="00502449" w:rsidRDefault="000A573D" w:rsidP="000A573D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22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0A573D" w:rsidRPr="00502449" w:rsidRDefault="000A573D" w:rsidP="000A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</w:tcPr>
          <w:p w:rsidR="000A573D" w:rsidRPr="00502449" w:rsidRDefault="000A573D" w:rsidP="000A573D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4,904</w:t>
            </w:r>
          </w:p>
        </w:tc>
        <w:tc>
          <w:tcPr>
            <w:tcW w:w="139" w:type="dxa"/>
          </w:tcPr>
          <w:p w:rsidR="000A573D" w:rsidRPr="00502449" w:rsidRDefault="000A573D" w:rsidP="000A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0A573D" w:rsidRPr="00502449" w:rsidRDefault="000A573D" w:rsidP="000A573D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22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70881">
              <w:rPr>
                <w:rFonts w:asciiTheme="majorBidi" w:hAnsiTheme="majorBidi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2" w:type="dxa"/>
          </w:tcPr>
          <w:p w:rsidR="000A573D" w:rsidRPr="00502449" w:rsidRDefault="000A573D" w:rsidP="000A573D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:rsidR="000A573D" w:rsidRPr="00502449" w:rsidRDefault="000A573D" w:rsidP="000A573D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4,904</w:t>
            </w:r>
          </w:p>
        </w:tc>
      </w:tr>
      <w:tr w:rsidR="000A573D" w:rsidRPr="00502449" w:rsidTr="004E275D">
        <w:tc>
          <w:tcPr>
            <w:tcW w:w="3317" w:type="dxa"/>
          </w:tcPr>
          <w:p w:rsidR="000A573D" w:rsidRPr="00B779E6" w:rsidRDefault="000A573D" w:rsidP="000A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9E6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134" w:type="dxa"/>
            <w:shd w:val="clear" w:color="auto" w:fill="auto"/>
          </w:tcPr>
          <w:p w:rsidR="000A573D" w:rsidRPr="00502449" w:rsidRDefault="000A573D" w:rsidP="000A573D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974</w:t>
            </w:r>
          </w:p>
        </w:tc>
        <w:tc>
          <w:tcPr>
            <w:tcW w:w="142" w:type="dxa"/>
          </w:tcPr>
          <w:p w:rsidR="000A573D" w:rsidRPr="00502449" w:rsidRDefault="000A573D" w:rsidP="000A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</w:tcPr>
          <w:p w:rsidR="000A573D" w:rsidRPr="00502449" w:rsidRDefault="000A573D" w:rsidP="000A573D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1,249</w:t>
            </w:r>
          </w:p>
        </w:tc>
        <w:tc>
          <w:tcPr>
            <w:tcW w:w="139" w:type="dxa"/>
          </w:tcPr>
          <w:p w:rsidR="000A573D" w:rsidRPr="00502449" w:rsidRDefault="000A573D" w:rsidP="000A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0A573D" w:rsidRPr="00502449" w:rsidRDefault="000A573D" w:rsidP="000A573D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70881">
              <w:rPr>
                <w:rFonts w:asciiTheme="majorBidi" w:hAnsiTheme="majorBidi" w:cstheme="majorBidi"/>
                <w:sz w:val="26"/>
                <w:szCs w:val="26"/>
              </w:rPr>
              <w:t>953</w:t>
            </w:r>
          </w:p>
        </w:tc>
        <w:tc>
          <w:tcPr>
            <w:tcW w:w="142" w:type="dxa"/>
          </w:tcPr>
          <w:p w:rsidR="000A573D" w:rsidRPr="00502449" w:rsidRDefault="000A573D" w:rsidP="000A573D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:rsidR="000A573D" w:rsidRPr="00502449" w:rsidRDefault="000A573D" w:rsidP="000A573D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1,045</w:t>
            </w:r>
          </w:p>
        </w:tc>
      </w:tr>
      <w:tr w:rsidR="000A573D" w:rsidRPr="00502449" w:rsidTr="004E275D">
        <w:tc>
          <w:tcPr>
            <w:tcW w:w="3317" w:type="dxa"/>
          </w:tcPr>
          <w:p w:rsidR="000A573D" w:rsidRPr="00B779E6" w:rsidRDefault="000A573D" w:rsidP="000A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9E6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shd w:val="clear" w:color="auto" w:fill="auto"/>
          </w:tcPr>
          <w:p w:rsidR="000A573D" w:rsidRPr="00502449" w:rsidRDefault="000A573D" w:rsidP="000A573D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8,955</w:t>
            </w:r>
          </w:p>
        </w:tc>
        <w:tc>
          <w:tcPr>
            <w:tcW w:w="142" w:type="dxa"/>
          </w:tcPr>
          <w:p w:rsidR="000A573D" w:rsidRPr="00502449" w:rsidRDefault="000A573D" w:rsidP="000A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</w:tcPr>
          <w:p w:rsidR="000A573D" w:rsidRPr="00502449" w:rsidRDefault="000A573D" w:rsidP="000A573D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12,241</w:t>
            </w:r>
          </w:p>
        </w:tc>
        <w:tc>
          <w:tcPr>
            <w:tcW w:w="139" w:type="dxa"/>
          </w:tcPr>
          <w:p w:rsidR="000A573D" w:rsidRPr="00502449" w:rsidRDefault="000A573D" w:rsidP="000A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0A573D" w:rsidRPr="00502449" w:rsidRDefault="000A573D" w:rsidP="000A573D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3,901</w:t>
            </w:r>
          </w:p>
        </w:tc>
        <w:tc>
          <w:tcPr>
            <w:tcW w:w="142" w:type="dxa"/>
          </w:tcPr>
          <w:p w:rsidR="000A573D" w:rsidRPr="00502449" w:rsidRDefault="000A573D" w:rsidP="000A573D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:rsidR="000A573D" w:rsidRPr="00502449" w:rsidRDefault="000A573D" w:rsidP="000A573D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1,476</w:t>
            </w:r>
          </w:p>
        </w:tc>
      </w:tr>
      <w:tr w:rsidR="000A573D" w:rsidRPr="00502449" w:rsidTr="008B04C1">
        <w:tc>
          <w:tcPr>
            <w:tcW w:w="3317" w:type="dxa"/>
          </w:tcPr>
          <w:p w:rsidR="000A573D" w:rsidRPr="00B779E6" w:rsidRDefault="000A573D" w:rsidP="000A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9E6">
              <w:rPr>
                <w:rFonts w:asciiTheme="majorBidi" w:hAnsiTheme="majorBidi"/>
                <w:sz w:val="26"/>
                <w:szCs w:val="26"/>
                <w:cs/>
              </w:rPr>
              <w:t>รวมเจ้าหนี้หมุนเวียนอื่น</w:t>
            </w:r>
            <w:r w:rsidRPr="00B779E6">
              <w:rPr>
                <w:rFonts w:asciiTheme="majorBidi" w:hAnsiTheme="majorBidi"/>
                <w:sz w:val="26"/>
                <w:szCs w:val="26"/>
                <w:cs/>
              </w:rPr>
              <w:tab/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A573D" w:rsidRPr="00502449" w:rsidRDefault="000A573D" w:rsidP="000A573D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18,798</w:t>
            </w:r>
          </w:p>
        </w:tc>
        <w:tc>
          <w:tcPr>
            <w:tcW w:w="142" w:type="dxa"/>
          </w:tcPr>
          <w:p w:rsidR="000A573D" w:rsidRPr="00502449" w:rsidRDefault="000A573D" w:rsidP="000A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</w:tcPr>
          <w:p w:rsidR="000A573D" w:rsidRPr="00502449" w:rsidRDefault="000A573D" w:rsidP="000A573D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26,549</w:t>
            </w:r>
          </w:p>
        </w:tc>
        <w:tc>
          <w:tcPr>
            <w:tcW w:w="139" w:type="dxa"/>
          </w:tcPr>
          <w:p w:rsidR="000A573D" w:rsidRPr="00502449" w:rsidRDefault="000A573D" w:rsidP="000A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A573D" w:rsidRPr="00502449" w:rsidRDefault="000A573D" w:rsidP="000A573D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70881">
              <w:rPr>
                <w:rFonts w:asciiTheme="majorBidi" w:hAnsiTheme="majorBidi" w:cstheme="majorBidi"/>
                <w:sz w:val="26"/>
                <w:szCs w:val="26"/>
              </w:rPr>
              <w:t>10,569</w:t>
            </w:r>
          </w:p>
        </w:tc>
        <w:tc>
          <w:tcPr>
            <w:tcW w:w="142" w:type="dxa"/>
          </w:tcPr>
          <w:p w:rsidR="000A573D" w:rsidRPr="00502449" w:rsidRDefault="000A573D" w:rsidP="000A573D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A573D" w:rsidRPr="00502449" w:rsidRDefault="000A573D" w:rsidP="000A573D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13,898</w:t>
            </w:r>
          </w:p>
        </w:tc>
      </w:tr>
      <w:tr w:rsidR="000A573D" w:rsidRPr="00502449" w:rsidTr="00A138E0">
        <w:tc>
          <w:tcPr>
            <w:tcW w:w="3317" w:type="dxa"/>
          </w:tcPr>
          <w:p w:rsidR="000A573D" w:rsidRPr="00502449" w:rsidRDefault="000A573D" w:rsidP="000A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779E6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รวมเจ้าหนี้การค้าและเจ้าหนี้</w:t>
            </w:r>
            <w:r w:rsidRPr="00B779E6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B779E6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A573D" w:rsidRPr="00502449" w:rsidRDefault="000A573D" w:rsidP="000A573D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92,342</w:t>
            </w:r>
          </w:p>
        </w:tc>
        <w:tc>
          <w:tcPr>
            <w:tcW w:w="142" w:type="dxa"/>
          </w:tcPr>
          <w:p w:rsidR="000A573D" w:rsidRPr="00502449" w:rsidRDefault="000A573D" w:rsidP="000A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:rsidR="000A573D" w:rsidRPr="00502449" w:rsidRDefault="000A573D" w:rsidP="000A573D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7A83">
              <w:rPr>
                <w:rFonts w:asciiTheme="majorBidi" w:hAnsiTheme="majorBidi" w:cstheme="majorBidi"/>
                <w:sz w:val="26"/>
                <w:szCs w:val="26"/>
              </w:rPr>
              <w:t>133,249</w:t>
            </w:r>
          </w:p>
        </w:tc>
        <w:tc>
          <w:tcPr>
            <w:tcW w:w="139" w:type="dxa"/>
          </w:tcPr>
          <w:p w:rsidR="000A573D" w:rsidRPr="00502449" w:rsidRDefault="000A573D" w:rsidP="000A5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A573D" w:rsidRPr="00502449" w:rsidRDefault="000A573D" w:rsidP="000A573D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70881">
              <w:rPr>
                <w:rFonts w:asciiTheme="majorBidi" w:hAnsiTheme="majorBidi" w:cstheme="majorBidi"/>
                <w:sz w:val="26"/>
                <w:szCs w:val="26"/>
              </w:rPr>
              <w:t>38,478</w:t>
            </w:r>
          </w:p>
        </w:tc>
        <w:tc>
          <w:tcPr>
            <w:tcW w:w="142" w:type="dxa"/>
          </w:tcPr>
          <w:p w:rsidR="000A573D" w:rsidRPr="00502449" w:rsidRDefault="000A573D" w:rsidP="000A573D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:rsidR="000A573D" w:rsidRPr="00502449" w:rsidRDefault="000A573D" w:rsidP="000A573D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9E6">
              <w:rPr>
                <w:rFonts w:asciiTheme="majorBidi" w:hAnsiTheme="majorBidi"/>
                <w:sz w:val="26"/>
                <w:szCs w:val="26"/>
              </w:rPr>
              <w:t>75</w:t>
            </w:r>
            <w:r w:rsidRPr="002372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79E6">
              <w:rPr>
                <w:rFonts w:asciiTheme="majorBidi" w:hAnsiTheme="majorBidi"/>
                <w:sz w:val="26"/>
                <w:szCs w:val="26"/>
              </w:rPr>
              <w:t>895</w:t>
            </w:r>
          </w:p>
        </w:tc>
      </w:tr>
    </w:tbl>
    <w:p w:rsidR="001E27E2" w:rsidRDefault="001E27E2" w:rsidP="00814964">
      <w:pPr>
        <w:tabs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</w:p>
    <w:p w:rsidR="00655355" w:rsidRDefault="00655355" w:rsidP="00814964">
      <w:pPr>
        <w:tabs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</w:p>
    <w:p w:rsidR="005F652E" w:rsidRPr="00296665" w:rsidRDefault="00970881" w:rsidP="004000C1">
      <w:pPr>
        <w:tabs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5F652E" w:rsidRPr="00296665">
        <w:rPr>
          <w:rFonts w:ascii="Angsana New" w:hAnsi="Angsana New"/>
          <w:b/>
          <w:bCs/>
          <w:sz w:val="32"/>
          <w:szCs w:val="32"/>
          <w:cs/>
        </w:rPr>
        <w:t>.</w:t>
      </w:r>
      <w:r w:rsidR="005F652E" w:rsidRPr="00296665">
        <w:rPr>
          <w:rFonts w:ascii="Angsana New" w:hAnsi="Angsana New"/>
          <w:b/>
          <w:bCs/>
          <w:sz w:val="32"/>
          <w:szCs w:val="32"/>
        </w:rPr>
        <w:tab/>
      </w:r>
      <w:r w:rsidR="00B87D86" w:rsidRPr="00B779E6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:rsidR="00D42704" w:rsidRPr="00560132" w:rsidRDefault="00D42704" w:rsidP="004000C1">
      <w:pPr>
        <w:tabs>
          <w:tab w:val="clear" w:pos="907"/>
          <w:tab w:val="left" w:pos="284"/>
          <w:tab w:val="left" w:pos="851"/>
          <w:tab w:val="left" w:pos="1384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779E6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</w:t>
      </w:r>
      <w:r w:rsidR="001F4FDB">
        <w:rPr>
          <w:rFonts w:ascii="Angsana New" w:hAnsi="Angsana New" w:hint="cs"/>
          <w:sz w:val="32"/>
          <w:szCs w:val="32"/>
          <w:cs/>
        </w:rPr>
        <w:t>รายการเปลี่ยนแปลง</w:t>
      </w:r>
      <w:r w:rsidRPr="00B779E6">
        <w:rPr>
          <w:rFonts w:asciiTheme="majorBidi" w:hAnsiTheme="majorBidi"/>
          <w:sz w:val="32"/>
          <w:szCs w:val="32"/>
          <w:cs/>
        </w:rPr>
        <w:t>สำหรับงวด</w:t>
      </w:r>
      <w:r w:rsidR="00585009">
        <w:rPr>
          <w:rFonts w:asciiTheme="majorBidi" w:hAnsiTheme="majorBidi" w:hint="cs"/>
          <w:sz w:val="32"/>
          <w:szCs w:val="32"/>
          <w:cs/>
        </w:rPr>
        <w:t>หก</w:t>
      </w:r>
      <w:r w:rsidRPr="00B779E6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2"/>
          <w:szCs w:val="32"/>
        </w:rPr>
        <w:t>3</w:t>
      </w:r>
      <w:r w:rsidR="00585009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/>
          <w:sz w:val="32"/>
          <w:szCs w:val="32"/>
          <w:cs/>
        </w:rPr>
        <w:t xml:space="preserve"> </w:t>
      </w:r>
      <w:r w:rsidR="00585009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B779E6">
        <w:rPr>
          <w:rFonts w:asciiTheme="majorBidi" w:hAnsiTheme="majorBidi"/>
          <w:sz w:val="32"/>
          <w:szCs w:val="32"/>
          <w:cs/>
        </w:rPr>
        <w:t xml:space="preserve"> </w:t>
      </w:r>
      <w:r w:rsidRPr="007936A8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63</w:t>
      </w:r>
      <w:r w:rsidRPr="007936A8">
        <w:rPr>
          <w:rFonts w:asciiTheme="majorBidi" w:hAnsiTheme="majorBidi"/>
          <w:sz w:val="32"/>
          <w:szCs w:val="32"/>
          <w:cs/>
        </w:rPr>
        <w:t xml:space="preserve"> </w:t>
      </w:r>
      <w:r w:rsidRPr="00EF06C8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4"/>
        <w:gridCol w:w="1703"/>
      </w:tblGrid>
      <w:tr w:rsidR="00D42704" w:rsidRPr="003A3DC8" w:rsidTr="00655355">
        <w:trPr>
          <w:trHeight w:val="20"/>
        </w:trPr>
        <w:tc>
          <w:tcPr>
            <w:tcW w:w="4876" w:type="dxa"/>
            <w:noWrap/>
            <w:tcMar>
              <w:left w:w="108" w:type="dxa"/>
              <w:right w:w="108" w:type="dxa"/>
            </w:tcMar>
          </w:tcPr>
          <w:p w:rsidR="00D42704" w:rsidRPr="003A3DC8" w:rsidRDefault="00D42704" w:rsidP="004000C1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:rsidR="00D42704" w:rsidRPr="00B779E6" w:rsidRDefault="00D42704" w:rsidP="004000C1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B779E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D42704" w:rsidRPr="003A3DC8" w:rsidTr="00655355">
        <w:trPr>
          <w:trHeight w:val="20"/>
        </w:trPr>
        <w:tc>
          <w:tcPr>
            <w:tcW w:w="4876" w:type="dxa"/>
            <w:noWrap/>
            <w:tcMar>
              <w:left w:w="108" w:type="dxa"/>
              <w:right w:w="108" w:type="dxa"/>
            </w:tcMar>
          </w:tcPr>
          <w:p w:rsidR="00D42704" w:rsidRPr="003A3DC8" w:rsidRDefault="00D42704" w:rsidP="004000C1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D42704" w:rsidRPr="003A3DC8" w:rsidRDefault="00D42704" w:rsidP="004000C1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B779E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D42704" w:rsidRPr="003A3DC8" w:rsidRDefault="00D42704" w:rsidP="004000C1">
            <w:pPr>
              <w:pStyle w:val="Heading7"/>
              <w:spacing w:line="36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4000C1" w:rsidRDefault="00D42704" w:rsidP="004000C1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779E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D42704" w:rsidRPr="003839A6" w:rsidRDefault="00D42704" w:rsidP="004000C1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779E6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BA01CD" w:rsidRPr="003A3DC8" w:rsidTr="00655355">
        <w:trPr>
          <w:trHeight w:val="20"/>
        </w:trPr>
        <w:tc>
          <w:tcPr>
            <w:tcW w:w="4876" w:type="dxa"/>
            <w:noWrap/>
            <w:tcMar>
              <w:left w:w="108" w:type="dxa"/>
              <w:right w:w="108" w:type="dxa"/>
            </w:tcMar>
          </w:tcPr>
          <w:p w:rsidR="00BA01CD" w:rsidRPr="00B779E6" w:rsidRDefault="00625642" w:rsidP="004000C1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bookmarkStart w:id="3" w:name="_Hlk40283420"/>
            <w:r w:rsidRPr="00B779E6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="00BA01CD" w:rsidRPr="00B779E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BA01CD" w:rsidRPr="003A3DC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="00BA01CD" w:rsidRPr="00B779E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="00BA01CD" w:rsidRPr="003A3DC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2562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BA01CD" w:rsidRPr="003A3DC8" w:rsidRDefault="00C66C4C" w:rsidP="004000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3DC8">
              <w:rPr>
                <w:rFonts w:asciiTheme="majorBidi" w:hAnsiTheme="majorBidi" w:cstheme="majorBidi"/>
                <w:sz w:val="32"/>
                <w:szCs w:val="32"/>
              </w:rPr>
              <w:t>12,021</w:t>
            </w:r>
          </w:p>
        </w:tc>
        <w:tc>
          <w:tcPr>
            <w:tcW w:w="134" w:type="dxa"/>
          </w:tcPr>
          <w:p w:rsidR="00BA01CD" w:rsidRPr="00B779E6" w:rsidRDefault="00BA01CD" w:rsidP="004000C1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5" w:right="-72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BA01CD" w:rsidRPr="003A3DC8" w:rsidRDefault="00C66C4C" w:rsidP="004000C1">
            <w:pPr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A3DC8">
              <w:rPr>
                <w:rFonts w:asciiTheme="majorBidi" w:hAnsiTheme="majorBidi"/>
                <w:sz w:val="32"/>
                <w:szCs w:val="32"/>
              </w:rPr>
              <w:t>4,879</w:t>
            </w:r>
          </w:p>
        </w:tc>
      </w:tr>
      <w:bookmarkEnd w:id="3"/>
      <w:tr w:rsidR="00BA01CD" w:rsidRPr="003A3DC8" w:rsidTr="00655355">
        <w:trPr>
          <w:trHeight w:val="20"/>
        </w:trPr>
        <w:tc>
          <w:tcPr>
            <w:tcW w:w="4876" w:type="dxa"/>
            <w:noWrap/>
            <w:tcMar>
              <w:left w:w="108" w:type="dxa"/>
              <w:right w:w="108" w:type="dxa"/>
            </w:tcMar>
          </w:tcPr>
          <w:p w:rsidR="00814964" w:rsidRDefault="00814964" w:rsidP="004000C1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B779E6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ผลกระทบจากการนำมาตรฐานการรายงานทางการเงิน </w:t>
            </w:r>
          </w:p>
          <w:p w:rsidR="00BA01CD" w:rsidRPr="00B779E6" w:rsidRDefault="00814964" w:rsidP="004000C1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779E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B779E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B779E6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ฉบับที่ 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16 </w:t>
            </w:r>
            <w:r w:rsidRPr="00B779E6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มาถือปฏิบัติ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A01CD" w:rsidRPr="003A3DC8" w:rsidRDefault="003A3DC8" w:rsidP="004000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3DC8">
              <w:rPr>
                <w:rFonts w:asciiTheme="majorBidi" w:hAnsiTheme="majorBidi" w:cstheme="majorBidi"/>
                <w:sz w:val="32"/>
                <w:szCs w:val="32"/>
              </w:rPr>
              <w:t>17,466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BA01CD" w:rsidRPr="003A3DC8" w:rsidRDefault="00BA01CD" w:rsidP="004000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A01CD" w:rsidRPr="003A3DC8" w:rsidRDefault="008B04C1" w:rsidP="004000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79E6">
              <w:rPr>
                <w:rFonts w:asciiTheme="majorBidi" w:hAnsiTheme="majorBidi"/>
                <w:sz w:val="32"/>
                <w:szCs w:val="32"/>
              </w:rPr>
              <w:t>17</w:t>
            </w:r>
            <w:r w:rsidRPr="003A3DC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79E6">
              <w:rPr>
                <w:rFonts w:asciiTheme="majorBidi" w:hAnsiTheme="majorBidi"/>
                <w:sz w:val="32"/>
                <w:szCs w:val="32"/>
              </w:rPr>
              <w:t>466</w:t>
            </w:r>
          </w:p>
        </w:tc>
      </w:tr>
      <w:tr w:rsidR="00814964" w:rsidRPr="003A3DC8" w:rsidTr="00655355">
        <w:trPr>
          <w:trHeight w:val="20"/>
        </w:trPr>
        <w:tc>
          <w:tcPr>
            <w:tcW w:w="4876" w:type="dxa"/>
            <w:noWrap/>
            <w:tcMar>
              <w:left w:w="108" w:type="dxa"/>
              <w:right w:w="108" w:type="dxa"/>
            </w:tcMar>
          </w:tcPr>
          <w:p w:rsidR="00814964" w:rsidRPr="007E6E6E" w:rsidRDefault="00814964" w:rsidP="004000C1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779E6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Pr="00B779E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7E6E6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1 </w:t>
            </w:r>
            <w:r w:rsidR="007E6E6E" w:rsidRPr="00B779E6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มกราคม </w:t>
            </w:r>
            <w:r w:rsidR="007E6E6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814964" w:rsidRPr="003A3DC8" w:rsidRDefault="00814964" w:rsidP="004000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29,487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814964" w:rsidRPr="00B779E6" w:rsidRDefault="00814964" w:rsidP="004000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814964" w:rsidRPr="00B779E6" w:rsidRDefault="00814964" w:rsidP="004000C1">
            <w:pPr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22,345</w:t>
            </w:r>
          </w:p>
        </w:tc>
      </w:tr>
      <w:tr w:rsidR="00814964" w:rsidRPr="003A3DC8" w:rsidTr="00655355">
        <w:trPr>
          <w:trHeight w:val="20"/>
        </w:trPr>
        <w:tc>
          <w:tcPr>
            <w:tcW w:w="4876" w:type="dxa"/>
            <w:noWrap/>
            <w:tcMar>
              <w:left w:w="108" w:type="dxa"/>
              <w:right w:w="108" w:type="dxa"/>
            </w:tcMar>
          </w:tcPr>
          <w:p w:rsidR="00814964" w:rsidRPr="00B779E6" w:rsidRDefault="00814964" w:rsidP="004000C1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779E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</w:t>
            </w:r>
            <w:r w:rsidRPr="00B779E6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ะระหว่างงวด</w:t>
            </w:r>
          </w:p>
        </w:tc>
        <w:tc>
          <w:tcPr>
            <w:tcW w:w="1701" w:type="dxa"/>
            <w:shd w:val="clear" w:color="auto" w:fill="auto"/>
          </w:tcPr>
          <w:p w:rsidR="00814964" w:rsidRPr="003A3DC8" w:rsidRDefault="00655355" w:rsidP="004000C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(2,436)</w:t>
            </w:r>
          </w:p>
        </w:tc>
        <w:tc>
          <w:tcPr>
            <w:tcW w:w="134" w:type="dxa"/>
            <w:shd w:val="clear" w:color="auto" w:fill="auto"/>
          </w:tcPr>
          <w:p w:rsidR="00814964" w:rsidRPr="00B779E6" w:rsidRDefault="00814964" w:rsidP="004000C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814964" w:rsidRPr="003A3DC8" w:rsidRDefault="004A1222" w:rsidP="004000C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1222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4A1222">
              <w:rPr>
                <w:rFonts w:asciiTheme="majorBidi" w:hAnsiTheme="majorBidi" w:cstheme="majorBidi"/>
                <w:sz w:val="32"/>
                <w:szCs w:val="32"/>
              </w:rPr>
              <w:t>98</w:t>
            </w:r>
            <w:r w:rsidR="00947B6F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4A1222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814964" w:rsidRPr="003A3DC8" w:rsidTr="00655355">
        <w:trPr>
          <w:trHeight w:val="20"/>
        </w:trPr>
        <w:tc>
          <w:tcPr>
            <w:tcW w:w="4876" w:type="dxa"/>
            <w:noWrap/>
            <w:tcMar>
              <w:left w:w="108" w:type="dxa"/>
              <w:right w:w="108" w:type="dxa"/>
            </w:tcMar>
          </w:tcPr>
          <w:p w:rsidR="00814964" w:rsidRPr="00B779E6" w:rsidRDefault="00814964" w:rsidP="004000C1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779E6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Pr="00B779E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DC500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30</w:t>
            </w:r>
            <w:r w:rsidRPr="00B779E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585009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มิถุนายน</w:t>
            </w:r>
            <w:r w:rsidRPr="003A3DC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2563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:rsidR="00814964" w:rsidRPr="003A3DC8" w:rsidRDefault="00655355" w:rsidP="004000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27,051</w:t>
            </w:r>
          </w:p>
        </w:tc>
        <w:tc>
          <w:tcPr>
            <w:tcW w:w="134" w:type="dxa"/>
            <w:shd w:val="clear" w:color="auto" w:fill="auto"/>
          </w:tcPr>
          <w:p w:rsidR="00814964" w:rsidRPr="00B779E6" w:rsidRDefault="00814964" w:rsidP="004000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:rsidR="00814964" w:rsidRPr="003A3DC8" w:rsidRDefault="0020109F" w:rsidP="004000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0109F">
              <w:rPr>
                <w:rFonts w:asciiTheme="majorBidi" w:hAnsiTheme="majorBidi" w:cstheme="majorBidi"/>
                <w:sz w:val="32"/>
                <w:szCs w:val="32"/>
              </w:rPr>
              <w:t>21,36</w:t>
            </w:r>
            <w:r w:rsidR="00947B6F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814964" w:rsidRPr="003A3DC8" w:rsidTr="00655355">
        <w:trPr>
          <w:trHeight w:val="20"/>
        </w:trPr>
        <w:tc>
          <w:tcPr>
            <w:tcW w:w="4876" w:type="dxa"/>
            <w:noWrap/>
            <w:tcMar>
              <w:left w:w="108" w:type="dxa"/>
              <w:right w:w="108" w:type="dxa"/>
            </w:tcMar>
          </w:tcPr>
          <w:p w:rsidR="00814964" w:rsidRPr="00B779E6" w:rsidRDefault="00814964" w:rsidP="004000C1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779E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B779E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</w:t>
            </w:r>
            <w:r w:rsidR="007547F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ภาย</w:t>
            </w:r>
            <w:r w:rsidRPr="00B779E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ในหนึ่งปี</w:t>
            </w:r>
          </w:p>
        </w:tc>
        <w:tc>
          <w:tcPr>
            <w:tcW w:w="1701" w:type="dxa"/>
            <w:shd w:val="clear" w:color="auto" w:fill="auto"/>
          </w:tcPr>
          <w:p w:rsidR="00814964" w:rsidRPr="003A3DC8" w:rsidRDefault="00655355" w:rsidP="004000C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(4,896)</w:t>
            </w:r>
          </w:p>
        </w:tc>
        <w:tc>
          <w:tcPr>
            <w:tcW w:w="134" w:type="dxa"/>
            <w:shd w:val="clear" w:color="auto" w:fill="auto"/>
          </w:tcPr>
          <w:p w:rsidR="00814964" w:rsidRPr="003A3DC8" w:rsidRDefault="00814964" w:rsidP="004000C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814964" w:rsidRPr="003A3DC8" w:rsidRDefault="0020109F" w:rsidP="004000C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0109F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20109F">
              <w:rPr>
                <w:rFonts w:asciiTheme="majorBidi" w:hAnsiTheme="majorBidi" w:cstheme="majorBidi"/>
                <w:sz w:val="32"/>
                <w:szCs w:val="32"/>
              </w:rPr>
              <w:t>2,13</w:t>
            </w:r>
            <w:r w:rsidR="00947B6F"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  <w:r w:rsidRPr="0020109F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814964" w:rsidRPr="003A3DC8" w:rsidTr="00655355">
        <w:trPr>
          <w:trHeight w:val="20"/>
        </w:trPr>
        <w:tc>
          <w:tcPr>
            <w:tcW w:w="4876" w:type="dxa"/>
            <w:noWrap/>
            <w:tcMar>
              <w:left w:w="108" w:type="dxa"/>
              <w:right w:w="108" w:type="dxa"/>
            </w:tcMar>
          </w:tcPr>
          <w:p w:rsidR="00814964" w:rsidRPr="00B779E6" w:rsidRDefault="00814964" w:rsidP="004000C1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779E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814964" w:rsidRPr="003A3DC8" w:rsidRDefault="00655355" w:rsidP="0065535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22,155</w:t>
            </w:r>
          </w:p>
        </w:tc>
        <w:tc>
          <w:tcPr>
            <w:tcW w:w="134" w:type="dxa"/>
            <w:shd w:val="clear" w:color="auto" w:fill="auto"/>
          </w:tcPr>
          <w:p w:rsidR="00814964" w:rsidRPr="00B779E6" w:rsidRDefault="00814964" w:rsidP="004000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814964" w:rsidRPr="003A3DC8" w:rsidRDefault="0020109F" w:rsidP="004000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0109F">
              <w:rPr>
                <w:rFonts w:asciiTheme="majorBidi" w:hAnsiTheme="majorBidi" w:cstheme="majorBidi"/>
                <w:sz w:val="32"/>
                <w:szCs w:val="32"/>
              </w:rPr>
              <w:t>19,227</w:t>
            </w:r>
          </w:p>
        </w:tc>
      </w:tr>
    </w:tbl>
    <w:p w:rsidR="00814964" w:rsidRDefault="00814964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exact"/>
        <w:jc w:val="both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:rsidR="0006719B" w:rsidRDefault="0006719B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exact"/>
        <w:jc w:val="both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:rsidR="002D6346" w:rsidRDefault="00FA69DC" w:rsidP="00306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06719B">
        <w:rPr>
          <w:rFonts w:asciiTheme="majorBidi" w:hAnsiTheme="majorBidi" w:cstheme="majorBidi"/>
          <w:b/>
          <w:bCs/>
          <w:color w:val="000000"/>
          <w:sz w:val="32"/>
          <w:szCs w:val="32"/>
        </w:rPr>
        <w:t>0</w:t>
      </w:r>
      <w:r w:rsidR="002D6346" w:rsidRPr="00396236">
        <w:rPr>
          <w:rFonts w:asciiTheme="majorBidi" w:hAnsiTheme="majorBidi"/>
          <w:b/>
          <w:bCs/>
          <w:color w:val="000000"/>
          <w:sz w:val="32"/>
          <w:szCs w:val="32"/>
          <w:cs/>
        </w:rPr>
        <w:t>.</w:t>
      </w:r>
      <w:r w:rsidR="002D6346" w:rsidRPr="00396236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D6346" w:rsidRPr="00B779E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เงินกู้ยืมระยะยาวจากสถาบันการเงิน</w:t>
      </w:r>
    </w:p>
    <w:p w:rsidR="00600EF0" w:rsidRPr="00B779E6" w:rsidRDefault="00600EF0" w:rsidP="00306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hanging="142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A2F9A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A2F9A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A2F9A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B779E6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876"/>
        <w:gridCol w:w="1701"/>
        <w:gridCol w:w="134"/>
        <w:gridCol w:w="1703"/>
      </w:tblGrid>
      <w:tr w:rsidR="00655355" w:rsidRPr="000F40E5" w:rsidTr="00655355">
        <w:tc>
          <w:tcPr>
            <w:tcW w:w="4876" w:type="dxa"/>
          </w:tcPr>
          <w:p w:rsidR="00655355" w:rsidRPr="000F40E5" w:rsidRDefault="00655355" w:rsidP="003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:rsidR="00655355" w:rsidRPr="00B779E6" w:rsidRDefault="00655355" w:rsidP="003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9E6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B779E6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655355" w:rsidRPr="000F40E5" w:rsidTr="00655355">
        <w:tc>
          <w:tcPr>
            <w:tcW w:w="4876" w:type="dxa"/>
          </w:tcPr>
          <w:p w:rsidR="00655355" w:rsidRPr="000F40E5" w:rsidRDefault="00655355" w:rsidP="003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55355" w:rsidRPr="00B779E6" w:rsidRDefault="00655355" w:rsidP="003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9E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655355" w:rsidRPr="000F40E5" w:rsidTr="00655355">
        <w:tc>
          <w:tcPr>
            <w:tcW w:w="4876" w:type="dxa"/>
          </w:tcPr>
          <w:p w:rsidR="00655355" w:rsidRPr="000F40E5" w:rsidRDefault="00655355" w:rsidP="003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6" w:space="0" w:color="auto"/>
            </w:tcBorders>
          </w:tcPr>
          <w:p w:rsidR="00655355" w:rsidRPr="000F40E5" w:rsidRDefault="00655355" w:rsidP="003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779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F40E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  <w:p w:rsidR="00655355" w:rsidRPr="000F40E5" w:rsidRDefault="00655355" w:rsidP="003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B779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0F40E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:rsidR="00655355" w:rsidRPr="000F40E5" w:rsidRDefault="00655355" w:rsidP="003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6" w:space="0" w:color="auto"/>
            </w:tcBorders>
          </w:tcPr>
          <w:p w:rsidR="00655355" w:rsidRPr="000F40E5" w:rsidRDefault="00655355" w:rsidP="003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779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F40E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:rsidR="00655355" w:rsidRPr="000F40E5" w:rsidRDefault="00655355" w:rsidP="003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779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F40E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655355" w:rsidRPr="000F40E5" w:rsidTr="00655355">
        <w:tc>
          <w:tcPr>
            <w:tcW w:w="4876" w:type="dxa"/>
          </w:tcPr>
          <w:p w:rsidR="00655355" w:rsidRPr="00B779E6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9E6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</w:tcPr>
          <w:p w:rsidR="00655355" w:rsidRPr="000F40E5" w:rsidRDefault="00E10BE1" w:rsidP="003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16,741</w:t>
            </w:r>
          </w:p>
        </w:tc>
        <w:tc>
          <w:tcPr>
            <w:tcW w:w="134" w:type="dxa"/>
          </w:tcPr>
          <w:p w:rsidR="00655355" w:rsidRPr="000F40E5" w:rsidRDefault="00655355" w:rsidP="003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:rsidR="00655355" w:rsidRPr="000F40E5" w:rsidRDefault="00655355" w:rsidP="003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A69DC">
              <w:rPr>
                <w:rFonts w:asciiTheme="majorBidi" w:hAnsiTheme="majorBidi" w:cstheme="majorBidi"/>
                <w:sz w:val="32"/>
                <w:szCs w:val="32"/>
              </w:rPr>
              <w:t>20,288</w:t>
            </w:r>
          </w:p>
        </w:tc>
      </w:tr>
      <w:tr w:rsidR="00655355" w:rsidRPr="000F40E5" w:rsidTr="00655355">
        <w:tc>
          <w:tcPr>
            <w:tcW w:w="4876" w:type="dxa"/>
          </w:tcPr>
          <w:p w:rsidR="00655355" w:rsidRPr="000F40E5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hanging="6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779E6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ส่วนที่ถึงกำหนดชำระหลังจากหนึ่งปีแต่ไม่เกินห้าปี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655355" w:rsidRPr="000F40E5" w:rsidRDefault="00E10BE1" w:rsidP="003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19,483</w:t>
            </w:r>
          </w:p>
        </w:tc>
        <w:tc>
          <w:tcPr>
            <w:tcW w:w="134" w:type="dxa"/>
          </w:tcPr>
          <w:p w:rsidR="00655355" w:rsidRPr="000F40E5" w:rsidRDefault="00655355" w:rsidP="003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655355" w:rsidRPr="000F40E5" w:rsidRDefault="00655355" w:rsidP="003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A69DC">
              <w:rPr>
                <w:rFonts w:asciiTheme="majorBidi" w:hAnsiTheme="majorBidi" w:cstheme="majorBidi"/>
                <w:sz w:val="32"/>
                <w:szCs w:val="32"/>
              </w:rPr>
              <w:t>29,188</w:t>
            </w:r>
          </w:p>
        </w:tc>
      </w:tr>
      <w:tr w:rsidR="00655355" w:rsidRPr="000F40E5" w:rsidTr="00655355">
        <w:tc>
          <w:tcPr>
            <w:tcW w:w="4876" w:type="dxa"/>
          </w:tcPr>
          <w:p w:rsidR="00655355" w:rsidRPr="00B779E6" w:rsidRDefault="00655355" w:rsidP="003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F40E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779E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:rsidR="00655355" w:rsidRPr="000F40E5" w:rsidRDefault="00E10BE1" w:rsidP="003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36,224</w:t>
            </w:r>
          </w:p>
        </w:tc>
        <w:tc>
          <w:tcPr>
            <w:tcW w:w="134" w:type="dxa"/>
          </w:tcPr>
          <w:p w:rsidR="00655355" w:rsidRPr="000F40E5" w:rsidRDefault="00655355" w:rsidP="003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u w:val="double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:rsidR="00655355" w:rsidRPr="000F40E5" w:rsidRDefault="00655355" w:rsidP="003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79E6">
              <w:rPr>
                <w:rFonts w:asciiTheme="majorBidi" w:hAnsiTheme="majorBidi" w:cstheme="majorBidi" w:hint="cs"/>
                <w:sz w:val="32"/>
                <w:szCs w:val="32"/>
              </w:rPr>
              <w:t>49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79E6">
              <w:rPr>
                <w:rFonts w:asciiTheme="majorBidi" w:hAnsiTheme="majorBidi" w:cstheme="majorBidi" w:hint="cs"/>
                <w:sz w:val="32"/>
                <w:szCs w:val="32"/>
              </w:rPr>
              <w:t>476</w:t>
            </w:r>
          </w:p>
        </w:tc>
      </w:tr>
    </w:tbl>
    <w:p w:rsidR="001B7572" w:rsidRDefault="001B7572" w:rsidP="00306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</w:p>
    <w:p w:rsidR="000E3A61" w:rsidRPr="00725A5C" w:rsidRDefault="000E3A61" w:rsidP="001F4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  <w:r w:rsidRPr="00B779E6">
        <w:rPr>
          <w:rFonts w:asciiTheme="majorBidi" w:hAnsiTheme="majorBidi" w:cstheme="majorBidi"/>
          <w:sz w:val="32"/>
          <w:szCs w:val="32"/>
          <w:u w:val="single"/>
          <w:cs/>
        </w:rPr>
        <w:t xml:space="preserve">บริษัท พรีเมี่ยม เฟล็กซิเบิ้ล แพจเกจจิ้ง จำกัด </w:t>
      </w:r>
    </w:p>
    <w:p w:rsidR="000E3A61" w:rsidRDefault="000E3A61" w:rsidP="001F4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 w:firstLine="283"/>
        <w:contextualSpacing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ab/>
        <w:t>1</w:t>
      </w:r>
      <w:r w:rsidRPr="003D3672">
        <w:rPr>
          <w:rFonts w:asciiTheme="majorBidi" w:hAnsiTheme="majorBidi"/>
          <w:spacing w:val="-2"/>
          <w:sz w:val="32"/>
          <w:szCs w:val="32"/>
          <w:cs/>
        </w:rPr>
        <w:t xml:space="preserve">.  </w:t>
      </w:r>
      <w:r w:rsidRPr="00B779E6">
        <w:rPr>
          <w:rFonts w:asciiTheme="majorBidi" w:hAnsiTheme="majorBidi"/>
          <w:spacing w:val="-2"/>
          <w:sz w:val="32"/>
          <w:szCs w:val="32"/>
          <w:cs/>
        </w:rPr>
        <w:t xml:space="preserve">เมื่อวันที่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8 </w:t>
      </w:r>
      <w:r w:rsidRPr="00B779E6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2558 </w:t>
      </w:r>
      <w:r w:rsidRPr="00B779E6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</w:t>
      </w:r>
      <w:r w:rsidRPr="00B779E6">
        <w:rPr>
          <w:rFonts w:asciiTheme="majorBidi" w:hAnsiTheme="majorBidi" w:cstheme="majorBidi" w:hint="cs"/>
          <w:spacing w:val="-2"/>
          <w:sz w:val="32"/>
          <w:szCs w:val="32"/>
          <w:cs/>
        </w:rPr>
        <w:t>ได้</w:t>
      </w:r>
      <w:r w:rsidRPr="00B779E6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ทำสัญญากู้ยืมเงินจำนวน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B779E6">
        <w:rPr>
          <w:rFonts w:asciiTheme="majorBidi" w:hAnsiTheme="majorBidi" w:cstheme="majorBidi"/>
          <w:spacing w:val="-2"/>
          <w:sz w:val="32"/>
          <w:szCs w:val="32"/>
          <w:cs/>
        </w:rPr>
        <w:t xml:space="preserve">ฉบับกับธนาคารในประเทศแห่งหนึ่งจำนวนเงินรวม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100 </w:t>
      </w:r>
      <w:r w:rsidRPr="00B779E6">
        <w:rPr>
          <w:rFonts w:asciiTheme="majorBidi" w:hAnsiTheme="majorBidi" w:cstheme="majorBidi"/>
          <w:spacing w:val="-2"/>
          <w:sz w:val="32"/>
          <w:szCs w:val="32"/>
          <w:cs/>
        </w:rPr>
        <w:t>ล้านบาท เพื่อจ่ายชำระหนี้เงินกู้ให้แก่ บริษัท พรพรหมเม็ททอล จำกัด (มหาชน) จำนวน</w:t>
      </w:r>
      <w:r w:rsidRPr="00B779E6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Pr="00B779E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40 </w:t>
      </w:r>
      <w:r w:rsidRPr="00B779E6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(เบิกเงินกู้ในเดือนพฤษภาคม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>2558</w:t>
      </w:r>
      <w:r w:rsidRPr="003D3672">
        <w:rPr>
          <w:rFonts w:asciiTheme="majorBidi" w:hAnsiTheme="majorBidi"/>
          <w:spacing w:val="-2"/>
          <w:sz w:val="32"/>
          <w:szCs w:val="32"/>
          <w:cs/>
        </w:rPr>
        <w:t xml:space="preserve">) </w:t>
      </w:r>
      <w:r w:rsidRPr="00B779E6">
        <w:rPr>
          <w:rFonts w:asciiTheme="majorBidi" w:hAnsiTheme="majorBidi"/>
          <w:spacing w:val="-2"/>
          <w:sz w:val="32"/>
          <w:szCs w:val="32"/>
          <w:cs/>
        </w:rPr>
        <w:t>และใช้เป็นเงินลงทุนในเครื่องจักรและอุปกรณ์จำนวน</w:t>
      </w:r>
      <w:r w:rsidRPr="00B779E6">
        <w:rPr>
          <w:rFonts w:asciiTheme="majorBidi" w:hAnsiTheme="majorBidi" w:hint="cs"/>
          <w:spacing w:val="-2"/>
          <w:sz w:val="32"/>
          <w:szCs w:val="32"/>
          <w:cs/>
        </w:rPr>
        <w:t>เงิน</w:t>
      </w:r>
      <w:r w:rsidRPr="00B779E6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Pr="00B779E6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(เบิกเงินกู้ในเดือนตุลาคม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>2558</w:t>
      </w:r>
      <w:r w:rsidRPr="003D3672">
        <w:rPr>
          <w:rFonts w:asciiTheme="majorBidi" w:hAnsiTheme="majorBidi"/>
          <w:spacing w:val="-2"/>
          <w:sz w:val="32"/>
          <w:szCs w:val="32"/>
          <w:cs/>
        </w:rPr>
        <w:t xml:space="preserve">) </w:t>
      </w:r>
      <w:r w:rsidRPr="00B779E6">
        <w:rPr>
          <w:rFonts w:asciiTheme="majorBidi" w:hAnsiTheme="majorBidi"/>
          <w:spacing w:val="-2"/>
          <w:sz w:val="32"/>
          <w:szCs w:val="32"/>
          <w:cs/>
        </w:rPr>
        <w:t>เงินกู้ยืมนี้มีอัตราดอกเบี้ย</w:t>
      </w:r>
      <w:r w:rsidRPr="00B779E6">
        <w:rPr>
          <w:rFonts w:asciiTheme="majorBidi" w:hAnsiTheme="majorBidi" w:hint="cs"/>
          <w:spacing w:val="-2"/>
          <w:sz w:val="32"/>
          <w:szCs w:val="32"/>
          <w:cs/>
        </w:rPr>
        <w:t>ในอัตรา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 MLR </w:t>
      </w:r>
      <w:r w:rsidRPr="00B779E6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ลบร้อยละ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B779E6">
        <w:rPr>
          <w:rFonts w:asciiTheme="majorBidi" w:hAnsiTheme="majorBidi" w:cstheme="majorBidi"/>
          <w:spacing w:val="-6"/>
          <w:sz w:val="32"/>
          <w:szCs w:val="32"/>
          <w:cs/>
        </w:rPr>
        <w:t>ต่อปี กำหนดชำระคืนเงิน</w:t>
      </w:r>
      <w:r w:rsidRPr="00B779E6">
        <w:rPr>
          <w:rFonts w:asciiTheme="majorBidi" w:hAnsiTheme="majorBidi" w:cstheme="majorBidi" w:hint="cs"/>
          <w:spacing w:val="-6"/>
          <w:sz w:val="32"/>
          <w:szCs w:val="32"/>
          <w:cs/>
        </w:rPr>
        <w:t>ต้น</w:t>
      </w:r>
      <w:r w:rsidRPr="00B779E6">
        <w:rPr>
          <w:rFonts w:asciiTheme="majorBidi" w:hAnsiTheme="majorBidi" w:cstheme="majorBidi"/>
          <w:spacing w:val="-6"/>
          <w:sz w:val="32"/>
          <w:szCs w:val="32"/>
          <w:cs/>
        </w:rPr>
        <w:t>พร้อมดอกเบี้ยงวดเดือน</w:t>
      </w:r>
      <w:r w:rsidRPr="00B779E6">
        <w:rPr>
          <w:rFonts w:asciiTheme="majorBidi" w:hAnsiTheme="majorBidi" w:cstheme="majorBidi" w:hint="cs"/>
          <w:spacing w:val="-6"/>
          <w:sz w:val="32"/>
          <w:szCs w:val="32"/>
          <w:cs/>
        </w:rPr>
        <w:t>ละ</w:t>
      </w:r>
      <w:r w:rsidRPr="00B779E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84696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3D3672">
        <w:rPr>
          <w:rFonts w:asciiTheme="majorBidi" w:hAnsiTheme="majorBidi"/>
          <w:spacing w:val="-6"/>
          <w:sz w:val="32"/>
          <w:szCs w:val="32"/>
          <w:cs/>
        </w:rPr>
        <w:t>.</w:t>
      </w:r>
      <w:r w:rsidRPr="00484696">
        <w:rPr>
          <w:rFonts w:asciiTheme="majorBidi" w:hAnsiTheme="majorBidi" w:cstheme="majorBidi"/>
          <w:spacing w:val="-6"/>
          <w:sz w:val="32"/>
          <w:szCs w:val="32"/>
        </w:rPr>
        <w:t>575</w:t>
      </w:r>
      <w:r w:rsidRPr="00B779E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รวม </w:t>
      </w:r>
      <w:r w:rsidRPr="00484696">
        <w:rPr>
          <w:rFonts w:asciiTheme="majorBidi" w:hAnsiTheme="majorBidi" w:cstheme="majorBidi"/>
          <w:spacing w:val="-6"/>
          <w:sz w:val="32"/>
          <w:szCs w:val="32"/>
        </w:rPr>
        <w:t xml:space="preserve">84 </w:t>
      </w:r>
      <w:r w:rsidRPr="00B779E6">
        <w:rPr>
          <w:rFonts w:asciiTheme="majorBidi" w:hAnsiTheme="majorBidi" w:cstheme="majorBidi"/>
          <w:spacing w:val="-6"/>
          <w:sz w:val="32"/>
          <w:szCs w:val="32"/>
          <w:cs/>
        </w:rPr>
        <w:t>งวด และจำนวน</w:t>
      </w:r>
      <w:r w:rsidRPr="00B779E6">
        <w:rPr>
          <w:rFonts w:asciiTheme="majorBidi" w:hAnsiTheme="majorBidi" w:cstheme="majorBidi" w:hint="cs"/>
          <w:spacing w:val="-6"/>
          <w:sz w:val="32"/>
          <w:szCs w:val="32"/>
          <w:cs/>
        </w:rPr>
        <w:t>เงิน</w:t>
      </w:r>
      <w:r w:rsidRPr="00B779E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84696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3D3672">
        <w:rPr>
          <w:rFonts w:asciiTheme="majorBidi" w:hAnsiTheme="majorBidi"/>
          <w:spacing w:val="-6"/>
          <w:sz w:val="32"/>
          <w:szCs w:val="32"/>
          <w:cs/>
        </w:rPr>
        <w:t>.</w:t>
      </w:r>
      <w:r w:rsidRPr="00484696">
        <w:rPr>
          <w:rFonts w:asciiTheme="majorBidi" w:hAnsiTheme="majorBidi" w:cstheme="majorBidi"/>
          <w:spacing w:val="-6"/>
          <w:sz w:val="32"/>
          <w:szCs w:val="32"/>
        </w:rPr>
        <w:t xml:space="preserve">865 </w:t>
      </w:r>
      <w:r w:rsidRPr="00B779E6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รวม </w:t>
      </w:r>
      <w:r w:rsidRPr="00484696">
        <w:rPr>
          <w:rFonts w:asciiTheme="majorBidi" w:hAnsiTheme="majorBidi" w:cstheme="majorBidi"/>
          <w:spacing w:val="-6"/>
          <w:sz w:val="32"/>
          <w:szCs w:val="32"/>
        </w:rPr>
        <w:t xml:space="preserve">87 </w:t>
      </w:r>
      <w:r w:rsidRPr="00B779E6">
        <w:rPr>
          <w:rFonts w:asciiTheme="majorBidi" w:hAnsiTheme="majorBidi" w:cstheme="majorBidi"/>
          <w:spacing w:val="-6"/>
          <w:sz w:val="32"/>
          <w:szCs w:val="32"/>
          <w:cs/>
        </w:rPr>
        <w:t>งวด ตามลำดับ  เริ่มชำระงวดแรกภายในวันสุดท้ายของเดือนถัดจากเดือนที่มีการเบิกรับเงินกู้</w:t>
      </w:r>
      <w:r w:rsidRPr="00B779E6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งวดแรก โดยงวดที่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Pr="00B779E6">
        <w:rPr>
          <w:rFonts w:asciiTheme="majorBidi" w:hAnsiTheme="majorBidi" w:cstheme="majorBidi"/>
          <w:spacing w:val="-2"/>
          <w:sz w:val="32"/>
          <w:szCs w:val="32"/>
          <w:cs/>
        </w:rPr>
        <w:t xml:space="preserve">ถึงงวดที่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3 </w:t>
      </w:r>
      <w:r w:rsidRPr="00B779E6">
        <w:rPr>
          <w:rFonts w:asciiTheme="majorBidi" w:hAnsiTheme="majorBidi" w:cstheme="majorBidi"/>
          <w:spacing w:val="-2"/>
          <w:sz w:val="32"/>
          <w:szCs w:val="32"/>
          <w:cs/>
        </w:rPr>
        <w:t>ของเงินกู้จำนวน</w:t>
      </w:r>
      <w:r w:rsidRPr="00B779E6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Pr="00B779E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Pr="00B779E6">
        <w:rPr>
          <w:rFonts w:asciiTheme="majorBidi" w:hAnsiTheme="majorBidi" w:cstheme="majorBidi"/>
          <w:spacing w:val="-2"/>
          <w:sz w:val="32"/>
          <w:szCs w:val="32"/>
          <w:cs/>
        </w:rPr>
        <w:t>ล้านบาทจ่ายชำระเฉพาะดอกเบี้ย</w:t>
      </w:r>
    </w:p>
    <w:p w:rsidR="00E10BE1" w:rsidRDefault="00E10BE1" w:rsidP="00306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60" w:lineRule="exact"/>
        <w:ind w:left="284" w:firstLine="283"/>
        <w:contextualSpacing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:rsidR="00E10BE1" w:rsidRDefault="00E10BE1" w:rsidP="00306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60" w:lineRule="exact"/>
        <w:ind w:left="284" w:firstLine="283"/>
        <w:contextualSpacing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:rsidR="000E3A61" w:rsidRPr="007207CA" w:rsidRDefault="000E3A61" w:rsidP="00E10B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60" w:lineRule="exact"/>
        <w:ind w:firstLine="113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B779E6">
        <w:rPr>
          <w:rFonts w:asciiTheme="majorBidi" w:hAnsiTheme="majorBidi" w:cstheme="majorBidi"/>
          <w:sz w:val="32"/>
          <w:szCs w:val="32"/>
          <w:cs/>
        </w:rPr>
        <w:lastRenderedPageBreak/>
        <w:t>เงินกู้ยืมและวงเงิน</w:t>
      </w:r>
      <w:r w:rsidRPr="00B779E6">
        <w:rPr>
          <w:rFonts w:asciiTheme="majorBidi" w:hAnsiTheme="majorBidi" w:cstheme="majorBidi" w:hint="cs"/>
          <w:sz w:val="32"/>
          <w:szCs w:val="32"/>
          <w:cs/>
        </w:rPr>
        <w:t>สินเชื่อ</w:t>
      </w:r>
      <w:r w:rsidRPr="00B779E6">
        <w:rPr>
          <w:rFonts w:asciiTheme="majorBidi" w:hAnsiTheme="majorBidi" w:cstheme="majorBidi"/>
          <w:sz w:val="32"/>
          <w:szCs w:val="32"/>
          <w:cs/>
        </w:rPr>
        <w:t>กับธนาคารดังกล่าวค้ำประกันโดย</w:t>
      </w:r>
    </w:p>
    <w:p w:rsidR="000E3A61" w:rsidRPr="007207CA" w:rsidRDefault="000E3A61" w:rsidP="00E10B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6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7CA">
        <w:rPr>
          <w:rFonts w:asciiTheme="majorBidi" w:hAnsiTheme="majorBidi" w:cstheme="majorBidi"/>
          <w:sz w:val="32"/>
          <w:szCs w:val="32"/>
        </w:rPr>
        <w:tab/>
      </w:r>
      <w:r w:rsidRPr="007207CA">
        <w:rPr>
          <w:rFonts w:asciiTheme="majorBidi" w:hAnsiTheme="majorBidi" w:cstheme="majorBidi"/>
          <w:sz w:val="32"/>
          <w:szCs w:val="32"/>
        </w:rPr>
        <w:tab/>
      </w:r>
      <w:r w:rsidRPr="00B779E6">
        <w:rPr>
          <w:rFonts w:asciiTheme="majorBidi" w:hAnsiTheme="majorBidi" w:cstheme="majorBidi"/>
          <w:sz w:val="32"/>
          <w:szCs w:val="32"/>
          <w:cs/>
        </w:rPr>
        <w:t>ก)</w:t>
      </w:r>
      <w:r w:rsidRPr="00B779E6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พรพรหมเม็ททอล จำกัด (มหาชน) และ     </w:t>
      </w:r>
    </w:p>
    <w:p w:rsidR="000E3A61" w:rsidRDefault="000E3A61" w:rsidP="00E10B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6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7CA">
        <w:rPr>
          <w:rFonts w:asciiTheme="majorBidi" w:hAnsiTheme="majorBidi" w:cstheme="majorBidi"/>
          <w:sz w:val="32"/>
          <w:szCs w:val="32"/>
        </w:rPr>
        <w:tab/>
      </w:r>
      <w:r w:rsidRPr="007207CA">
        <w:rPr>
          <w:rFonts w:asciiTheme="majorBidi" w:hAnsiTheme="majorBidi" w:cstheme="majorBidi"/>
          <w:sz w:val="32"/>
          <w:szCs w:val="32"/>
        </w:rPr>
        <w:tab/>
      </w:r>
      <w:r w:rsidRPr="00B779E6">
        <w:rPr>
          <w:rFonts w:asciiTheme="majorBidi" w:hAnsiTheme="majorBidi" w:cstheme="majorBidi"/>
          <w:sz w:val="32"/>
          <w:szCs w:val="32"/>
          <w:cs/>
        </w:rPr>
        <w:t>ข)</w:t>
      </w:r>
      <w:r w:rsidRPr="00B779E6">
        <w:rPr>
          <w:rFonts w:asciiTheme="majorBidi" w:hAnsiTheme="majorBidi" w:cstheme="majorBidi"/>
          <w:sz w:val="32"/>
          <w:szCs w:val="32"/>
          <w:cs/>
        </w:rPr>
        <w:tab/>
        <w:t xml:space="preserve">จำนองที่ดินพร้อมสิ่งปลูกสร้างของบริษัทย่อยที่มีอยู่แล้วในขณะนี้และที่จะมีขึ้นในภายหลัง </w:t>
      </w:r>
    </w:p>
    <w:p w:rsidR="000E3A61" w:rsidRPr="00AF76E4" w:rsidRDefault="000E3A61" w:rsidP="00E10B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6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Pr="003D3672">
        <w:rPr>
          <w:rFonts w:asciiTheme="majorBidi" w:hAnsiTheme="majorBidi"/>
          <w:sz w:val="32"/>
          <w:szCs w:val="32"/>
          <w:cs/>
        </w:rPr>
        <w:t xml:space="preserve">. </w:t>
      </w:r>
      <w:r w:rsidRPr="003D3672">
        <w:rPr>
          <w:rFonts w:asciiTheme="majorBidi" w:hAnsiTheme="majorBidi" w:hint="cs"/>
          <w:sz w:val="32"/>
          <w:szCs w:val="32"/>
          <w:cs/>
        </w:rPr>
        <w:t xml:space="preserve"> </w:t>
      </w:r>
      <w:r w:rsidRPr="00B779E6">
        <w:rPr>
          <w:rFonts w:asciiTheme="majorBidi" w:hAnsiTheme="majorBidi"/>
          <w:spacing w:val="-6"/>
          <w:sz w:val="32"/>
          <w:szCs w:val="32"/>
          <w:cs/>
        </w:rPr>
        <w:t xml:space="preserve">เมื่อวันที่ </w:t>
      </w:r>
      <w:r w:rsidRPr="00AF76E4">
        <w:rPr>
          <w:rFonts w:asciiTheme="majorBidi" w:hAnsiTheme="majorBidi" w:cstheme="majorBidi"/>
          <w:spacing w:val="-6"/>
          <w:sz w:val="32"/>
          <w:szCs w:val="32"/>
        </w:rPr>
        <w:t xml:space="preserve">2 </w:t>
      </w:r>
      <w:r w:rsidRPr="00B779E6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พฤษภาคม </w:t>
      </w:r>
      <w:r w:rsidRPr="00AF76E4">
        <w:rPr>
          <w:rFonts w:asciiTheme="majorBidi" w:hAnsiTheme="majorBidi" w:cstheme="majorBidi"/>
          <w:spacing w:val="-6"/>
          <w:sz w:val="32"/>
          <w:szCs w:val="32"/>
        </w:rPr>
        <w:t xml:space="preserve">2561 </w:t>
      </w:r>
      <w:r w:rsidRPr="00B779E6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</w:t>
      </w:r>
      <w:r w:rsidRPr="00B779E6">
        <w:rPr>
          <w:rFonts w:asciiTheme="majorBidi" w:hAnsiTheme="majorBidi" w:cstheme="majorBidi" w:hint="cs"/>
          <w:spacing w:val="-6"/>
          <w:sz w:val="32"/>
          <w:szCs w:val="32"/>
          <w:cs/>
        </w:rPr>
        <w:t>ได้</w:t>
      </w:r>
      <w:r w:rsidRPr="00B779E6">
        <w:rPr>
          <w:rFonts w:asciiTheme="majorBidi" w:hAnsiTheme="majorBidi" w:cstheme="majorBidi"/>
          <w:spacing w:val="-6"/>
          <w:sz w:val="32"/>
          <w:szCs w:val="32"/>
          <w:cs/>
        </w:rPr>
        <w:t>ทำสัญญาจำนวน</w:t>
      </w:r>
      <w:r w:rsidRPr="00B779E6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AF76E4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Pr="00B779E6">
        <w:rPr>
          <w:rFonts w:asciiTheme="majorBidi" w:hAnsiTheme="majorBidi" w:cstheme="majorBidi"/>
          <w:spacing w:val="-6"/>
          <w:sz w:val="32"/>
          <w:szCs w:val="32"/>
          <w:cs/>
        </w:rPr>
        <w:t>ฉบับกับธนาคารในประเทศแห่งหนึ่ง</w:t>
      </w:r>
      <w:r w:rsidRPr="00B779E6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Pr="00FD24FD">
        <w:rPr>
          <w:rFonts w:asciiTheme="majorBidi" w:hAnsiTheme="majorBidi" w:cstheme="majorBidi" w:hint="cs"/>
          <w:sz w:val="32"/>
          <w:szCs w:val="32"/>
        </w:rPr>
        <w:t>4</w:t>
      </w:r>
      <w:r w:rsidRPr="003D3672">
        <w:rPr>
          <w:rFonts w:asciiTheme="majorBidi" w:hAnsiTheme="majorBidi" w:hint="cs"/>
          <w:sz w:val="32"/>
          <w:szCs w:val="32"/>
          <w:cs/>
        </w:rPr>
        <w:t>.</w:t>
      </w:r>
      <w:r w:rsidRPr="00FD24FD">
        <w:rPr>
          <w:rFonts w:asciiTheme="majorBidi" w:hAnsiTheme="majorBidi" w:cstheme="majorBidi" w:hint="cs"/>
          <w:sz w:val="32"/>
          <w:szCs w:val="32"/>
        </w:rPr>
        <w:t>10</w:t>
      </w:r>
      <w:r w:rsidRPr="00B779E6">
        <w:rPr>
          <w:rFonts w:asciiTheme="majorBidi" w:hAnsiTheme="majorBidi"/>
          <w:sz w:val="32"/>
          <w:szCs w:val="32"/>
          <w:cs/>
        </w:rPr>
        <w:t xml:space="preserve"> ล้านบาท เพื่อใช้</w:t>
      </w:r>
      <w:r w:rsidRPr="00B779E6">
        <w:rPr>
          <w:rFonts w:asciiTheme="majorBidi" w:hAnsiTheme="majorBidi" w:hint="cs"/>
          <w:sz w:val="32"/>
          <w:szCs w:val="32"/>
          <w:cs/>
        </w:rPr>
        <w:t xml:space="preserve">ในโครงการติดตั้งหลังคาโซลาร์เซลล์ </w:t>
      </w:r>
      <w:r w:rsidRPr="00B779E6">
        <w:rPr>
          <w:rFonts w:asciiTheme="majorBidi" w:hAnsiTheme="majorBidi"/>
          <w:sz w:val="32"/>
          <w:szCs w:val="32"/>
          <w:cs/>
        </w:rPr>
        <w:t>เงินกู้ยืมนี้มีดอกเบี้ย</w:t>
      </w:r>
      <w:r w:rsidRPr="00B779E6">
        <w:rPr>
          <w:rFonts w:asciiTheme="majorBidi" w:hAnsiTheme="majorBidi" w:hint="cs"/>
          <w:sz w:val="32"/>
          <w:szCs w:val="32"/>
          <w:cs/>
        </w:rPr>
        <w:t>ในอัตราร้อยละ</w:t>
      </w:r>
      <w:r w:rsidRPr="00FD24FD">
        <w:rPr>
          <w:rFonts w:asciiTheme="majorBidi" w:hAnsiTheme="majorBidi" w:cstheme="majorBidi"/>
          <w:sz w:val="32"/>
          <w:szCs w:val="32"/>
        </w:rPr>
        <w:t xml:space="preserve"> 3</w:t>
      </w:r>
      <w:r w:rsidRPr="003D3672">
        <w:rPr>
          <w:rFonts w:asciiTheme="majorBidi" w:hAnsiTheme="majorBidi"/>
          <w:sz w:val="32"/>
          <w:szCs w:val="32"/>
          <w:cs/>
        </w:rPr>
        <w:t>.</w:t>
      </w:r>
      <w:r w:rsidRPr="00FD24FD">
        <w:rPr>
          <w:rFonts w:asciiTheme="majorBidi" w:hAnsiTheme="majorBidi" w:cstheme="majorBidi"/>
          <w:sz w:val="32"/>
          <w:szCs w:val="32"/>
        </w:rPr>
        <w:t>50</w:t>
      </w:r>
      <w:r w:rsidRPr="00B779E6">
        <w:rPr>
          <w:rFonts w:asciiTheme="majorBidi" w:hAnsiTheme="majorBidi"/>
          <w:sz w:val="32"/>
          <w:szCs w:val="32"/>
          <w:cs/>
        </w:rPr>
        <w:t xml:space="preserve"> ต่อปี กำหนดชำระคืนเงิน</w:t>
      </w:r>
      <w:r w:rsidRPr="00B779E6">
        <w:rPr>
          <w:rFonts w:asciiTheme="majorBidi" w:hAnsiTheme="majorBidi" w:hint="cs"/>
          <w:sz w:val="32"/>
          <w:szCs w:val="32"/>
          <w:cs/>
        </w:rPr>
        <w:t>ต้น</w:t>
      </w:r>
      <w:r w:rsidRPr="00B779E6">
        <w:rPr>
          <w:rFonts w:asciiTheme="majorBidi" w:hAnsiTheme="majorBidi"/>
          <w:sz w:val="32"/>
          <w:szCs w:val="32"/>
          <w:cs/>
        </w:rPr>
        <w:t>เดือน</w:t>
      </w:r>
      <w:r w:rsidRPr="00B779E6">
        <w:rPr>
          <w:rFonts w:asciiTheme="majorBidi" w:hAnsiTheme="majorBidi" w:hint="cs"/>
          <w:sz w:val="32"/>
          <w:szCs w:val="32"/>
          <w:cs/>
        </w:rPr>
        <w:t xml:space="preserve">ละ </w:t>
      </w:r>
      <w:r w:rsidRPr="00AF76E4">
        <w:rPr>
          <w:rFonts w:asciiTheme="majorBidi" w:hAnsiTheme="majorBidi" w:cstheme="majorBidi"/>
          <w:sz w:val="32"/>
          <w:szCs w:val="32"/>
        </w:rPr>
        <w:t>0</w:t>
      </w:r>
      <w:r w:rsidRPr="003D3672">
        <w:rPr>
          <w:rFonts w:asciiTheme="majorBidi" w:hAnsiTheme="majorBidi"/>
          <w:sz w:val="32"/>
          <w:szCs w:val="32"/>
          <w:cs/>
        </w:rPr>
        <w:t>.</w:t>
      </w:r>
      <w:r w:rsidRPr="00AF76E4">
        <w:rPr>
          <w:rFonts w:asciiTheme="majorBidi" w:hAnsiTheme="majorBidi" w:cstheme="majorBidi"/>
          <w:sz w:val="32"/>
          <w:szCs w:val="32"/>
        </w:rPr>
        <w:t>114</w:t>
      </w:r>
      <w:r w:rsidRPr="00B779E6">
        <w:rPr>
          <w:rFonts w:asciiTheme="majorBidi" w:hAnsiTheme="majorBidi" w:cstheme="majorBidi"/>
          <w:sz w:val="32"/>
          <w:szCs w:val="32"/>
          <w:cs/>
        </w:rPr>
        <w:t xml:space="preserve"> ล้านบาท รวม </w:t>
      </w:r>
      <w:r w:rsidRPr="00AF76E4">
        <w:rPr>
          <w:rFonts w:asciiTheme="majorBidi" w:hAnsiTheme="majorBidi" w:cstheme="majorBidi"/>
          <w:sz w:val="32"/>
          <w:szCs w:val="32"/>
        </w:rPr>
        <w:t>36</w:t>
      </w:r>
      <w:r w:rsidRPr="00B779E6">
        <w:rPr>
          <w:rFonts w:asciiTheme="majorBidi" w:hAnsiTheme="majorBidi"/>
          <w:sz w:val="32"/>
          <w:szCs w:val="32"/>
          <w:cs/>
        </w:rPr>
        <w:t xml:space="preserve"> งวด </w:t>
      </w:r>
      <w:r w:rsidRPr="00B779E6">
        <w:rPr>
          <w:rFonts w:asciiTheme="majorBidi" w:hAnsiTheme="majorBidi" w:hint="cs"/>
          <w:sz w:val="32"/>
          <w:szCs w:val="32"/>
          <w:cs/>
        </w:rPr>
        <w:t>และชำระคืนดอกเบี้ยเป็นรายเดือน</w:t>
      </w:r>
    </w:p>
    <w:p w:rsidR="000E3A61" w:rsidRPr="007207CA" w:rsidRDefault="000E3A61" w:rsidP="00E10B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60" w:lineRule="exact"/>
        <w:ind w:firstLine="113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B779E6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Pr="00B779E6">
        <w:rPr>
          <w:rFonts w:asciiTheme="majorBidi" w:hAnsiTheme="majorBidi" w:cstheme="majorBidi" w:hint="cs"/>
          <w:sz w:val="32"/>
          <w:szCs w:val="32"/>
          <w:cs/>
        </w:rPr>
        <w:t xml:space="preserve">กับธนาคารดังกล่าว </w:t>
      </w:r>
      <w:r w:rsidRPr="00B779E6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</w:p>
    <w:p w:rsidR="000E3A61" w:rsidRPr="007207CA" w:rsidRDefault="000E3A61" w:rsidP="00E10B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6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7CA">
        <w:rPr>
          <w:rFonts w:asciiTheme="majorBidi" w:hAnsiTheme="majorBidi" w:cstheme="majorBidi"/>
          <w:sz w:val="32"/>
          <w:szCs w:val="32"/>
        </w:rPr>
        <w:tab/>
      </w:r>
      <w:r w:rsidRPr="007207CA">
        <w:rPr>
          <w:rFonts w:asciiTheme="majorBidi" w:hAnsiTheme="majorBidi" w:cstheme="majorBidi"/>
          <w:sz w:val="32"/>
          <w:szCs w:val="32"/>
        </w:rPr>
        <w:tab/>
      </w:r>
      <w:r w:rsidRPr="00B779E6">
        <w:rPr>
          <w:rFonts w:asciiTheme="majorBidi" w:hAnsiTheme="majorBidi" w:cstheme="majorBidi"/>
          <w:sz w:val="32"/>
          <w:szCs w:val="32"/>
          <w:cs/>
        </w:rPr>
        <w:t>ก)</w:t>
      </w:r>
      <w:r w:rsidRPr="00B779E6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พรพรหมเม็ททอล จำกัด (มหาชน) และ     </w:t>
      </w:r>
    </w:p>
    <w:p w:rsidR="000E3A61" w:rsidRDefault="000E3A61" w:rsidP="00E10B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6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7CA">
        <w:rPr>
          <w:rFonts w:asciiTheme="majorBidi" w:hAnsiTheme="majorBidi" w:cstheme="majorBidi"/>
          <w:sz w:val="32"/>
          <w:szCs w:val="32"/>
        </w:rPr>
        <w:tab/>
      </w:r>
      <w:r w:rsidRPr="007207CA">
        <w:rPr>
          <w:rFonts w:asciiTheme="majorBidi" w:hAnsiTheme="majorBidi" w:cstheme="majorBidi"/>
          <w:sz w:val="32"/>
          <w:szCs w:val="32"/>
        </w:rPr>
        <w:tab/>
      </w:r>
      <w:r w:rsidRPr="00B779E6">
        <w:rPr>
          <w:rFonts w:asciiTheme="majorBidi" w:hAnsiTheme="majorBidi" w:cstheme="majorBidi"/>
          <w:sz w:val="32"/>
          <w:szCs w:val="32"/>
          <w:cs/>
        </w:rPr>
        <w:t>ข)</w:t>
      </w:r>
      <w:r w:rsidRPr="00B779E6">
        <w:rPr>
          <w:rFonts w:asciiTheme="majorBidi" w:hAnsiTheme="majorBidi" w:cstheme="majorBidi"/>
          <w:sz w:val="32"/>
          <w:szCs w:val="32"/>
          <w:cs/>
        </w:rPr>
        <w:tab/>
      </w:r>
      <w:r w:rsidRPr="00B779E6">
        <w:rPr>
          <w:rFonts w:asciiTheme="majorBidi" w:hAnsiTheme="majorBidi" w:cstheme="majorBidi" w:hint="cs"/>
          <w:sz w:val="32"/>
          <w:szCs w:val="32"/>
          <w:cs/>
        </w:rPr>
        <w:t>บรรษัทประกันสินเชื่ออุตสาหกรรมขนาดย่อม</w:t>
      </w:r>
      <w:r>
        <w:rPr>
          <w:rFonts w:asciiTheme="majorBidi" w:hAnsiTheme="majorBidi"/>
          <w:sz w:val="32"/>
          <w:szCs w:val="32"/>
          <w:cs/>
        </w:rPr>
        <w:t xml:space="preserve"> </w:t>
      </w:r>
      <w:r w:rsidRPr="00A1047D">
        <w:rPr>
          <w:rFonts w:asciiTheme="majorBidi" w:hAnsiTheme="majorBidi" w:hint="cs"/>
          <w:sz w:val="32"/>
          <w:szCs w:val="32"/>
          <w:cs/>
        </w:rPr>
        <w:t>(</w:t>
      </w:r>
      <w:r w:rsidRPr="00B779E6">
        <w:rPr>
          <w:rFonts w:asciiTheme="majorBidi" w:hAnsiTheme="majorBidi" w:cstheme="majorBidi" w:hint="cs"/>
          <w:sz w:val="32"/>
          <w:szCs w:val="32"/>
          <w:cs/>
        </w:rPr>
        <w:t>บยส.)</w:t>
      </w:r>
    </w:p>
    <w:p w:rsidR="000E3A61" w:rsidRDefault="000E3A61" w:rsidP="00E10B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6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:rsidR="000E3A61" w:rsidRPr="00783771" w:rsidRDefault="000E3A61" w:rsidP="00E10B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firstLine="284"/>
        <w:rPr>
          <w:rFonts w:asciiTheme="majorBidi" w:hAnsiTheme="majorBidi" w:cstheme="majorBidi"/>
          <w:sz w:val="32"/>
          <w:szCs w:val="32"/>
          <w:u w:val="single"/>
        </w:rPr>
      </w:pPr>
      <w:r w:rsidRPr="00B779E6">
        <w:rPr>
          <w:rFonts w:asciiTheme="majorBidi" w:hAnsiTheme="majorBidi" w:cstheme="majorBidi"/>
          <w:sz w:val="32"/>
          <w:szCs w:val="32"/>
          <w:u w:val="single"/>
          <w:cs/>
        </w:rPr>
        <w:t xml:space="preserve">บริษัท โซลาร์ พีพีเอ็ม จำกัด </w:t>
      </w:r>
    </w:p>
    <w:p w:rsidR="000E3A61" w:rsidRDefault="000E3A61" w:rsidP="00E10BE1">
      <w:pPr>
        <w:tabs>
          <w:tab w:val="clear" w:pos="227"/>
          <w:tab w:val="clear" w:pos="454"/>
          <w:tab w:val="clear" w:pos="680"/>
        </w:tabs>
        <w:spacing w:line="36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B779E6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7207CA">
        <w:rPr>
          <w:rFonts w:asciiTheme="majorBidi" w:hAnsiTheme="majorBidi" w:cstheme="majorBidi"/>
          <w:spacing w:val="-6"/>
          <w:sz w:val="32"/>
          <w:szCs w:val="32"/>
        </w:rPr>
        <w:t xml:space="preserve">9 </w:t>
      </w:r>
      <w:r w:rsidRPr="00B779E6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กุมภาพันธ์ </w:t>
      </w:r>
      <w:r w:rsidRPr="007207CA">
        <w:rPr>
          <w:rFonts w:asciiTheme="majorBidi" w:hAnsiTheme="majorBidi" w:cstheme="majorBidi"/>
          <w:spacing w:val="-6"/>
          <w:sz w:val="32"/>
          <w:szCs w:val="32"/>
        </w:rPr>
        <w:t xml:space="preserve">2560 </w:t>
      </w:r>
      <w:r w:rsidRPr="00B779E6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บริษัทย่อยทำสัญญากู้ยืมเงินกับธนาคารในประเทศแห่งหนึ่งจำนวนเงินรวม </w:t>
      </w:r>
      <w:r w:rsidRPr="007207CA">
        <w:rPr>
          <w:rFonts w:asciiTheme="majorBidi" w:hAnsiTheme="majorBidi" w:cstheme="majorBidi"/>
          <w:sz w:val="32"/>
          <w:szCs w:val="32"/>
        </w:rPr>
        <w:t xml:space="preserve">115 </w:t>
      </w:r>
      <w:r w:rsidRPr="00B779E6">
        <w:rPr>
          <w:rFonts w:asciiTheme="majorBidi" w:hAnsiTheme="majorBidi" w:cstheme="majorBidi"/>
          <w:sz w:val="32"/>
          <w:szCs w:val="32"/>
          <w:cs/>
        </w:rPr>
        <w:t>ล้านบาท เพื่อเป็นทุนในการซื้อ การติดตั้ง การทดสอบเครื่องจักรและอุปกรณ์รวมถึงการซ่อมแซมอาคารและการปรับปรุงการผลิตประกอบแผงโซลาร์เซล</w:t>
      </w:r>
      <w:r w:rsidRPr="00B779E6">
        <w:rPr>
          <w:rFonts w:asciiTheme="majorBidi" w:hAnsiTheme="majorBidi" w:cstheme="majorBidi" w:hint="cs"/>
          <w:sz w:val="32"/>
          <w:szCs w:val="32"/>
          <w:cs/>
        </w:rPr>
        <w:t>ล์</w:t>
      </w:r>
      <w:r w:rsidRPr="00B779E6">
        <w:rPr>
          <w:rFonts w:asciiTheme="majorBidi" w:hAnsiTheme="majorBidi" w:cstheme="majorBidi"/>
          <w:sz w:val="32"/>
          <w:szCs w:val="32"/>
          <w:cs/>
        </w:rPr>
        <w:t xml:space="preserve"> เงินกู้ยืมนี้มีดอกเบี้ย</w:t>
      </w:r>
      <w:r w:rsidRPr="00B779E6">
        <w:rPr>
          <w:rFonts w:asciiTheme="majorBidi" w:hAnsiTheme="majorBidi" w:cstheme="majorBidi" w:hint="cs"/>
          <w:sz w:val="32"/>
          <w:szCs w:val="32"/>
          <w:cs/>
        </w:rPr>
        <w:t>ในอัตรา</w:t>
      </w:r>
      <w:r w:rsidRPr="007207CA">
        <w:rPr>
          <w:rFonts w:asciiTheme="majorBidi" w:hAnsiTheme="majorBidi" w:cstheme="majorBidi"/>
          <w:sz w:val="32"/>
          <w:szCs w:val="32"/>
        </w:rPr>
        <w:t xml:space="preserve"> MLR </w:t>
      </w:r>
      <w:r w:rsidRPr="00B779E6">
        <w:rPr>
          <w:rFonts w:asciiTheme="majorBidi" w:hAnsiTheme="majorBidi" w:cstheme="majorBidi"/>
          <w:sz w:val="32"/>
          <w:szCs w:val="32"/>
          <w:cs/>
        </w:rPr>
        <w:t xml:space="preserve">ลบร้อยละ </w:t>
      </w:r>
      <w:r>
        <w:rPr>
          <w:rFonts w:asciiTheme="majorBidi" w:hAnsiTheme="majorBidi" w:cstheme="majorBidi"/>
          <w:sz w:val="32"/>
          <w:szCs w:val="32"/>
        </w:rPr>
        <w:br/>
      </w:r>
      <w:r w:rsidRPr="007207CA">
        <w:rPr>
          <w:rFonts w:asciiTheme="majorBidi" w:hAnsiTheme="majorBidi" w:cstheme="majorBidi"/>
          <w:sz w:val="32"/>
          <w:szCs w:val="32"/>
        </w:rPr>
        <w:t>1</w:t>
      </w:r>
      <w:r w:rsidRPr="00B779E6">
        <w:rPr>
          <w:rFonts w:asciiTheme="majorBidi" w:hAnsiTheme="majorBidi"/>
          <w:sz w:val="32"/>
          <w:szCs w:val="32"/>
          <w:cs/>
        </w:rPr>
        <w:t xml:space="preserve"> ต่อปี กำหนดชำระคืนเงิน</w:t>
      </w:r>
      <w:r w:rsidRPr="00B779E6">
        <w:rPr>
          <w:rFonts w:asciiTheme="majorBidi" w:hAnsiTheme="majorBidi" w:hint="cs"/>
          <w:sz w:val="32"/>
          <w:szCs w:val="32"/>
          <w:cs/>
        </w:rPr>
        <w:t>ต้น</w:t>
      </w:r>
      <w:r w:rsidRPr="00B779E6">
        <w:rPr>
          <w:rFonts w:asciiTheme="majorBidi" w:hAnsiTheme="majorBidi"/>
          <w:sz w:val="32"/>
          <w:szCs w:val="32"/>
          <w:cs/>
        </w:rPr>
        <w:t xml:space="preserve">เป็นงวดรายเดือน ๆ ละจำนวนเงินเท่า ๆ กัน (ตามยอดของเงินต้นที่เบิกใช้จริงในแต่ละเดือน) เป็นระยะเวลา </w:t>
      </w:r>
      <w:r w:rsidRPr="007207CA">
        <w:rPr>
          <w:rFonts w:asciiTheme="majorBidi" w:hAnsiTheme="majorBidi" w:cstheme="majorBidi"/>
          <w:sz w:val="32"/>
          <w:szCs w:val="32"/>
        </w:rPr>
        <w:t xml:space="preserve">3 </w:t>
      </w:r>
      <w:r w:rsidRPr="00B779E6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7207CA">
        <w:rPr>
          <w:rFonts w:asciiTheme="majorBidi" w:hAnsiTheme="majorBidi" w:cstheme="majorBidi"/>
          <w:sz w:val="32"/>
          <w:szCs w:val="32"/>
        </w:rPr>
        <w:t xml:space="preserve">6 </w:t>
      </w:r>
      <w:r w:rsidRPr="00B779E6">
        <w:rPr>
          <w:rFonts w:asciiTheme="majorBidi" w:hAnsiTheme="majorBidi" w:cstheme="majorBidi"/>
          <w:sz w:val="32"/>
          <w:szCs w:val="32"/>
          <w:cs/>
        </w:rPr>
        <w:t xml:space="preserve">เดือนนับจากวันที่เบิกใช้เงินกู้ครั้งแรก (วันที่ </w:t>
      </w:r>
      <w:r w:rsidRPr="007207CA">
        <w:rPr>
          <w:rFonts w:asciiTheme="majorBidi" w:hAnsiTheme="majorBidi" w:cstheme="majorBidi"/>
          <w:sz w:val="32"/>
          <w:szCs w:val="32"/>
        </w:rPr>
        <w:t xml:space="preserve">1 </w:t>
      </w:r>
      <w:r w:rsidRPr="00B779E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7207CA">
        <w:rPr>
          <w:rFonts w:asciiTheme="majorBidi" w:hAnsiTheme="majorBidi" w:cstheme="majorBidi"/>
          <w:sz w:val="32"/>
          <w:szCs w:val="32"/>
        </w:rPr>
        <w:t>2560</w:t>
      </w:r>
      <w:r w:rsidRPr="003D3672">
        <w:rPr>
          <w:rFonts w:asciiTheme="majorBidi" w:hAnsiTheme="majorBidi"/>
          <w:sz w:val="32"/>
          <w:szCs w:val="32"/>
          <w:cs/>
        </w:rPr>
        <w:t xml:space="preserve">) </w:t>
      </w:r>
      <w:r w:rsidRPr="00B779E6">
        <w:rPr>
          <w:rFonts w:asciiTheme="majorBidi" w:hAnsiTheme="majorBidi"/>
          <w:sz w:val="32"/>
          <w:szCs w:val="32"/>
          <w:cs/>
        </w:rPr>
        <w:t xml:space="preserve">รวมระยะเวลาการปลอดชำระเงินต้น </w:t>
      </w:r>
      <w:r w:rsidRPr="007207CA">
        <w:rPr>
          <w:rFonts w:asciiTheme="majorBidi" w:hAnsiTheme="majorBidi" w:cstheme="majorBidi"/>
          <w:sz w:val="32"/>
          <w:szCs w:val="32"/>
        </w:rPr>
        <w:t xml:space="preserve">6 </w:t>
      </w:r>
      <w:r w:rsidRPr="00B779E6">
        <w:rPr>
          <w:rFonts w:asciiTheme="majorBidi" w:hAnsiTheme="majorBidi" w:cstheme="majorBidi"/>
          <w:sz w:val="32"/>
          <w:szCs w:val="32"/>
          <w:cs/>
        </w:rPr>
        <w:t>เดือน และกำหนดชำระคืนดอกเบี้ยเป็นรายเดือน เงินกู้ยืมนี้มีเงื่อนไขและข้อจำกัดบางประการเกี่ยวกับการดำรงอัตราส่วนทางการเงินและอื่น ๆ</w:t>
      </w:r>
    </w:p>
    <w:p w:rsidR="000E3A61" w:rsidRPr="00B779E6" w:rsidRDefault="000E3A61" w:rsidP="00E10B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851"/>
          <w:tab w:val="left" w:pos="1134"/>
        </w:tabs>
        <w:spacing w:line="360" w:lineRule="exact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B779E6">
        <w:rPr>
          <w:rFonts w:asciiTheme="majorBidi" w:hAnsiTheme="majorBidi" w:cstheme="majorBidi"/>
          <w:sz w:val="32"/>
          <w:szCs w:val="32"/>
          <w:cs/>
        </w:rPr>
        <w:t>เงินกู้ยืมและวงเงินสินเชื่อกับธนาคารดังกล่าวค้ำประกันโดย</w:t>
      </w:r>
    </w:p>
    <w:p w:rsidR="000E3A61" w:rsidRPr="00B779E6" w:rsidRDefault="000E3A61" w:rsidP="00E10B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  <w:tab w:val="left" w:pos="1418"/>
        </w:tabs>
        <w:spacing w:line="360" w:lineRule="exact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5850">
        <w:rPr>
          <w:rFonts w:asciiTheme="majorBidi" w:hAnsiTheme="majorBidi" w:cstheme="majorBidi"/>
          <w:sz w:val="32"/>
          <w:szCs w:val="32"/>
        </w:rPr>
        <w:tab/>
      </w:r>
      <w:r w:rsidRPr="00435850">
        <w:rPr>
          <w:rFonts w:asciiTheme="majorBidi" w:hAnsiTheme="majorBidi" w:cstheme="majorBidi"/>
          <w:sz w:val="32"/>
          <w:szCs w:val="32"/>
        </w:rPr>
        <w:tab/>
      </w:r>
      <w:r w:rsidRPr="00B779E6">
        <w:rPr>
          <w:rFonts w:asciiTheme="majorBidi" w:hAnsiTheme="majorBidi" w:cstheme="majorBidi"/>
          <w:sz w:val="32"/>
          <w:szCs w:val="32"/>
          <w:cs/>
        </w:rPr>
        <w:t>ก)</w:t>
      </w:r>
      <w:r w:rsidRPr="00B779E6">
        <w:rPr>
          <w:rFonts w:asciiTheme="majorBidi" w:hAnsiTheme="majorBidi" w:cstheme="majorBidi"/>
          <w:sz w:val="32"/>
          <w:szCs w:val="32"/>
          <w:cs/>
        </w:rPr>
        <w:tab/>
        <w:t>บริษัท พรพรหมเม็ททอล จำกัด (มหาชน) และ</w:t>
      </w:r>
    </w:p>
    <w:p w:rsidR="000E3A61" w:rsidRPr="00B779E6" w:rsidRDefault="000E3A61" w:rsidP="00E10B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  <w:tab w:val="left" w:pos="1418"/>
        </w:tabs>
        <w:spacing w:line="360" w:lineRule="exact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5850">
        <w:rPr>
          <w:rFonts w:asciiTheme="majorBidi" w:hAnsiTheme="majorBidi" w:cstheme="majorBidi"/>
          <w:sz w:val="32"/>
          <w:szCs w:val="32"/>
        </w:rPr>
        <w:tab/>
      </w:r>
      <w:r w:rsidRPr="00435850">
        <w:rPr>
          <w:rFonts w:asciiTheme="majorBidi" w:hAnsiTheme="majorBidi" w:cstheme="majorBidi"/>
          <w:sz w:val="32"/>
          <w:szCs w:val="32"/>
        </w:rPr>
        <w:tab/>
      </w:r>
      <w:r w:rsidRPr="00B779E6">
        <w:rPr>
          <w:rFonts w:asciiTheme="majorBidi" w:hAnsiTheme="majorBidi" w:cstheme="majorBidi"/>
          <w:sz w:val="32"/>
          <w:szCs w:val="32"/>
          <w:cs/>
        </w:rPr>
        <w:t>ข)</w:t>
      </w:r>
      <w:r w:rsidRPr="00B779E6">
        <w:rPr>
          <w:rFonts w:asciiTheme="majorBidi" w:hAnsiTheme="majorBidi" w:cstheme="majorBidi"/>
          <w:sz w:val="32"/>
          <w:szCs w:val="32"/>
          <w:cs/>
        </w:rPr>
        <w:tab/>
        <w:t xml:space="preserve">จำนำเครื่องจักรและอุปกรณ์ และหุ้นของบริษัทย่อย </w:t>
      </w:r>
    </w:p>
    <w:p w:rsidR="000E3A61" w:rsidRDefault="000E3A61" w:rsidP="00E10B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67" w:firstLine="567"/>
        <w:contextualSpacing/>
        <w:rPr>
          <w:rFonts w:asciiTheme="majorBidi" w:hAnsiTheme="majorBidi" w:cstheme="majorBidi"/>
          <w:sz w:val="32"/>
          <w:szCs w:val="32"/>
        </w:rPr>
      </w:pPr>
      <w:r w:rsidRPr="00B779E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10BE1">
        <w:rPr>
          <w:rFonts w:ascii="Angsana New" w:hAnsi="Angsana New"/>
          <w:sz w:val="32"/>
          <w:szCs w:val="32"/>
        </w:rPr>
        <w:t xml:space="preserve">30 </w:t>
      </w:r>
      <w:r w:rsidR="00E10BE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2563</w:t>
      </w:r>
      <w:r w:rsidRPr="00B779E6">
        <w:rPr>
          <w:rFonts w:ascii="Angsana New" w:hAnsi="Angsana New"/>
          <w:sz w:val="32"/>
          <w:szCs w:val="32"/>
          <w:cs/>
        </w:rPr>
        <w:t xml:space="preserve"> </w:t>
      </w:r>
      <w:r w:rsidRPr="00B779E6">
        <w:rPr>
          <w:rFonts w:asciiTheme="majorBidi" w:hAnsiTheme="majorBidi"/>
          <w:sz w:val="32"/>
          <w:szCs w:val="32"/>
          <w:cs/>
        </w:rPr>
        <w:t>บริษัทย่อย</w:t>
      </w:r>
      <w:r w:rsidR="00E10BE1">
        <w:rPr>
          <w:rFonts w:asciiTheme="majorBidi" w:hAnsiTheme="majorBidi" w:hint="cs"/>
          <w:sz w:val="32"/>
          <w:szCs w:val="32"/>
          <w:cs/>
        </w:rPr>
        <w:t>จ่ายชำระคืนเงินกู้ยืมดังกล่าวครบแล้ว</w:t>
      </w:r>
    </w:p>
    <w:p w:rsidR="00A4226C" w:rsidRDefault="00A4226C" w:rsidP="00E10BE1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F4798" w:rsidRPr="00FD41F7" w:rsidRDefault="00677A3D" w:rsidP="00E10BE1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2E1882">
        <w:rPr>
          <w:rFonts w:ascii="Angsana New" w:hAnsi="Angsana New"/>
          <w:b/>
          <w:bCs/>
          <w:sz w:val="32"/>
          <w:szCs w:val="32"/>
        </w:rPr>
        <w:t>1</w:t>
      </w:r>
      <w:r w:rsidR="00AF4798" w:rsidRPr="00FD41F7">
        <w:rPr>
          <w:rFonts w:ascii="Angsana New" w:hAnsi="Angsana New"/>
          <w:b/>
          <w:bCs/>
          <w:sz w:val="32"/>
          <w:szCs w:val="32"/>
          <w:cs/>
        </w:rPr>
        <w:t>.</w:t>
      </w:r>
      <w:r w:rsidR="00AF4798" w:rsidRPr="001F5779">
        <w:rPr>
          <w:rFonts w:ascii="Angsana New" w:hAnsi="Angsana New"/>
          <w:b/>
          <w:bCs/>
          <w:sz w:val="32"/>
          <w:szCs w:val="32"/>
        </w:rPr>
        <w:tab/>
      </w:r>
      <w:r w:rsidR="00AF4798" w:rsidRPr="003064B9">
        <w:rPr>
          <w:rFonts w:ascii="Angsana New" w:hAnsi="Angsana New"/>
          <w:b/>
          <w:bCs/>
          <w:sz w:val="32"/>
          <w:szCs w:val="32"/>
        </w:rPr>
        <w:tab/>
      </w:r>
      <w:r w:rsidRPr="00B779E6">
        <w:rPr>
          <w:rFonts w:ascii="Angsana New" w:hAnsi="Angsana New"/>
          <w:b/>
          <w:bCs/>
          <w:sz w:val="32"/>
          <w:szCs w:val="32"/>
          <w:cs/>
        </w:rPr>
        <w:t>ประมาณการหนี้สินผลประโยชน์พนักงาน</w:t>
      </w:r>
    </w:p>
    <w:p w:rsidR="00AF4798" w:rsidRPr="007F51BF" w:rsidRDefault="00AF4798" w:rsidP="00E10BE1">
      <w:pPr>
        <w:tabs>
          <w:tab w:val="left" w:pos="284"/>
          <w:tab w:val="left" w:pos="851"/>
          <w:tab w:val="left" w:pos="1418"/>
        </w:tabs>
        <w:spacing w:line="360" w:lineRule="exact"/>
        <w:ind w:left="131" w:firstLine="720"/>
        <w:jc w:val="thaiDistribute"/>
        <w:rPr>
          <w:rFonts w:ascii="Angsana New" w:hAnsi="Angsana New"/>
          <w:sz w:val="32"/>
          <w:szCs w:val="32"/>
          <w:u w:val="single"/>
        </w:rPr>
      </w:pPr>
      <w:r w:rsidRPr="00B779E6">
        <w:rPr>
          <w:rFonts w:ascii="Angsana New" w:hAnsi="Angsana New"/>
          <w:sz w:val="32"/>
          <w:szCs w:val="32"/>
          <w:u w:val="single"/>
          <w:cs/>
        </w:rPr>
        <w:t>งบแสดงฐานะการเงิน</w:t>
      </w:r>
    </w:p>
    <w:tbl>
      <w:tblPr>
        <w:tblW w:w="837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992"/>
        <w:gridCol w:w="137"/>
        <w:gridCol w:w="1003"/>
        <w:gridCol w:w="134"/>
        <w:gridCol w:w="976"/>
        <w:gridCol w:w="138"/>
        <w:gridCol w:w="1030"/>
      </w:tblGrid>
      <w:tr w:rsidR="00AF4798" w:rsidRPr="0068692C" w:rsidTr="00221132">
        <w:trPr>
          <w:cantSplit/>
        </w:trPr>
        <w:tc>
          <w:tcPr>
            <w:tcW w:w="3969" w:type="dxa"/>
          </w:tcPr>
          <w:p w:rsidR="00AF4798" w:rsidRPr="0068692C" w:rsidRDefault="00AF4798" w:rsidP="004000C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10" w:type="dxa"/>
            <w:gridSpan w:val="7"/>
            <w:tcBorders>
              <w:bottom w:val="single" w:sz="6" w:space="0" w:color="auto"/>
            </w:tcBorders>
          </w:tcPr>
          <w:p w:rsidR="00AF4798" w:rsidRPr="0068692C" w:rsidRDefault="00AF4798" w:rsidP="004000C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692C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68692C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AF4798" w:rsidRPr="0068692C" w:rsidTr="00221132">
        <w:trPr>
          <w:cantSplit/>
        </w:trPr>
        <w:tc>
          <w:tcPr>
            <w:tcW w:w="3969" w:type="dxa"/>
          </w:tcPr>
          <w:p w:rsidR="00AF4798" w:rsidRPr="0068692C" w:rsidRDefault="00AF4798" w:rsidP="004000C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F4798" w:rsidRPr="0068692C" w:rsidRDefault="00AF4798" w:rsidP="004000C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692C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F4798" w:rsidRPr="0068692C" w:rsidRDefault="00AF4798" w:rsidP="004000C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F4798" w:rsidRPr="0068692C" w:rsidRDefault="00AF4798" w:rsidP="004000C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692C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B0FB5" w:rsidRPr="0068692C" w:rsidTr="00221132">
        <w:trPr>
          <w:cantSplit/>
        </w:trPr>
        <w:tc>
          <w:tcPr>
            <w:tcW w:w="3969" w:type="dxa"/>
          </w:tcPr>
          <w:p w:rsidR="009B0FB5" w:rsidRPr="0068692C" w:rsidRDefault="009B0FB5" w:rsidP="009B0FB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9B0FB5" w:rsidRPr="0068692C" w:rsidRDefault="009B0FB5" w:rsidP="009B0FB5">
            <w:pPr>
              <w:spacing w:line="30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692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8692C">
              <w:rPr>
                <w:rFonts w:ascii="Angsana New" w:hAnsi="Angsana New"/>
                <w:sz w:val="24"/>
                <w:szCs w:val="24"/>
              </w:rPr>
              <w:t>30</w:t>
            </w:r>
            <w:r w:rsidRPr="0068692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  <w:p w:rsidR="009B0FB5" w:rsidRPr="0068692C" w:rsidRDefault="009B0FB5" w:rsidP="009B0FB5">
            <w:pPr>
              <w:spacing w:line="30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692C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68692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8692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:rsidR="009B0FB5" w:rsidRPr="0068692C" w:rsidRDefault="009B0FB5" w:rsidP="009B0FB5">
            <w:pPr>
              <w:spacing w:line="300" w:lineRule="exact"/>
              <w:ind w:left="-42" w:right="-70" w:firstLine="3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:rsidR="009B0FB5" w:rsidRPr="0068692C" w:rsidRDefault="009B0FB5" w:rsidP="009B0FB5">
            <w:pPr>
              <w:spacing w:line="30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692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8692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8692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68692C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4" w:type="dxa"/>
          </w:tcPr>
          <w:p w:rsidR="009B0FB5" w:rsidRPr="0068692C" w:rsidRDefault="009B0FB5" w:rsidP="009B0FB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</w:tcBorders>
          </w:tcPr>
          <w:p w:rsidR="009B0FB5" w:rsidRPr="0068692C" w:rsidRDefault="009B0FB5" w:rsidP="009B0FB5">
            <w:pPr>
              <w:spacing w:line="30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692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8692C">
              <w:rPr>
                <w:rFonts w:ascii="Angsana New" w:hAnsi="Angsana New"/>
                <w:sz w:val="24"/>
                <w:szCs w:val="24"/>
              </w:rPr>
              <w:t>30</w:t>
            </w:r>
            <w:r w:rsidRPr="0068692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  <w:p w:rsidR="009B0FB5" w:rsidRPr="0068692C" w:rsidRDefault="009B0FB5" w:rsidP="009B0FB5">
            <w:pPr>
              <w:spacing w:line="30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692C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68692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8692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8" w:type="dxa"/>
          </w:tcPr>
          <w:p w:rsidR="009B0FB5" w:rsidRPr="0068692C" w:rsidRDefault="009B0FB5" w:rsidP="009B0FB5">
            <w:pPr>
              <w:spacing w:line="300" w:lineRule="exact"/>
              <w:ind w:left="-42" w:right="-70" w:firstLine="3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:rsidR="009B0FB5" w:rsidRPr="0068692C" w:rsidRDefault="009B0FB5" w:rsidP="009B0FB5">
            <w:pPr>
              <w:spacing w:line="30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692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8692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8692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68692C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AF4798" w:rsidRPr="0068692C" w:rsidTr="003D6D7D">
        <w:trPr>
          <w:cantSplit/>
        </w:trPr>
        <w:tc>
          <w:tcPr>
            <w:tcW w:w="3969" w:type="dxa"/>
          </w:tcPr>
          <w:p w:rsidR="00AF4798" w:rsidRPr="0068692C" w:rsidRDefault="00EF0244" w:rsidP="004000C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70" w:hanging="170"/>
              <w:rPr>
                <w:rFonts w:ascii="Angsana New" w:hAnsi="Angsana New"/>
                <w:sz w:val="24"/>
                <w:szCs w:val="24"/>
                <w:cs/>
              </w:rPr>
            </w:pPr>
            <w:r w:rsidRPr="0068692C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ประมาณการหนี้สินผลประโยชน์พนักงาน</w:t>
            </w:r>
            <w:r w:rsidR="003D6D7D" w:rsidRPr="0068692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AF4798" w:rsidRPr="0068692C">
              <w:rPr>
                <w:rFonts w:ascii="Angsana New" w:hAnsi="Angsana New"/>
                <w:sz w:val="24"/>
                <w:szCs w:val="24"/>
                <w:cs/>
              </w:rPr>
              <w:t>ณ วันต</w:t>
            </w:r>
            <w:r w:rsidR="00AF4798" w:rsidRPr="0068692C">
              <w:rPr>
                <w:rFonts w:ascii="Angsana New" w:hAnsi="Angsana New" w:hint="cs"/>
                <w:sz w:val="24"/>
                <w:szCs w:val="24"/>
                <w:cs/>
              </w:rPr>
              <w:t>้นงวด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:rsidR="00AF4798" w:rsidRPr="0068692C" w:rsidRDefault="0068692C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692C">
              <w:rPr>
                <w:rFonts w:ascii="Angsana New" w:hAnsi="Angsana New"/>
                <w:sz w:val="24"/>
                <w:szCs w:val="24"/>
              </w:rPr>
              <w:t>11,952</w:t>
            </w:r>
          </w:p>
        </w:tc>
        <w:tc>
          <w:tcPr>
            <w:tcW w:w="137" w:type="dxa"/>
          </w:tcPr>
          <w:p w:rsidR="00AF4798" w:rsidRPr="0068692C" w:rsidRDefault="00AF4798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</w:tcBorders>
            <w:vAlign w:val="bottom"/>
          </w:tcPr>
          <w:p w:rsidR="00AF4798" w:rsidRPr="0068692C" w:rsidRDefault="00EF0244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692C">
              <w:rPr>
                <w:rFonts w:ascii="Angsana New" w:hAnsi="Angsana New" w:hint="cs"/>
                <w:sz w:val="24"/>
                <w:szCs w:val="24"/>
              </w:rPr>
              <w:t>7</w:t>
            </w:r>
            <w:r w:rsidRPr="0068692C">
              <w:rPr>
                <w:rFonts w:ascii="Angsana New" w:hAnsi="Angsana New"/>
                <w:sz w:val="24"/>
                <w:szCs w:val="24"/>
              </w:rPr>
              <w:t>,</w:t>
            </w:r>
            <w:r w:rsidRPr="0068692C">
              <w:rPr>
                <w:rFonts w:ascii="Angsana New" w:hAnsi="Angsana New" w:hint="cs"/>
                <w:sz w:val="24"/>
                <w:szCs w:val="24"/>
              </w:rPr>
              <w:t>330</w:t>
            </w:r>
          </w:p>
        </w:tc>
        <w:tc>
          <w:tcPr>
            <w:tcW w:w="134" w:type="dxa"/>
            <w:vAlign w:val="bottom"/>
          </w:tcPr>
          <w:p w:rsidR="00AF4798" w:rsidRPr="0068692C" w:rsidRDefault="00AF4798" w:rsidP="004000C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</w:tcBorders>
            <w:vAlign w:val="bottom"/>
          </w:tcPr>
          <w:p w:rsidR="00AF4798" w:rsidRPr="0068692C" w:rsidRDefault="00EF1B85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692C">
              <w:rPr>
                <w:rFonts w:ascii="Angsana New" w:hAnsi="Angsana New"/>
                <w:sz w:val="24"/>
                <w:szCs w:val="24"/>
              </w:rPr>
              <w:t>10,354</w:t>
            </w:r>
          </w:p>
        </w:tc>
        <w:tc>
          <w:tcPr>
            <w:tcW w:w="138" w:type="dxa"/>
            <w:vAlign w:val="bottom"/>
          </w:tcPr>
          <w:p w:rsidR="00AF4798" w:rsidRPr="0068692C" w:rsidRDefault="00AF4798" w:rsidP="004000C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bottom"/>
          </w:tcPr>
          <w:p w:rsidR="00AF4798" w:rsidRPr="0068692C" w:rsidRDefault="008033ED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692C">
              <w:rPr>
                <w:rFonts w:ascii="Angsana New" w:hAnsi="Angsana New"/>
                <w:sz w:val="24"/>
                <w:szCs w:val="24"/>
              </w:rPr>
              <w:t>6,403</w:t>
            </w:r>
          </w:p>
        </w:tc>
      </w:tr>
      <w:tr w:rsidR="007B3D69" w:rsidRPr="0068692C" w:rsidTr="003D6D7D">
        <w:trPr>
          <w:cantSplit/>
        </w:trPr>
        <w:tc>
          <w:tcPr>
            <w:tcW w:w="3969" w:type="dxa"/>
          </w:tcPr>
          <w:p w:rsidR="007B3D69" w:rsidRPr="0068692C" w:rsidRDefault="007B3D69" w:rsidP="004000C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57" w:right="-340" w:hanging="57"/>
              <w:rPr>
                <w:rFonts w:ascii="Angsana New" w:hAnsi="Angsana New"/>
                <w:sz w:val="24"/>
                <w:szCs w:val="24"/>
                <w:cs/>
              </w:rPr>
            </w:pPr>
            <w:r w:rsidRPr="0068692C">
              <w:rPr>
                <w:rFonts w:ascii="Angsana New" w:hAnsi="Angsana New"/>
                <w:sz w:val="24"/>
                <w:szCs w:val="24"/>
                <w:cs/>
              </w:rPr>
              <w:t>ต้นทุนบริการและดอกเบี้ยงวดปัจจุบัน</w:t>
            </w:r>
          </w:p>
        </w:tc>
        <w:tc>
          <w:tcPr>
            <w:tcW w:w="992" w:type="dxa"/>
            <w:vAlign w:val="bottom"/>
          </w:tcPr>
          <w:p w:rsidR="007B3D69" w:rsidRPr="0068692C" w:rsidRDefault="0068692C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692C">
              <w:rPr>
                <w:rFonts w:ascii="Angsana New" w:hAnsi="Angsana New"/>
                <w:sz w:val="24"/>
                <w:szCs w:val="24"/>
              </w:rPr>
              <w:t>861</w:t>
            </w:r>
          </w:p>
        </w:tc>
        <w:tc>
          <w:tcPr>
            <w:tcW w:w="137" w:type="dxa"/>
          </w:tcPr>
          <w:p w:rsidR="007B3D69" w:rsidRPr="0068692C" w:rsidRDefault="007B3D69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:rsidR="007B3D69" w:rsidRPr="0068692C" w:rsidRDefault="00EF0244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692C">
              <w:rPr>
                <w:rFonts w:ascii="Angsana New" w:hAnsi="Angsana New"/>
                <w:sz w:val="24"/>
                <w:szCs w:val="24"/>
              </w:rPr>
              <w:t>1,704</w:t>
            </w:r>
          </w:p>
        </w:tc>
        <w:tc>
          <w:tcPr>
            <w:tcW w:w="134" w:type="dxa"/>
          </w:tcPr>
          <w:p w:rsidR="007B3D69" w:rsidRPr="0068692C" w:rsidRDefault="007B3D69" w:rsidP="004000C1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:rsidR="007B3D69" w:rsidRPr="0068692C" w:rsidRDefault="00EF1B85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692C">
              <w:rPr>
                <w:rFonts w:ascii="Angsana New" w:hAnsi="Angsana New"/>
                <w:sz w:val="24"/>
                <w:szCs w:val="24"/>
              </w:rPr>
              <w:t>724</w:t>
            </w:r>
          </w:p>
        </w:tc>
        <w:tc>
          <w:tcPr>
            <w:tcW w:w="138" w:type="dxa"/>
          </w:tcPr>
          <w:p w:rsidR="007B3D69" w:rsidRPr="0068692C" w:rsidRDefault="007B3D69" w:rsidP="004000C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:rsidR="007B3D69" w:rsidRPr="0068692C" w:rsidRDefault="008033ED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692C">
              <w:rPr>
                <w:rFonts w:ascii="Angsana New" w:hAnsi="Angsana New"/>
                <w:sz w:val="24"/>
                <w:szCs w:val="24"/>
              </w:rPr>
              <w:t>1,292</w:t>
            </w:r>
          </w:p>
        </w:tc>
      </w:tr>
      <w:tr w:rsidR="007B3D69" w:rsidRPr="0068692C" w:rsidTr="003D6D7D">
        <w:trPr>
          <w:cantSplit/>
        </w:trPr>
        <w:tc>
          <w:tcPr>
            <w:tcW w:w="3969" w:type="dxa"/>
          </w:tcPr>
          <w:p w:rsidR="007B3D69" w:rsidRPr="0068692C" w:rsidRDefault="007B3D69" w:rsidP="004000C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70" w:hanging="170"/>
              <w:rPr>
                <w:rFonts w:ascii="Angsana New" w:hAnsi="Angsana New"/>
                <w:sz w:val="24"/>
                <w:szCs w:val="24"/>
                <w:cs/>
              </w:rPr>
            </w:pPr>
            <w:r w:rsidRPr="0068692C">
              <w:rPr>
                <w:rFonts w:ascii="Angsana New" w:hAnsi="Angsana New"/>
                <w:sz w:val="24"/>
                <w:szCs w:val="24"/>
                <w:cs/>
              </w:rPr>
              <w:t>ผล</w:t>
            </w:r>
            <w:r w:rsidR="008033ED" w:rsidRPr="0068692C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68692C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="008033ED" w:rsidRPr="0068692C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="008033ED" w:rsidRPr="0068692C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Pr="0068692C">
              <w:rPr>
                <w:rFonts w:ascii="Angsana New" w:hAnsi="Angsana New"/>
                <w:sz w:val="24"/>
                <w:szCs w:val="24"/>
                <w:cs/>
              </w:rPr>
              <w:t>จากการ</w:t>
            </w:r>
            <w:r w:rsidR="00FC671E" w:rsidRPr="0068692C">
              <w:rPr>
                <w:rFonts w:ascii="Angsana New" w:hAnsi="Angsana New" w:hint="cs"/>
                <w:sz w:val="24"/>
                <w:szCs w:val="24"/>
                <w:cs/>
              </w:rPr>
              <w:t>วัดมูลค่าใหม่ของผลประโยชน์พนักงานที่กำหนดไว้</w:t>
            </w:r>
          </w:p>
        </w:tc>
        <w:tc>
          <w:tcPr>
            <w:tcW w:w="992" w:type="dxa"/>
            <w:vAlign w:val="bottom"/>
          </w:tcPr>
          <w:p w:rsidR="007B3D69" w:rsidRPr="0068692C" w:rsidRDefault="0068692C" w:rsidP="004000C1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21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692C">
              <w:rPr>
                <w:rFonts w:ascii="Angsana New" w:hAnsi="Angsana New"/>
                <w:sz w:val="24"/>
                <w:szCs w:val="24"/>
              </w:rPr>
              <w:t>(923)</w:t>
            </w:r>
          </w:p>
        </w:tc>
        <w:tc>
          <w:tcPr>
            <w:tcW w:w="137" w:type="dxa"/>
          </w:tcPr>
          <w:p w:rsidR="007B3D69" w:rsidRPr="0068692C" w:rsidRDefault="007B3D69" w:rsidP="004000C1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:rsidR="007B3D69" w:rsidRPr="0068692C" w:rsidRDefault="00EF0244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692C">
              <w:rPr>
                <w:rFonts w:ascii="Angsana New" w:hAnsi="Angsana New"/>
                <w:sz w:val="24"/>
                <w:szCs w:val="24"/>
              </w:rPr>
              <w:t>870</w:t>
            </w:r>
          </w:p>
        </w:tc>
        <w:tc>
          <w:tcPr>
            <w:tcW w:w="134" w:type="dxa"/>
          </w:tcPr>
          <w:p w:rsidR="007B3D69" w:rsidRPr="0068692C" w:rsidRDefault="007B3D69" w:rsidP="004000C1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vAlign w:val="bottom"/>
          </w:tcPr>
          <w:p w:rsidR="007B3D69" w:rsidRPr="0068692C" w:rsidRDefault="00EF1B85" w:rsidP="004000C1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21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692C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68692C">
              <w:rPr>
                <w:rFonts w:ascii="Angsana New" w:hAnsi="Angsana New"/>
                <w:sz w:val="24"/>
                <w:szCs w:val="24"/>
              </w:rPr>
              <w:t>10</w:t>
            </w:r>
            <w:r w:rsidRPr="0068692C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8" w:type="dxa"/>
          </w:tcPr>
          <w:p w:rsidR="007B3D69" w:rsidRPr="0068692C" w:rsidRDefault="007B3D69" w:rsidP="004000C1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vAlign w:val="bottom"/>
          </w:tcPr>
          <w:p w:rsidR="007B3D69" w:rsidRPr="0068692C" w:rsidRDefault="008033ED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692C">
              <w:rPr>
                <w:rFonts w:ascii="Angsana New" w:hAnsi="Angsana New"/>
                <w:sz w:val="24"/>
                <w:szCs w:val="24"/>
              </w:rPr>
              <w:t>705</w:t>
            </w:r>
          </w:p>
        </w:tc>
      </w:tr>
      <w:tr w:rsidR="008033ED" w:rsidRPr="0068692C" w:rsidTr="003D6D7D">
        <w:trPr>
          <w:cantSplit/>
        </w:trPr>
        <w:tc>
          <w:tcPr>
            <w:tcW w:w="3969" w:type="dxa"/>
          </w:tcPr>
          <w:p w:rsidR="008033ED" w:rsidRPr="0068692C" w:rsidRDefault="008033ED" w:rsidP="004000C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57" w:right="-340" w:hanging="57"/>
              <w:rPr>
                <w:rFonts w:ascii="Angsana New" w:hAnsi="Angsana New"/>
                <w:sz w:val="24"/>
                <w:szCs w:val="24"/>
                <w:cs/>
              </w:rPr>
            </w:pPr>
            <w:r w:rsidRPr="0068692C">
              <w:rPr>
                <w:rFonts w:ascii="Angsana New" w:hAnsi="Angsana New"/>
                <w:sz w:val="24"/>
                <w:szCs w:val="24"/>
                <w:cs/>
              </w:rPr>
              <w:t>ต้นทุนบริการในอดีต</w:t>
            </w:r>
          </w:p>
        </w:tc>
        <w:tc>
          <w:tcPr>
            <w:tcW w:w="992" w:type="dxa"/>
            <w:vAlign w:val="bottom"/>
          </w:tcPr>
          <w:p w:rsidR="008033ED" w:rsidRPr="0068692C" w:rsidRDefault="008033ED" w:rsidP="004000C1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21" w:right="170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:rsidR="008033ED" w:rsidRPr="0068692C" w:rsidRDefault="008033ED" w:rsidP="004000C1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:rsidR="008033ED" w:rsidRPr="0068692C" w:rsidRDefault="008033ED" w:rsidP="004000C1">
            <w:pPr>
              <w:tabs>
                <w:tab w:val="clear" w:pos="907"/>
              </w:tabs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8033ED" w:rsidRPr="0068692C" w:rsidRDefault="008033ED" w:rsidP="004000C1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:rsidR="008033ED" w:rsidRPr="0068692C" w:rsidRDefault="008033ED" w:rsidP="004000C1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21" w:right="170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:rsidR="008033ED" w:rsidRPr="0068692C" w:rsidRDefault="008033ED" w:rsidP="004000C1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:rsidR="008033ED" w:rsidRPr="0068692C" w:rsidRDefault="008033ED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47A1E" w:rsidRPr="0068692C" w:rsidTr="003D6D7D">
        <w:trPr>
          <w:cantSplit/>
        </w:trPr>
        <w:tc>
          <w:tcPr>
            <w:tcW w:w="3969" w:type="dxa"/>
          </w:tcPr>
          <w:p w:rsidR="00D47A1E" w:rsidRPr="0068692C" w:rsidRDefault="00D47A1E" w:rsidP="004000C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57" w:right="-340" w:firstLine="87"/>
              <w:rPr>
                <w:rFonts w:ascii="Angsana New" w:hAnsi="Angsana New"/>
                <w:sz w:val="24"/>
                <w:szCs w:val="24"/>
                <w:cs/>
              </w:rPr>
            </w:pPr>
            <w:r w:rsidRPr="0068692C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68692C">
              <w:rPr>
                <w:rFonts w:ascii="Angsana New" w:hAnsi="Angsana New"/>
                <w:sz w:val="24"/>
                <w:szCs w:val="24"/>
              </w:rPr>
              <w:tab/>
            </w:r>
            <w:r w:rsidRPr="0068692C">
              <w:rPr>
                <w:rFonts w:ascii="Angsana New" w:hAnsi="Angsana New"/>
                <w:sz w:val="24"/>
                <w:szCs w:val="24"/>
                <w:cs/>
              </w:rPr>
              <w:t>การแก้ไขโครงการผลประโยชน์หลังออกจากงาน</w:t>
            </w:r>
          </w:p>
        </w:tc>
        <w:tc>
          <w:tcPr>
            <w:tcW w:w="992" w:type="dxa"/>
            <w:vAlign w:val="bottom"/>
          </w:tcPr>
          <w:p w:rsidR="00D47A1E" w:rsidRPr="0068692C" w:rsidRDefault="0068692C" w:rsidP="004000C1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21" w:right="170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69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:rsidR="00D47A1E" w:rsidRPr="0068692C" w:rsidRDefault="00D47A1E" w:rsidP="004000C1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:rsidR="00D47A1E" w:rsidRPr="0068692C" w:rsidRDefault="00EF0244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692C">
              <w:rPr>
                <w:rFonts w:ascii="Angsana New" w:hAnsi="Angsana New"/>
                <w:sz w:val="24"/>
                <w:szCs w:val="24"/>
              </w:rPr>
              <w:t>2,048</w:t>
            </w:r>
          </w:p>
        </w:tc>
        <w:tc>
          <w:tcPr>
            <w:tcW w:w="134" w:type="dxa"/>
          </w:tcPr>
          <w:p w:rsidR="00D47A1E" w:rsidRPr="0068692C" w:rsidRDefault="00D47A1E" w:rsidP="004000C1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vAlign w:val="bottom"/>
          </w:tcPr>
          <w:p w:rsidR="00D47A1E" w:rsidRPr="0068692C" w:rsidRDefault="00EF1B85" w:rsidP="004000C1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21" w:right="22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692C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8" w:type="dxa"/>
          </w:tcPr>
          <w:p w:rsidR="00D47A1E" w:rsidRPr="0068692C" w:rsidRDefault="00D47A1E" w:rsidP="004000C1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:rsidR="00D47A1E" w:rsidRPr="0068692C" w:rsidRDefault="00D47A1E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692C">
              <w:rPr>
                <w:rFonts w:ascii="Angsana New" w:hAnsi="Angsana New"/>
                <w:sz w:val="24"/>
                <w:szCs w:val="24"/>
              </w:rPr>
              <w:t>1,954</w:t>
            </w:r>
          </w:p>
        </w:tc>
      </w:tr>
      <w:tr w:rsidR="00D47A1E" w:rsidRPr="0068692C" w:rsidTr="003D6D7D">
        <w:trPr>
          <w:cantSplit/>
        </w:trPr>
        <w:tc>
          <w:tcPr>
            <w:tcW w:w="3969" w:type="dxa"/>
          </w:tcPr>
          <w:p w:rsidR="00D47A1E" w:rsidRPr="0068692C" w:rsidRDefault="00EF0244" w:rsidP="004000C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70" w:hanging="170"/>
              <w:rPr>
                <w:rFonts w:ascii="Angsana New" w:hAnsi="Angsana New"/>
                <w:sz w:val="24"/>
                <w:szCs w:val="24"/>
                <w:cs/>
              </w:rPr>
            </w:pPr>
            <w:r w:rsidRPr="0068692C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ประมาณการหนี้สินผลประโยชน์พนักงาน</w:t>
            </w:r>
            <w:r w:rsidR="00822C9D" w:rsidRPr="0068692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D47A1E" w:rsidRPr="0068692C">
              <w:rPr>
                <w:rFonts w:ascii="Angsana New" w:hAnsi="Angsana New"/>
                <w:sz w:val="24"/>
                <w:szCs w:val="24"/>
                <w:cs/>
              </w:rPr>
              <w:t>ณ วันส</w:t>
            </w:r>
            <w:r w:rsidR="00D47A1E" w:rsidRPr="0068692C">
              <w:rPr>
                <w:rFonts w:ascii="Angsana New" w:hAnsi="Angsana New" w:hint="cs"/>
                <w:sz w:val="24"/>
                <w:szCs w:val="24"/>
                <w:cs/>
              </w:rPr>
              <w:t>ิ้นงวด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47A1E" w:rsidRPr="0068692C" w:rsidRDefault="0068692C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692C">
              <w:rPr>
                <w:rFonts w:ascii="Angsana New" w:hAnsi="Angsana New"/>
                <w:sz w:val="24"/>
                <w:szCs w:val="24"/>
              </w:rPr>
              <w:t>11,890</w:t>
            </w:r>
          </w:p>
        </w:tc>
        <w:tc>
          <w:tcPr>
            <w:tcW w:w="137" w:type="dxa"/>
          </w:tcPr>
          <w:p w:rsidR="00D47A1E" w:rsidRPr="0068692C" w:rsidRDefault="00D47A1E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47A1E" w:rsidRPr="0068692C" w:rsidRDefault="00D47A1E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692C">
              <w:rPr>
                <w:rFonts w:ascii="Angsana New" w:hAnsi="Angsana New"/>
                <w:sz w:val="24"/>
                <w:szCs w:val="24"/>
              </w:rPr>
              <w:t>11,952</w:t>
            </w:r>
          </w:p>
        </w:tc>
        <w:tc>
          <w:tcPr>
            <w:tcW w:w="134" w:type="dxa"/>
            <w:vAlign w:val="bottom"/>
          </w:tcPr>
          <w:p w:rsidR="00D47A1E" w:rsidRPr="0068692C" w:rsidRDefault="00D47A1E" w:rsidP="004000C1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ind w:right="-199"/>
              <w:jc w:val="righ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47A1E" w:rsidRPr="0068692C" w:rsidRDefault="00EF1B85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692C">
              <w:rPr>
                <w:rFonts w:ascii="Angsana New" w:hAnsi="Angsana New"/>
                <w:sz w:val="24"/>
                <w:szCs w:val="24"/>
              </w:rPr>
              <w:t>11,068</w:t>
            </w:r>
          </w:p>
        </w:tc>
        <w:tc>
          <w:tcPr>
            <w:tcW w:w="138" w:type="dxa"/>
            <w:vAlign w:val="bottom"/>
          </w:tcPr>
          <w:p w:rsidR="00D47A1E" w:rsidRPr="0068692C" w:rsidRDefault="00D47A1E" w:rsidP="004000C1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47A1E" w:rsidRPr="0068692C" w:rsidRDefault="00D47A1E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692C">
              <w:rPr>
                <w:rFonts w:ascii="Angsana New" w:hAnsi="Angsana New"/>
                <w:sz w:val="24"/>
                <w:szCs w:val="24"/>
              </w:rPr>
              <w:t>10,354</w:t>
            </w:r>
          </w:p>
        </w:tc>
      </w:tr>
    </w:tbl>
    <w:p w:rsidR="00FB087F" w:rsidRDefault="00FB087F" w:rsidP="00306E92">
      <w:pPr>
        <w:tabs>
          <w:tab w:val="left" w:pos="284"/>
          <w:tab w:val="left" w:pos="851"/>
          <w:tab w:val="left" w:pos="1418"/>
        </w:tabs>
        <w:spacing w:line="240" w:lineRule="exact"/>
        <w:ind w:firstLine="851"/>
        <w:jc w:val="thaiDistribute"/>
        <w:rPr>
          <w:rFonts w:ascii="Angsana New" w:hAnsi="Angsana New"/>
          <w:sz w:val="32"/>
          <w:szCs w:val="32"/>
          <w:u w:val="single"/>
        </w:rPr>
      </w:pPr>
    </w:p>
    <w:p w:rsidR="00F63B43" w:rsidRDefault="00F63B43" w:rsidP="00F63B43">
      <w:pPr>
        <w:tabs>
          <w:tab w:val="left" w:pos="284"/>
          <w:tab w:val="left" w:pos="851"/>
          <w:tab w:val="left" w:pos="1418"/>
        </w:tabs>
        <w:spacing w:line="360" w:lineRule="exact"/>
        <w:ind w:firstLine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3D3672">
        <w:rPr>
          <w:rFonts w:ascii="Angsana New" w:hAnsi="Angsana New"/>
          <w:sz w:val="32"/>
          <w:szCs w:val="32"/>
          <w:u w:val="single"/>
          <w:cs/>
        </w:rPr>
        <w:lastRenderedPageBreak/>
        <w:t>ค่าใช้จ่ายที่รับรู้ในงบกำไรขาดทุนเบ็ดเสร็จ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5"/>
        <w:gridCol w:w="142"/>
        <w:gridCol w:w="1276"/>
        <w:gridCol w:w="142"/>
        <w:gridCol w:w="1275"/>
        <w:gridCol w:w="143"/>
        <w:gridCol w:w="1275"/>
      </w:tblGrid>
      <w:tr w:rsidR="00F63B43" w:rsidRPr="005F0B8C" w:rsidTr="00306E92">
        <w:trPr>
          <w:cantSplit/>
        </w:trPr>
        <w:tc>
          <w:tcPr>
            <w:tcW w:w="2835" w:type="dxa"/>
          </w:tcPr>
          <w:p w:rsidR="00F63B43" w:rsidRPr="005F0B8C" w:rsidRDefault="00F63B43" w:rsidP="00306E9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D3672">
              <w:rPr>
                <w:rFonts w:ascii="Angsana New" w:hAnsi="Angsana New"/>
                <w:sz w:val="32"/>
                <w:szCs w:val="32"/>
              </w:rPr>
              <w:tab/>
            </w:r>
            <w:r w:rsidRPr="003D367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F63B43" w:rsidRPr="003D3672" w:rsidRDefault="00F63B43" w:rsidP="00306E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3D367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63B43" w:rsidRPr="005F0B8C" w:rsidTr="00306E92">
        <w:trPr>
          <w:cantSplit/>
        </w:trPr>
        <w:tc>
          <w:tcPr>
            <w:tcW w:w="2835" w:type="dxa"/>
          </w:tcPr>
          <w:p w:rsidR="00F63B43" w:rsidRPr="005F0B8C" w:rsidRDefault="00F63B43" w:rsidP="00306E9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F63B43" w:rsidRPr="003D3672" w:rsidRDefault="00F63B43" w:rsidP="00306E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367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5F0B8C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</w:tr>
      <w:tr w:rsidR="00F63B43" w:rsidRPr="005F0B8C" w:rsidTr="00306E92">
        <w:trPr>
          <w:cantSplit/>
        </w:trPr>
        <w:tc>
          <w:tcPr>
            <w:tcW w:w="2835" w:type="dxa"/>
          </w:tcPr>
          <w:p w:rsidR="00F63B43" w:rsidRPr="005F0B8C" w:rsidRDefault="00F63B43" w:rsidP="00306E9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63B43" w:rsidRPr="005F0B8C" w:rsidRDefault="00F63B43" w:rsidP="00306E92">
            <w:pPr>
              <w:pStyle w:val="BlockText"/>
              <w:tabs>
                <w:tab w:val="left" w:pos="6804"/>
              </w:tabs>
              <w:spacing w:before="0" w:line="320" w:lineRule="exact"/>
              <w:ind w:left="-108" w:right="-10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67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:rsidR="00F63B43" w:rsidRPr="005F0B8C" w:rsidRDefault="00F63B43" w:rsidP="00306E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5F0B8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2" w:type="dxa"/>
          </w:tcPr>
          <w:p w:rsidR="00F63B43" w:rsidRPr="005F0B8C" w:rsidRDefault="00F63B43" w:rsidP="00306E9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:rsidR="00F63B43" w:rsidRPr="005F0B8C" w:rsidRDefault="00F63B43" w:rsidP="00306E92">
            <w:pPr>
              <w:pStyle w:val="BlockText"/>
              <w:tabs>
                <w:tab w:val="left" w:pos="6804"/>
              </w:tabs>
              <w:spacing w:before="0" w:line="320" w:lineRule="exact"/>
              <w:ind w:left="-108" w:right="-10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67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สำหรับงวดหกเดือนสิ้นสุด</w:t>
            </w:r>
          </w:p>
          <w:p w:rsidR="00F63B43" w:rsidRPr="005F0B8C" w:rsidRDefault="00F63B43" w:rsidP="00306E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5F0B8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F63B43" w:rsidRPr="005F0B8C" w:rsidTr="00306E92">
        <w:trPr>
          <w:cantSplit/>
        </w:trPr>
        <w:tc>
          <w:tcPr>
            <w:tcW w:w="2835" w:type="dxa"/>
          </w:tcPr>
          <w:p w:rsidR="00F63B43" w:rsidRPr="003D3672" w:rsidRDefault="00F63B43" w:rsidP="00306E92">
            <w:pPr>
              <w:tabs>
                <w:tab w:val="clear" w:pos="6322"/>
                <w:tab w:val="left" w:pos="284"/>
                <w:tab w:val="left" w:pos="851"/>
                <w:tab w:val="left" w:pos="1418"/>
                <w:tab w:val="left" w:pos="22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F63B43" w:rsidRPr="00436036" w:rsidRDefault="00F63B43" w:rsidP="00306E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:rsidR="00F63B43" w:rsidRPr="005F0B8C" w:rsidRDefault="00F63B43" w:rsidP="00306E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F63B43" w:rsidRPr="005F0B8C" w:rsidRDefault="00F63B43" w:rsidP="00306E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</w:tcPr>
          <w:p w:rsidR="00F63B43" w:rsidRPr="005F0B8C" w:rsidRDefault="00F63B43" w:rsidP="00306E9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19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F63B43" w:rsidRPr="00436036" w:rsidRDefault="00F63B43" w:rsidP="00306E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3" w:type="dxa"/>
          </w:tcPr>
          <w:p w:rsidR="00F63B43" w:rsidRPr="005F0B8C" w:rsidRDefault="00F63B43" w:rsidP="00306E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F63B43" w:rsidRPr="005F0B8C" w:rsidRDefault="00F63B43" w:rsidP="00306E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8692C" w:rsidRPr="005F0B8C" w:rsidTr="00306E92">
        <w:trPr>
          <w:cantSplit/>
        </w:trPr>
        <w:tc>
          <w:tcPr>
            <w:tcW w:w="2835" w:type="dxa"/>
          </w:tcPr>
          <w:p w:rsidR="0068692C" w:rsidRPr="003D3672" w:rsidRDefault="0068692C" w:rsidP="0068692C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68692C" w:rsidRDefault="0068692C" w:rsidP="006869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68692C" w:rsidRPr="005F0B8C" w:rsidRDefault="0068692C" w:rsidP="0068692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68692C" w:rsidRDefault="0068692C" w:rsidP="006869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2,048</w:t>
            </w:r>
          </w:p>
        </w:tc>
        <w:tc>
          <w:tcPr>
            <w:tcW w:w="142" w:type="dxa"/>
          </w:tcPr>
          <w:p w:rsidR="0068692C" w:rsidRPr="005F0B8C" w:rsidRDefault="0068692C" w:rsidP="006869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19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68692C" w:rsidRDefault="0068692C" w:rsidP="006869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:rsidR="0068692C" w:rsidRPr="005F0B8C" w:rsidRDefault="0068692C" w:rsidP="0068692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68692C" w:rsidRDefault="0068692C" w:rsidP="006869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2,048</w:t>
            </w:r>
          </w:p>
        </w:tc>
      </w:tr>
      <w:tr w:rsidR="0068692C" w:rsidRPr="005F0B8C" w:rsidTr="00306E92">
        <w:trPr>
          <w:cantSplit/>
        </w:trPr>
        <w:tc>
          <w:tcPr>
            <w:tcW w:w="2835" w:type="dxa"/>
          </w:tcPr>
          <w:p w:rsidR="0068692C" w:rsidRPr="005F0B8C" w:rsidRDefault="0068692C" w:rsidP="0068692C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D3672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75" w:type="dxa"/>
          </w:tcPr>
          <w:p w:rsidR="0068692C" w:rsidRPr="005F0B8C" w:rsidRDefault="0068692C" w:rsidP="006869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388</w:t>
            </w:r>
          </w:p>
        </w:tc>
        <w:tc>
          <w:tcPr>
            <w:tcW w:w="142" w:type="dxa"/>
          </w:tcPr>
          <w:p w:rsidR="0068692C" w:rsidRPr="005F0B8C" w:rsidRDefault="0068692C" w:rsidP="0068692C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68692C" w:rsidRPr="005F0B8C" w:rsidRDefault="0068692C" w:rsidP="006869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433</w:t>
            </w:r>
          </w:p>
        </w:tc>
        <w:tc>
          <w:tcPr>
            <w:tcW w:w="142" w:type="dxa"/>
          </w:tcPr>
          <w:p w:rsidR="0068692C" w:rsidRPr="003D3672" w:rsidRDefault="0068692C" w:rsidP="006869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68692C" w:rsidRPr="005F0B8C" w:rsidRDefault="0068692C" w:rsidP="006869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781</w:t>
            </w:r>
          </w:p>
        </w:tc>
        <w:tc>
          <w:tcPr>
            <w:tcW w:w="143" w:type="dxa"/>
          </w:tcPr>
          <w:p w:rsidR="0068692C" w:rsidRPr="005F0B8C" w:rsidRDefault="0068692C" w:rsidP="0068692C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68692C" w:rsidRPr="005F0B8C" w:rsidRDefault="0068692C" w:rsidP="006869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737</w:t>
            </w:r>
          </w:p>
        </w:tc>
      </w:tr>
      <w:tr w:rsidR="0068692C" w:rsidRPr="005F0B8C" w:rsidTr="00306E92">
        <w:trPr>
          <w:cantSplit/>
        </w:trPr>
        <w:tc>
          <w:tcPr>
            <w:tcW w:w="2835" w:type="dxa"/>
          </w:tcPr>
          <w:p w:rsidR="0068692C" w:rsidRPr="005F0B8C" w:rsidRDefault="0068692C" w:rsidP="0068692C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D3672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68692C" w:rsidRPr="003D3672" w:rsidRDefault="0068692C" w:rsidP="006869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142" w:type="dxa"/>
          </w:tcPr>
          <w:p w:rsidR="0068692C" w:rsidRPr="005F0B8C" w:rsidRDefault="0068692C" w:rsidP="0068692C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68692C" w:rsidRPr="003D3672" w:rsidRDefault="0068692C" w:rsidP="006869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42" w:type="dxa"/>
          </w:tcPr>
          <w:p w:rsidR="0068692C" w:rsidRPr="003D3672" w:rsidRDefault="0068692C" w:rsidP="0068692C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68692C" w:rsidRPr="005F0B8C" w:rsidRDefault="0068692C" w:rsidP="006869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43" w:type="dxa"/>
          </w:tcPr>
          <w:p w:rsidR="0068692C" w:rsidRPr="005F0B8C" w:rsidRDefault="0068692C" w:rsidP="0068692C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68692C" w:rsidRPr="005F0B8C" w:rsidRDefault="0068692C" w:rsidP="006869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</w:t>
            </w:r>
          </w:p>
        </w:tc>
      </w:tr>
      <w:tr w:rsidR="0068692C" w:rsidRPr="005F0B8C" w:rsidTr="00306E92">
        <w:trPr>
          <w:cantSplit/>
        </w:trPr>
        <w:tc>
          <w:tcPr>
            <w:tcW w:w="2835" w:type="dxa"/>
          </w:tcPr>
          <w:p w:rsidR="0068692C" w:rsidRPr="003D3672" w:rsidRDefault="0068692C" w:rsidP="0068692C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D367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68692C" w:rsidRPr="005F0B8C" w:rsidRDefault="0068692C" w:rsidP="006869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431</w:t>
            </w:r>
          </w:p>
        </w:tc>
        <w:tc>
          <w:tcPr>
            <w:tcW w:w="142" w:type="dxa"/>
          </w:tcPr>
          <w:p w:rsidR="0068692C" w:rsidRPr="005F0B8C" w:rsidRDefault="0068692C" w:rsidP="0068692C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68692C" w:rsidRPr="005F0B8C" w:rsidRDefault="0068692C" w:rsidP="006869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2,551</w:t>
            </w:r>
          </w:p>
        </w:tc>
        <w:tc>
          <w:tcPr>
            <w:tcW w:w="142" w:type="dxa"/>
          </w:tcPr>
          <w:p w:rsidR="0068692C" w:rsidRPr="003D3672" w:rsidRDefault="0068692C" w:rsidP="0068692C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68692C" w:rsidRPr="005F0B8C" w:rsidRDefault="0068692C" w:rsidP="006869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861</w:t>
            </w:r>
          </w:p>
        </w:tc>
        <w:tc>
          <w:tcPr>
            <w:tcW w:w="143" w:type="dxa"/>
          </w:tcPr>
          <w:p w:rsidR="0068692C" w:rsidRPr="005F0B8C" w:rsidRDefault="0068692C" w:rsidP="0068692C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68692C" w:rsidRPr="005F0B8C" w:rsidRDefault="0068692C" w:rsidP="006869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2,900</w:t>
            </w:r>
          </w:p>
        </w:tc>
      </w:tr>
    </w:tbl>
    <w:p w:rsidR="00F63B43" w:rsidRDefault="00F63B43" w:rsidP="00F63B43">
      <w:pPr>
        <w:tabs>
          <w:tab w:val="clear" w:pos="227"/>
          <w:tab w:val="clear" w:pos="454"/>
          <w:tab w:val="clear" w:pos="680"/>
          <w:tab w:val="clear" w:pos="907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5"/>
        <w:gridCol w:w="142"/>
        <w:gridCol w:w="1276"/>
        <w:gridCol w:w="143"/>
        <w:gridCol w:w="1274"/>
      </w:tblGrid>
      <w:tr w:rsidR="00F63B43" w:rsidRPr="00436036" w:rsidTr="00306E92">
        <w:trPr>
          <w:cantSplit/>
        </w:trPr>
        <w:tc>
          <w:tcPr>
            <w:tcW w:w="2835" w:type="dxa"/>
          </w:tcPr>
          <w:p w:rsidR="00F63B43" w:rsidRPr="00436036" w:rsidRDefault="00F63B43" w:rsidP="00306E9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F63B43" w:rsidRPr="003D3672" w:rsidRDefault="00F63B43" w:rsidP="00306E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367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3D367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63B43" w:rsidRPr="00436036" w:rsidTr="00306E92">
        <w:trPr>
          <w:cantSplit/>
        </w:trPr>
        <w:tc>
          <w:tcPr>
            <w:tcW w:w="2835" w:type="dxa"/>
          </w:tcPr>
          <w:p w:rsidR="00F63B43" w:rsidRPr="00436036" w:rsidRDefault="00F63B43" w:rsidP="00306E9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F63B43" w:rsidRPr="003D3672" w:rsidRDefault="00F63B43" w:rsidP="00306E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367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 w:rsidRPr="00436036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</w:tr>
      <w:tr w:rsidR="00F63B43" w:rsidRPr="00DC5002" w:rsidTr="00306E92">
        <w:trPr>
          <w:cantSplit/>
          <w:trHeight w:val="405"/>
        </w:trPr>
        <w:tc>
          <w:tcPr>
            <w:tcW w:w="2835" w:type="dxa"/>
          </w:tcPr>
          <w:p w:rsidR="00F63B43" w:rsidRPr="00DC5002" w:rsidRDefault="00F63B43" w:rsidP="00306E9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63B43" w:rsidRPr="00DC5002" w:rsidRDefault="00F63B43" w:rsidP="00306E92">
            <w:pPr>
              <w:pStyle w:val="BlockText"/>
              <w:tabs>
                <w:tab w:val="left" w:pos="6804"/>
              </w:tabs>
              <w:spacing w:before="0" w:line="320" w:lineRule="exact"/>
              <w:ind w:left="-108" w:right="-10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0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:rsidR="00F63B43" w:rsidRPr="00DC5002" w:rsidRDefault="00F63B43" w:rsidP="00306E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002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DC500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C500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2" w:type="dxa"/>
          </w:tcPr>
          <w:p w:rsidR="00F63B43" w:rsidRPr="00DC5002" w:rsidRDefault="00F63B43" w:rsidP="00306E9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:rsidR="00F63B43" w:rsidRPr="00DC5002" w:rsidRDefault="00F63B43" w:rsidP="00306E92">
            <w:pPr>
              <w:pStyle w:val="BlockText"/>
              <w:tabs>
                <w:tab w:val="left" w:pos="6804"/>
              </w:tabs>
              <w:spacing w:before="0" w:line="320" w:lineRule="exact"/>
              <w:ind w:left="-108" w:right="-10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0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สำหรับงวดหกเดือนสิ้นสุด</w:t>
            </w:r>
          </w:p>
          <w:p w:rsidR="00F63B43" w:rsidRPr="00DC5002" w:rsidRDefault="00F63B43" w:rsidP="00306E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5002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DC500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C500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F63B43" w:rsidRPr="00436036" w:rsidTr="00306E92">
        <w:trPr>
          <w:cantSplit/>
        </w:trPr>
        <w:tc>
          <w:tcPr>
            <w:tcW w:w="2835" w:type="dxa"/>
          </w:tcPr>
          <w:p w:rsidR="00F63B43" w:rsidRPr="003D3672" w:rsidRDefault="00F63B43" w:rsidP="00306E9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F63B43" w:rsidRPr="00436036" w:rsidRDefault="00F63B43" w:rsidP="00306E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:rsidR="00F63B43" w:rsidRPr="00436036" w:rsidRDefault="00F63B43" w:rsidP="00306E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F63B43" w:rsidRPr="00436036" w:rsidRDefault="00F63B43" w:rsidP="00306E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</w:tcPr>
          <w:p w:rsidR="00F63B43" w:rsidRPr="00436036" w:rsidRDefault="00F63B43" w:rsidP="00306E9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19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F63B43" w:rsidRPr="00436036" w:rsidRDefault="00F63B43" w:rsidP="00306E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3" w:type="dxa"/>
          </w:tcPr>
          <w:p w:rsidR="00F63B43" w:rsidRPr="00436036" w:rsidRDefault="00F63B43" w:rsidP="00306E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:rsidR="00F63B43" w:rsidRPr="00436036" w:rsidRDefault="00F63B43" w:rsidP="00306E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8692C" w:rsidRPr="00436036" w:rsidTr="00306E92">
        <w:trPr>
          <w:cantSplit/>
        </w:trPr>
        <w:tc>
          <w:tcPr>
            <w:tcW w:w="2835" w:type="dxa"/>
          </w:tcPr>
          <w:p w:rsidR="0068692C" w:rsidRPr="003D3672" w:rsidRDefault="0068692C" w:rsidP="0068692C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276" w:type="dxa"/>
          </w:tcPr>
          <w:p w:rsidR="0068692C" w:rsidRDefault="0068692C" w:rsidP="006869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68692C" w:rsidRPr="00436036" w:rsidRDefault="0068692C" w:rsidP="0068692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68692C" w:rsidRDefault="0068692C" w:rsidP="006869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1,954</w:t>
            </w:r>
          </w:p>
        </w:tc>
        <w:tc>
          <w:tcPr>
            <w:tcW w:w="142" w:type="dxa"/>
          </w:tcPr>
          <w:p w:rsidR="0068692C" w:rsidRPr="00436036" w:rsidRDefault="0068692C" w:rsidP="006869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19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68692C" w:rsidRDefault="0068692C" w:rsidP="006869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:rsidR="0068692C" w:rsidRPr="00436036" w:rsidRDefault="0068692C" w:rsidP="0068692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:rsidR="0068692C" w:rsidRDefault="0068692C" w:rsidP="006869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112E">
              <w:rPr>
                <w:rFonts w:ascii="Angsana New" w:hAnsi="Angsana New"/>
                <w:sz w:val="28"/>
                <w:szCs w:val="28"/>
              </w:rPr>
              <w:t>1,954</w:t>
            </w:r>
          </w:p>
        </w:tc>
      </w:tr>
      <w:tr w:rsidR="0068692C" w:rsidRPr="00436036" w:rsidTr="00306E92">
        <w:trPr>
          <w:cantSplit/>
        </w:trPr>
        <w:tc>
          <w:tcPr>
            <w:tcW w:w="2835" w:type="dxa"/>
          </w:tcPr>
          <w:p w:rsidR="0068692C" w:rsidRPr="005F0B8C" w:rsidRDefault="0068692C" w:rsidP="0068692C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D3672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76" w:type="dxa"/>
          </w:tcPr>
          <w:p w:rsidR="0068692C" w:rsidRPr="005F0B8C" w:rsidRDefault="0068692C" w:rsidP="006869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328</w:t>
            </w:r>
          </w:p>
        </w:tc>
        <w:tc>
          <w:tcPr>
            <w:tcW w:w="142" w:type="dxa"/>
          </w:tcPr>
          <w:p w:rsidR="0068692C" w:rsidRPr="00436036" w:rsidRDefault="0068692C" w:rsidP="0068692C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68692C" w:rsidRPr="00436036" w:rsidRDefault="0068692C" w:rsidP="006869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332</w:t>
            </w:r>
          </w:p>
        </w:tc>
        <w:tc>
          <w:tcPr>
            <w:tcW w:w="142" w:type="dxa"/>
          </w:tcPr>
          <w:p w:rsidR="0068692C" w:rsidRPr="003D3672" w:rsidRDefault="0068692C" w:rsidP="006869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68692C" w:rsidRPr="005F0B8C" w:rsidRDefault="0068692C" w:rsidP="006869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6D0E">
              <w:rPr>
                <w:rFonts w:ascii="Angsana New" w:hAnsi="Angsana New"/>
                <w:sz w:val="28"/>
                <w:szCs w:val="28"/>
              </w:rPr>
              <w:t>655</w:t>
            </w:r>
          </w:p>
        </w:tc>
        <w:tc>
          <w:tcPr>
            <w:tcW w:w="143" w:type="dxa"/>
          </w:tcPr>
          <w:p w:rsidR="0068692C" w:rsidRPr="00436036" w:rsidRDefault="0068692C" w:rsidP="0068692C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:rsidR="0068692C" w:rsidRPr="005F0B8C" w:rsidRDefault="0068692C" w:rsidP="006869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112E">
              <w:rPr>
                <w:rFonts w:ascii="Angsana New" w:hAnsi="Angsana New"/>
                <w:sz w:val="28"/>
                <w:szCs w:val="28"/>
              </w:rPr>
              <w:t>545</w:t>
            </w:r>
          </w:p>
        </w:tc>
      </w:tr>
      <w:tr w:rsidR="0068692C" w:rsidRPr="00436036" w:rsidTr="00306E92">
        <w:trPr>
          <w:cantSplit/>
        </w:trPr>
        <w:tc>
          <w:tcPr>
            <w:tcW w:w="2835" w:type="dxa"/>
          </w:tcPr>
          <w:p w:rsidR="0068692C" w:rsidRPr="005F0B8C" w:rsidRDefault="0068692C" w:rsidP="0068692C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D3672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68692C" w:rsidRPr="005F0B8C" w:rsidRDefault="0068692C" w:rsidP="006869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42" w:type="dxa"/>
          </w:tcPr>
          <w:p w:rsidR="0068692C" w:rsidRPr="00436036" w:rsidRDefault="0068692C" w:rsidP="0068692C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68692C" w:rsidRPr="003D3672" w:rsidRDefault="0068692C" w:rsidP="006869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42" w:type="dxa"/>
          </w:tcPr>
          <w:p w:rsidR="0068692C" w:rsidRPr="003D3672" w:rsidRDefault="0068692C" w:rsidP="0068692C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68692C" w:rsidRPr="005F0B8C" w:rsidRDefault="0068692C" w:rsidP="006869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43" w:type="dxa"/>
          </w:tcPr>
          <w:p w:rsidR="0068692C" w:rsidRPr="00436036" w:rsidRDefault="0068692C" w:rsidP="0068692C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:rsidR="0068692C" w:rsidRPr="005F0B8C" w:rsidRDefault="0068692C" w:rsidP="006869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112E">
              <w:rPr>
                <w:rFonts w:ascii="Angsana New" w:hAnsi="Angsana New"/>
                <w:sz w:val="28"/>
                <w:szCs w:val="28"/>
              </w:rPr>
              <w:t>101</w:t>
            </w:r>
          </w:p>
        </w:tc>
      </w:tr>
      <w:tr w:rsidR="0068692C" w:rsidRPr="00436036" w:rsidTr="00306E92">
        <w:trPr>
          <w:cantSplit/>
        </w:trPr>
        <w:tc>
          <w:tcPr>
            <w:tcW w:w="2835" w:type="dxa"/>
          </w:tcPr>
          <w:p w:rsidR="0068692C" w:rsidRPr="003D3672" w:rsidRDefault="0068692C" w:rsidP="0068692C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D367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68692C" w:rsidRPr="005F0B8C" w:rsidRDefault="0068692C" w:rsidP="006869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362</w:t>
            </w:r>
          </w:p>
        </w:tc>
        <w:tc>
          <w:tcPr>
            <w:tcW w:w="142" w:type="dxa"/>
          </w:tcPr>
          <w:p w:rsidR="0068692C" w:rsidRPr="00436036" w:rsidRDefault="0068692C" w:rsidP="0068692C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68692C" w:rsidRPr="00436036" w:rsidRDefault="0068692C" w:rsidP="006869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2,348</w:t>
            </w:r>
          </w:p>
        </w:tc>
        <w:tc>
          <w:tcPr>
            <w:tcW w:w="142" w:type="dxa"/>
          </w:tcPr>
          <w:p w:rsidR="0068692C" w:rsidRPr="003D3672" w:rsidRDefault="0068692C" w:rsidP="0068692C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68692C" w:rsidRPr="005F0B8C" w:rsidRDefault="0068692C" w:rsidP="006869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724</w:t>
            </w:r>
          </w:p>
        </w:tc>
        <w:tc>
          <w:tcPr>
            <w:tcW w:w="143" w:type="dxa"/>
          </w:tcPr>
          <w:p w:rsidR="0068692C" w:rsidRPr="00436036" w:rsidRDefault="0068692C" w:rsidP="0068692C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:rsidR="0068692C" w:rsidRPr="005F0B8C" w:rsidRDefault="0068692C" w:rsidP="006869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112E">
              <w:rPr>
                <w:rFonts w:ascii="Angsana New" w:hAnsi="Angsana New"/>
                <w:sz w:val="28"/>
                <w:szCs w:val="28"/>
              </w:rPr>
              <w:t>2,600</w:t>
            </w:r>
          </w:p>
        </w:tc>
      </w:tr>
    </w:tbl>
    <w:p w:rsidR="0068692C" w:rsidRDefault="0068692C" w:rsidP="0068692C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sz w:val="32"/>
          <w:szCs w:val="32"/>
          <w:u w:val="single"/>
        </w:rPr>
      </w:pPr>
    </w:p>
    <w:p w:rsidR="00F63B43" w:rsidRDefault="00F63B43" w:rsidP="0068692C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>ข้อสมมติหลักในการประมาณการตามหลักการคณิตศาสตร์ประกันภัย</w:t>
      </w:r>
    </w:p>
    <w:p w:rsidR="00F63B43" w:rsidRPr="00F63B43" w:rsidRDefault="00F63B43" w:rsidP="0068692C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3D3672">
        <w:rPr>
          <w:rFonts w:ascii="Angsana New" w:hAnsi="Angsana New"/>
          <w:sz w:val="32"/>
          <w:szCs w:val="32"/>
          <w:cs/>
        </w:rPr>
        <w:t>สำหรับงวด</w:t>
      </w:r>
      <w:r w:rsidRPr="003D3672">
        <w:rPr>
          <w:rFonts w:ascii="Angsana New" w:hAnsi="Angsana New" w:hint="cs"/>
          <w:sz w:val="32"/>
          <w:szCs w:val="32"/>
          <w:cs/>
        </w:rPr>
        <w:t>หก</w:t>
      </w:r>
      <w:r w:rsidRPr="003D367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>30</w:t>
      </w:r>
      <w:r w:rsidRPr="003D3672">
        <w:rPr>
          <w:rFonts w:ascii="Angsana New" w:hAnsi="Angsana New"/>
          <w:sz w:val="32"/>
          <w:szCs w:val="32"/>
          <w:cs/>
        </w:rPr>
        <w:t xml:space="preserve"> </w:t>
      </w:r>
      <w:r w:rsidRPr="003D3672">
        <w:rPr>
          <w:rFonts w:ascii="Angsana New" w:hAnsi="Angsana New" w:hint="cs"/>
          <w:sz w:val="32"/>
          <w:szCs w:val="32"/>
          <w:cs/>
        </w:rPr>
        <w:t>มิถุนายน</w:t>
      </w:r>
      <w:r w:rsidRPr="003D36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3D3672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2562</w:t>
      </w:r>
    </w:p>
    <w:tbl>
      <w:tblPr>
        <w:tblW w:w="8404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11"/>
        <w:gridCol w:w="1418"/>
        <w:gridCol w:w="141"/>
        <w:gridCol w:w="1418"/>
        <w:gridCol w:w="137"/>
        <w:gridCol w:w="1441"/>
        <w:gridCol w:w="134"/>
        <w:gridCol w:w="1495"/>
        <w:gridCol w:w="9"/>
      </w:tblGrid>
      <w:tr w:rsidR="00F63B43" w:rsidRPr="000B4F0C" w:rsidTr="001F0B6D">
        <w:trPr>
          <w:gridAfter w:val="1"/>
          <w:wAfter w:w="9" w:type="dxa"/>
          <w:trHeight w:val="60"/>
        </w:trPr>
        <w:tc>
          <w:tcPr>
            <w:tcW w:w="2211" w:type="dxa"/>
          </w:tcPr>
          <w:p w:rsidR="00F63B43" w:rsidRPr="000B4F0C" w:rsidRDefault="00F63B43" w:rsidP="001F0B6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84" w:type="dxa"/>
            <w:gridSpan w:val="7"/>
            <w:tcBorders>
              <w:bottom w:val="single" w:sz="6" w:space="0" w:color="auto"/>
            </w:tcBorders>
          </w:tcPr>
          <w:p w:rsidR="00F63B43" w:rsidRPr="003D3672" w:rsidRDefault="00F63B43" w:rsidP="001F0B6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ร้อยละ </w:t>
            </w:r>
          </w:p>
        </w:tc>
      </w:tr>
      <w:tr w:rsidR="00F63B43" w:rsidRPr="000B4F0C" w:rsidTr="001F0B6D">
        <w:trPr>
          <w:trHeight w:val="45"/>
        </w:trPr>
        <w:tc>
          <w:tcPr>
            <w:tcW w:w="2211" w:type="dxa"/>
          </w:tcPr>
          <w:p w:rsidR="00F63B43" w:rsidRPr="000B4F0C" w:rsidRDefault="00F63B43" w:rsidP="001F0B6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:rsidR="00F63B43" w:rsidRPr="000B4F0C" w:rsidRDefault="00F63B43" w:rsidP="001F0B6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7" w:type="dxa"/>
          </w:tcPr>
          <w:p w:rsidR="00F63B43" w:rsidRPr="000B4F0C" w:rsidRDefault="00F63B43" w:rsidP="001F0B6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79" w:type="dxa"/>
            <w:gridSpan w:val="4"/>
            <w:tcBorders>
              <w:bottom w:val="single" w:sz="6" w:space="0" w:color="auto"/>
            </w:tcBorders>
          </w:tcPr>
          <w:p w:rsidR="00F63B43" w:rsidRPr="003D3672" w:rsidRDefault="00F63B43" w:rsidP="001F0B6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367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63B43" w:rsidRPr="000B4F0C" w:rsidTr="001F0B6D">
        <w:tc>
          <w:tcPr>
            <w:tcW w:w="2211" w:type="dxa"/>
          </w:tcPr>
          <w:p w:rsidR="00F63B43" w:rsidRPr="000B4F0C" w:rsidRDefault="00F63B43" w:rsidP="00F63B4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63B43" w:rsidRPr="000B4F0C" w:rsidRDefault="00F63B43" w:rsidP="00F63B4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4F0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center"/>
          </w:tcPr>
          <w:p w:rsidR="00F63B43" w:rsidRPr="000B4F0C" w:rsidRDefault="00F63B43" w:rsidP="00F63B4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63B43" w:rsidRPr="000B4F0C" w:rsidRDefault="00F63B43" w:rsidP="00F63B4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4F0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:rsidR="00F63B43" w:rsidRPr="000B4F0C" w:rsidRDefault="00F63B43" w:rsidP="00F63B4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63B43" w:rsidRPr="000B4F0C" w:rsidRDefault="00F63B43" w:rsidP="00F63B4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4F0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:rsidR="00F63B43" w:rsidRPr="000B4F0C" w:rsidRDefault="00F63B43" w:rsidP="00F63B4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63B43" w:rsidRPr="000B4F0C" w:rsidRDefault="00F63B43" w:rsidP="00F63B4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4F0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2313D2" w:rsidRPr="000B4F0C" w:rsidTr="000130E2">
        <w:tc>
          <w:tcPr>
            <w:tcW w:w="2211" w:type="dxa"/>
          </w:tcPr>
          <w:p w:rsidR="002313D2" w:rsidRPr="003D3672" w:rsidRDefault="002313D2" w:rsidP="002313D2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2313D2" w:rsidRPr="00BB66EA" w:rsidRDefault="002313D2" w:rsidP="002313D2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33 </w:t>
            </w:r>
            <w:r w:rsidR="00306E92">
              <w:rPr>
                <w:rFonts w:asciiTheme="majorBidi" w:hAnsiTheme="majorBidi" w:cs="Angsana New" w:hint="cs"/>
                <w:sz w:val="26"/>
                <w:szCs w:val="26"/>
                <w:cs/>
                <w:lang w:val="en-US"/>
              </w:rPr>
              <w:t>-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</w:t>
            </w:r>
          </w:p>
        </w:tc>
        <w:tc>
          <w:tcPr>
            <w:tcW w:w="141" w:type="dxa"/>
          </w:tcPr>
          <w:p w:rsidR="002313D2" w:rsidRPr="000B4F0C" w:rsidRDefault="002313D2" w:rsidP="002313D2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</w:tcPr>
          <w:p w:rsidR="002313D2" w:rsidRPr="000B4F0C" w:rsidRDefault="002313D2" w:rsidP="002313D2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  <w:lang w:val="en-US"/>
              </w:rPr>
            </w:pP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2</w:t>
            </w:r>
            <w:r w:rsidRPr="003D3672">
              <w:rPr>
                <w:rFonts w:asciiTheme="majorBidi" w:hAnsiTheme="majorBidi" w:cs="Angsana New" w:hint="cs"/>
                <w:sz w:val="26"/>
                <w:szCs w:val="26"/>
                <w:cs/>
                <w:lang w:val="en-US"/>
              </w:rPr>
              <w:t>.</w:t>
            </w: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49</w:t>
            </w:r>
            <w:r w:rsidRPr="003D3672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 xml:space="preserve"> </w:t>
            </w:r>
            <w:r w:rsidRPr="003D3672">
              <w:rPr>
                <w:rFonts w:asciiTheme="majorBidi" w:hAnsiTheme="majorBidi" w:cs="Angsana New" w:hint="cs"/>
                <w:sz w:val="26"/>
                <w:szCs w:val="26"/>
                <w:cs/>
                <w:lang w:val="en-US"/>
              </w:rPr>
              <w:t>-</w:t>
            </w:r>
            <w:r w:rsidRPr="003D3672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 xml:space="preserve"> </w:t>
            </w: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2</w:t>
            </w:r>
            <w:r w:rsidRPr="003D3672">
              <w:rPr>
                <w:rFonts w:asciiTheme="majorBidi" w:hAnsiTheme="majorBidi" w:cs="Angsana New" w:hint="cs"/>
                <w:sz w:val="26"/>
                <w:szCs w:val="26"/>
                <w:cs/>
                <w:lang w:val="en-US"/>
              </w:rPr>
              <w:t>.</w:t>
            </w: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70</w:t>
            </w:r>
          </w:p>
        </w:tc>
        <w:tc>
          <w:tcPr>
            <w:tcW w:w="137" w:type="dxa"/>
          </w:tcPr>
          <w:p w:rsidR="002313D2" w:rsidRPr="003D3672" w:rsidRDefault="002313D2" w:rsidP="002313D2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</w:tcPr>
          <w:p w:rsidR="002313D2" w:rsidRPr="00BB66EA" w:rsidRDefault="002313D2" w:rsidP="002313D2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</w:p>
        </w:tc>
        <w:tc>
          <w:tcPr>
            <w:tcW w:w="134" w:type="dxa"/>
          </w:tcPr>
          <w:p w:rsidR="002313D2" w:rsidRPr="000B4F0C" w:rsidRDefault="002313D2" w:rsidP="002313D2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</w:tcBorders>
          </w:tcPr>
          <w:p w:rsidR="002313D2" w:rsidRPr="000B4F0C" w:rsidRDefault="002313D2" w:rsidP="002313D2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  <w:lang w:val="en-US"/>
              </w:rPr>
            </w:pP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2</w:t>
            </w:r>
            <w:r w:rsidRPr="003D3672">
              <w:rPr>
                <w:rFonts w:asciiTheme="majorBidi" w:hAnsiTheme="majorBidi" w:cs="Angsana New" w:hint="cs"/>
                <w:sz w:val="26"/>
                <w:szCs w:val="26"/>
                <w:cs/>
                <w:lang w:val="en-US"/>
              </w:rPr>
              <w:t>.</w:t>
            </w: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49</w:t>
            </w:r>
          </w:p>
        </w:tc>
      </w:tr>
      <w:tr w:rsidR="002313D2" w:rsidRPr="000B4F0C" w:rsidTr="000130E2">
        <w:tc>
          <w:tcPr>
            <w:tcW w:w="2211" w:type="dxa"/>
          </w:tcPr>
          <w:p w:rsidR="002313D2" w:rsidRPr="000B4F0C" w:rsidRDefault="002313D2" w:rsidP="002313D2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D367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18" w:type="dxa"/>
          </w:tcPr>
          <w:p w:rsidR="002313D2" w:rsidRPr="00BB66EA" w:rsidRDefault="002313D2" w:rsidP="002313D2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" w:type="dxa"/>
          </w:tcPr>
          <w:p w:rsidR="002313D2" w:rsidRPr="000B4F0C" w:rsidRDefault="002313D2" w:rsidP="002313D2">
            <w:pPr>
              <w:tabs>
                <w:tab w:val="clear" w:pos="907"/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:rsidR="002313D2" w:rsidRPr="000B4F0C" w:rsidRDefault="002313D2" w:rsidP="002313D2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Pr="003D3672">
              <w:rPr>
                <w:rFonts w:asciiTheme="majorBidi" w:hAnsiTheme="majorBidi" w:hint="cs"/>
                <w:sz w:val="26"/>
                <w:szCs w:val="26"/>
                <w:cs/>
              </w:rPr>
              <w:t>.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  <w:r w:rsidRPr="003D367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3D3672">
              <w:rPr>
                <w:rFonts w:asciiTheme="majorBidi" w:hAnsiTheme="majorBidi" w:hint="cs"/>
                <w:sz w:val="26"/>
                <w:szCs w:val="26"/>
                <w:cs/>
              </w:rPr>
              <w:t>-</w:t>
            </w:r>
            <w:r w:rsidRPr="003D367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3D3672">
              <w:rPr>
                <w:rFonts w:asciiTheme="majorBidi" w:hAnsiTheme="majorBidi" w:hint="cs"/>
                <w:sz w:val="26"/>
                <w:szCs w:val="26"/>
                <w:cs/>
              </w:rPr>
              <w:t>.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  <w:tc>
          <w:tcPr>
            <w:tcW w:w="137" w:type="dxa"/>
          </w:tcPr>
          <w:p w:rsidR="002313D2" w:rsidRPr="003D3672" w:rsidRDefault="002313D2" w:rsidP="002313D2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:rsidR="002313D2" w:rsidRPr="00BB66EA" w:rsidRDefault="002313D2" w:rsidP="002313D2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34" w:type="dxa"/>
          </w:tcPr>
          <w:p w:rsidR="002313D2" w:rsidRPr="000B4F0C" w:rsidRDefault="002313D2" w:rsidP="002313D2">
            <w:pPr>
              <w:tabs>
                <w:tab w:val="clear" w:pos="907"/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:rsidR="002313D2" w:rsidRPr="000B4F0C" w:rsidRDefault="002313D2" w:rsidP="002313D2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Pr="003D3672">
              <w:rPr>
                <w:rFonts w:asciiTheme="majorBidi" w:hAnsiTheme="majorBidi" w:hint="cs"/>
                <w:sz w:val="26"/>
                <w:szCs w:val="26"/>
                <w:cs/>
              </w:rPr>
              <w:t>.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  <w:r w:rsidRPr="003D367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3D3672">
              <w:rPr>
                <w:rFonts w:asciiTheme="majorBidi" w:hAnsiTheme="majorBidi" w:hint="cs"/>
                <w:sz w:val="26"/>
                <w:szCs w:val="26"/>
                <w:cs/>
              </w:rPr>
              <w:t>-</w:t>
            </w:r>
            <w:r w:rsidRPr="003D367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3D3672">
              <w:rPr>
                <w:rFonts w:asciiTheme="majorBidi" w:hAnsiTheme="majorBidi" w:hint="cs"/>
                <w:sz w:val="26"/>
                <w:szCs w:val="26"/>
                <w:cs/>
              </w:rPr>
              <w:t>.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</w:tr>
      <w:tr w:rsidR="002313D2" w:rsidRPr="000B4F0C" w:rsidTr="000130E2">
        <w:tc>
          <w:tcPr>
            <w:tcW w:w="2211" w:type="dxa"/>
          </w:tcPr>
          <w:p w:rsidR="002313D2" w:rsidRPr="000B4F0C" w:rsidRDefault="002313D2" w:rsidP="002313D2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D367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418" w:type="dxa"/>
          </w:tcPr>
          <w:p w:rsidR="002313D2" w:rsidRPr="000B4F0C" w:rsidRDefault="002313D2" w:rsidP="002313D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3D367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Pr="003D3672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0B4F0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3D367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" w:type="dxa"/>
          </w:tcPr>
          <w:p w:rsidR="002313D2" w:rsidRPr="000B4F0C" w:rsidRDefault="002313D2" w:rsidP="002313D2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:rsidR="002313D2" w:rsidRPr="000B4F0C" w:rsidRDefault="002313D2" w:rsidP="002313D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3D367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Pr="003D3672">
              <w:rPr>
                <w:rFonts w:asciiTheme="majorBidi" w:hAnsiTheme="majorBidi"/>
                <w:sz w:val="26"/>
                <w:szCs w:val="26"/>
                <w:cs/>
              </w:rPr>
              <w:t xml:space="preserve">-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3D367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37" w:type="dxa"/>
          </w:tcPr>
          <w:p w:rsidR="002313D2" w:rsidRPr="000B4F0C" w:rsidRDefault="002313D2" w:rsidP="002313D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:rsidR="002313D2" w:rsidRPr="000B4F0C" w:rsidRDefault="002313D2" w:rsidP="002313D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3D367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Pr="003D3672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D367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34" w:type="dxa"/>
          </w:tcPr>
          <w:p w:rsidR="002313D2" w:rsidRPr="000B4F0C" w:rsidRDefault="002313D2" w:rsidP="002313D2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:rsidR="002313D2" w:rsidRPr="000B4F0C" w:rsidRDefault="002313D2" w:rsidP="002313D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3D367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Pr="003D3672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 34</w:t>
            </w:r>
            <w:r w:rsidRPr="003D367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2313D2" w:rsidRPr="000B4F0C" w:rsidTr="000130E2">
        <w:tc>
          <w:tcPr>
            <w:tcW w:w="2211" w:type="dxa"/>
          </w:tcPr>
          <w:p w:rsidR="002313D2" w:rsidRPr="000B4F0C" w:rsidRDefault="002313D2" w:rsidP="002313D2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D367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อัตราทุพพลภาพ</w:t>
            </w:r>
          </w:p>
        </w:tc>
        <w:tc>
          <w:tcPr>
            <w:tcW w:w="1418" w:type="dxa"/>
          </w:tcPr>
          <w:p w:rsidR="002313D2" w:rsidRPr="000B4F0C" w:rsidRDefault="002313D2" w:rsidP="002313D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41" w:type="dxa"/>
          </w:tcPr>
          <w:p w:rsidR="002313D2" w:rsidRPr="000B4F0C" w:rsidRDefault="002313D2" w:rsidP="002313D2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2313D2" w:rsidRPr="000B4F0C" w:rsidRDefault="002313D2" w:rsidP="002313D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37" w:type="dxa"/>
          </w:tcPr>
          <w:p w:rsidR="002313D2" w:rsidRPr="000B4F0C" w:rsidRDefault="002313D2" w:rsidP="002313D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:rsidR="002313D2" w:rsidRPr="000B4F0C" w:rsidRDefault="002313D2" w:rsidP="002313D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34" w:type="dxa"/>
          </w:tcPr>
          <w:p w:rsidR="002313D2" w:rsidRPr="000B4F0C" w:rsidRDefault="002313D2" w:rsidP="002313D2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:rsidR="002313D2" w:rsidRPr="000B4F0C" w:rsidRDefault="002313D2" w:rsidP="002313D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</w:tr>
      <w:tr w:rsidR="002313D2" w:rsidRPr="000B4F0C" w:rsidTr="000130E2">
        <w:tc>
          <w:tcPr>
            <w:tcW w:w="2211" w:type="dxa"/>
          </w:tcPr>
          <w:p w:rsidR="002313D2" w:rsidRPr="000B4F0C" w:rsidRDefault="002313D2" w:rsidP="002313D2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D367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418" w:type="dxa"/>
          </w:tcPr>
          <w:p w:rsidR="002313D2" w:rsidRPr="000B4F0C" w:rsidRDefault="002313D2" w:rsidP="002313D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41" w:type="dxa"/>
          </w:tcPr>
          <w:p w:rsidR="002313D2" w:rsidRPr="000B4F0C" w:rsidRDefault="002313D2" w:rsidP="002313D2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2313D2" w:rsidRPr="000B4F0C" w:rsidRDefault="002313D2" w:rsidP="002313D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7" w:type="dxa"/>
          </w:tcPr>
          <w:p w:rsidR="002313D2" w:rsidRPr="000B4F0C" w:rsidRDefault="002313D2" w:rsidP="002313D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:rsidR="002313D2" w:rsidRPr="000B4F0C" w:rsidRDefault="002313D2" w:rsidP="002313D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4" w:type="dxa"/>
          </w:tcPr>
          <w:p w:rsidR="002313D2" w:rsidRPr="000B4F0C" w:rsidRDefault="002313D2" w:rsidP="002313D2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:rsidR="002313D2" w:rsidRPr="000B4F0C" w:rsidRDefault="002313D2" w:rsidP="002313D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36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</w:tbl>
    <w:p w:rsidR="002313D2" w:rsidRDefault="002313D2" w:rsidP="004850E3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bookmarkStart w:id="4" w:name="_Hlk6493688"/>
    </w:p>
    <w:p w:rsidR="0068692C" w:rsidRDefault="0068692C" w:rsidP="004850E3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68692C" w:rsidRDefault="0068692C" w:rsidP="004850E3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68692C" w:rsidRDefault="0068692C" w:rsidP="004850E3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68692C" w:rsidRDefault="0068692C" w:rsidP="004850E3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68692C" w:rsidRDefault="0068692C" w:rsidP="004850E3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68692C" w:rsidRDefault="0068692C" w:rsidP="004850E3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68692C" w:rsidRDefault="0068692C" w:rsidP="004850E3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bookmarkEnd w:id="4"/>
    <w:p w:rsidR="00DB121F" w:rsidRPr="00B779E6" w:rsidRDefault="00034980" w:rsidP="007923E5">
      <w:pPr>
        <w:pStyle w:val="PlainText"/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B779E6">
        <w:rPr>
          <w:rFonts w:ascii="Angsana New" w:hAnsi="Angsana New" w:hint="cs"/>
          <w:b/>
          <w:bCs/>
          <w:sz w:val="32"/>
          <w:szCs w:val="32"/>
          <w:lang w:val="en-US"/>
        </w:rPr>
        <w:lastRenderedPageBreak/>
        <w:t>2</w:t>
      </w:r>
      <w:r w:rsidR="002313D2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DB121F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DB121F" w:rsidRPr="00B779E6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DB121F">
        <w:rPr>
          <w:rFonts w:ascii="Angsana New" w:hAnsi="Angsana New"/>
          <w:b/>
          <w:bCs/>
          <w:sz w:val="32"/>
          <w:szCs w:val="32"/>
        </w:rPr>
        <w:tab/>
      </w:r>
      <w:r w:rsidR="00DB121F" w:rsidRPr="00B779E6">
        <w:rPr>
          <w:rFonts w:ascii="Angsana New" w:hAnsi="Angsana New"/>
          <w:b/>
          <w:bCs/>
          <w:sz w:val="32"/>
          <w:szCs w:val="32"/>
          <w:cs/>
          <w:lang w:val="en-US"/>
        </w:rPr>
        <w:t>ค่าใช้จ่ายภาษีเงินได้</w:t>
      </w:r>
    </w:p>
    <w:p w:rsidR="00DB121F" w:rsidRDefault="00DB121F" w:rsidP="007923E5">
      <w:pPr>
        <w:pStyle w:val="BodyTextIndent"/>
        <w:tabs>
          <w:tab w:val="clear" w:pos="907"/>
          <w:tab w:val="left" w:pos="284"/>
          <w:tab w:val="left" w:pos="851"/>
        </w:tabs>
        <w:spacing w:after="0"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B779E6">
        <w:rPr>
          <w:rFonts w:ascii="Angsana New" w:hAnsi="Angsana New"/>
          <w:sz w:val="32"/>
          <w:szCs w:val="32"/>
          <w:cs/>
        </w:rPr>
        <w:t>ส่วนประกอบหลักของค่าใช้จ่า</w:t>
      </w:r>
      <w:r w:rsidRPr="00B779E6">
        <w:rPr>
          <w:rFonts w:ascii="Angsana New" w:hAnsi="Angsana New" w:hint="cs"/>
          <w:sz w:val="32"/>
          <w:szCs w:val="32"/>
          <w:cs/>
        </w:rPr>
        <w:t>ย</w:t>
      </w:r>
      <w:r w:rsidRPr="00B779E6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6B3E90">
        <w:rPr>
          <w:rFonts w:ascii="Angsana New" w:hAnsi="Angsana New" w:hint="cs"/>
          <w:sz w:val="32"/>
          <w:szCs w:val="32"/>
          <w:cs/>
        </w:rPr>
        <w:t>หก</w:t>
      </w:r>
      <w:r w:rsidRPr="00B779E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>3</w:t>
      </w:r>
      <w:r w:rsidR="006B3E90">
        <w:rPr>
          <w:rFonts w:ascii="Angsana New" w:hAnsi="Angsana New"/>
          <w:sz w:val="32"/>
          <w:szCs w:val="32"/>
        </w:rPr>
        <w:t>0</w:t>
      </w:r>
      <w:r w:rsidRPr="00B779E6">
        <w:rPr>
          <w:rFonts w:ascii="Angsana New" w:hAnsi="Angsana New"/>
          <w:sz w:val="32"/>
          <w:szCs w:val="32"/>
          <w:cs/>
        </w:rPr>
        <w:t xml:space="preserve"> ม</w:t>
      </w:r>
      <w:r w:rsidR="006B3E90">
        <w:rPr>
          <w:rFonts w:ascii="Angsana New" w:hAnsi="Angsana New" w:hint="cs"/>
          <w:sz w:val="32"/>
          <w:szCs w:val="32"/>
          <w:cs/>
        </w:rPr>
        <w:t xml:space="preserve">ิถุนายน </w:t>
      </w:r>
      <w:r>
        <w:rPr>
          <w:rFonts w:ascii="Angsana New" w:hAnsi="Angsana New"/>
          <w:sz w:val="32"/>
          <w:szCs w:val="32"/>
        </w:rPr>
        <w:t>256</w:t>
      </w:r>
      <w:r w:rsidR="00C4576A">
        <w:rPr>
          <w:rFonts w:ascii="Angsana New" w:hAnsi="Angsana New"/>
          <w:sz w:val="32"/>
          <w:szCs w:val="32"/>
        </w:rPr>
        <w:t>3</w:t>
      </w:r>
      <w:r w:rsidRPr="00B779E6">
        <w:rPr>
          <w:rFonts w:ascii="Angsana New" w:hAnsi="Angsana New"/>
          <w:sz w:val="32"/>
          <w:szCs w:val="32"/>
          <w:cs/>
        </w:rPr>
        <w:t xml:space="preserve"> และ </w:t>
      </w:r>
      <w:r w:rsidRPr="00BF7E50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</w:t>
      </w:r>
      <w:r w:rsidR="00C4576A">
        <w:rPr>
          <w:rFonts w:ascii="Angsana New" w:hAnsi="Angsana New"/>
          <w:sz w:val="32"/>
          <w:szCs w:val="32"/>
        </w:rPr>
        <w:t>2</w:t>
      </w:r>
      <w:r w:rsidRPr="00B779E6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404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15"/>
        <w:gridCol w:w="493"/>
        <w:gridCol w:w="641"/>
        <w:gridCol w:w="134"/>
        <w:gridCol w:w="1136"/>
        <w:gridCol w:w="134"/>
        <w:gridCol w:w="1134"/>
        <w:gridCol w:w="134"/>
        <w:gridCol w:w="1083"/>
      </w:tblGrid>
      <w:tr w:rsidR="00DB121F" w:rsidRPr="00DB121F" w:rsidTr="00306E92">
        <w:trPr>
          <w:cantSplit/>
          <w:trHeight w:val="20"/>
        </w:trPr>
        <w:tc>
          <w:tcPr>
            <w:tcW w:w="3515" w:type="dxa"/>
          </w:tcPr>
          <w:p w:rsidR="00DB121F" w:rsidRPr="00DB121F" w:rsidRDefault="00DB121F" w:rsidP="004850E3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89" w:type="dxa"/>
            <w:gridSpan w:val="8"/>
            <w:tcBorders>
              <w:bottom w:val="single" w:sz="6" w:space="0" w:color="auto"/>
            </w:tcBorders>
          </w:tcPr>
          <w:p w:rsidR="00DB121F" w:rsidRPr="00DB121F" w:rsidRDefault="00DB121F" w:rsidP="004850E3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79E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พัน</w:t>
            </w:r>
            <w:r w:rsidRPr="00B779E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B121F" w:rsidRPr="00DB121F" w:rsidTr="00306E92">
        <w:trPr>
          <w:cantSplit/>
          <w:trHeight w:val="20"/>
        </w:trPr>
        <w:tc>
          <w:tcPr>
            <w:tcW w:w="3515" w:type="dxa"/>
          </w:tcPr>
          <w:p w:rsidR="00DB121F" w:rsidRPr="00DB121F" w:rsidRDefault="00DB121F" w:rsidP="004850E3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DB121F" w:rsidRPr="00DB121F" w:rsidRDefault="00DB121F" w:rsidP="004850E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79E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:rsidR="00DB121F" w:rsidRPr="00DB121F" w:rsidRDefault="00DB121F" w:rsidP="004850E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B121F" w:rsidRPr="00DB121F" w:rsidRDefault="00DB121F" w:rsidP="004850E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79E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4576A" w:rsidRPr="00DB121F" w:rsidTr="00306E92">
        <w:trPr>
          <w:cantSplit/>
          <w:trHeight w:val="20"/>
        </w:trPr>
        <w:tc>
          <w:tcPr>
            <w:tcW w:w="3515" w:type="dxa"/>
          </w:tcPr>
          <w:p w:rsidR="00C4576A" w:rsidRPr="00DB121F" w:rsidRDefault="00C4576A" w:rsidP="004850E3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C4576A" w:rsidRPr="007E6E6E" w:rsidRDefault="007E6E6E" w:rsidP="004850E3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C4576A" w:rsidRPr="00DB121F" w:rsidRDefault="00C4576A" w:rsidP="004850E3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:rsidR="00C4576A" w:rsidRPr="00DB121F" w:rsidRDefault="00C4576A" w:rsidP="004850E3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121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4" w:type="dxa"/>
          </w:tcPr>
          <w:p w:rsidR="00C4576A" w:rsidRPr="00DB121F" w:rsidRDefault="00C4576A" w:rsidP="004850E3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0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C4576A" w:rsidRPr="00DB121F" w:rsidRDefault="007E6E6E" w:rsidP="004850E3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C4576A" w:rsidRPr="00DB121F" w:rsidRDefault="00C4576A" w:rsidP="004850E3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</w:tcPr>
          <w:p w:rsidR="00C4576A" w:rsidRPr="00DB121F" w:rsidRDefault="00C4576A" w:rsidP="004850E3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121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C4576A" w:rsidRPr="00DB121F" w:rsidTr="00306E92">
        <w:trPr>
          <w:cantSplit/>
          <w:trHeight w:val="20"/>
        </w:trPr>
        <w:tc>
          <w:tcPr>
            <w:tcW w:w="4008" w:type="dxa"/>
            <w:gridSpan w:val="2"/>
          </w:tcPr>
          <w:p w:rsidR="00C4576A" w:rsidRPr="00DB121F" w:rsidRDefault="00C4576A" w:rsidP="004850E3">
            <w:pPr>
              <w:tabs>
                <w:tab w:val="left" w:pos="123"/>
                <w:tab w:val="left" w:pos="567"/>
              </w:tabs>
              <w:spacing w:line="300" w:lineRule="exact"/>
              <w:ind w:left="17" w:hanging="90"/>
              <w:rPr>
                <w:rFonts w:ascii="Angsana New" w:hAnsi="Angsana New"/>
                <w:sz w:val="26"/>
                <w:szCs w:val="26"/>
              </w:rPr>
            </w:pPr>
            <w:r w:rsidRPr="00B779E6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B779E6">
              <w:rPr>
                <w:rFonts w:ascii="Angsana New" w:hAnsi="Angsana New"/>
                <w:sz w:val="26"/>
                <w:szCs w:val="26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641" w:type="dxa"/>
          </w:tcPr>
          <w:p w:rsidR="00C4576A" w:rsidRPr="00DB121F" w:rsidRDefault="00C4576A" w:rsidP="004850E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C4576A" w:rsidRPr="00DB121F" w:rsidRDefault="00C4576A" w:rsidP="004850E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:rsidR="00C4576A" w:rsidRPr="00DB121F" w:rsidRDefault="00C4576A" w:rsidP="004850E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C4576A" w:rsidRPr="00DB121F" w:rsidRDefault="00C4576A" w:rsidP="004850E3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C4576A" w:rsidRPr="00DB121F" w:rsidRDefault="00C4576A" w:rsidP="004850E3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C4576A" w:rsidRPr="00DB121F" w:rsidRDefault="00C4576A" w:rsidP="004850E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C4576A" w:rsidRPr="00DB121F" w:rsidRDefault="00C4576A" w:rsidP="004850E3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576A" w:rsidRPr="00DB121F" w:rsidTr="00306E92">
        <w:trPr>
          <w:cantSplit/>
          <w:trHeight w:val="20"/>
        </w:trPr>
        <w:tc>
          <w:tcPr>
            <w:tcW w:w="3515" w:type="dxa"/>
          </w:tcPr>
          <w:p w:rsidR="00C4576A" w:rsidRPr="00DB121F" w:rsidRDefault="00C4576A" w:rsidP="004850E3">
            <w:pPr>
              <w:tabs>
                <w:tab w:val="left" w:pos="284"/>
                <w:tab w:val="left" w:pos="567"/>
              </w:tabs>
              <w:spacing w:line="300" w:lineRule="exact"/>
              <w:ind w:left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779E6">
              <w:rPr>
                <w:rFonts w:ascii="Angsana New" w:hAnsi="Angsana New"/>
                <w:sz w:val="26"/>
                <w:szCs w:val="26"/>
                <w:cs/>
              </w:rPr>
              <w:t>ภาษีเงินได้ของงวดปัจจุบัน :</w:t>
            </w:r>
          </w:p>
        </w:tc>
        <w:tc>
          <w:tcPr>
            <w:tcW w:w="1134" w:type="dxa"/>
            <w:gridSpan w:val="2"/>
            <w:vAlign w:val="bottom"/>
          </w:tcPr>
          <w:p w:rsidR="00C4576A" w:rsidRPr="00DB121F" w:rsidRDefault="00C4576A" w:rsidP="004850E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C4576A" w:rsidRPr="00DB121F" w:rsidRDefault="00C4576A" w:rsidP="004850E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:rsidR="00C4576A" w:rsidRPr="00DB121F" w:rsidRDefault="00C4576A" w:rsidP="004850E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C4576A" w:rsidRPr="00DB121F" w:rsidRDefault="00C4576A" w:rsidP="004850E3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C4576A" w:rsidRPr="00DB121F" w:rsidRDefault="00C4576A" w:rsidP="004850E3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C4576A" w:rsidRPr="00DB121F" w:rsidRDefault="00C4576A" w:rsidP="004850E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C4576A" w:rsidRPr="00DB121F" w:rsidRDefault="00C4576A" w:rsidP="004850E3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76300" w:rsidRPr="00DB121F" w:rsidTr="00306E92">
        <w:trPr>
          <w:cantSplit/>
          <w:trHeight w:val="20"/>
        </w:trPr>
        <w:tc>
          <w:tcPr>
            <w:tcW w:w="3515" w:type="dxa"/>
          </w:tcPr>
          <w:p w:rsidR="00776300" w:rsidRPr="00B779E6" w:rsidRDefault="00776300" w:rsidP="004850E3">
            <w:pPr>
              <w:tabs>
                <w:tab w:val="left" w:pos="284"/>
                <w:tab w:val="left" w:pos="567"/>
                <w:tab w:val="left" w:pos="826"/>
              </w:tabs>
              <w:spacing w:line="300" w:lineRule="exact"/>
              <w:ind w:left="2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79E6">
              <w:rPr>
                <w:rFonts w:ascii="Angsana New" w:hAnsi="Angsana New"/>
                <w:sz w:val="26"/>
                <w:szCs w:val="26"/>
                <w:cs/>
              </w:rPr>
              <w:t>ภาษีเงินได้สำหรับ</w:t>
            </w:r>
            <w:r w:rsidRPr="00B779E6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gridSpan w:val="2"/>
            <w:vAlign w:val="bottom"/>
          </w:tcPr>
          <w:p w:rsidR="00776300" w:rsidRPr="00DB121F" w:rsidRDefault="0068692C" w:rsidP="004850E3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3,349</w:t>
            </w:r>
          </w:p>
        </w:tc>
        <w:tc>
          <w:tcPr>
            <w:tcW w:w="134" w:type="dxa"/>
            <w:vAlign w:val="bottom"/>
          </w:tcPr>
          <w:p w:rsidR="00776300" w:rsidRPr="00DB121F" w:rsidRDefault="00776300" w:rsidP="004850E3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:rsidR="00776300" w:rsidRPr="00DB121F" w:rsidRDefault="00776300" w:rsidP="004850E3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6,986</w:t>
            </w:r>
          </w:p>
        </w:tc>
        <w:tc>
          <w:tcPr>
            <w:tcW w:w="134" w:type="dxa"/>
            <w:vAlign w:val="bottom"/>
          </w:tcPr>
          <w:p w:rsidR="00776300" w:rsidRPr="00DB121F" w:rsidRDefault="00776300" w:rsidP="004850E3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776300" w:rsidRPr="00DB121F" w:rsidRDefault="003E3DCB" w:rsidP="004850E3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3DCB">
              <w:rPr>
                <w:rFonts w:asciiTheme="majorBidi" w:hAnsiTheme="majorBidi" w:cstheme="majorBidi"/>
                <w:sz w:val="26"/>
                <w:szCs w:val="26"/>
              </w:rPr>
              <w:t>3,349</w:t>
            </w:r>
          </w:p>
        </w:tc>
        <w:tc>
          <w:tcPr>
            <w:tcW w:w="134" w:type="dxa"/>
            <w:vAlign w:val="bottom"/>
          </w:tcPr>
          <w:p w:rsidR="00776300" w:rsidRPr="00DB121F" w:rsidRDefault="00776300" w:rsidP="004850E3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776300" w:rsidRPr="00650475" w:rsidRDefault="00776300" w:rsidP="004850E3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0338">
              <w:rPr>
                <w:rFonts w:asciiTheme="majorBidi" w:hAnsiTheme="majorBidi"/>
                <w:sz w:val="26"/>
                <w:szCs w:val="26"/>
                <w:cs/>
              </w:rPr>
              <w:t>6</w:t>
            </w:r>
            <w:r w:rsidRPr="000B03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0338">
              <w:rPr>
                <w:rFonts w:asciiTheme="majorBidi" w:hAnsiTheme="majorBidi"/>
                <w:sz w:val="26"/>
                <w:szCs w:val="26"/>
                <w:cs/>
              </w:rPr>
              <w:t>986</w:t>
            </w:r>
          </w:p>
        </w:tc>
      </w:tr>
      <w:tr w:rsidR="00776300" w:rsidRPr="00DB121F" w:rsidTr="00306E92">
        <w:trPr>
          <w:cantSplit/>
          <w:trHeight w:val="20"/>
        </w:trPr>
        <w:tc>
          <w:tcPr>
            <w:tcW w:w="3515" w:type="dxa"/>
          </w:tcPr>
          <w:p w:rsidR="00776300" w:rsidRPr="00DB121F" w:rsidRDefault="00776300" w:rsidP="004850E3">
            <w:pPr>
              <w:tabs>
                <w:tab w:val="left" w:pos="563"/>
              </w:tabs>
              <w:spacing w:line="300" w:lineRule="exact"/>
              <w:ind w:left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779E6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gridSpan w:val="2"/>
            <w:vAlign w:val="bottom"/>
          </w:tcPr>
          <w:p w:rsidR="00776300" w:rsidRPr="00DB121F" w:rsidRDefault="00776300" w:rsidP="004850E3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776300" w:rsidRPr="00DB121F" w:rsidRDefault="00776300" w:rsidP="004850E3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:rsidR="00776300" w:rsidRPr="00DB121F" w:rsidRDefault="00776300" w:rsidP="004850E3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776300" w:rsidRPr="00DB121F" w:rsidRDefault="00776300" w:rsidP="004850E3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776300" w:rsidRPr="00DB121F" w:rsidRDefault="00776300" w:rsidP="004850E3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776300" w:rsidRPr="00DB121F" w:rsidRDefault="00776300" w:rsidP="004850E3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:rsidR="00776300" w:rsidRPr="00650475" w:rsidRDefault="00776300" w:rsidP="004850E3">
            <w:pPr>
              <w:tabs>
                <w:tab w:val="left" w:pos="284"/>
                <w:tab w:val="left" w:pos="567"/>
              </w:tabs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6300" w:rsidRPr="00DB121F" w:rsidTr="00306E92">
        <w:trPr>
          <w:cantSplit/>
          <w:trHeight w:val="20"/>
        </w:trPr>
        <w:tc>
          <w:tcPr>
            <w:tcW w:w="3515" w:type="dxa"/>
          </w:tcPr>
          <w:p w:rsidR="00776300" w:rsidRPr="00B779E6" w:rsidRDefault="00776300" w:rsidP="004850E3">
            <w:pPr>
              <w:tabs>
                <w:tab w:val="clear" w:pos="454"/>
                <w:tab w:val="left" w:pos="440"/>
                <w:tab w:val="left" w:pos="839"/>
              </w:tabs>
              <w:spacing w:line="300" w:lineRule="exact"/>
              <w:ind w:left="284"/>
              <w:rPr>
                <w:rFonts w:ascii="Angsana New" w:hAnsi="Angsana New"/>
                <w:sz w:val="26"/>
                <w:szCs w:val="26"/>
                <w:cs/>
              </w:rPr>
            </w:pPr>
            <w:r w:rsidRPr="00B779E6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การเปลี่ยนแปลงของผลต่างชั่วคราวที่</w:t>
            </w:r>
            <w:r w:rsidRPr="00B779E6">
              <w:rPr>
                <w:rFonts w:ascii="Angsana New" w:hAnsi="Angsana New"/>
                <w:sz w:val="26"/>
                <w:szCs w:val="26"/>
                <w:cs/>
              </w:rPr>
              <w:tab/>
              <w:t>รับรู้เมื่อเริ่มแรกและที่กลับรายการ</w:t>
            </w:r>
          </w:p>
        </w:tc>
        <w:tc>
          <w:tcPr>
            <w:tcW w:w="1134" w:type="dxa"/>
            <w:gridSpan w:val="2"/>
            <w:vAlign w:val="bottom"/>
          </w:tcPr>
          <w:p w:rsidR="00776300" w:rsidRPr="00DB121F" w:rsidRDefault="00275ABC" w:rsidP="004850E3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(992)</w:t>
            </w:r>
          </w:p>
        </w:tc>
        <w:tc>
          <w:tcPr>
            <w:tcW w:w="134" w:type="dxa"/>
            <w:vAlign w:val="bottom"/>
          </w:tcPr>
          <w:p w:rsidR="00776300" w:rsidRPr="00B779E6" w:rsidRDefault="00776300" w:rsidP="004850E3">
            <w:pPr>
              <w:tabs>
                <w:tab w:val="clear" w:pos="680"/>
                <w:tab w:val="clear" w:pos="907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:rsidR="00776300" w:rsidRPr="002A7B69" w:rsidRDefault="00776300" w:rsidP="004850E3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2A7B6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2A7B69">
              <w:rPr>
                <w:rFonts w:asciiTheme="majorBidi" w:hAnsiTheme="majorBidi"/>
                <w:sz w:val="26"/>
                <w:szCs w:val="26"/>
              </w:rPr>
              <w:t>2,109</w:t>
            </w:r>
            <w:r w:rsidRPr="002A7B6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:rsidR="00776300" w:rsidRPr="00DB121F" w:rsidRDefault="00776300" w:rsidP="004850E3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:rsidR="00776300" w:rsidRPr="003E3DCB" w:rsidRDefault="003E3DCB" w:rsidP="004850E3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3E3DCB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E3DCB">
              <w:rPr>
                <w:rFonts w:asciiTheme="majorBidi" w:hAnsiTheme="majorBidi"/>
                <w:sz w:val="26"/>
                <w:szCs w:val="26"/>
              </w:rPr>
              <w:t>2,216</w:t>
            </w:r>
            <w:r w:rsidRPr="003E3DCB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:rsidR="00776300" w:rsidRPr="00DB121F" w:rsidRDefault="00776300" w:rsidP="004850E3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776300" w:rsidRPr="00650475" w:rsidRDefault="00776300" w:rsidP="004850E3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3D71">
              <w:rPr>
                <w:rFonts w:asciiTheme="majorBidi" w:hAnsiTheme="majorBidi"/>
                <w:sz w:val="26"/>
                <w:szCs w:val="26"/>
                <w:cs/>
              </w:rPr>
              <w:t>(1</w:t>
            </w:r>
            <w:r w:rsidRPr="00543D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43D71">
              <w:rPr>
                <w:rFonts w:asciiTheme="majorBidi" w:hAnsiTheme="majorBidi"/>
                <w:sz w:val="26"/>
                <w:szCs w:val="26"/>
                <w:cs/>
              </w:rPr>
              <w:t>650)</w:t>
            </w:r>
          </w:p>
        </w:tc>
      </w:tr>
      <w:tr w:rsidR="00776300" w:rsidRPr="00DB121F" w:rsidTr="00306E92">
        <w:trPr>
          <w:cantSplit/>
          <w:trHeight w:val="20"/>
        </w:trPr>
        <w:tc>
          <w:tcPr>
            <w:tcW w:w="3515" w:type="dxa"/>
          </w:tcPr>
          <w:p w:rsidR="00776300" w:rsidRPr="00B779E6" w:rsidRDefault="00776300" w:rsidP="004850E3">
            <w:pPr>
              <w:tabs>
                <w:tab w:val="left" w:pos="1130"/>
              </w:tabs>
              <w:spacing w:line="300" w:lineRule="exact"/>
              <w:ind w:firstLine="55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79E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776300" w:rsidRPr="00DB121F" w:rsidRDefault="00275ABC" w:rsidP="00275AB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2,357</w:t>
            </w:r>
          </w:p>
        </w:tc>
        <w:tc>
          <w:tcPr>
            <w:tcW w:w="134" w:type="dxa"/>
            <w:vAlign w:val="bottom"/>
          </w:tcPr>
          <w:p w:rsidR="00776300" w:rsidRPr="00DB121F" w:rsidRDefault="00776300" w:rsidP="004850E3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776300" w:rsidRPr="00DB121F" w:rsidRDefault="00776300" w:rsidP="004850E3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4,877</w:t>
            </w:r>
          </w:p>
        </w:tc>
        <w:tc>
          <w:tcPr>
            <w:tcW w:w="134" w:type="dxa"/>
            <w:vAlign w:val="bottom"/>
          </w:tcPr>
          <w:p w:rsidR="00776300" w:rsidRPr="00DB121F" w:rsidRDefault="00776300" w:rsidP="004850E3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776300" w:rsidRPr="003E3DCB" w:rsidRDefault="00176FCA" w:rsidP="004850E3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3E3DCB">
              <w:rPr>
                <w:rFonts w:asciiTheme="majorBidi" w:hAnsiTheme="majorBidi"/>
                <w:sz w:val="26"/>
                <w:szCs w:val="26"/>
              </w:rPr>
              <w:t>1,133</w:t>
            </w:r>
          </w:p>
        </w:tc>
        <w:tc>
          <w:tcPr>
            <w:tcW w:w="134" w:type="dxa"/>
            <w:vAlign w:val="bottom"/>
          </w:tcPr>
          <w:p w:rsidR="00776300" w:rsidRPr="00DB121F" w:rsidRDefault="00776300" w:rsidP="004850E3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776300" w:rsidRPr="00650475" w:rsidRDefault="00776300" w:rsidP="004850E3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3D71">
              <w:rPr>
                <w:rFonts w:asciiTheme="majorBidi" w:hAnsiTheme="majorBidi"/>
                <w:sz w:val="26"/>
                <w:szCs w:val="26"/>
                <w:cs/>
              </w:rPr>
              <w:t>5</w:t>
            </w:r>
            <w:r w:rsidRPr="00543D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43D71">
              <w:rPr>
                <w:rFonts w:asciiTheme="majorBidi" w:hAnsiTheme="majorBidi"/>
                <w:sz w:val="26"/>
                <w:szCs w:val="26"/>
                <w:cs/>
              </w:rPr>
              <w:t>336</w:t>
            </w:r>
          </w:p>
        </w:tc>
      </w:tr>
      <w:tr w:rsidR="00306E92" w:rsidRPr="000B5612" w:rsidTr="00306E92">
        <w:trPr>
          <w:cantSplit/>
          <w:trHeight w:val="20"/>
        </w:trPr>
        <w:tc>
          <w:tcPr>
            <w:tcW w:w="8402" w:type="dxa"/>
            <w:gridSpan w:val="9"/>
            <w:vAlign w:val="bottom"/>
          </w:tcPr>
          <w:p w:rsidR="00306E92" w:rsidRPr="00306E92" w:rsidRDefault="00306E92" w:rsidP="0048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73"/>
              <w:rPr>
                <w:cs/>
              </w:rPr>
            </w:pPr>
            <w:r w:rsidRPr="00B779E6">
              <w:rPr>
                <w:rFonts w:ascii="Angsana New" w:hAnsi="Angsana New"/>
                <w:sz w:val="26"/>
                <w:szCs w:val="26"/>
                <w:cs/>
              </w:rPr>
              <w:t>ภาษีเงินได้ที่เกี่ยวข้องกับส่วนประกอบของกำไรขาดทุนเบ็ดเสร็จ :</w:t>
            </w:r>
          </w:p>
        </w:tc>
      </w:tr>
      <w:tr w:rsidR="00776300" w:rsidRPr="000B5612" w:rsidTr="00306E92">
        <w:trPr>
          <w:cantSplit/>
          <w:trHeight w:val="20"/>
        </w:trPr>
        <w:tc>
          <w:tcPr>
            <w:tcW w:w="3515" w:type="dxa"/>
          </w:tcPr>
          <w:p w:rsidR="00776300" w:rsidRPr="000B5612" w:rsidRDefault="00776300" w:rsidP="0048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"/>
              </w:tabs>
              <w:spacing w:line="300" w:lineRule="exact"/>
              <w:ind w:left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779E6">
              <w:rPr>
                <w:rFonts w:ascii="Angsana New" w:hAnsi="Angsana New"/>
                <w:sz w:val="26"/>
                <w:szCs w:val="26"/>
                <w:cs/>
              </w:rPr>
              <w:t>ผล</w:t>
            </w:r>
            <w:r w:rsidRPr="00B779E6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B779E6">
              <w:rPr>
                <w:rFonts w:ascii="Angsana New" w:hAnsi="Angsana New"/>
                <w:sz w:val="26"/>
                <w:szCs w:val="26"/>
                <w:cs/>
              </w:rPr>
              <w:t>จากการ</w:t>
            </w:r>
            <w:r w:rsidRPr="00B779E6">
              <w:rPr>
                <w:rFonts w:ascii="Angsana New" w:hAnsi="Angsana New" w:hint="cs"/>
                <w:sz w:val="26"/>
                <w:szCs w:val="26"/>
                <w:cs/>
              </w:rPr>
              <w:t>วัดมูลค่าใหม่ของผลประโยชน์</w:t>
            </w:r>
            <w:r w:rsidRPr="00B779E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779E6">
              <w:rPr>
                <w:rFonts w:ascii="Angsana New" w:hAnsi="Angsana New" w:hint="cs"/>
                <w:sz w:val="26"/>
                <w:szCs w:val="26"/>
                <w:cs/>
              </w:rPr>
              <w:t>พนักงานที่กำหนดไว้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:rsidR="00776300" w:rsidRPr="006374DC" w:rsidRDefault="0068692C" w:rsidP="004850E3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185</w:t>
            </w:r>
          </w:p>
        </w:tc>
        <w:tc>
          <w:tcPr>
            <w:tcW w:w="134" w:type="dxa"/>
            <w:vAlign w:val="bottom"/>
          </w:tcPr>
          <w:p w:rsidR="00776300" w:rsidRPr="00215482" w:rsidRDefault="00776300" w:rsidP="004850E3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:rsidR="00776300" w:rsidRPr="006C1EC6" w:rsidRDefault="00776300" w:rsidP="004850E3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9E6">
              <w:rPr>
                <w:rFonts w:asciiTheme="majorBidi" w:hAnsi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:rsidR="00776300" w:rsidRPr="00215482" w:rsidRDefault="00776300" w:rsidP="004850E3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776300" w:rsidRPr="006374DC" w:rsidRDefault="00176FCA" w:rsidP="004850E3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4" w:type="dxa"/>
            <w:vAlign w:val="bottom"/>
          </w:tcPr>
          <w:p w:rsidR="00776300" w:rsidRPr="00215482" w:rsidRDefault="00776300" w:rsidP="004850E3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vAlign w:val="bottom"/>
          </w:tcPr>
          <w:p w:rsidR="00776300" w:rsidRPr="006C1EC6" w:rsidRDefault="00776300" w:rsidP="004850E3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9E6">
              <w:rPr>
                <w:rFonts w:asciiTheme="majorBidi" w:hAnsiTheme="majorBidi" w:hint="cs"/>
                <w:sz w:val="26"/>
                <w:szCs w:val="26"/>
                <w:cs/>
              </w:rPr>
              <w:t>-</w:t>
            </w:r>
          </w:p>
        </w:tc>
      </w:tr>
      <w:tr w:rsidR="00776300" w:rsidRPr="000B5612" w:rsidTr="00306E92">
        <w:trPr>
          <w:cantSplit/>
          <w:trHeight w:val="20"/>
        </w:trPr>
        <w:tc>
          <w:tcPr>
            <w:tcW w:w="3515" w:type="dxa"/>
          </w:tcPr>
          <w:p w:rsidR="00776300" w:rsidRPr="00A1047D" w:rsidRDefault="00776300" w:rsidP="004850E3">
            <w:pPr>
              <w:tabs>
                <w:tab w:val="left" w:pos="1130"/>
              </w:tabs>
              <w:spacing w:line="300" w:lineRule="exact"/>
              <w:ind w:firstLine="55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79E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776300" w:rsidRPr="006374DC" w:rsidRDefault="0068692C" w:rsidP="004850E3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185</w:t>
            </w:r>
          </w:p>
        </w:tc>
        <w:tc>
          <w:tcPr>
            <w:tcW w:w="134" w:type="dxa"/>
            <w:vAlign w:val="bottom"/>
          </w:tcPr>
          <w:p w:rsidR="00776300" w:rsidRPr="00215482" w:rsidRDefault="00776300" w:rsidP="004850E3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776300" w:rsidRPr="006C1EC6" w:rsidRDefault="00776300" w:rsidP="004850E3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9E6">
              <w:rPr>
                <w:rFonts w:asciiTheme="majorBidi" w:hAnsi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:rsidR="00776300" w:rsidRPr="00215482" w:rsidRDefault="00776300" w:rsidP="004850E3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776300" w:rsidRPr="006374DC" w:rsidRDefault="00176FCA" w:rsidP="004850E3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4" w:type="dxa"/>
            <w:vAlign w:val="bottom"/>
          </w:tcPr>
          <w:p w:rsidR="00776300" w:rsidRPr="00215482" w:rsidRDefault="00776300" w:rsidP="004850E3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776300" w:rsidRPr="006C1EC6" w:rsidRDefault="00776300" w:rsidP="004850E3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9E6">
              <w:rPr>
                <w:rFonts w:asciiTheme="majorBidi" w:hAnsiTheme="majorBidi" w:hint="cs"/>
                <w:sz w:val="26"/>
                <w:szCs w:val="26"/>
                <w:cs/>
              </w:rPr>
              <w:t>-</w:t>
            </w:r>
          </w:p>
        </w:tc>
      </w:tr>
    </w:tbl>
    <w:p w:rsidR="004000C1" w:rsidRDefault="004000C1" w:rsidP="00485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4A3A68" w:rsidRDefault="00DB121F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57B2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A3A68" w:rsidRPr="003A37A8">
        <w:rPr>
          <w:rFonts w:asciiTheme="majorBidi" w:hAnsiTheme="majorBidi"/>
          <w:b/>
          <w:bCs/>
          <w:sz w:val="32"/>
          <w:szCs w:val="32"/>
          <w:cs/>
        </w:rPr>
        <w:t>.</w:t>
      </w:r>
      <w:r w:rsidR="004A3A68" w:rsidRPr="003A37A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A3A68" w:rsidRPr="00B779E6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:rsidR="006B3E90" w:rsidRDefault="004A3A68" w:rsidP="006B3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30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779E6">
        <w:rPr>
          <w:rFonts w:asciiTheme="majorBidi" w:hAnsiTheme="majorBidi" w:cstheme="majorBidi"/>
          <w:spacing w:val="-2"/>
          <w:sz w:val="32"/>
          <w:szCs w:val="32"/>
          <w:cs/>
        </w:rPr>
        <w:t>กำไรต่อหุ้นขั้นพื้นฐานคำนวณโดยการหารกำไรสำหรับงวด</w:t>
      </w:r>
      <w:r w:rsidR="00E0698D" w:rsidRPr="00B779E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(ไม่รวมกำไรขาดทุนเบ็ดเสร็จอื่น) </w:t>
      </w:r>
      <w:r w:rsidR="0068692C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B779E6">
        <w:rPr>
          <w:rFonts w:asciiTheme="majorBidi" w:hAnsiTheme="majorBidi" w:cstheme="majorBidi"/>
          <w:spacing w:val="-2"/>
          <w:sz w:val="32"/>
          <w:szCs w:val="32"/>
          <w:cs/>
        </w:rPr>
        <w:t>ด้วยจำนวนถัวเฉลี่ย</w:t>
      </w:r>
      <w:r w:rsidRPr="00B779E6">
        <w:rPr>
          <w:rFonts w:asciiTheme="majorBidi" w:hAnsiTheme="majorBidi" w:cstheme="majorBidi"/>
          <w:sz w:val="32"/>
          <w:szCs w:val="32"/>
          <w:cs/>
        </w:rPr>
        <w:t>ถ่วงน้ำหนักของหุ้นสามัญที่ออกจำหน่ายแล้วระหว่างงวด</w:t>
      </w:r>
      <w:r w:rsidR="006B3E90">
        <w:rPr>
          <w:rFonts w:asciiTheme="majorBidi" w:hAnsiTheme="majorBidi"/>
          <w:sz w:val="32"/>
          <w:szCs w:val="32"/>
          <w:cs/>
        </w:rPr>
        <w:t xml:space="preserve"> </w:t>
      </w:r>
      <w:r w:rsidR="006B3E90" w:rsidRPr="003A37A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92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204"/>
        <w:gridCol w:w="903"/>
        <w:gridCol w:w="136"/>
        <w:gridCol w:w="1191"/>
        <w:gridCol w:w="136"/>
        <w:gridCol w:w="1191"/>
        <w:gridCol w:w="136"/>
        <w:gridCol w:w="1197"/>
      </w:tblGrid>
      <w:tr w:rsidR="006B3E90" w:rsidRPr="0004498D" w:rsidTr="001F0B6D">
        <w:trPr>
          <w:cantSplit/>
        </w:trPr>
        <w:tc>
          <w:tcPr>
            <w:tcW w:w="3827" w:type="dxa"/>
          </w:tcPr>
          <w:p w:rsidR="006B3E90" w:rsidRPr="0004498D" w:rsidRDefault="006B3E90" w:rsidP="00595DA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94" w:type="dxa"/>
            <w:gridSpan w:val="8"/>
            <w:tcBorders>
              <w:bottom w:val="single" w:sz="6" w:space="0" w:color="auto"/>
            </w:tcBorders>
          </w:tcPr>
          <w:p w:rsidR="006B3E90" w:rsidRPr="003D3672" w:rsidRDefault="006B3E90" w:rsidP="00595DA0">
            <w:pPr>
              <w:pStyle w:val="a0"/>
              <w:tabs>
                <w:tab w:val="left" w:pos="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6B3E90" w:rsidRPr="0004498D" w:rsidTr="001F0B6D">
        <w:trPr>
          <w:cantSplit/>
        </w:trPr>
        <w:tc>
          <w:tcPr>
            <w:tcW w:w="3827" w:type="dxa"/>
          </w:tcPr>
          <w:p w:rsidR="006B3E90" w:rsidRPr="0004498D" w:rsidRDefault="006B3E90" w:rsidP="00595DA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4" w:type="dxa"/>
            <w:gridSpan w:val="4"/>
            <w:tcBorders>
              <w:bottom w:val="single" w:sz="6" w:space="0" w:color="auto"/>
            </w:tcBorders>
          </w:tcPr>
          <w:p w:rsidR="006B3E90" w:rsidRDefault="006B3E90" w:rsidP="00595DA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  <w:p w:rsidR="006B3E90" w:rsidRPr="0004498D" w:rsidRDefault="006B3E90" w:rsidP="00595DA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มิถุนายน </w:t>
            </w:r>
          </w:p>
        </w:tc>
        <w:tc>
          <w:tcPr>
            <w:tcW w:w="136" w:type="dxa"/>
          </w:tcPr>
          <w:p w:rsidR="006B3E90" w:rsidRPr="0004498D" w:rsidRDefault="006B3E90" w:rsidP="00595DA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4" w:type="dxa"/>
            <w:gridSpan w:val="3"/>
            <w:tcBorders>
              <w:bottom w:val="single" w:sz="6" w:space="0" w:color="auto"/>
            </w:tcBorders>
          </w:tcPr>
          <w:p w:rsidR="006B3E90" w:rsidRDefault="006B3E90" w:rsidP="00595DA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สำหรับงวดหกเดือนสิ้นสุด</w:t>
            </w:r>
          </w:p>
          <w:p w:rsidR="006B3E90" w:rsidRPr="003D3672" w:rsidRDefault="006B3E90" w:rsidP="00595DA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มิถุนายน </w:t>
            </w:r>
          </w:p>
        </w:tc>
      </w:tr>
      <w:tr w:rsidR="006B3E90" w:rsidRPr="0004498D" w:rsidTr="00595DA0">
        <w:trPr>
          <w:cantSplit/>
          <w:trHeight w:val="212"/>
        </w:trPr>
        <w:tc>
          <w:tcPr>
            <w:tcW w:w="3827" w:type="dxa"/>
          </w:tcPr>
          <w:p w:rsidR="006B3E90" w:rsidRPr="0004498D" w:rsidRDefault="006B3E90" w:rsidP="00595DA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0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B3E90" w:rsidRPr="00600EF0" w:rsidRDefault="006B3E90" w:rsidP="00595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:rsidR="006B3E90" w:rsidRPr="00600EF0" w:rsidRDefault="006B3E90" w:rsidP="00595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:rsidR="006B3E90" w:rsidRPr="00600EF0" w:rsidRDefault="006B3E90" w:rsidP="00595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6" w:type="dxa"/>
          </w:tcPr>
          <w:p w:rsidR="006B3E90" w:rsidRPr="0004498D" w:rsidRDefault="006B3E90" w:rsidP="00595DA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6B3E90" w:rsidRPr="00600EF0" w:rsidRDefault="006B3E90" w:rsidP="00595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6" w:type="dxa"/>
          </w:tcPr>
          <w:p w:rsidR="006B3E90" w:rsidRPr="00600EF0" w:rsidRDefault="006B3E90" w:rsidP="00595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6B3E90" w:rsidRPr="00600EF0" w:rsidRDefault="006B3E90" w:rsidP="00595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6B3E90" w:rsidRPr="0004498D" w:rsidTr="00595DA0">
        <w:trPr>
          <w:cantSplit/>
        </w:trPr>
        <w:tc>
          <w:tcPr>
            <w:tcW w:w="4031" w:type="dxa"/>
            <w:gridSpan w:val="2"/>
          </w:tcPr>
          <w:p w:rsidR="006B3E90" w:rsidRPr="003D3672" w:rsidRDefault="006B3E90" w:rsidP="00595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300" w:lineRule="exact"/>
              <w:ind w:left="-59" w:hanging="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กำไรสำหรับงวดที่เป็นของผู้ถือหุ้นสามัญบริษัทใหญ่ (พันบาท)</w:t>
            </w: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3" w:type="dxa"/>
            <w:tcBorders>
              <w:top w:val="single" w:sz="6" w:space="0" w:color="auto"/>
            </w:tcBorders>
            <w:vAlign w:val="bottom"/>
          </w:tcPr>
          <w:p w:rsidR="006B3E90" w:rsidRPr="006F0C91" w:rsidRDefault="00275ABC" w:rsidP="00595DA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1,798</w:t>
            </w:r>
          </w:p>
        </w:tc>
        <w:tc>
          <w:tcPr>
            <w:tcW w:w="136" w:type="dxa"/>
            <w:vAlign w:val="bottom"/>
          </w:tcPr>
          <w:p w:rsidR="006B3E90" w:rsidRPr="0004498D" w:rsidRDefault="006B3E90" w:rsidP="00595DA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:rsidR="006B3E90" w:rsidRPr="006F0C91" w:rsidRDefault="006B3E90" w:rsidP="00595DA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11,112</w:t>
            </w:r>
          </w:p>
        </w:tc>
        <w:tc>
          <w:tcPr>
            <w:tcW w:w="136" w:type="dxa"/>
            <w:vAlign w:val="bottom"/>
          </w:tcPr>
          <w:p w:rsidR="006B3E90" w:rsidRPr="0004498D" w:rsidRDefault="006B3E90" w:rsidP="00595DA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:rsidR="006B3E90" w:rsidRPr="0004498D" w:rsidRDefault="00275ABC" w:rsidP="00595DA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2,312</w:t>
            </w:r>
          </w:p>
        </w:tc>
        <w:tc>
          <w:tcPr>
            <w:tcW w:w="136" w:type="dxa"/>
            <w:vAlign w:val="bottom"/>
          </w:tcPr>
          <w:p w:rsidR="006B3E90" w:rsidRPr="0004498D" w:rsidRDefault="006B3E90" w:rsidP="00595DA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:rsidR="006B3E90" w:rsidRPr="0004498D" w:rsidRDefault="006B3E90" w:rsidP="00595DA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15,438</w:t>
            </w:r>
          </w:p>
        </w:tc>
      </w:tr>
      <w:tr w:rsidR="00D57B21" w:rsidRPr="0000551A" w:rsidTr="00595DA0">
        <w:trPr>
          <w:cantSplit/>
        </w:trPr>
        <w:tc>
          <w:tcPr>
            <w:tcW w:w="3827" w:type="dxa"/>
          </w:tcPr>
          <w:p w:rsidR="00D57B21" w:rsidRPr="003D3672" w:rsidRDefault="00D57B21" w:rsidP="00595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58" w:hanging="62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จำนวนหุ้นสามัญถัวเฉลี่ยถ่วงน้ำหนักขั้นพื้นฐาน</w:t>
            </w:r>
            <w:r w:rsidRPr="003D3672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(พันหุ้น)</w:t>
            </w:r>
          </w:p>
        </w:tc>
        <w:tc>
          <w:tcPr>
            <w:tcW w:w="1107" w:type="dxa"/>
            <w:gridSpan w:val="2"/>
          </w:tcPr>
          <w:p w:rsidR="00D57B21" w:rsidRPr="00392194" w:rsidRDefault="00D57B21" w:rsidP="00595DA0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:rsidR="00D57B21" w:rsidRPr="0000551A" w:rsidRDefault="00D57B21" w:rsidP="00595DA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D57B21" w:rsidRPr="00392194" w:rsidRDefault="00D57B21" w:rsidP="00595DA0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:rsidR="00D57B21" w:rsidRPr="0000551A" w:rsidRDefault="00D57B21" w:rsidP="00595DA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D57B21" w:rsidRPr="00392194" w:rsidRDefault="00D57B21" w:rsidP="00595DA0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:rsidR="00D57B21" w:rsidRPr="0000551A" w:rsidRDefault="00D57B21" w:rsidP="00595DA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7" w:type="dxa"/>
          </w:tcPr>
          <w:p w:rsidR="00D57B21" w:rsidRPr="00392194" w:rsidRDefault="00D57B21" w:rsidP="00595DA0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</w:tr>
      <w:tr w:rsidR="00595DA0" w:rsidRPr="0004498D" w:rsidTr="00595DA0">
        <w:trPr>
          <w:cantSplit/>
          <w:trHeight w:val="63"/>
        </w:trPr>
        <w:tc>
          <w:tcPr>
            <w:tcW w:w="3827" w:type="dxa"/>
          </w:tcPr>
          <w:p w:rsidR="00595DA0" w:rsidRPr="003D3672" w:rsidRDefault="00595DA0" w:rsidP="00595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กำไรต่อหุ้นขั้นพื้นฐาน (</w:t>
            </w: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>บ</w:t>
            </w: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าท</w:t>
            </w: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ต่อหุ้น</w:t>
            </w: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07" w:type="dxa"/>
            <w:gridSpan w:val="2"/>
            <w:shd w:val="clear" w:color="auto" w:fill="auto"/>
          </w:tcPr>
          <w:p w:rsidR="00595DA0" w:rsidRPr="0004498D" w:rsidRDefault="00275ABC" w:rsidP="00595DA0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0.0043</w:t>
            </w:r>
          </w:p>
        </w:tc>
        <w:tc>
          <w:tcPr>
            <w:tcW w:w="136" w:type="dxa"/>
          </w:tcPr>
          <w:p w:rsidR="00595DA0" w:rsidRPr="0004498D" w:rsidRDefault="00595DA0" w:rsidP="00595DA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shd w:val="clear" w:color="auto" w:fill="auto"/>
          </w:tcPr>
          <w:p w:rsidR="00595DA0" w:rsidRPr="0004498D" w:rsidRDefault="00595DA0" w:rsidP="00595DA0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0263</w:t>
            </w:r>
          </w:p>
        </w:tc>
        <w:tc>
          <w:tcPr>
            <w:tcW w:w="136" w:type="dxa"/>
          </w:tcPr>
          <w:p w:rsidR="00595DA0" w:rsidRPr="0004498D" w:rsidRDefault="00595DA0" w:rsidP="00595DA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595DA0" w:rsidRPr="0004498D" w:rsidRDefault="00275ABC" w:rsidP="00595DA0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0.0055</w:t>
            </w:r>
          </w:p>
        </w:tc>
        <w:tc>
          <w:tcPr>
            <w:tcW w:w="136" w:type="dxa"/>
          </w:tcPr>
          <w:p w:rsidR="00595DA0" w:rsidRPr="0004498D" w:rsidRDefault="00595DA0" w:rsidP="00595DA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</w:tcPr>
          <w:p w:rsidR="00595DA0" w:rsidRPr="0004498D" w:rsidRDefault="00595DA0" w:rsidP="00595DA0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0366</w:t>
            </w:r>
          </w:p>
        </w:tc>
      </w:tr>
      <w:tr w:rsidR="00595DA0" w:rsidRPr="0004498D" w:rsidTr="00595DA0">
        <w:trPr>
          <w:cantSplit/>
        </w:trPr>
        <w:tc>
          <w:tcPr>
            <w:tcW w:w="3827" w:type="dxa"/>
          </w:tcPr>
          <w:p w:rsidR="00595DA0" w:rsidRPr="0004498D" w:rsidRDefault="00595DA0" w:rsidP="00595DA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94" w:type="dxa"/>
            <w:gridSpan w:val="8"/>
          </w:tcPr>
          <w:p w:rsidR="00595DA0" w:rsidRPr="003D3672" w:rsidRDefault="00595DA0" w:rsidP="00595DA0">
            <w:pPr>
              <w:pStyle w:val="a0"/>
              <w:tabs>
                <w:tab w:val="left" w:pos="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595DA0" w:rsidRPr="0004498D" w:rsidTr="00595DA0">
        <w:trPr>
          <w:cantSplit/>
        </w:trPr>
        <w:tc>
          <w:tcPr>
            <w:tcW w:w="3827" w:type="dxa"/>
          </w:tcPr>
          <w:p w:rsidR="00595DA0" w:rsidRPr="0004498D" w:rsidRDefault="00595DA0" w:rsidP="00595DA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94" w:type="dxa"/>
            <w:gridSpan w:val="8"/>
            <w:tcBorders>
              <w:bottom w:val="single" w:sz="6" w:space="0" w:color="auto"/>
            </w:tcBorders>
          </w:tcPr>
          <w:p w:rsidR="00595DA0" w:rsidRPr="003D3672" w:rsidRDefault="00595DA0" w:rsidP="00595DA0">
            <w:pPr>
              <w:pStyle w:val="a0"/>
              <w:tabs>
                <w:tab w:val="left" w:pos="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595DA0" w:rsidRPr="0004498D" w:rsidTr="001F0B6D">
        <w:trPr>
          <w:cantSplit/>
        </w:trPr>
        <w:tc>
          <w:tcPr>
            <w:tcW w:w="3827" w:type="dxa"/>
          </w:tcPr>
          <w:p w:rsidR="00595DA0" w:rsidRPr="0004498D" w:rsidRDefault="00595DA0" w:rsidP="00595DA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4" w:type="dxa"/>
            <w:gridSpan w:val="4"/>
            <w:tcBorders>
              <w:bottom w:val="single" w:sz="6" w:space="0" w:color="auto"/>
            </w:tcBorders>
          </w:tcPr>
          <w:p w:rsidR="00595DA0" w:rsidRDefault="00595DA0" w:rsidP="00595DA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  <w:p w:rsidR="00595DA0" w:rsidRPr="0004498D" w:rsidRDefault="00595DA0" w:rsidP="00595DA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มิถุนายน </w:t>
            </w:r>
          </w:p>
        </w:tc>
        <w:tc>
          <w:tcPr>
            <w:tcW w:w="136" w:type="dxa"/>
          </w:tcPr>
          <w:p w:rsidR="00595DA0" w:rsidRPr="0004498D" w:rsidRDefault="00595DA0" w:rsidP="00595DA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4" w:type="dxa"/>
            <w:gridSpan w:val="3"/>
            <w:tcBorders>
              <w:bottom w:val="single" w:sz="6" w:space="0" w:color="auto"/>
            </w:tcBorders>
          </w:tcPr>
          <w:p w:rsidR="00595DA0" w:rsidRDefault="00595DA0" w:rsidP="00595DA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สำหรับงวดหกเดือนสิ้นสุด</w:t>
            </w:r>
          </w:p>
          <w:p w:rsidR="00595DA0" w:rsidRPr="003D3672" w:rsidRDefault="00595DA0" w:rsidP="00595DA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มิถุนายน </w:t>
            </w:r>
          </w:p>
        </w:tc>
      </w:tr>
      <w:tr w:rsidR="00595DA0" w:rsidRPr="0004498D" w:rsidTr="00595DA0">
        <w:trPr>
          <w:cantSplit/>
        </w:trPr>
        <w:tc>
          <w:tcPr>
            <w:tcW w:w="3827" w:type="dxa"/>
          </w:tcPr>
          <w:p w:rsidR="00595DA0" w:rsidRPr="0004498D" w:rsidRDefault="00595DA0" w:rsidP="00595DA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0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595DA0" w:rsidRPr="00600EF0" w:rsidRDefault="00595DA0" w:rsidP="00595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:rsidR="00595DA0" w:rsidRPr="00600EF0" w:rsidRDefault="00595DA0" w:rsidP="00595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:rsidR="00595DA0" w:rsidRPr="00600EF0" w:rsidRDefault="00595DA0" w:rsidP="00595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6" w:type="dxa"/>
          </w:tcPr>
          <w:p w:rsidR="00595DA0" w:rsidRPr="0004498D" w:rsidRDefault="00595DA0" w:rsidP="00595DA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595DA0" w:rsidRPr="00600EF0" w:rsidRDefault="00595DA0" w:rsidP="00595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6" w:type="dxa"/>
          </w:tcPr>
          <w:p w:rsidR="00595DA0" w:rsidRPr="00600EF0" w:rsidRDefault="00595DA0" w:rsidP="00595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595DA0" w:rsidRPr="00600EF0" w:rsidRDefault="00595DA0" w:rsidP="00595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595DA0" w:rsidRPr="0004498D" w:rsidTr="00595DA0">
        <w:trPr>
          <w:cantSplit/>
        </w:trPr>
        <w:tc>
          <w:tcPr>
            <w:tcW w:w="4031" w:type="dxa"/>
            <w:gridSpan w:val="2"/>
          </w:tcPr>
          <w:p w:rsidR="00595DA0" w:rsidRPr="003D3672" w:rsidRDefault="00595DA0" w:rsidP="00595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9" w:hanging="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กำไรสำหรับงวดที่เป็นของผู้ถือหุ้นสามัญบริษัทใหญ่ (พันบาท)</w:t>
            </w: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3" w:type="dxa"/>
            <w:tcBorders>
              <w:top w:val="single" w:sz="6" w:space="0" w:color="auto"/>
            </w:tcBorders>
          </w:tcPr>
          <w:p w:rsidR="00595DA0" w:rsidRPr="006F0C91" w:rsidRDefault="00595DA0" w:rsidP="00595DA0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57B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7,479</w:t>
            </w:r>
          </w:p>
        </w:tc>
        <w:tc>
          <w:tcPr>
            <w:tcW w:w="136" w:type="dxa"/>
          </w:tcPr>
          <w:p w:rsidR="00595DA0" w:rsidRPr="0004498D" w:rsidRDefault="00595DA0" w:rsidP="00595DA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595DA0" w:rsidRPr="003D3672" w:rsidRDefault="00595DA0" w:rsidP="00595DA0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10,139</w:t>
            </w:r>
          </w:p>
        </w:tc>
        <w:tc>
          <w:tcPr>
            <w:tcW w:w="136" w:type="dxa"/>
          </w:tcPr>
          <w:p w:rsidR="00595DA0" w:rsidRPr="0004498D" w:rsidRDefault="00595DA0" w:rsidP="00595DA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595DA0" w:rsidRPr="0004498D" w:rsidRDefault="00595DA0" w:rsidP="00595DA0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57B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4,198</w:t>
            </w:r>
          </w:p>
        </w:tc>
        <w:tc>
          <w:tcPr>
            <w:tcW w:w="136" w:type="dxa"/>
          </w:tcPr>
          <w:p w:rsidR="00595DA0" w:rsidRPr="0004498D" w:rsidRDefault="00595DA0" w:rsidP="00595DA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</w:tcPr>
          <w:p w:rsidR="00595DA0" w:rsidRPr="0004498D" w:rsidRDefault="00595DA0" w:rsidP="00595DA0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DC7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19</w:t>
            </w:r>
            <w:r w:rsidRPr="00550D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50DC7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564</w:t>
            </w:r>
          </w:p>
        </w:tc>
      </w:tr>
      <w:tr w:rsidR="00595DA0" w:rsidRPr="0000551A" w:rsidTr="00595DA0">
        <w:trPr>
          <w:cantSplit/>
        </w:trPr>
        <w:tc>
          <w:tcPr>
            <w:tcW w:w="3827" w:type="dxa"/>
          </w:tcPr>
          <w:p w:rsidR="00595DA0" w:rsidRPr="003D3672" w:rsidRDefault="00595DA0" w:rsidP="00595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58" w:hanging="62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จำนวนหุ้นสามัญถัวเฉลี่ยถ่วงน้ำหนักขั้นพื้นฐาน</w:t>
            </w:r>
            <w:r w:rsidRPr="003D3672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(พันหุ้น)</w:t>
            </w:r>
          </w:p>
        </w:tc>
        <w:tc>
          <w:tcPr>
            <w:tcW w:w="1107" w:type="dxa"/>
            <w:gridSpan w:val="2"/>
          </w:tcPr>
          <w:p w:rsidR="00595DA0" w:rsidRPr="00392194" w:rsidRDefault="00595DA0" w:rsidP="00595DA0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:rsidR="00595DA0" w:rsidRPr="0000551A" w:rsidRDefault="00595DA0" w:rsidP="00595DA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595DA0" w:rsidRPr="00392194" w:rsidRDefault="00595DA0" w:rsidP="00595DA0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:rsidR="00595DA0" w:rsidRPr="0000551A" w:rsidRDefault="00595DA0" w:rsidP="00595DA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595DA0" w:rsidRPr="00392194" w:rsidRDefault="00595DA0" w:rsidP="00595DA0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:rsidR="00595DA0" w:rsidRPr="0000551A" w:rsidRDefault="00595DA0" w:rsidP="00595DA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7" w:type="dxa"/>
          </w:tcPr>
          <w:p w:rsidR="00595DA0" w:rsidRPr="00392194" w:rsidRDefault="00595DA0" w:rsidP="00595DA0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</w:tr>
      <w:tr w:rsidR="00595DA0" w:rsidRPr="0004498D" w:rsidTr="00595DA0">
        <w:trPr>
          <w:cantSplit/>
          <w:trHeight w:val="63"/>
        </w:trPr>
        <w:tc>
          <w:tcPr>
            <w:tcW w:w="3827" w:type="dxa"/>
          </w:tcPr>
          <w:p w:rsidR="00595DA0" w:rsidRPr="003D3672" w:rsidRDefault="00595DA0" w:rsidP="00595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กำไรต่อหุ้นขั้นพื้นฐาน (</w:t>
            </w: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>บ</w:t>
            </w: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าท</w:t>
            </w:r>
            <w:r w:rsidRPr="003D3672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ต่อหุ้น</w:t>
            </w:r>
            <w:r w:rsidRPr="003D367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07" w:type="dxa"/>
            <w:gridSpan w:val="2"/>
            <w:shd w:val="clear" w:color="auto" w:fill="auto"/>
          </w:tcPr>
          <w:p w:rsidR="00595DA0" w:rsidRPr="0004498D" w:rsidRDefault="00595DA0" w:rsidP="00595DA0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57B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D57B21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.</w:t>
            </w:r>
            <w:r w:rsidRPr="00D57B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0177</w:t>
            </w:r>
          </w:p>
        </w:tc>
        <w:tc>
          <w:tcPr>
            <w:tcW w:w="136" w:type="dxa"/>
          </w:tcPr>
          <w:p w:rsidR="00595DA0" w:rsidRPr="0004498D" w:rsidRDefault="00595DA0" w:rsidP="00595DA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shd w:val="clear" w:color="auto" w:fill="auto"/>
          </w:tcPr>
          <w:p w:rsidR="00595DA0" w:rsidRPr="0004498D" w:rsidRDefault="00595DA0" w:rsidP="00595DA0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0.0240</w:t>
            </w:r>
          </w:p>
        </w:tc>
        <w:tc>
          <w:tcPr>
            <w:tcW w:w="136" w:type="dxa"/>
          </w:tcPr>
          <w:p w:rsidR="00595DA0" w:rsidRPr="0004498D" w:rsidRDefault="00595DA0" w:rsidP="00595DA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595DA0" w:rsidRPr="0004498D" w:rsidRDefault="00595DA0" w:rsidP="00595DA0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57B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D57B21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.</w:t>
            </w:r>
            <w:r w:rsidRPr="00D57B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0099</w:t>
            </w:r>
          </w:p>
        </w:tc>
        <w:tc>
          <w:tcPr>
            <w:tcW w:w="136" w:type="dxa"/>
          </w:tcPr>
          <w:p w:rsidR="00595DA0" w:rsidRPr="0004498D" w:rsidRDefault="00595DA0" w:rsidP="00595DA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</w:tcPr>
          <w:p w:rsidR="00595DA0" w:rsidRPr="0004498D" w:rsidRDefault="00595DA0" w:rsidP="00595DA0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00C50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0.0464</w:t>
            </w:r>
          </w:p>
        </w:tc>
      </w:tr>
    </w:tbl>
    <w:p w:rsidR="00D57B21" w:rsidRDefault="00D57B21" w:rsidP="00E17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595DA0" w:rsidRDefault="00595DA0" w:rsidP="00E17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595DA0" w:rsidRDefault="00595DA0" w:rsidP="00E17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E17EB6" w:rsidRPr="00BD546C" w:rsidRDefault="00E17EB6" w:rsidP="00E17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D546C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D57B21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BD546C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BD546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D546C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</w:t>
      </w:r>
    </w:p>
    <w:p w:rsidR="0097053F" w:rsidRDefault="0097053F" w:rsidP="00F77474">
      <w:pPr>
        <w:tabs>
          <w:tab w:val="clear" w:pos="227"/>
          <w:tab w:val="left" w:pos="284"/>
        </w:tabs>
        <w:spacing w:line="400" w:lineRule="exact"/>
        <w:ind w:hanging="142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 xml:space="preserve">สำหรับปี </w:t>
      </w:r>
      <w:r>
        <w:rPr>
          <w:rFonts w:asciiTheme="majorBidi" w:hAnsiTheme="majorBidi" w:cstheme="majorBidi"/>
          <w:color w:val="000000"/>
          <w:sz w:val="32"/>
          <w:szCs w:val="32"/>
          <w:u w:val="single"/>
        </w:rPr>
        <w:t>2563</w:t>
      </w:r>
    </w:p>
    <w:p w:rsidR="0097053F" w:rsidRPr="008252D9" w:rsidRDefault="0097053F" w:rsidP="00F77474">
      <w:pPr>
        <w:tabs>
          <w:tab w:val="left" w:pos="540"/>
        </w:tabs>
        <w:spacing w:line="400" w:lineRule="exact"/>
        <w:ind w:left="284" w:right="30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252D9">
        <w:rPr>
          <w:rFonts w:asciiTheme="majorBidi" w:hAnsiTheme="majorBidi" w:cstheme="majorBidi"/>
          <w:sz w:val="32"/>
          <w:szCs w:val="32"/>
          <w:cs/>
        </w:rPr>
        <w:t>ในการประชุม</w:t>
      </w:r>
      <w:r w:rsidR="008252D9" w:rsidRPr="008252D9">
        <w:rPr>
          <w:rFonts w:asciiTheme="majorBidi" w:hAnsiTheme="majorBidi" w:cstheme="majorBidi" w:hint="cs"/>
          <w:sz w:val="32"/>
          <w:szCs w:val="32"/>
          <w:cs/>
        </w:rPr>
        <w:t xml:space="preserve">คณะกรรมการของบริษัทครั้งที่ </w:t>
      </w:r>
      <w:r w:rsidR="008252D9" w:rsidRPr="008252D9">
        <w:rPr>
          <w:rFonts w:asciiTheme="majorBidi" w:hAnsiTheme="majorBidi" w:cstheme="majorBidi"/>
          <w:sz w:val="32"/>
          <w:szCs w:val="32"/>
        </w:rPr>
        <w:t>2</w:t>
      </w:r>
      <w:r w:rsidR="008252D9" w:rsidRPr="008252D9">
        <w:rPr>
          <w:rFonts w:asciiTheme="majorBidi" w:hAnsiTheme="majorBidi"/>
          <w:sz w:val="32"/>
          <w:szCs w:val="32"/>
          <w:cs/>
        </w:rPr>
        <w:t>/</w:t>
      </w:r>
      <w:r w:rsidRPr="008252D9">
        <w:rPr>
          <w:rFonts w:asciiTheme="majorBidi" w:hAnsiTheme="majorBidi" w:cstheme="majorBidi"/>
          <w:sz w:val="32"/>
          <w:szCs w:val="32"/>
        </w:rPr>
        <w:t>256</w:t>
      </w:r>
      <w:r w:rsidR="00F77474" w:rsidRPr="008252D9">
        <w:rPr>
          <w:rFonts w:asciiTheme="majorBidi" w:hAnsiTheme="majorBidi" w:cstheme="majorBidi"/>
          <w:sz w:val="32"/>
          <w:szCs w:val="32"/>
        </w:rPr>
        <w:t>3</w:t>
      </w:r>
      <w:r w:rsidRPr="008252D9">
        <w:rPr>
          <w:rFonts w:asciiTheme="majorBidi" w:hAnsiTheme="majorBidi"/>
          <w:sz w:val="32"/>
          <w:szCs w:val="32"/>
          <w:cs/>
        </w:rPr>
        <w:t xml:space="preserve"> </w:t>
      </w:r>
      <w:r w:rsidRPr="008252D9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F77474" w:rsidRPr="008252D9">
        <w:rPr>
          <w:rFonts w:asciiTheme="majorBidi" w:hAnsiTheme="majorBidi" w:cstheme="majorBidi"/>
          <w:sz w:val="32"/>
          <w:szCs w:val="32"/>
        </w:rPr>
        <w:t>10</w:t>
      </w:r>
      <w:r w:rsidRPr="008252D9">
        <w:rPr>
          <w:rFonts w:asciiTheme="majorBidi" w:hAnsiTheme="majorBidi"/>
          <w:sz w:val="32"/>
          <w:szCs w:val="32"/>
          <w:cs/>
        </w:rPr>
        <w:t xml:space="preserve"> </w:t>
      </w:r>
      <w:r w:rsidRPr="008252D9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8252D9">
        <w:rPr>
          <w:rFonts w:asciiTheme="majorBidi" w:hAnsiTheme="majorBidi" w:cstheme="majorBidi"/>
          <w:sz w:val="32"/>
          <w:szCs w:val="32"/>
        </w:rPr>
        <w:t>256</w:t>
      </w:r>
      <w:r w:rsidR="00F77474" w:rsidRPr="008252D9">
        <w:rPr>
          <w:rFonts w:asciiTheme="majorBidi" w:hAnsiTheme="majorBidi" w:cstheme="majorBidi"/>
          <w:sz w:val="32"/>
          <w:szCs w:val="32"/>
        </w:rPr>
        <w:t>3</w:t>
      </w:r>
      <w:r w:rsidRPr="008252D9">
        <w:rPr>
          <w:rFonts w:asciiTheme="majorBidi" w:hAnsiTheme="majorBidi"/>
          <w:sz w:val="32"/>
          <w:szCs w:val="32"/>
          <w:cs/>
        </w:rPr>
        <w:t xml:space="preserve"> </w:t>
      </w:r>
      <w:r w:rsidR="008252D9" w:rsidRPr="008252D9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8252D9">
        <w:rPr>
          <w:rFonts w:asciiTheme="majorBidi" w:hAnsiTheme="majorBidi" w:cstheme="majorBidi" w:hint="cs"/>
          <w:sz w:val="32"/>
          <w:szCs w:val="32"/>
          <w:cs/>
        </w:rPr>
        <w:t>มีมติอนุมัติ</w:t>
      </w:r>
      <w:r w:rsidR="008252D9" w:rsidRPr="008252D9">
        <w:rPr>
          <w:rFonts w:asciiTheme="majorBidi" w:hAnsiTheme="majorBidi" w:cstheme="majorBidi" w:hint="cs"/>
          <w:sz w:val="32"/>
          <w:szCs w:val="32"/>
          <w:cs/>
        </w:rPr>
        <w:t>ให้จ่ายเงินปันผลระหว่างกาลให้แก่ผู้ถือหุ้น</w:t>
      </w:r>
      <w:r w:rsidRPr="008252D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สามัญจำนวน </w:t>
      </w:r>
      <w:r w:rsidRPr="008252D9">
        <w:rPr>
          <w:rFonts w:asciiTheme="majorBidi" w:hAnsiTheme="majorBidi" w:cstheme="majorBidi"/>
          <w:spacing w:val="-6"/>
          <w:sz w:val="32"/>
          <w:szCs w:val="32"/>
        </w:rPr>
        <w:t xml:space="preserve">422,000,100 </w:t>
      </w:r>
      <w:r w:rsidRPr="008252D9">
        <w:rPr>
          <w:rFonts w:asciiTheme="majorBidi" w:hAnsiTheme="majorBidi" w:cstheme="majorBidi" w:hint="cs"/>
          <w:spacing w:val="-6"/>
          <w:sz w:val="32"/>
          <w:szCs w:val="32"/>
          <w:cs/>
        </w:rPr>
        <w:t>หุ้น ในอัตราหุ้นละ</w:t>
      </w:r>
      <w:r w:rsidRPr="008252D9">
        <w:rPr>
          <w:rFonts w:asciiTheme="majorBidi" w:hAnsiTheme="majorBidi" w:cstheme="majorBidi"/>
          <w:sz w:val="32"/>
          <w:szCs w:val="32"/>
        </w:rPr>
        <w:t xml:space="preserve"> 0</w:t>
      </w:r>
      <w:r w:rsidRPr="008252D9">
        <w:rPr>
          <w:rFonts w:asciiTheme="majorBidi" w:hAnsiTheme="majorBidi"/>
          <w:sz w:val="32"/>
          <w:szCs w:val="32"/>
          <w:cs/>
        </w:rPr>
        <w:t>.</w:t>
      </w:r>
      <w:r w:rsidRPr="008252D9">
        <w:rPr>
          <w:rFonts w:asciiTheme="majorBidi" w:hAnsiTheme="majorBidi" w:cstheme="majorBidi"/>
          <w:sz w:val="32"/>
          <w:szCs w:val="32"/>
        </w:rPr>
        <w:t>0</w:t>
      </w:r>
      <w:r w:rsidR="00F77474" w:rsidRPr="008252D9">
        <w:rPr>
          <w:rFonts w:asciiTheme="majorBidi" w:hAnsiTheme="majorBidi" w:cstheme="majorBidi"/>
          <w:sz w:val="32"/>
          <w:szCs w:val="32"/>
        </w:rPr>
        <w:t>18</w:t>
      </w:r>
      <w:r w:rsidRPr="008252D9">
        <w:rPr>
          <w:rFonts w:asciiTheme="majorBidi" w:hAnsiTheme="majorBidi"/>
          <w:sz w:val="32"/>
          <w:szCs w:val="32"/>
          <w:cs/>
        </w:rPr>
        <w:t xml:space="preserve"> </w:t>
      </w:r>
      <w:r w:rsidRPr="008252D9">
        <w:rPr>
          <w:rFonts w:asciiTheme="majorBidi" w:hAnsiTheme="majorBidi" w:cstheme="majorBidi" w:hint="cs"/>
          <w:sz w:val="32"/>
          <w:szCs w:val="32"/>
          <w:cs/>
        </w:rPr>
        <w:t xml:space="preserve">บาท รวมเป็นจำนวนเงินปันผลจ่าย </w:t>
      </w:r>
      <w:r w:rsidR="00F77474" w:rsidRPr="008252D9">
        <w:rPr>
          <w:rFonts w:asciiTheme="majorBidi" w:hAnsiTheme="majorBidi" w:cstheme="majorBidi"/>
          <w:sz w:val="32"/>
          <w:szCs w:val="32"/>
        </w:rPr>
        <w:t>7</w:t>
      </w:r>
      <w:r w:rsidR="00F77474" w:rsidRPr="008252D9">
        <w:rPr>
          <w:rFonts w:asciiTheme="majorBidi" w:hAnsiTheme="majorBidi"/>
          <w:sz w:val="32"/>
          <w:szCs w:val="32"/>
          <w:cs/>
        </w:rPr>
        <w:t>.</w:t>
      </w:r>
      <w:r w:rsidR="00F77474" w:rsidRPr="008252D9">
        <w:rPr>
          <w:rFonts w:asciiTheme="majorBidi" w:hAnsiTheme="majorBidi" w:cstheme="majorBidi"/>
          <w:sz w:val="32"/>
          <w:szCs w:val="32"/>
        </w:rPr>
        <w:t>60</w:t>
      </w:r>
      <w:r w:rsidRPr="008252D9">
        <w:rPr>
          <w:rFonts w:asciiTheme="majorBidi" w:hAnsiTheme="majorBidi"/>
          <w:sz w:val="32"/>
          <w:szCs w:val="32"/>
          <w:cs/>
        </w:rPr>
        <w:t xml:space="preserve"> </w:t>
      </w:r>
      <w:r w:rsidRPr="008252D9">
        <w:rPr>
          <w:rFonts w:asciiTheme="majorBidi" w:hAnsiTheme="majorBidi" w:cstheme="majorBidi" w:hint="cs"/>
          <w:sz w:val="32"/>
          <w:szCs w:val="32"/>
          <w:cs/>
        </w:rPr>
        <w:t>ล้านบาท การจ่ายเงินปันผลจะจ่ายให้แก่ผู้ถือหุ้นที่มีรายชื่อ</w:t>
      </w:r>
      <w:r w:rsidRPr="008252D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ปรากฏอยู่ในสมุดทะเบียนผู้ถือหุ้นของบริษัท ณ วันที่ </w:t>
      </w:r>
      <w:r w:rsidR="00F77474" w:rsidRPr="008252D9">
        <w:rPr>
          <w:rFonts w:asciiTheme="majorBidi" w:hAnsiTheme="majorBidi" w:cstheme="majorBidi"/>
          <w:sz w:val="32"/>
          <w:szCs w:val="32"/>
        </w:rPr>
        <w:t xml:space="preserve">24 </w:t>
      </w:r>
      <w:r w:rsidR="00F77474" w:rsidRPr="008252D9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="00F77474" w:rsidRPr="008252D9">
        <w:rPr>
          <w:rFonts w:asciiTheme="majorBidi" w:hAnsiTheme="majorBidi" w:cstheme="majorBidi"/>
          <w:sz w:val="32"/>
          <w:szCs w:val="32"/>
        </w:rPr>
        <w:t xml:space="preserve">2563 </w:t>
      </w:r>
      <w:r w:rsidRPr="008252D9">
        <w:rPr>
          <w:rFonts w:asciiTheme="majorBidi" w:hAnsiTheme="majorBidi"/>
          <w:spacing w:val="-4"/>
          <w:sz w:val="32"/>
          <w:szCs w:val="32"/>
          <w:cs/>
        </w:rPr>
        <w:t>(</w:t>
      </w:r>
      <w:r w:rsidRPr="008252D9">
        <w:rPr>
          <w:rFonts w:asciiTheme="majorBidi" w:hAnsiTheme="majorBidi" w:cstheme="majorBidi"/>
          <w:spacing w:val="-4"/>
          <w:sz w:val="32"/>
          <w:szCs w:val="32"/>
        </w:rPr>
        <w:t>Record Date</w:t>
      </w:r>
      <w:r w:rsidRPr="008252D9">
        <w:rPr>
          <w:rFonts w:asciiTheme="majorBidi" w:hAnsiTheme="majorBidi"/>
          <w:spacing w:val="-4"/>
          <w:sz w:val="32"/>
          <w:szCs w:val="32"/>
          <w:cs/>
        </w:rPr>
        <w:t xml:space="preserve">) </w:t>
      </w:r>
      <w:r w:rsidRPr="008252D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และได้จ่ายเงินปันผลแล้วในวันที่ </w:t>
      </w:r>
      <w:r w:rsidR="004850E3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F77474" w:rsidRPr="008252D9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8252D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พฤษภาคม </w:t>
      </w:r>
      <w:r w:rsidRPr="008252D9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F77474" w:rsidRPr="008252D9">
        <w:rPr>
          <w:rFonts w:asciiTheme="majorBidi" w:hAnsiTheme="majorBidi" w:cstheme="majorBidi"/>
          <w:spacing w:val="-4"/>
          <w:sz w:val="32"/>
          <w:szCs w:val="32"/>
        </w:rPr>
        <w:t>3</w:t>
      </w:r>
    </w:p>
    <w:p w:rsidR="00D57B21" w:rsidRPr="0097053F" w:rsidRDefault="00D57B21" w:rsidP="0097053F">
      <w:pPr>
        <w:tabs>
          <w:tab w:val="left" w:pos="540"/>
        </w:tabs>
        <w:spacing w:line="380" w:lineRule="exact"/>
        <w:ind w:left="284" w:right="30" w:firstLine="567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</w:p>
    <w:p w:rsidR="0097053F" w:rsidRDefault="0097053F" w:rsidP="0097053F">
      <w:pPr>
        <w:tabs>
          <w:tab w:val="clear" w:pos="227"/>
          <w:tab w:val="left" w:pos="284"/>
        </w:tabs>
        <w:spacing w:line="360" w:lineRule="exact"/>
        <w:ind w:hanging="142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 xml:space="preserve">สำหรับปี </w:t>
      </w:r>
      <w:r>
        <w:rPr>
          <w:rFonts w:asciiTheme="majorBidi" w:hAnsiTheme="majorBidi" w:cstheme="majorBidi"/>
          <w:color w:val="000000"/>
          <w:sz w:val="32"/>
          <w:szCs w:val="32"/>
          <w:u w:val="single"/>
        </w:rPr>
        <w:t>256</w:t>
      </w:r>
      <w:r>
        <w:rPr>
          <w:rFonts w:asciiTheme="majorBidi" w:hAnsiTheme="majorBidi" w:cstheme="majorBidi" w:hint="cs"/>
          <w:color w:val="000000"/>
          <w:sz w:val="32"/>
          <w:szCs w:val="32"/>
          <w:u w:val="single"/>
          <w:cs/>
        </w:rPr>
        <w:t>2</w:t>
      </w:r>
    </w:p>
    <w:p w:rsidR="0097053F" w:rsidRDefault="0097053F" w:rsidP="0097053F">
      <w:pPr>
        <w:tabs>
          <w:tab w:val="left" w:pos="540"/>
        </w:tabs>
        <w:spacing w:line="380" w:lineRule="exact"/>
        <w:ind w:left="284" w:right="30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ในการประชุมสามัญผู้ถือหุ้นประจำปี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29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sz w:val="32"/>
          <w:szCs w:val="32"/>
          <w:cs/>
        </w:rPr>
        <w:t>ผู้ถือหุ้นมีมติอนุมัติจัดสรร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กำไรสุทธิสำหรับปี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2561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อนุมัติให้จ่ายเงินปันผลให้แก่ผู้ถือหุ้นสามัญจำนวน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422,000,100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หุ้น ในอัตราหุ้นละ</w:t>
      </w:r>
      <w:r>
        <w:rPr>
          <w:rFonts w:asciiTheme="majorBidi" w:hAnsiTheme="majorBidi" w:cstheme="majorBidi"/>
          <w:sz w:val="32"/>
          <w:szCs w:val="32"/>
        </w:rPr>
        <w:t xml:space="preserve"> 0</w:t>
      </w:r>
      <w:r>
        <w:rPr>
          <w:rFonts w:asciiTheme="majorBidi" w:hAnsiTheme="majorBidi"/>
          <w:sz w:val="32"/>
          <w:szCs w:val="32"/>
          <w:cs/>
        </w:rPr>
        <w:t>.</w:t>
      </w:r>
      <w:r>
        <w:rPr>
          <w:rFonts w:asciiTheme="majorBidi" w:hAnsiTheme="majorBidi" w:cstheme="majorBidi"/>
          <w:sz w:val="32"/>
          <w:szCs w:val="32"/>
        </w:rPr>
        <w:t xml:space="preserve">033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รวมเป็นจำนวนเงินปันผลจ่าย </w:t>
      </w:r>
      <w:r>
        <w:rPr>
          <w:rFonts w:asciiTheme="majorBidi" w:hAnsiTheme="majorBidi" w:cstheme="majorBidi"/>
          <w:sz w:val="32"/>
          <w:szCs w:val="32"/>
        </w:rPr>
        <w:t>13</w:t>
      </w:r>
      <w:r>
        <w:rPr>
          <w:rFonts w:asciiTheme="majorBidi" w:hAnsiTheme="majorBidi"/>
          <w:sz w:val="32"/>
          <w:szCs w:val="32"/>
          <w:cs/>
        </w:rPr>
        <w:t>.</w:t>
      </w:r>
      <w:r>
        <w:rPr>
          <w:rFonts w:asciiTheme="majorBidi" w:hAnsiTheme="majorBidi" w:cstheme="majorBidi"/>
          <w:sz w:val="32"/>
          <w:szCs w:val="32"/>
        </w:rPr>
        <w:t xml:space="preserve">93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การจ่ายเงินปันผลจะจ่ายให้แก่ผู้ถือหุ้นที่มีรายชื่อ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ปรากฏอยู่ในสมุดทะเบียนผู้ถือหุ้นของบริษัท ณ วันที่ 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7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พฤษภาคม 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>
        <w:rPr>
          <w:rFonts w:asciiTheme="majorBidi" w:hAnsiTheme="majorBidi"/>
          <w:spacing w:val="-4"/>
          <w:sz w:val="32"/>
          <w:szCs w:val="32"/>
          <w:cs/>
        </w:rPr>
        <w:t>(</w:t>
      </w:r>
      <w:r>
        <w:rPr>
          <w:rFonts w:asciiTheme="majorBidi" w:hAnsiTheme="majorBidi" w:cstheme="majorBidi"/>
          <w:spacing w:val="-4"/>
          <w:sz w:val="32"/>
          <w:szCs w:val="32"/>
        </w:rPr>
        <w:t>Record Date</w:t>
      </w:r>
      <w:r>
        <w:rPr>
          <w:rFonts w:asciiTheme="majorBidi" w:hAnsiTheme="majorBidi"/>
          <w:spacing w:val="-4"/>
          <w:sz w:val="32"/>
          <w:szCs w:val="32"/>
          <w:cs/>
        </w:rPr>
        <w:t xml:space="preserve">)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และได้จ่ายเงินปันผลแล้วในวันที่ </w:t>
      </w:r>
      <w:r>
        <w:rPr>
          <w:rFonts w:asciiTheme="majorBidi" w:hAnsiTheme="majorBidi" w:cstheme="majorBidi"/>
          <w:spacing w:val="-4"/>
          <w:sz w:val="32"/>
          <w:szCs w:val="32"/>
        </w:rPr>
        <w:t>29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พฤษภาคม </w:t>
      </w:r>
      <w:r>
        <w:rPr>
          <w:rFonts w:asciiTheme="majorBidi" w:hAnsiTheme="majorBidi" w:cstheme="majorBidi"/>
          <w:spacing w:val="-4"/>
          <w:sz w:val="32"/>
          <w:szCs w:val="32"/>
        </w:rPr>
        <w:t>2562</w:t>
      </w:r>
    </w:p>
    <w:p w:rsidR="0097053F" w:rsidRDefault="0097053F" w:rsidP="0097053F">
      <w:pPr>
        <w:tabs>
          <w:tab w:val="clear" w:pos="227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2E7912" w:rsidRPr="00E91834" w:rsidRDefault="006478AF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D57B21">
        <w:rPr>
          <w:rFonts w:asciiTheme="majorBidi" w:hAnsiTheme="majorBidi" w:cstheme="majorBidi"/>
          <w:b/>
          <w:bCs/>
          <w:color w:val="000000"/>
          <w:sz w:val="32"/>
          <w:szCs w:val="32"/>
        </w:rPr>
        <w:t>5</w:t>
      </w:r>
      <w:r w:rsidR="002E7912" w:rsidRPr="00B779E6">
        <w:rPr>
          <w:rFonts w:asciiTheme="majorBidi" w:hAnsiTheme="majorBidi"/>
          <w:b/>
          <w:bCs/>
          <w:color w:val="000000"/>
          <w:sz w:val="32"/>
          <w:szCs w:val="32"/>
          <w:cs/>
        </w:rPr>
        <w:t>.</w:t>
      </w:r>
      <w:r w:rsidR="002E7912" w:rsidRPr="00E91834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E7912" w:rsidRPr="00B779E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ข้อมูลทางการเงินจำแนกตามส่วนงาน</w:t>
      </w:r>
    </w:p>
    <w:p w:rsidR="002E7912" w:rsidRDefault="002E7912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779E6">
        <w:rPr>
          <w:rFonts w:asciiTheme="majorBidi" w:hAnsiTheme="majorBidi"/>
          <w:spacing w:val="-2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:rsidR="002E7912" w:rsidRPr="00E24BC7" w:rsidRDefault="002E7912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779E6">
        <w:rPr>
          <w:rFonts w:asciiTheme="majorBidi" w:hAnsiTheme="majorBidi"/>
          <w:spacing w:val="-2"/>
          <w:sz w:val="32"/>
          <w:szCs w:val="32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บริษัทและบริษัทย่อยจัดโครงสร้างองค์กรเป็นหน่วยธุรกิจตามประเภทของผลิตภัณฑ์และบริการ บริษัทและบริษัทย่อยมีส่วนงานที่รายงานทั้งสิ้น </w:t>
      </w:r>
      <w:r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B779E6">
        <w:rPr>
          <w:rFonts w:asciiTheme="majorBidi" w:hAnsiTheme="majorBidi"/>
          <w:spacing w:val="-2"/>
          <w:sz w:val="32"/>
          <w:szCs w:val="32"/>
          <w:cs/>
        </w:rPr>
        <w:t xml:space="preserve"> ส่วนงานหลัก คือ</w:t>
      </w:r>
    </w:p>
    <w:p w:rsidR="002E7912" w:rsidRPr="006478AF" w:rsidRDefault="002E7912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5" w:hanging="1134"/>
        <w:jc w:val="thaiDistribute"/>
        <w:rPr>
          <w:rFonts w:asciiTheme="majorBidi" w:hAnsiTheme="majorBidi" w:cstheme="majorBidi"/>
          <w:sz w:val="32"/>
          <w:szCs w:val="32"/>
        </w:rPr>
      </w:pPr>
      <w:r w:rsidRPr="00B779E6">
        <w:rPr>
          <w:rFonts w:asciiTheme="majorBidi" w:hAnsiTheme="majorBidi"/>
          <w:spacing w:val="-2"/>
          <w:sz w:val="32"/>
          <w:szCs w:val="32"/>
          <w:cs/>
        </w:rPr>
        <w:t xml:space="preserve">ส่วนงาน </w:t>
      </w:r>
      <w:r w:rsidRPr="00E24BC7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B779E6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3064B9">
        <w:rPr>
          <w:rFonts w:asciiTheme="majorBidi" w:hAnsiTheme="majorBidi"/>
          <w:spacing w:val="-2"/>
          <w:sz w:val="32"/>
          <w:szCs w:val="32"/>
        </w:rPr>
        <w:tab/>
      </w:r>
      <w:r w:rsidRPr="00B779E6">
        <w:rPr>
          <w:rFonts w:asciiTheme="majorBidi" w:hAnsiTheme="majorBidi"/>
          <w:spacing w:val="-2"/>
          <w:sz w:val="32"/>
          <w:szCs w:val="32"/>
          <w:cs/>
        </w:rPr>
        <w:t>ส่วนงานธุรกิจจำหน่ายกลุ่มผลิตภัณฑ์วัตถุดิบอุตสาหกรรม ผลิตและจำหน่ายบรรจุภัณฑ์ชนิดอ่อนตัวและให้บริการออกแบบจัดหาและติดตั้งอุปกรณ์ผลิตกระแสไฟฟ้าโดย</w:t>
      </w:r>
      <w:r w:rsidRPr="00B779E6">
        <w:rPr>
          <w:rFonts w:asciiTheme="majorBidi" w:hAnsiTheme="majorBidi"/>
          <w:sz w:val="32"/>
          <w:szCs w:val="32"/>
          <w:cs/>
        </w:rPr>
        <w:t>ใช้พลังงานทางเลือก และประกอบแผงโซลาร์เซลล์เพื่อการส่งออก</w:t>
      </w:r>
    </w:p>
    <w:p w:rsidR="002E7912" w:rsidRPr="00187555" w:rsidRDefault="002E7912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5" w:hanging="1134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B779E6">
        <w:rPr>
          <w:rFonts w:asciiTheme="majorBidi" w:hAnsiTheme="majorBidi"/>
          <w:spacing w:val="-2"/>
          <w:sz w:val="32"/>
          <w:szCs w:val="32"/>
          <w:cs/>
        </w:rPr>
        <w:t xml:space="preserve">ส่วนงาน </w:t>
      </w:r>
      <w:r w:rsidRPr="00187555">
        <w:rPr>
          <w:rFonts w:asciiTheme="majorBidi" w:hAnsiTheme="majorBidi"/>
          <w:spacing w:val="-2"/>
          <w:sz w:val="32"/>
          <w:szCs w:val="32"/>
        </w:rPr>
        <w:t>2</w:t>
      </w:r>
      <w:r w:rsidRPr="00B779E6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3064B9">
        <w:rPr>
          <w:rFonts w:asciiTheme="majorBidi" w:hAnsiTheme="majorBidi"/>
          <w:spacing w:val="-2"/>
          <w:sz w:val="32"/>
          <w:szCs w:val="32"/>
        </w:rPr>
        <w:tab/>
      </w:r>
      <w:r w:rsidRPr="00B779E6">
        <w:rPr>
          <w:rFonts w:asciiTheme="majorBidi" w:hAnsiTheme="majorBidi"/>
          <w:spacing w:val="-2"/>
          <w:sz w:val="32"/>
          <w:szCs w:val="32"/>
          <w:cs/>
        </w:rPr>
        <w:t>ส่วนงานธุรกิจผลิต</w:t>
      </w:r>
      <w:r w:rsidRPr="00B779E6">
        <w:rPr>
          <w:rFonts w:asciiTheme="majorBidi" w:hAnsiTheme="majorBidi" w:hint="cs"/>
          <w:spacing w:val="-2"/>
          <w:sz w:val="32"/>
          <w:szCs w:val="32"/>
          <w:cs/>
        </w:rPr>
        <w:t>ภัณฑ์</w:t>
      </w:r>
      <w:r w:rsidRPr="00B779E6">
        <w:rPr>
          <w:rFonts w:asciiTheme="majorBidi" w:hAnsiTheme="majorBidi"/>
          <w:spacing w:val="-2"/>
          <w:sz w:val="32"/>
          <w:szCs w:val="32"/>
          <w:cs/>
        </w:rPr>
        <w:t>วัสดุก่อสร้าง</w:t>
      </w:r>
    </w:p>
    <w:p w:rsidR="002E7912" w:rsidRPr="00E24BC7" w:rsidRDefault="002E7912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779E6">
        <w:rPr>
          <w:rFonts w:asciiTheme="majorBidi" w:hAnsiTheme="majorBidi"/>
          <w:spacing w:val="-2"/>
          <w:sz w:val="32"/>
          <w:szCs w:val="32"/>
          <w:cs/>
        </w:rPr>
        <w:t xml:space="preserve">บริษัทและบริษัทย่อยดำเนินธุรกิจในส่วนงานทางภูมิศาสตร์หลัก คือ ประเทศไทย </w:t>
      </w:r>
    </w:p>
    <w:p w:rsidR="002E7912" w:rsidRDefault="002E7912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B779E6">
        <w:rPr>
          <w:rFonts w:asciiTheme="majorBidi" w:hAnsiTheme="majorBidi"/>
          <w:spacing w:val="-2"/>
          <w:sz w:val="32"/>
          <w:szCs w:val="32"/>
          <w:cs/>
        </w:rPr>
        <w:t>บริษัทประเมินผลการปฏิบัติงานของส่วนงานโดยพิจารณาจากรายได้และกำไรขั้นต้นของแต่ละส่วนงาน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 โดยใช้เกณฑ์เดียวกับที่ใช้ในการวัดกำไรหรือขาดทุนจากการดำเนินงานในงบการเงิน</w:t>
      </w:r>
    </w:p>
    <w:p w:rsidR="00DC6455" w:rsidRDefault="00DC6455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</w:rPr>
      </w:pPr>
    </w:p>
    <w:p w:rsidR="00DC6455" w:rsidRDefault="00DC6455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</w:rPr>
      </w:pPr>
    </w:p>
    <w:p w:rsidR="00DC6455" w:rsidRDefault="00DC6455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</w:rPr>
      </w:pPr>
    </w:p>
    <w:p w:rsidR="00DC6455" w:rsidRDefault="00DC6455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</w:rPr>
      </w:pPr>
    </w:p>
    <w:p w:rsidR="002E7912" w:rsidRDefault="002E7912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779E6">
        <w:rPr>
          <w:rFonts w:asciiTheme="majorBidi" w:hAnsiTheme="majorBidi"/>
          <w:spacing w:val="-2"/>
          <w:sz w:val="32"/>
          <w:szCs w:val="32"/>
          <w:cs/>
        </w:rPr>
        <w:lastRenderedPageBreak/>
        <w:t>ข้อมูลรายได้และกำไรของส่วนงานของบริษัทและบริษัทย่อยสำหรับ</w:t>
      </w:r>
      <w:r w:rsidR="00A0601F" w:rsidRPr="00A0601F">
        <w:rPr>
          <w:rFonts w:asciiTheme="majorBidi" w:hAnsiTheme="majorBidi"/>
          <w:spacing w:val="-2"/>
          <w:sz w:val="32"/>
          <w:szCs w:val="32"/>
          <w:cs/>
        </w:rPr>
        <w:t xml:space="preserve">งวดหกเดือนสิ้นสุดวันที่ </w:t>
      </w:r>
      <w:r w:rsidR="004850E3">
        <w:rPr>
          <w:rFonts w:asciiTheme="majorBidi" w:hAnsiTheme="majorBidi"/>
          <w:spacing w:val="-2"/>
          <w:sz w:val="32"/>
          <w:szCs w:val="32"/>
        </w:rPr>
        <w:t>30</w:t>
      </w:r>
      <w:r w:rsidR="00A0601F" w:rsidRPr="00A0601F">
        <w:rPr>
          <w:rFonts w:asciiTheme="majorBidi" w:hAnsiTheme="majorBidi"/>
          <w:spacing w:val="-2"/>
          <w:sz w:val="32"/>
          <w:szCs w:val="32"/>
          <w:cs/>
        </w:rPr>
        <w:t xml:space="preserve"> มิถุนายน </w:t>
      </w:r>
      <w:r w:rsidR="004850E3">
        <w:rPr>
          <w:rFonts w:asciiTheme="majorBidi" w:hAnsiTheme="majorBidi"/>
          <w:spacing w:val="-2"/>
          <w:sz w:val="32"/>
          <w:szCs w:val="32"/>
        </w:rPr>
        <w:t>2563</w:t>
      </w:r>
      <w:r w:rsidR="00A0601F" w:rsidRPr="00A0601F">
        <w:rPr>
          <w:rFonts w:asciiTheme="majorBidi" w:hAnsiTheme="majorBidi"/>
          <w:spacing w:val="-2"/>
          <w:sz w:val="32"/>
          <w:szCs w:val="32"/>
          <w:cs/>
        </w:rPr>
        <w:t xml:space="preserve"> และ </w:t>
      </w:r>
      <w:r w:rsidR="004850E3">
        <w:rPr>
          <w:rFonts w:asciiTheme="majorBidi" w:hAnsiTheme="majorBidi"/>
          <w:spacing w:val="-2"/>
          <w:sz w:val="32"/>
          <w:szCs w:val="32"/>
        </w:rPr>
        <w:t>2562</w:t>
      </w:r>
      <w:r w:rsidR="00A0601F" w:rsidRPr="00A0601F">
        <w:rPr>
          <w:rFonts w:asciiTheme="majorBidi" w:hAnsiTheme="majorBidi"/>
          <w:spacing w:val="-2"/>
          <w:sz w:val="32"/>
          <w:szCs w:val="32"/>
          <w:cs/>
        </w:rPr>
        <w:t xml:space="preserve"> มีดังนี้</w:t>
      </w:r>
    </w:p>
    <w:tbl>
      <w:tblPr>
        <w:tblW w:w="897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4"/>
        <w:gridCol w:w="199"/>
        <w:gridCol w:w="595"/>
        <w:gridCol w:w="134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39"/>
        <w:gridCol w:w="794"/>
      </w:tblGrid>
      <w:tr w:rsidR="00A0601F" w:rsidRPr="00275ABC" w:rsidTr="001F0B6D">
        <w:tc>
          <w:tcPr>
            <w:tcW w:w="1644" w:type="dxa"/>
          </w:tcPr>
          <w:p w:rsidR="00A0601F" w:rsidRPr="00275ABC" w:rsidRDefault="00A0601F" w:rsidP="001F0B6D">
            <w:pPr>
              <w:tabs>
                <w:tab w:val="left" w:pos="1800"/>
                <w:tab w:val="left" w:pos="1980"/>
              </w:tabs>
              <w:spacing w:line="28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35" w:type="dxa"/>
            <w:gridSpan w:val="16"/>
            <w:tcBorders>
              <w:bottom w:val="single" w:sz="6" w:space="0" w:color="auto"/>
            </w:tcBorders>
          </w:tcPr>
          <w:p w:rsidR="00A0601F" w:rsidRPr="00275ABC" w:rsidRDefault="00A0601F" w:rsidP="001F0B6D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275ABC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A0601F" w:rsidRPr="00275ABC" w:rsidTr="001F0B6D">
        <w:tc>
          <w:tcPr>
            <w:tcW w:w="1644" w:type="dxa"/>
          </w:tcPr>
          <w:p w:rsidR="00A0601F" w:rsidRPr="00275ABC" w:rsidRDefault="00A0601F" w:rsidP="001F0B6D">
            <w:pPr>
              <w:tabs>
                <w:tab w:val="left" w:pos="1800"/>
                <w:tab w:val="left" w:pos="1980"/>
              </w:tabs>
              <w:spacing w:line="28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35" w:type="dxa"/>
            <w:gridSpan w:val="16"/>
            <w:tcBorders>
              <w:top w:val="single" w:sz="6" w:space="0" w:color="auto"/>
              <w:bottom w:val="single" w:sz="6" w:space="0" w:color="auto"/>
            </w:tcBorders>
          </w:tcPr>
          <w:p w:rsidR="00A0601F" w:rsidRPr="00275ABC" w:rsidRDefault="00A0601F" w:rsidP="001F0B6D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275AB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0601F" w:rsidRPr="00275ABC" w:rsidTr="001F0B6D">
        <w:tc>
          <w:tcPr>
            <w:tcW w:w="1644" w:type="dxa"/>
          </w:tcPr>
          <w:p w:rsidR="00A0601F" w:rsidRPr="00275ABC" w:rsidRDefault="00A0601F" w:rsidP="001F0B6D">
            <w:pPr>
              <w:tabs>
                <w:tab w:val="left" w:pos="1800"/>
                <w:tab w:val="left" w:pos="1980"/>
              </w:tabs>
              <w:spacing w:line="28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72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A0601F" w:rsidRPr="00275ABC" w:rsidRDefault="00A0601F" w:rsidP="001F0B6D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กลุ่มผลิตภัณฑ์</w:t>
            </w:r>
          </w:p>
          <w:p w:rsidR="00A0601F" w:rsidRPr="00275ABC" w:rsidRDefault="00A0601F" w:rsidP="001F0B6D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วัตถุดิบอุตสาหกรรม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A0601F" w:rsidRPr="00275ABC" w:rsidRDefault="00A0601F" w:rsidP="001F0B6D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0601F" w:rsidRPr="00275ABC" w:rsidRDefault="00A0601F" w:rsidP="001F0B6D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>กลุ่มผลิตภัณฑ์</w:t>
            </w:r>
          </w:p>
          <w:p w:rsidR="00A0601F" w:rsidRPr="00275ABC" w:rsidRDefault="00A0601F" w:rsidP="001F0B6D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>วัสดุก่อสร้าง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A0601F" w:rsidRPr="00275ABC" w:rsidRDefault="00A0601F" w:rsidP="001F0B6D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0601F" w:rsidRPr="00275ABC" w:rsidRDefault="00A0601F" w:rsidP="001F0B6D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75AB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A0601F" w:rsidRPr="00275ABC" w:rsidRDefault="00A0601F" w:rsidP="001F0B6D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7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0601F" w:rsidRPr="00275ABC" w:rsidRDefault="00A0601F" w:rsidP="001F0B6D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275AB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A0601F" w:rsidRPr="00275ABC" w:rsidTr="001F0B6D">
        <w:tc>
          <w:tcPr>
            <w:tcW w:w="1644" w:type="dxa"/>
          </w:tcPr>
          <w:p w:rsidR="00A0601F" w:rsidRPr="00275ABC" w:rsidRDefault="00A0601F" w:rsidP="00A0601F">
            <w:pPr>
              <w:tabs>
                <w:tab w:val="left" w:pos="1800"/>
                <w:tab w:val="left" w:pos="1980"/>
              </w:tabs>
              <w:spacing w:line="28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0601F" w:rsidRPr="00275ABC" w:rsidRDefault="00A0601F" w:rsidP="00A0601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0601F" w:rsidRPr="00275ABC" w:rsidRDefault="00A0601F" w:rsidP="00A0601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:rsidR="00A0601F" w:rsidRPr="00275ABC" w:rsidRDefault="00A0601F" w:rsidP="00A0601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2562</w:t>
            </w:r>
          </w:p>
        </w:tc>
        <w:tc>
          <w:tcPr>
            <w:tcW w:w="142" w:type="dxa"/>
          </w:tcPr>
          <w:p w:rsidR="00A0601F" w:rsidRPr="00275ABC" w:rsidRDefault="00A0601F" w:rsidP="00A0601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A0601F" w:rsidRPr="00275ABC" w:rsidRDefault="00A0601F" w:rsidP="00A0601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2563</w:t>
            </w:r>
          </w:p>
        </w:tc>
        <w:tc>
          <w:tcPr>
            <w:tcW w:w="142" w:type="dxa"/>
          </w:tcPr>
          <w:p w:rsidR="00A0601F" w:rsidRPr="00275ABC" w:rsidRDefault="00A0601F" w:rsidP="00A0601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A0601F" w:rsidRPr="00275ABC" w:rsidRDefault="00A0601F" w:rsidP="00A0601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2562</w:t>
            </w:r>
          </w:p>
        </w:tc>
        <w:tc>
          <w:tcPr>
            <w:tcW w:w="142" w:type="dxa"/>
          </w:tcPr>
          <w:p w:rsidR="00A0601F" w:rsidRPr="00275ABC" w:rsidRDefault="00A0601F" w:rsidP="00A0601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A0601F" w:rsidRPr="00275ABC" w:rsidRDefault="00A0601F" w:rsidP="00A0601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2563</w:t>
            </w:r>
          </w:p>
        </w:tc>
        <w:tc>
          <w:tcPr>
            <w:tcW w:w="142" w:type="dxa"/>
          </w:tcPr>
          <w:p w:rsidR="00A0601F" w:rsidRPr="00275ABC" w:rsidRDefault="00A0601F" w:rsidP="00A0601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A0601F" w:rsidRPr="00275ABC" w:rsidRDefault="00A0601F" w:rsidP="00A0601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2562</w:t>
            </w:r>
          </w:p>
        </w:tc>
        <w:tc>
          <w:tcPr>
            <w:tcW w:w="142" w:type="dxa"/>
          </w:tcPr>
          <w:p w:rsidR="00A0601F" w:rsidRPr="00275ABC" w:rsidRDefault="00A0601F" w:rsidP="00A0601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A0601F" w:rsidRPr="00275ABC" w:rsidRDefault="00A0601F" w:rsidP="00A0601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2563</w:t>
            </w:r>
          </w:p>
        </w:tc>
        <w:tc>
          <w:tcPr>
            <w:tcW w:w="139" w:type="dxa"/>
          </w:tcPr>
          <w:p w:rsidR="00A0601F" w:rsidRPr="00275ABC" w:rsidRDefault="00A0601F" w:rsidP="00A0601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A0601F" w:rsidRPr="00275ABC" w:rsidRDefault="00A0601F" w:rsidP="00A0601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2562</w:t>
            </w:r>
          </w:p>
        </w:tc>
      </w:tr>
      <w:tr w:rsidR="00A0601F" w:rsidRPr="00275ABC" w:rsidTr="001F0B6D">
        <w:tc>
          <w:tcPr>
            <w:tcW w:w="1644" w:type="dxa"/>
            <w:vAlign w:val="bottom"/>
          </w:tcPr>
          <w:p w:rsidR="00A0601F" w:rsidRPr="00275ABC" w:rsidRDefault="00A0601F" w:rsidP="00A0601F">
            <w:pPr>
              <w:tabs>
                <w:tab w:val="left" w:pos="1800"/>
                <w:tab w:val="left" w:pos="1980"/>
              </w:tabs>
              <w:spacing w:line="28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75AB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รายได้แยกตามส่วนงาน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0601F" w:rsidRPr="00275ABC" w:rsidRDefault="00275ABC" w:rsidP="00A060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sz w:val="22"/>
                <w:szCs w:val="22"/>
              </w:rPr>
              <w:t>515,064</w:t>
            </w:r>
          </w:p>
        </w:tc>
        <w:tc>
          <w:tcPr>
            <w:tcW w:w="134" w:type="dxa"/>
          </w:tcPr>
          <w:p w:rsidR="00A0601F" w:rsidRPr="00275ABC" w:rsidRDefault="00A0601F" w:rsidP="00A0601F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vAlign w:val="bottom"/>
          </w:tcPr>
          <w:p w:rsidR="00A0601F" w:rsidRPr="00275ABC" w:rsidRDefault="00B94826" w:rsidP="00A060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562,797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0601F" w:rsidRPr="00275ABC" w:rsidRDefault="00A0601F" w:rsidP="00A0601F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0601F" w:rsidRPr="00275ABC" w:rsidRDefault="00275ABC" w:rsidP="00A060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sz w:val="22"/>
                <w:szCs w:val="22"/>
              </w:rPr>
              <w:t>201,402</w:t>
            </w:r>
          </w:p>
        </w:tc>
        <w:tc>
          <w:tcPr>
            <w:tcW w:w="142" w:type="dxa"/>
          </w:tcPr>
          <w:p w:rsidR="00A0601F" w:rsidRPr="00275ABC" w:rsidRDefault="00A0601F" w:rsidP="00A060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:rsidR="00A0601F" w:rsidRPr="00275ABC" w:rsidRDefault="00A0601F" w:rsidP="00A060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sz w:val="22"/>
                <w:szCs w:val="22"/>
              </w:rPr>
              <w:t>247,358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0601F" w:rsidRPr="00275ABC" w:rsidRDefault="00A0601F" w:rsidP="00A060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A0601F" w:rsidRPr="00275ABC" w:rsidRDefault="00275ABC" w:rsidP="00A060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sz w:val="22"/>
                <w:szCs w:val="22"/>
              </w:rPr>
              <w:t>8,781</w:t>
            </w:r>
          </w:p>
        </w:tc>
        <w:tc>
          <w:tcPr>
            <w:tcW w:w="142" w:type="dxa"/>
          </w:tcPr>
          <w:p w:rsidR="00A0601F" w:rsidRPr="00275ABC" w:rsidRDefault="00A0601F" w:rsidP="00A060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</w:tcPr>
          <w:p w:rsidR="00A0601F" w:rsidRPr="00275ABC" w:rsidRDefault="00B94826" w:rsidP="00A060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39,022</w:t>
            </w:r>
          </w:p>
        </w:tc>
        <w:tc>
          <w:tcPr>
            <w:tcW w:w="142" w:type="dxa"/>
            <w:vAlign w:val="bottom"/>
          </w:tcPr>
          <w:p w:rsidR="00A0601F" w:rsidRPr="00275ABC" w:rsidRDefault="00A0601F" w:rsidP="00A0601F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:rsidR="00A0601F" w:rsidRPr="00275ABC" w:rsidRDefault="00275ABC" w:rsidP="00A060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sz w:val="22"/>
                <w:szCs w:val="22"/>
              </w:rPr>
              <w:t>725,247</w:t>
            </w:r>
          </w:p>
        </w:tc>
        <w:tc>
          <w:tcPr>
            <w:tcW w:w="139" w:type="dxa"/>
          </w:tcPr>
          <w:p w:rsidR="00A0601F" w:rsidRPr="00275ABC" w:rsidRDefault="00A0601F" w:rsidP="00A060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:rsidR="00A0601F" w:rsidRPr="00275ABC" w:rsidRDefault="00A0601F" w:rsidP="00A060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sz w:val="22"/>
                <w:szCs w:val="22"/>
              </w:rPr>
              <w:t>849,177</w:t>
            </w:r>
          </w:p>
        </w:tc>
      </w:tr>
      <w:tr w:rsidR="00A0601F" w:rsidRPr="00275ABC" w:rsidTr="001F0B6D">
        <w:tc>
          <w:tcPr>
            <w:tcW w:w="1644" w:type="dxa"/>
            <w:vAlign w:val="bottom"/>
          </w:tcPr>
          <w:p w:rsidR="00A0601F" w:rsidRPr="00275ABC" w:rsidRDefault="00A0601F" w:rsidP="00A0601F">
            <w:pPr>
              <w:tabs>
                <w:tab w:val="left" w:pos="1800"/>
                <w:tab w:val="left" w:pos="1980"/>
              </w:tabs>
              <w:spacing w:line="28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ต้นทุนแยกตามส่วนงาน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:rsidR="00A0601F" w:rsidRPr="00275ABC" w:rsidRDefault="00275ABC" w:rsidP="00A0601F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5ABC">
              <w:rPr>
                <w:rFonts w:asciiTheme="majorBidi" w:hAnsiTheme="majorBidi" w:cstheme="majorBidi"/>
                <w:sz w:val="22"/>
                <w:szCs w:val="22"/>
              </w:rPr>
              <w:t>(471,872)</w:t>
            </w:r>
          </w:p>
        </w:tc>
        <w:tc>
          <w:tcPr>
            <w:tcW w:w="134" w:type="dxa"/>
          </w:tcPr>
          <w:p w:rsidR="00A0601F" w:rsidRPr="00275ABC" w:rsidRDefault="00A0601F" w:rsidP="00A0601F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:rsidR="00A0601F" w:rsidRPr="00275ABC" w:rsidRDefault="00B94826" w:rsidP="00A0601F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(532,222)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0601F" w:rsidRPr="00275ABC" w:rsidRDefault="00A0601F" w:rsidP="00A0601F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A0601F" w:rsidRPr="00275ABC" w:rsidRDefault="00275ABC" w:rsidP="00A0601F">
            <w:pPr>
              <w:tabs>
                <w:tab w:val="clear" w:pos="907"/>
                <w:tab w:val="left" w:pos="174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sz w:val="22"/>
                <w:szCs w:val="22"/>
              </w:rPr>
              <w:t>(150,503)</w:t>
            </w:r>
          </w:p>
        </w:tc>
        <w:tc>
          <w:tcPr>
            <w:tcW w:w="142" w:type="dxa"/>
          </w:tcPr>
          <w:p w:rsidR="00A0601F" w:rsidRPr="00275ABC" w:rsidRDefault="00A0601F" w:rsidP="00A0601F">
            <w:pPr>
              <w:tabs>
                <w:tab w:val="clear" w:pos="90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:rsidR="00A0601F" w:rsidRPr="00275ABC" w:rsidRDefault="00A0601F" w:rsidP="00A0601F">
            <w:pPr>
              <w:tabs>
                <w:tab w:val="clear" w:pos="907"/>
                <w:tab w:val="left" w:pos="174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ABC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275ABC">
              <w:rPr>
                <w:rFonts w:asciiTheme="majorBidi" w:hAnsiTheme="majorBidi" w:cstheme="majorBidi"/>
                <w:sz w:val="22"/>
                <w:szCs w:val="22"/>
              </w:rPr>
              <w:t>193,868</w:t>
            </w:r>
            <w:r w:rsidRPr="00275ABC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0601F" w:rsidRPr="00275ABC" w:rsidRDefault="00A0601F" w:rsidP="00A0601F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:rsidR="00A0601F" w:rsidRPr="00275ABC" w:rsidRDefault="00275ABC" w:rsidP="00A0601F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sz w:val="22"/>
                <w:szCs w:val="22"/>
              </w:rPr>
              <w:t>(10,937)</w:t>
            </w:r>
          </w:p>
        </w:tc>
        <w:tc>
          <w:tcPr>
            <w:tcW w:w="142" w:type="dxa"/>
          </w:tcPr>
          <w:p w:rsidR="00A0601F" w:rsidRPr="00275ABC" w:rsidRDefault="00A0601F" w:rsidP="00A0601F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:rsidR="00A0601F" w:rsidRPr="00275ABC" w:rsidRDefault="00B94826" w:rsidP="00A0601F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(19,041)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:rsidR="00A0601F" w:rsidRPr="00275ABC" w:rsidRDefault="00A0601F" w:rsidP="00A0601F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A0601F" w:rsidRPr="00275ABC" w:rsidRDefault="00275ABC" w:rsidP="00A0601F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sz w:val="22"/>
                <w:szCs w:val="22"/>
              </w:rPr>
              <w:t>(633,312)</w:t>
            </w:r>
          </w:p>
        </w:tc>
        <w:tc>
          <w:tcPr>
            <w:tcW w:w="139" w:type="dxa"/>
          </w:tcPr>
          <w:p w:rsidR="00A0601F" w:rsidRPr="00275ABC" w:rsidRDefault="00A0601F" w:rsidP="00A0601F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4" w:type="dxa"/>
            <w:vAlign w:val="bottom"/>
          </w:tcPr>
          <w:p w:rsidR="00A0601F" w:rsidRPr="00275ABC" w:rsidRDefault="00A0601F" w:rsidP="00A0601F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ABC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275ABC">
              <w:rPr>
                <w:rFonts w:asciiTheme="majorBidi" w:hAnsiTheme="majorBidi" w:cstheme="majorBidi"/>
                <w:sz w:val="22"/>
                <w:szCs w:val="22"/>
              </w:rPr>
              <w:t>745,131</w:t>
            </w:r>
            <w:r w:rsidRPr="00275ABC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A0601F" w:rsidRPr="00275ABC" w:rsidTr="001F0B6D">
        <w:tc>
          <w:tcPr>
            <w:tcW w:w="1644" w:type="dxa"/>
            <w:vAlign w:val="bottom"/>
          </w:tcPr>
          <w:p w:rsidR="00A0601F" w:rsidRPr="00275ABC" w:rsidRDefault="00A0601F" w:rsidP="00A0601F">
            <w:pPr>
              <w:tabs>
                <w:tab w:val="left" w:pos="1800"/>
                <w:tab w:val="left" w:pos="1980"/>
              </w:tabs>
              <w:spacing w:line="28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กำไร</w:t>
            </w:r>
            <w:r w:rsidRPr="00275AB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275AB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A0601F" w:rsidRPr="00275ABC" w:rsidRDefault="00275ABC" w:rsidP="00A060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sz w:val="22"/>
                <w:szCs w:val="22"/>
              </w:rPr>
              <w:t>43,192</w:t>
            </w:r>
          </w:p>
        </w:tc>
        <w:tc>
          <w:tcPr>
            <w:tcW w:w="134" w:type="dxa"/>
          </w:tcPr>
          <w:p w:rsidR="00A0601F" w:rsidRPr="00275ABC" w:rsidRDefault="00A0601F" w:rsidP="00A0601F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A0601F" w:rsidRPr="00275ABC" w:rsidRDefault="00B94826" w:rsidP="00A060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30,575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0601F" w:rsidRPr="00275ABC" w:rsidRDefault="00A0601F" w:rsidP="00A0601F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A0601F" w:rsidRPr="00275ABC" w:rsidRDefault="00275ABC" w:rsidP="00A060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sz w:val="22"/>
                <w:szCs w:val="22"/>
              </w:rPr>
              <w:t>50,899</w:t>
            </w:r>
          </w:p>
        </w:tc>
        <w:tc>
          <w:tcPr>
            <w:tcW w:w="142" w:type="dxa"/>
          </w:tcPr>
          <w:p w:rsidR="00A0601F" w:rsidRPr="00275ABC" w:rsidRDefault="00A0601F" w:rsidP="00A060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A0601F" w:rsidRPr="00275ABC" w:rsidRDefault="00A0601F" w:rsidP="00A060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sz w:val="22"/>
                <w:szCs w:val="22"/>
              </w:rPr>
              <w:t>53,490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0601F" w:rsidRPr="00275ABC" w:rsidRDefault="00A0601F" w:rsidP="00A060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0601F" w:rsidRPr="00275ABC" w:rsidRDefault="00275ABC" w:rsidP="00275ABC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sz w:val="22"/>
                <w:szCs w:val="22"/>
              </w:rPr>
              <w:t>(2,156)</w:t>
            </w:r>
          </w:p>
        </w:tc>
        <w:tc>
          <w:tcPr>
            <w:tcW w:w="142" w:type="dxa"/>
          </w:tcPr>
          <w:p w:rsidR="00A0601F" w:rsidRPr="00275ABC" w:rsidRDefault="00A0601F" w:rsidP="00A060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0601F" w:rsidRPr="00275ABC" w:rsidRDefault="00B94826" w:rsidP="00A060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19,981</w:t>
            </w:r>
          </w:p>
        </w:tc>
        <w:tc>
          <w:tcPr>
            <w:tcW w:w="142" w:type="dxa"/>
            <w:vAlign w:val="bottom"/>
          </w:tcPr>
          <w:p w:rsidR="00A0601F" w:rsidRPr="00275ABC" w:rsidRDefault="00A0601F" w:rsidP="00A0601F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A0601F" w:rsidRPr="00275ABC" w:rsidRDefault="00275ABC" w:rsidP="00A060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sz w:val="22"/>
                <w:szCs w:val="22"/>
              </w:rPr>
              <w:t>91,935</w:t>
            </w:r>
          </w:p>
        </w:tc>
        <w:tc>
          <w:tcPr>
            <w:tcW w:w="139" w:type="dxa"/>
          </w:tcPr>
          <w:p w:rsidR="00A0601F" w:rsidRPr="00275ABC" w:rsidRDefault="00A0601F" w:rsidP="00A0601F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A0601F" w:rsidRPr="00275ABC" w:rsidRDefault="00A0601F" w:rsidP="00A060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sz w:val="22"/>
                <w:szCs w:val="22"/>
              </w:rPr>
              <w:t>104,046</w:t>
            </w:r>
          </w:p>
        </w:tc>
      </w:tr>
      <w:tr w:rsidR="00A0601F" w:rsidRPr="00275ABC" w:rsidTr="00A0601F">
        <w:tc>
          <w:tcPr>
            <w:tcW w:w="1644" w:type="dxa"/>
          </w:tcPr>
          <w:p w:rsidR="00A0601F" w:rsidRPr="00275ABC" w:rsidRDefault="00A0601F" w:rsidP="00A0601F">
            <w:pPr>
              <w:tabs>
                <w:tab w:val="left" w:pos="1800"/>
                <w:tab w:val="left" w:pos="1980"/>
              </w:tabs>
              <w:spacing w:line="28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75AB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:rsidR="00A0601F" w:rsidRPr="00275ABC" w:rsidRDefault="00A0601F" w:rsidP="00A0601F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A0601F" w:rsidRPr="00275ABC" w:rsidRDefault="00A0601F" w:rsidP="00A0601F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A0601F" w:rsidRPr="00275ABC" w:rsidRDefault="00A0601F" w:rsidP="00A0601F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A0601F" w:rsidRPr="00275ABC" w:rsidRDefault="00A0601F" w:rsidP="00A0601F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A0601F" w:rsidRPr="00275ABC" w:rsidRDefault="00A0601F" w:rsidP="00A0601F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A0601F" w:rsidRPr="00275ABC" w:rsidRDefault="00A0601F" w:rsidP="00A0601F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A0601F" w:rsidRPr="00275ABC" w:rsidRDefault="00A0601F" w:rsidP="00A0601F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A0601F" w:rsidRPr="00275ABC" w:rsidRDefault="00A0601F" w:rsidP="00A0601F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A0601F" w:rsidRPr="00275ABC" w:rsidRDefault="00A0601F" w:rsidP="00A0601F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A0601F" w:rsidRPr="00275ABC" w:rsidRDefault="00A0601F" w:rsidP="00A0601F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A0601F" w:rsidRPr="00275ABC" w:rsidRDefault="00A0601F" w:rsidP="00A060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A0601F" w:rsidRPr="00275ABC" w:rsidRDefault="00A0601F" w:rsidP="00A0601F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:rsidR="00A0601F" w:rsidRPr="00275ABC" w:rsidRDefault="00275ABC" w:rsidP="00A060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sz w:val="22"/>
                <w:szCs w:val="22"/>
              </w:rPr>
              <w:t>12,250</w:t>
            </w:r>
          </w:p>
        </w:tc>
        <w:tc>
          <w:tcPr>
            <w:tcW w:w="139" w:type="dxa"/>
          </w:tcPr>
          <w:p w:rsidR="00A0601F" w:rsidRPr="00275ABC" w:rsidRDefault="00A0601F" w:rsidP="00A0601F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A0601F" w:rsidRPr="00275ABC" w:rsidRDefault="00A0601F" w:rsidP="00A0601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sz w:val="22"/>
                <w:szCs w:val="22"/>
              </w:rPr>
              <w:t>15,861</w:t>
            </w:r>
          </w:p>
        </w:tc>
      </w:tr>
      <w:tr w:rsidR="00361306" w:rsidRPr="00275ABC" w:rsidTr="00A0601F">
        <w:tc>
          <w:tcPr>
            <w:tcW w:w="1644" w:type="dxa"/>
          </w:tcPr>
          <w:p w:rsidR="00361306" w:rsidRPr="00275ABC" w:rsidRDefault="00361306" w:rsidP="00361306">
            <w:pPr>
              <w:tabs>
                <w:tab w:val="left" w:pos="1800"/>
                <w:tab w:val="left" w:pos="1980"/>
              </w:tabs>
              <w:spacing w:line="28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75AB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:rsidR="00361306" w:rsidRPr="00275ABC" w:rsidRDefault="00361306" w:rsidP="00361306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361306" w:rsidRPr="00275ABC" w:rsidRDefault="00361306" w:rsidP="00361306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361306" w:rsidRPr="00275ABC" w:rsidRDefault="00361306" w:rsidP="00361306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361306" w:rsidRPr="00275ABC" w:rsidRDefault="00361306" w:rsidP="00361306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361306" w:rsidRPr="00275ABC" w:rsidRDefault="00361306" w:rsidP="00361306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361306" w:rsidRPr="00275ABC" w:rsidRDefault="00361306" w:rsidP="00361306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361306" w:rsidRPr="00275ABC" w:rsidRDefault="00361306" w:rsidP="00361306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361306" w:rsidRPr="00275ABC" w:rsidRDefault="00361306" w:rsidP="00361306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361306" w:rsidRPr="00275ABC" w:rsidRDefault="00361306" w:rsidP="00361306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361306" w:rsidRPr="00275ABC" w:rsidRDefault="00361306" w:rsidP="00361306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361306" w:rsidRPr="00275ABC" w:rsidRDefault="00361306" w:rsidP="0036130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361306" w:rsidRPr="00275ABC" w:rsidRDefault="00361306" w:rsidP="00361306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361306" w:rsidRPr="00275ABC" w:rsidRDefault="00275ABC" w:rsidP="0036130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sz w:val="22"/>
                <w:szCs w:val="22"/>
              </w:rPr>
              <w:t>22,788</w:t>
            </w:r>
          </w:p>
        </w:tc>
        <w:tc>
          <w:tcPr>
            <w:tcW w:w="139" w:type="dxa"/>
          </w:tcPr>
          <w:p w:rsidR="00361306" w:rsidRPr="00275ABC" w:rsidRDefault="00361306" w:rsidP="00361306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361306" w:rsidRPr="00275ABC" w:rsidRDefault="00361306" w:rsidP="0036130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sz w:val="22"/>
                <w:szCs w:val="22"/>
              </w:rPr>
              <w:t>24,974</w:t>
            </w:r>
          </w:p>
        </w:tc>
      </w:tr>
      <w:tr w:rsidR="00361306" w:rsidRPr="00275ABC" w:rsidTr="001F0B6D">
        <w:tc>
          <w:tcPr>
            <w:tcW w:w="1644" w:type="dxa"/>
          </w:tcPr>
          <w:p w:rsidR="00361306" w:rsidRPr="00275ABC" w:rsidRDefault="00361306" w:rsidP="00361306">
            <w:pPr>
              <w:tabs>
                <w:tab w:val="left" w:pos="1800"/>
                <w:tab w:val="left" w:pos="1980"/>
              </w:tabs>
              <w:spacing w:line="28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75AB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:rsidR="00361306" w:rsidRPr="00275ABC" w:rsidRDefault="00361306" w:rsidP="00361306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361306" w:rsidRPr="00275ABC" w:rsidRDefault="00361306" w:rsidP="00361306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361306" w:rsidRPr="00275ABC" w:rsidRDefault="00361306" w:rsidP="00361306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361306" w:rsidRPr="00275ABC" w:rsidRDefault="00361306" w:rsidP="00361306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361306" w:rsidRPr="00275ABC" w:rsidRDefault="00361306" w:rsidP="00361306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361306" w:rsidRPr="00275ABC" w:rsidRDefault="00361306" w:rsidP="00361306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361306" w:rsidRPr="00275ABC" w:rsidRDefault="00361306" w:rsidP="00361306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361306" w:rsidRPr="00275ABC" w:rsidRDefault="00361306" w:rsidP="00361306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361306" w:rsidRPr="00275ABC" w:rsidRDefault="00361306" w:rsidP="00361306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361306" w:rsidRPr="00275ABC" w:rsidRDefault="00361306" w:rsidP="00361306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361306" w:rsidRPr="00275ABC" w:rsidRDefault="00361306" w:rsidP="0036130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361306" w:rsidRPr="00275ABC" w:rsidRDefault="00361306" w:rsidP="00361306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361306" w:rsidRPr="00275ABC" w:rsidRDefault="00275ABC" w:rsidP="0036130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sz w:val="22"/>
                <w:szCs w:val="22"/>
              </w:rPr>
              <w:t>76,231</w:t>
            </w:r>
          </w:p>
        </w:tc>
        <w:tc>
          <w:tcPr>
            <w:tcW w:w="139" w:type="dxa"/>
          </w:tcPr>
          <w:p w:rsidR="00361306" w:rsidRPr="00275ABC" w:rsidRDefault="00361306" w:rsidP="00361306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361306" w:rsidRPr="00275ABC" w:rsidRDefault="00361306" w:rsidP="0036130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sz w:val="22"/>
                <w:szCs w:val="22"/>
              </w:rPr>
              <w:t>68,137</w:t>
            </w:r>
          </w:p>
        </w:tc>
      </w:tr>
      <w:tr w:rsidR="00FB087F" w:rsidRPr="00275ABC" w:rsidTr="001F0B6D">
        <w:tc>
          <w:tcPr>
            <w:tcW w:w="1644" w:type="dxa"/>
          </w:tcPr>
          <w:p w:rsidR="00FB087F" w:rsidRPr="00275ABC" w:rsidRDefault="00275ABC" w:rsidP="00FB087F">
            <w:pPr>
              <w:tabs>
                <w:tab w:val="left" w:pos="1800"/>
                <w:tab w:val="left" w:pos="1980"/>
              </w:tabs>
              <w:spacing w:line="28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:rsidR="00FB087F" w:rsidRPr="00275ABC" w:rsidRDefault="00FB087F" w:rsidP="00FB087F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FB087F" w:rsidRPr="00275ABC" w:rsidRDefault="00FB087F" w:rsidP="00FB087F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FB087F" w:rsidRPr="00275ABC" w:rsidRDefault="00FB087F" w:rsidP="00FB087F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FB087F" w:rsidRPr="00275ABC" w:rsidRDefault="00FB087F" w:rsidP="00FB087F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FB087F" w:rsidRPr="00275ABC" w:rsidRDefault="00FB087F" w:rsidP="00FB087F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FB087F" w:rsidRPr="00275ABC" w:rsidRDefault="00FB087F" w:rsidP="00FB087F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FB087F" w:rsidRPr="00275ABC" w:rsidRDefault="00FB087F" w:rsidP="00FB087F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FB087F" w:rsidRPr="00275ABC" w:rsidRDefault="00FB087F" w:rsidP="00FB087F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FB087F" w:rsidRPr="00275ABC" w:rsidRDefault="00FB087F" w:rsidP="00FB087F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FB087F" w:rsidRPr="00275ABC" w:rsidRDefault="00FB087F" w:rsidP="00FB087F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FB087F" w:rsidRPr="00275ABC" w:rsidRDefault="00FB087F" w:rsidP="00FB087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FB087F" w:rsidRPr="00275ABC" w:rsidRDefault="00FB087F" w:rsidP="00FB087F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FB087F" w:rsidRPr="00275ABC" w:rsidRDefault="00275ABC" w:rsidP="00FB087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39" w:type="dxa"/>
          </w:tcPr>
          <w:p w:rsidR="00FB087F" w:rsidRPr="00275ABC" w:rsidRDefault="00FB087F" w:rsidP="00FB087F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FB087F" w:rsidRPr="00275ABC" w:rsidRDefault="00FB087F" w:rsidP="00FB087F">
            <w:pPr>
              <w:tabs>
                <w:tab w:val="clear" w:pos="680"/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ABC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</w:tr>
      <w:tr w:rsidR="00361306" w:rsidRPr="00275ABC" w:rsidTr="001F0B6D">
        <w:tc>
          <w:tcPr>
            <w:tcW w:w="1644" w:type="dxa"/>
          </w:tcPr>
          <w:p w:rsidR="00361306" w:rsidRPr="00275ABC" w:rsidRDefault="00361306" w:rsidP="00361306">
            <w:pPr>
              <w:tabs>
                <w:tab w:val="left" w:pos="1800"/>
                <w:tab w:val="left" w:pos="1980"/>
              </w:tabs>
              <w:spacing w:line="28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75AB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:rsidR="00361306" w:rsidRPr="00275ABC" w:rsidRDefault="00361306" w:rsidP="00361306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361306" w:rsidRPr="00275ABC" w:rsidRDefault="00361306" w:rsidP="00361306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361306" w:rsidRPr="00275ABC" w:rsidRDefault="00361306" w:rsidP="00361306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361306" w:rsidRPr="00275ABC" w:rsidRDefault="00361306" w:rsidP="00361306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361306" w:rsidRPr="00275ABC" w:rsidRDefault="00361306" w:rsidP="00361306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361306" w:rsidRPr="00275ABC" w:rsidRDefault="00361306" w:rsidP="00361306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361306" w:rsidRPr="00275ABC" w:rsidRDefault="00361306" w:rsidP="00361306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361306" w:rsidRPr="00275ABC" w:rsidRDefault="00361306" w:rsidP="00361306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361306" w:rsidRPr="00275ABC" w:rsidRDefault="00361306" w:rsidP="00361306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361306" w:rsidRPr="00275ABC" w:rsidRDefault="00361306" w:rsidP="00361306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361306" w:rsidRPr="00275ABC" w:rsidRDefault="00361306" w:rsidP="0036130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361306" w:rsidRPr="00275ABC" w:rsidRDefault="00361306" w:rsidP="00361306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361306" w:rsidRPr="00275ABC" w:rsidRDefault="00275ABC" w:rsidP="0036130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sz w:val="22"/>
                <w:szCs w:val="22"/>
              </w:rPr>
              <w:t>8,534</w:t>
            </w:r>
          </w:p>
        </w:tc>
        <w:tc>
          <w:tcPr>
            <w:tcW w:w="139" w:type="dxa"/>
          </w:tcPr>
          <w:p w:rsidR="00361306" w:rsidRPr="00275ABC" w:rsidRDefault="00361306" w:rsidP="00361306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361306" w:rsidRPr="00275ABC" w:rsidRDefault="00361306" w:rsidP="0036130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sz w:val="22"/>
                <w:szCs w:val="22"/>
              </w:rPr>
              <w:t>10,907</w:t>
            </w:r>
          </w:p>
        </w:tc>
      </w:tr>
      <w:tr w:rsidR="00361306" w:rsidRPr="00275ABC" w:rsidTr="00A0601F">
        <w:tc>
          <w:tcPr>
            <w:tcW w:w="1843" w:type="dxa"/>
            <w:gridSpan w:val="2"/>
          </w:tcPr>
          <w:p w:rsidR="00361306" w:rsidRPr="00275ABC" w:rsidRDefault="00361306" w:rsidP="00361306">
            <w:pPr>
              <w:tabs>
                <w:tab w:val="left" w:pos="1800"/>
                <w:tab w:val="left" w:pos="1980"/>
              </w:tabs>
              <w:spacing w:line="28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75AB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ค่าใช้จ่าย</w:t>
            </w:r>
            <w:r w:rsidRPr="00275AB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361306" w:rsidRPr="00275ABC" w:rsidRDefault="00361306" w:rsidP="00361306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361306" w:rsidRPr="00275ABC" w:rsidRDefault="00361306" w:rsidP="00361306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361306" w:rsidRPr="00275ABC" w:rsidRDefault="00361306" w:rsidP="00361306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361306" w:rsidRPr="00275ABC" w:rsidRDefault="00361306" w:rsidP="00361306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361306" w:rsidRPr="00275ABC" w:rsidRDefault="00361306" w:rsidP="00361306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361306" w:rsidRPr="00275ABC" w:rsidRDefault="00361306" w:rsidP="00361306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361306" w:rsidRPr="00275ABC" w:rsidRDefault="00361306" w:rsidP="00361306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361306" w:rsidRPr="00275ABC" w:rsidRDefault="00361306" w:rsidP="00361306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361306" w:rsidRPr="00275ABC" w:rsidRDefault="00361306" w:rsidP="00361306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361306" w:rsidRPr="00275ABC" w:rsidRDefault="00361306" w:rsidP="00361306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361306" w:rsidRPr="00275ABC" w:rsidRDefault="00361306" w:rsidP="0036130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361306" w:rsidRPr="00275ABC" w:rsidRDefault="00361306" w:rsidP="00361306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:rsidR="00361306" w:rsidRPr="00275ABC" w:rsidRDefault="00275ABC" w:rsidP="0036130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sz w:val="22"/>
                <w:szCs w:val="22"/>
              </w:rPr>
              <w:t>2,357</w:t>
            </w:r>
          </w:p>
        </w:tc>
        <w:tc>
          <w:tcPr>
            <w:tcW w:w="139" w:type="dxa"/>
          </w:tcPr>
          <w:p w:rsidR="00361306" w:rsidRPr="00275ABC" w:rsidRDefault="00361306" w:rsidP="00361306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:rsidR="00361306" w:rsidRPr="00275ABC" w:rsidRDefault="00361306" w:rsidP="0036130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sz w:val="22"/>
                <w:szCs w:val="22"/>
              </w:rPr>
              <w:t>4,877</w:t>
            </w:r>
          </w:p>
        </w:tc>
      </w:tr>
      <w:tr w:rsidR="00361306" w:rsidRPr="00275ABC" w:rsidTr="00A0601F">
        <w:tc>
          <w:tcPr>
            <w:tcW w:w="1843" w:type="dxa"/>
            <w:gridSpan w:val="2"/>
          </w:tcPr>
          <w:p w:rsidR="00361306" w:rsidRPr="00275ABC" w:rsidRDefault="00361306" w:rsidP="00361306">
            <w:pPr>
              <w:tabs>
                <w:tab w:val="left" w:pos="1800"/>
                <w:tab w:val="left" w:pos="1980"/>
              </w:tabs>
              <w:spacing w:line="28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75AB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กำไร</w:t>
            </w:r>
            <w:r w:rsidRPr="00275AB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275AB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สำหรับ</w:t>
            </w:r>
            <w:r w:rsidRPr="00275AB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งวด</w:t>
            </w:r>
          </w:p>
        </w:tc>
        <w:tc>
          <w:tcPr>
            <w:tcW w:w="595" w:type="dxa"/>
            <w:shd w:val="clear" w:color="auto" w:fill="auto"/>
            <w:vAlign w:val="bottom"/>
          </w:tcPr>
          <w:p w:rsidR="00361306" w:rsidRPr="00275ABC" w:rsidRDefault="00361306" w:rsidP="00361306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361306" w:rsidRPr="00275ABC" w:rsidRDefault="00361306" w:rsidP="00361306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361306" w:rsidRPr="00275ABC" w:rsidRDefault="00361306" w:rsidP="00361306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361306" w:rsidRPr="00275ABC" w:rsidRDefault="00361306" w:rsidP="00361306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361306" w:rsidRPr="00275ABC" w:rsidRDefault="00361306" w:rsidP="00361306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361306" w:rsidRPr="00275ABC" w:rsidRDefault="00361306" w:rsidP="00361306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361306" w:rsidRPr="00275ABC" w:rsidRDefault="00361306" w:rsidP="00361306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361306" w:rsidRPr="00275ABC" w:rsidRDefault="00361306" w:rsidP="00361306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361306" w:rsidRPr="00275ABC" w:rsidRDefault="00361306" w:rsidP="00361306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361306" w:rsidRPr="00275ABC" w:rsidRDefault="00361306" w:rsidP="00361306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361306" w:rsidRPr="00275ABC" w:rsidRDefault="00361306" w:rsidP="0036130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361306" w:rsidRPr="00275ABC" w:rsidRDefault="00361306" w:rsidP="00361306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1306" w:rsidRPr="00275ABC" w:rsidRDefault="00275ABC" w:rsidP="00275ABC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sz w:val="22"/>
                <w:szCs w:val="22"/>
              </w:rPr>
              <w:t>(5,723)</w:t>
            </w:r>
          </w:p>
        </w:tc>
        <w:tc>
          <w:tcPr>
            <w:tcW w:w="139" w:type="dxa"/>
          </w:tcPr>
          <w:p w:rsidR="00361306" w:rsidRPr="00275ABC" w:rsidRDefault="00361306" w:rsidP="00361306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1306" w:rsidRPr="00275ABC" w:rsidRDefault="00361306" w:rsidP="0036130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sz w:val="22"/>
                <w:szCs w:val="22"/>
              </w:rPr>
              <w:t>11,012</w:t>
            </w:r>
          </w:p>
        </w:tc>
      </w:tr>
    </w:tbl>
    <w:p w:rsidR="00351CF5" w:rsidRDefault="00351CF5" w:rsidP="00361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:rsidR="00E86BF9" w:rsidRPr="00B779E6" w:rsidRDefault="006478AF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61909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86BF9" w:rsidRPr="00B779E6">
        <w:rPr>
          <w:rFonts w:asciiTheme="majorBidi" w:hAnsiTheme="majorBidi"/>
          <w:b/>
          <w:bCs/>
          <w:sz w:val="32"/>
          <w:szCs w:val="32"/>
          <w:cs/>
        </w:rPr>
        <w:t>.</w:t>
      </w:r>
      <w:r w:rsidR="00E86BF9" w:rsidRPr="001E18DA">
        <w:rPr>
          <w:rFonts w:asciiTheme="majorBidi" w:hAnsiTheme="majorBidi" w:cstheme="majorBidi"/>
          <w:b/>
          <w:bCs/>
          <w:sz w:val="32"/>
          <w:szCs w:val="32"/>
        </w:rPr>
        <w:tab/>
      </w:r>
      <w:r w:rsidR="00E86BF9" w:rsidRPr="00B779E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:rsidR="00E86BF9" w:rsidRPr="00B779E6" w:rsidRDefault="00E86BF9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/>
        <w:jc w:val="both"/>
        <w:rPr>
          <w:rFonts w:asciiTheme="majorBidi" w:hAnsiTheme="majorBidi" w:cstheme="majorBidi"/>
          <w:sz w:val="32"/>
          <w:szCs w:val="32"/>
          <w:cs/>
        </w:rPr>
      </w:pPr>
      <w:r w:rsidRPr="00B779E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>3</w:t>
      </w:r>
      <w:r w:rsidR="00351CF5">
        <w:rPr>
          <w:rFonts w:asciiTheme="majorBidi" w:hAnsiTheme="majorBidi" w:cstheme="majorBidi"/>
          <w:sz w:val="32"/>
          <w:szCs w:val="32"/>
        </w:rPr>
        <w:t>0</w:t>
      </w:r>
      <w:r w:rsidRPr="00B779E6">
        <w:rPr>
          <w:rFonts w:asciiTheme="majorBidi" w:hAnsiTheme="majorBidi"/>
          <w:sz w:val="32"/>
          <w:szCs w:val="32"/>
          <w:cs/>
        </w:rPr>
        <w:t xml:space="preserve"> </w:t>
      </w:r>
      <w:r w:rsidR="00351CF5">
        <w:rPr>
          <w:rFonts w:asciiTheme="majorBidi" w:hAnsiTheme="majorBidi" w:hint="cs"/>
          <w:sz w:val="32"/>
          <w:szCs w:val="32"/>
          <w:cs/>
        </w:rPr>
        <w:t>มิถุนายน</w:t>
      </w:r>
      <w:r w:rsidRPr="00B779E6">
        <w:rPr>
          <w:rFonts w:asciiTheme="majorBidi" w:hAnsiTheme="majorBidi"/>
          <w:sz w:val="32"/>
          <w:szCs w:val="32"/>
          <w:cs/>
        </w:rPr>
        <w:t xml:space="preserve"> </w:t>
      </w:r>
      <w:r w:rsidRPr="001E18DA">
        <w:rPr>
          <w:rFonts w:asciiTheme="majorBidi" w:hAnsiTheme="majorBidi" w:cstheme="majorBidi"/>
          <w:sz w:val="32"/>
          <w:szCs w:val="32"/>
        </w:rPr>
        <w:t>256</w:t>
      </w:r>
      <w:r w:rsidR="007D4481" w:rsidRPr="00B779E6">
        <w:rPr>
          <w:rFonts w:asciiTheme="majorBidi" w:hAnsiTheme="majorBidi" w:cstheme="majorBidi" w:hint="cs"/>
          <w:sz w:val="32"/>
          <w:szCs w:val="32"/>
        </w:rPr>
        <w:t>3</w:t>
      </w:r>
      <w:r w:rsidRPr="00B779E6">
        <w:rPr>
          <w:rFonts w:asciiTheme="majorBidi" w:hAnsiTheme="majorBidi" w:cstheme="majorBidi" w:hint="cs"/>
          <w:sz w:val="32"/>
          <w:szCs w:val="32"/>
          <w:cs/>
        </w:rPr>
        <w:t xml:space="preserve"> บริษัทและบริษัทย่อยมีภาระผูกพัน ดังนี้</w:t>
      </w:r>
    </w:p>
    <w:p w:rsidR="00E86BF9" w:rsidRDefault="006478AF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861909">
        <w:rPr>
          <w:rFonts w:asciiTheme="majorBidi" w:hAnsiTheme="majorBidi" w:cstheme="majorBidi"/>
          <w:sz w:val="32"/>
          <w:szCs w:val="32"/>
        </w:rPr>
        <w:t>6</w:t>
      </w:r>
      <w:r w:rsidR="00E86BF9" w:rsidRPr="00B779E6">
        <w:rPr>
          <w:rFonts w:asciiTheme="majorBidi" w:hAnsiTheme="majorBidi"/>
          <w:sz w:val="32"/>
          <w:szCs w:val="32"/>
          <w:cs/>
        </w:rPr>
        <w:t>.</w:t>
      </w:r>
      <w:r w:rsidR="00E86BF9">
        <w:rPr>
          <w:rFonts w:asciiTheme="majorBidi" w:hAnsiTheme="majorBidi" w:cstheme="majorBidi"/>
          <w:sz w:val="32"/>
          <w:szCs w:val="32"/>
        </w:rPr>
        <w:t>1</w:t>
      </w:r>
      <w:r w:rsidR="00E86BF9" w:rsidRPr="003064B9">
        <w:rPr>
          <w:rFonts w:asciiTheme="majorBidi" w:hAnsiTheme="majorBidi" w:cstheme="majorBidi"/>
          <w:sz w:val="32"/>
          <w:szCs w:val="32"/>
        </w:rPr>
        <w:tab/>
      </w:r>
      <w:r w:rsidR="00E86BF9" w:rsidRPr="00282FE0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E86BF9" w:rsidRPr="00282FE0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และบริษัทย่อย</w:t>
      </w:r>
      <w:r w:rsidR="00E86BF9" w:rsidRPr="00282FE0">
        <w:rPr>
          <w:rFonts w:asciiTheme="majorBidi" w:hAnsiTheme="majorBidi" w:cstheme="majorBidi"/>
          <w:spacing w:val="-4"/>
          <w:sz w:val="32"/>
          <w:szCs w:val="32"/>
          <w:cs/>
        </w:rPr>
        <w:t>มีสัญญาเช่าที่ดิน อาคาร</w:t>
      </w:r>
      <w:r w:rsidR="00282FE0" w:rsidRPr="00282FE0">
        <w:rPr>
          <w:rFonts w:asciiTheme="majorBidi" w:hAnsiTheme="majorBidi" w:cstheme="majorBidi" w:hint="cs"/>
          <w:spacing w:val="-4"/>
          <w:sz w:val="32"/>
          <w:szCs w:val="32"/>
          <w:cs/>
        </w:rPr>
        <w:t>สำนักงาน อาคารโรงงาน</w:t>
      </w:r>
      <w:r w:rsidR="00E86BF9" w:rsidRPr="00282FE0">
        <w:rPr>
          <w:rFonts w:asciiTheme="majorBidi" w:hAnsiTheme="majorBidi" w:cstheme="majorBidi" w:hint="cs"/>
          <w:spacing w:val="-4"/>
          <w:sz w:val="32"/>
          <w:szCs w:val="32"/>
          <w:cs/>
        </w:rPr>
        <w:t>และสัญญาบริการอื่น</w:t>
      </w:r>
      <w:r w:rsidR="00282FE0" w:rsidRPr="00282FE0">
        <w:rPr>
          <w:rFonts w:asciiTheme="majorBidi" w:hAnsiTheme="majorBidi" w:cstheme="majorBidi" w:hint="cs"/>
          <w:spacing w:val="-4"/>
          <w:sz w:val="32"/>
          <w:szCs w:val="32"/>
          <w:cs/>
        </w:rPr>
        <w:t>หลายฉบับ</w:t>
      </w:r>
      <w:r w:rsidR="00E86BF9" w:rsidRPr="00052AB5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E86BF9" w:rsidRPr="00052AB5">
        <w:rPr>
          <w:rFonts w:asciiTheme="majorBidi" w:hAnsiTheme="majorBidi" w:cstheme="majorBidi" w:hint="cs"/>
          <w:sz w:val="32"/>
          <w:szCs w:val="32"/>
          <w:cs/>
        </w:rPr>
        <w:t>และบริษัทย่อยมีภาระ</w:t>
      </w:r>
      <w:r w:rsidR="00E86BF9" w:rsidRPr="00052AB5">
        <w:rPr>
          <w:rFonts w:asciiTheme="majorBidi" w:hAnsiTheme="majorBidi" w:cstheme="majorBidi"/>
          <w:sz w:val="32"/>
          <w:szCs w:val="32"/>
          <w:cs/>
        </w:rPr>
        <w:t>ผูกพันที่จะต้องจ่ายค่าเช่า</w:t>
      </w:r>
      <w:r w:rsidR="00E86BF9" w:rsidRPr="00052AB5">
        <w:rPr>
          <w:rFonts w:asciiTheme="majorBidi" w:hAnsiTheme="majorBidi" w:cstheme="majorBidi" w:hint="cs"/>
          <w:sz w:val="32"/>
          <w:szCs w:val="32"/>
          <w:cs/>
        </w:rPr>
        <w:t>และบริการ</w:t>
      </w:r>
      <w:r w:rsidR="00E86BF9" w:rsidRPr="00052AB5">
        <w:rPr>
          <w:rFonts w:asciiTheme="majorBidi" w:hAnsiTheme="majorBidi" w:cstheme="majorBidi"/>
          <w:sz w:val="32"/>
          <w:szCs w:val="32"/>
          <w:cs/>
        </w:rPr>
        <w:t>ดังกล่าว ดังนี้</w:t>
      </w:r>
    </w:p>
    <w:tbl>
      <w:tblPr>
        <w:tblW w:w="7567" w:type="dxa"/>
        <w:tblInd w:w="16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76"/>
        <w:gridCol w:w="1734"/>
        <w:gridCol w:w="166"/>
        <w:gridCol w:w="1891"/>
      </w:tblGrid>
      <w:tr w:rsidR="00E86BF9" w:rsidRPr="006478AF" w:rsidTr="005133ED">
        <w:trPr>
          <w:cantSplit/>
        </w:trPr>
        <w:tc>
          <w:tcPr>
            <w:tcW w:w="3776" w:type="dxa"/>
          </w:tcPr>
          <w:p w:rsidR="00E86BF9" w:rsidRPr="006478AF" w:rsidRDefault="00E86BF9" w:rsidP="004000C1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91" w:type="dxa"/>
            <w:gridSpan w:val="3"/>
            <w:tcBorders>
              <w:bottom w:val="single" w:sz="6" w:space="0" w:color="auto"/>
            </w:tcBorders>
          </w:tcPr>
          <w:p w:rsidR="00E86BF9" w:rsidRPr="006478AF" w:rsidRDefault="00E86BF9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4"/>
                <w:tab w:val="left" w:pos="558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b/>
                <w:sz w:val="32"/>
                <w:szCs w:val="32"/>
              </w:rPr>
            </w:pPr>
            <w:r w:rsidRPr="00B779E6">
              <w:rPr>
                <w:rFonts w:asciiTheme="majorBidi" w:hAnsiTheme="majorBidi" w:cstheme="majorBidi" w:hint="cs"/>
                <w:b/>
                <w:sz w:val="32"/>
                <w:szCs w:val="32"/>
                <w:cs/>
              </w:rPr>
              <w:t>พัน</w:t>
            </w:r>
            <w:r w:rsidRPr="00B779E6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บาท</w:t>
            </w:r>
          </w:p>
        </w:tc>
      </w:tr>
      <w:tr w:rsidR="00E86BF9" w:rsidRPr="006478AF" w:rsidTr="00D74C1B">
        <w:trPr>
          <w:cantSplit/>
        </w:trPr>
        <w:tc>
          <w:tcPr>
            <w:tcW w:w="3776" w:type="dxa"/>
          </w:tcPr>
          <w:p w:rsidR="00E86BF9" w:rsidRPr="006478AF" w:rsidRDefault="00E86BF9" w:rsidP="004000C1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4" w:type="dxa"/>
            <w:tcBorders>
              <w:top w:val="single" w:sz="6" w:space="0" w:color="auto"/>
              <w:bottom w:val="single" w:sz="6" w:space="0" w:color="auto"/>
            </w:tcBorders>
          </w:tcPr>
          <w:p w:rsidR="00E86BF9" w:rsidRPr="006478AF" w:rsidRDefault="00E86BF9" w:rsidP="004000C1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  <w:r w:rsidRPr="00B779E6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66" w:type="dxa"/>
            <w:tcBorders>
              <w:top w:val="single" w:sz="6" w:space="0" w:color="auto"/>
            </w:tcBorders>
          </w:tcPr>
          <w:p w:rsidR="00E86BF9" w:rsidRPr="006478AF" w:rsidRDefault="00E86BF9" w:rsidP="004000C1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left="-57" w:right="-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single" w:sz="6" w:space="0" w:color="auto"/>
            </w:tcBorders>
          </w:tcPr>
          <w:p w:rsidR="00E86BF9" w:rsidRPr="00B779E6" w:rsidRDefault="00E86BF9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</w:pPr>
            <w:r w:rsidRPr="00B779E6"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6BF9" w:rsidRPr="006478AF" w:rsidTr="00D74C1B">
        <w:trPr>
          <w:cantSplit/>
        </w:trPr>
        <w:tc>
          <w:tcPr>
            <w:tcW w:w="3776" w:type="dxa"/>
          </w:tcPr>
          <w:p w:rsidR="00E86BF9" w:rsidRPr="00B779E6" w:rsidRDefault="00E86BF9" w:rsidP="004000C1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9E6">
              <w:rPr>
                <w:rFonts w:asciiTheme="majorBidi" w:hAnsiTheme="majorBidi" w:cstheme="majorBidi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734" w:type="dxa"/>
            <w:tcBorders>
              <w:top w:val="single" w:sz="6" w:space="0" w:color="auto"/>
            </w:tcBorders>
            <w:shd w:val="clear" w:color="auto" w:fill="auto"/>
          </w:tcPr>
          <w:p w:rsidR="00E86BF9" w:rsidRPr="006478AF" w:rsidRDefault="00282FE0" w:rsidP="004000C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14,376</w:t>
            </w:r>
          </w:p>
        </w:tc>
        <w:tc>
          <w:tcPr>
            <w:tcW w:w="166" w:type="dxa"/>
          </w:tcPr>
          <w:p w:rsidR="00E86BF9" w:rsidRPr="00B779E6" w:rsidRDefault="00E86BF9" w:rsidP="004000C1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shd w:val="clear" w:color="auto" w:fill="auto"/>
          </w:tcPr>
          <w:p w:rsidR="00E86BF9" w:rsidRPr="006478AF" w:rsidRDefault="00282FE0" w:rsidP="004000C1">
            <w:pPr>
              <w:tabs>
                <w:tab w:val="clear" w:pos="1644"/>
                <w:tab w:val="clear" w:pos="187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13,256</w:t>
            </w:r>
          </w:p>
        </w:tc>
      </w:tr>
      <w:tr w:rsidR="00E86BF9" w:rsidRPr="006478AF" w:rsidTr="00D74C1B">
        <w:trPr>
          <w:cantSplit/>
        </w:trPr>
        <w:tc>
          <w:tcPr>
            <w:tcW w:w="3776" w:type="dxa"/>
          </w:tcPr>
          <w:p w:rsidR="00E86BF9" w:rsidRPr="00B779E6" w:rsidRDefault="00E86BF9" w:rsidP="004000C1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9E6">
              <w:rPr>
                <w:rFonts w:asciiTheme="majorBidi" w:hAnsiTheme="majorBidi" w:cstheme="majorBidi"/>
                <w:sz w:val="32"/>
                <w:szCs w:val="32"/>
                <w:cs/>
              </w:rPr>
              <w:t>หลังจากหนึ่งปีแต่ไม่เกินห้าปี</w:t>
            </w:r>
          </w:p>
        </w:tc>
        <w:tc>
          <w:tcPr>
            <w:tcW w:w="1734" w:type="dxa"/>
            <w:shd w:val="clear" w:color="auto" w:fill="auto"/>
          </w:tcPr>
          <w:p w:rsidR="00E86BF9" w:rsidRPr="006478AF" w:rsidRDefault="00275ABC" w:rsidP="004000C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822</w:t>
            </w:r>
          </w:p>
        </w:tc>
        <w:tc>
          <w:tcPr>
            <w:tcW w:w="166" w:type="dxa"/>
          </w:tcPr>
          <w:p w:rsidR="00E86BF9" w:rsidRPr="00B779E6" w:rsidRDefault="00E86BF9" w:rsidP="004000C1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shd w:val="clear" w:color="auto" w:fill="auto"/>
          </w:tcPr>
          <w:p w:rsidR="00E86BF9" w:rsidRPr="006478AF" w:rsidRDefault="008A1D55" w:rsidP="004000C1">
            <w:pPr>
              <w:tabs>
                <w:tab w:val="clear" w:pos="1644"/>
                <w:tab w:val="clear" w:pos="187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822</w:t>
            </w:r>
          </w:p>
        </w:tc>
      </w:tr>
      <w:tr w:rsidR="00E86BF9" w:rsidRPr="006478AF" w:rsidTr="00D74C1B">
        <w:trPr>
          <w:cantSplit/>
        </w:trPr>
        <w:tc>
          <w:tcPr>
            <w:tcW w:w="3776" w:type="dxa"/>
          </w:tcPr>
          <w:p w:rsidR="00E86BF9" w:rsidRPr="006478AF" w:rsidRDefault="00E86BF9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478A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779E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E86BF9" w:rsidRPr="006478AF" w:rsidRDefault="00282FE0" w:rsidP="004000C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15,19</w:t>
            </w:r>
            <w:r w:rsidR="00253293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66" w:type="dxa"/>
          </w:tcPr>
          <w:p w:rsidR="00E86BF9" w:rsidRPr="00B779E6" w:rsidRDefault="00E86BF9" w:rsidP="004000C1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E86BF9" w:rsidRPr="006478AF" w:rsidRDefault="00282FE0" w:rsidP="004000C1">
            <w:pPr>
              <w:tabs>
                <w:tab w:val="clear" w:pos="1644"/>
                <w:tab w:val="clear" w:pos="187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14,078</w:t>
            </w:r>
          </w:p>
        </w:tc>
      </w:tr>
    </w:tbl>
    <w:p w:rsidR="00E0698D" w:rsidRDefault="00E0698D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E86BF9" w:rsidRDefault="006478AF" w:rsidP="00DC6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/>
          <w:sz w:val="32"/>
          <w:szCs w:val="32"/>
        </w:rPr>
      </w:pPr>
      <w:r w:rsidRPr="00F618DD">
        <w:rPr>
          <w:rFonts w:asciiTheme="majorBidi" w:hAnsiTheme="majorBidi" w:cstheme="majorBidi"/>
          <w:sz w:val="32"/>
          <w:szCs w:val="32"/>
        </w:rPr>
        <w:t>2</w:t>
      </w:r>
      <w:r w:rsidR="00861909">
        <w:rPr>
          <w:rFonts w:asciiTheme="majorBidi" w:hAnsiTheme="majorBidi" w:cstheme="majorBidi"/>
          <w:sz w:val="32"/>
          <w:szCs w:val="32"/>
        </w:rPr>
        <w:t>6</w:t>
      </w:r>
      <w:r w:rsidR="00E86BF9" w:rsidRPr="00B779E6">
        <w:rPr>
          <w:rFonts w:asciiTheme="majorBidi" w:hAnsiTheme="majorBidi"/>
          <w:spacing w:val="-4"/>
          <w:sz w:val="32"/>
          <w:szCs w:val="32"/>
          <w:cs/>
        </w:rPr>
        <w:t>.</w:t>
      </w:r>
      <w:r w:rsidR="00E86BF9" w:rsidRPr="00F618DD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E86BF9" w:rsidRPr="00F618DD">
        <w:rPr>
          <w:rFonts w:asciiTheme="majorBidi" w:hAnsiTheme="majorBidi" w:cstheme="majorBidi"/>
          <w:spacing w:val="-4"/>
          <w:sz w:val="32"/>
          <w:szCs w:val="32"/>
        </w:rPr>
        <w:tab/>
      </w:r>
      <w:r w:rsidR="000446BC" w:rsidRPr="00B779E6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บริษัทมีภาระผูกพันคงเหลือจากสัญญาก่อสร้างทรัพย์สิน</w:t>
      </w:r>
      <w:r w:rsidR="000446BC" w:rsidRPr="00B779E6">
        <w:rPr>
          <w:rFonts w:asciiTheme="majorBidi" w:hAnsiTheme="majorBidi" w:cstheme="majorBidi" w:hint="cs"/>
          <w:spacing w:val="-6"/>
          <w:sz w:val="32"/>
          <w:szCs w:val="32"/>
          <w:cs/>
        </w:rPr>
        <w:t>จำนวนเงิน</w:t>
      </w:r>
      <w:r w:rsidR="000446BC" w:rsidRPr="00F618DD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8F30A3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8F30A3">
        <w:rPr>
          <w:rFonts w:asciiTheme="majorBidi" w:hAnsiTheme="majorBidi"/>
          <w:spacing w:val="-6"/>
          <w:sz w:val="32"/>
          <w:szCs w:val="32"/>
          <w:cs/>
        </w:rPr>
        <w:t>.</w:t>
      </w:r>
      <w:r w:rsidR="008F30A3">
        <w:rPr>
          <w:rFonts w:asciiTheme="majorBidi" w:hAnsiTheme="majorBidi" w:cstheme="majorBidi"/>
          <w:spacing w:val="-6"/>
          <w:sz w:val="32"/>
          <w:szCs w:val="32"/>
        </w:rPr>
        <w:t xml:space="preserve">37 </w:t>
      </w:r>
      <w:r w:rsidR="000446BC" w:rsidRPr="00B779E6">
        <w:rPr>
          <w:rFonts w:asciiTheme="majorBidi" w:hAnsiTheme="majorBidi" w:cstheme="majorBidi" w:hint="cs"/>
          <w:spacing w:val="-6"/>
          <w:sz w:val="32"/>
          <w:szCs w:val="32"/>
          <w:cs/>
        </w:rPr>
        <w:t>ล้าน</w:t>
      </w:r>
      <w:r w:rsidR="000446BC" w:rsidRPr="00B779E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บาท (รวมภาษีมูลค่าเพิ่ม) </w:t>
      </w:r>
      <w:r w:rsidR="000446BC" w:rsidRPr="00B779E6">
        <w:rPr>
          <w:rFonts w:asciiTheme="majorBidi" w:hAnsiTheme="majorBidi" w:cstheme="majorBidi"/>
          <w:sz w:val="32"/>
          <w:szCs w:val="32"/>
          <w:cs/>
        </w:rPr>
        <w:t>และ</w:t>
      </w:r>
      <w:r w:rsidR="000446BC" w:rsidRPr="00B779E6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บริษัทย่อยมีภาระผูกพันคงเหลือจากสัญญาติดตั้งโปรแกรมคอมพิวเตอร์ใหม่ </w:t>
      </w:r>
      <w:r w:rsidR="000446BC" w:rsidRPr="00B779E6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275ABC">
        <w:rPr>
          <w:rFonts w:asciiTheme="majorBidi" w:hAnsiTheme="majorBidi" w:cstheme="majorBidi"/>
          <w:sz w:val="32"/>
          <w:szCs w:val="32"/>
        </w:rPr>
        <w:t>0.11</w:t>
      </w:r>
      <w:r w:rsidR="000446BC" w:rsidRPr="00B779E6">
        <w:rPr>
          <w:rFonts w:asciiTheme="majorBidi" w:hAnsiTheme="majorBidi"/>
          <w:sz w:val="32"/>
          <w:szCs w:val="32"/>
          <w:cs/>
        </w:rPr>
        <w:t xml:space="preserve"> ล้าน</w:t>
      </w:r>
      <w:r w:rsidR="000446BC" w:rsidRPr="00B779E6">
        <w:rPr>
          <w:rFonts w:asciiTheme="majorBidi" w:hAnsiTheme="majorBidi" w:hint="cs"/>
          <w:sz w:val="32"/>
          <w:szCs w:val="32"/>
          <w:cs/>
        </w:rPr>
        <w:t>บาท (รวมภาษีมูลค่าเพิ่ม)</w:t>
      </w:r>
      <w:r w:rsidR="000446BC" w:rsidRPr="00B779E6">
        <w:rPr>
          <w:rFonts w:asciiTheme="majorBidi" w:hAnsiTheme="majorBidi"/>
          <w:sz w:val="32"/>
          <w:szCs w:val="32"/>
          <w:cs/>
        </w:rPr>
        <w:t xml:space="preserve"> </w:t>
      </w:r>
      <w:r w:rsidR="000446BC" w:rsidRPr="00B779E6">
        <w:rPr>
          <w:rFonts w:asciiTheme="majorBidi" w:hAnsiTheme="majorBidi" w:hint="cs"/>
          <w:sz w:val="32"/>
          <w:szCs w:val="32"/>
          <w:cs/>
        </w:rPr>
        <w:t xml:space="preserve">บริษัทและบริษัทย่อยมีภาระผูกพันคงเหลือทั้งสิ้นรวม </w:t>
      </w:r>
      <w:r w:rsidR="00275ABC">
        <w:rPr>
          <w:rFonts w:asciiTheme="majorBidi" w:hAnsiTheme="majorBidi" w:cstheme="majorBidi"/>
          <w:sz w:val="32"/>
          <w:szCs w:val="32"/>
        </w:rPr>
        <w:t>2.48</w:t>
      </w:r>
      <w:r w:rsidR="000446BC" w:rsidRPr="00B779E6">
        <w:rPr>
          <w:rFonts w:asciiTheme="majorBidi" w:hAnsiTheme="majorBidi"/>
          <w:sz w:val="32"/>
          <w:szCs w:val="32"/>
          <w:cs/>
        </w:rPr>
        <w:t xml:space="preserve"> </w:t>
      </w:r>
      <w:r w:rsidR="000446BC" w:rsidRPr="00B779E6">
        <w:rPr>
          <w:rFonts w:asciiTheme="majorBidi" w:hAnsiTheme="majorBidi" w:hint="cs"/>
          <w:sz w:val="32"/>
          <w:szCs w:val="32"/>
          <w:cs/>
        </w:rPr>
        <w:t>ล้านบาท (รวมภาษีมูลค่าเพิ่ม)</w:t>
      </w:r>
    </w:p>
    <w:p w:rsidR="00AD7A8E" w:rsidRPr="00F618DD" w:rsidRDefault="00AD7A8E" w:rsidP="00DC6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/>
          <w:sz w:val="32"/>
          <w:szCs w:val="32"/>
        </w:rPr>
      </w:pPr>
    </w:p>
    <w:p w:rsidR="00AD7A8E" w:rsidRDefault="006478AF" w:rsidP="00AD7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861909">
        <w:rPr>
          <w:rFonts w:asciiTheme="majorBidi" w:hAnsiTheme="majorBidi" w:cstheme="majorBidi"/>
          <w:sz w:val="32"/>
          <w:szCs w:val="32"/>
        </w:rPr>
        <w:t>6</w:t>
      </w:r>
      <w:r w:rsidR="00E86BF9" w:rsidRPr="00B779E6">
        <w:rPr>
          <w:rFonts w:asciiTheme="majorBidi" w:hAnsiTheme="majorBidi"/>
          <w:sz w:val="32"/>
          <w:szCs w:val="32"/>
          <w:cs/>
        </w:rPr>
        <w:t>.</w:t>
      </w:r>
      <w:r w:rsidR="00E86BF9">
        <w:rPr>
          <w:rFonts w:asciiTheme="majorBidi" w:hAnsiTheme="majorBidi" w:cstheme="majorBidi"/>
          <w:sz w:val="32"/>
          <w:szCs w:val="32"/>
        </w:rPr>
        <w:t xml:space="preserve">3 </w:t>
      </w:r>
      <w:r w:rsidR="00E86BF9">
        <w:rPr>
          <w:rFonts w:asciiTheme="majorBidi" w:hAnsiTheme="majorBidi" w:cstheme="majorBidi"/>
          <w:sz w:val="32"/>
          <w:szCs w:val="32"/>
        </w:rPr>
        <w:tab/>
      </w:r>
      <w:r w:rsidR="00511F01" w:rsidRPr="00AD7A8E">
        <w:rPr>
          <w:rFonts w:asciiTheme="majorBidi" w:hAnsiTheme="majorBidi" w:cstheme="majorBidi"/>
          <w:spacing w:val="-10"/>
          <w:sz w:val="32"/>
          <w:szCs w:val="32"/>
          <w:cs/>
        </w:rPr>
        <w:t>บริษัท</w:t>
      </w:r>
      <w:r w:rsidR="00AD7A8E" w:rsidRPr="00AD7A8E">
        <w:rPr>
          <w:rFonts w:asciiTheme="majorBidi" w:hAnsiTheme="majorBidi" w:cstheme="majorBidi" w:hint="cs"/>
          <w:spacing w:val="-10"/>
          <w:sz w:val="32"/>
          <w:szCs w:val="32"/>
          <w:cs/>
        </w:rPr>
        <w:t>และบริษัทย่อย</w:t>
      </w:r>
      <w:r w:rsidR="00511F01" w:rsidRPr="00AD7A8E">
        <w:rPr>
          <w:rFonts w:asciiTheme="majorBidi" w:hAnsiTheme="majorBidi" w:cstheme="majorBidi"/>
          <w:spacing w:val="-10"/>
          <w:sz w:val="32"/>
          <w:szCs w:val="32"/>
          <w:cs/>
        </w:rPr>
        <w:t xml:space="preserve">มีเลตเตอร์ออฟเครดิตสำหรับซื้อสินค้าที่ยังไม่ได้ใช้จำนวนเงินรวม </w:t>
      </w:r>
      <w:r w:rsidR="003767D1" w:rsidRPr="00AD7A8E">
        <w:rPr>
          <w:rFonts w:asciiTheme="majorBidi" w:hAnsiTheme="majorBidi" w:cstheme="majorBidi"/>
          <w:spacing w:val="-10"/>
          <w:sz w:val="32"/>
          <w:szCs w:val="32"/>
        </w:rPr>
        <w:t>1</w:t>
      </w:r>
      <w:r w:rsidR="003767D1" w:rsidRPr="00AD7A8E">
        <w:rPr>
          <w:rFonts w:asciiTheme="majorBidi" w:hAnsiTheme="majorBidi"/>
          <w:spacing w:val="-10"/>
          <w:sz w:val="32"/>
          <w:szCs w:val="32"/>
          <w:cs/>
        </w:rPr>
        <w:t>.</w:t>
      </w:r>
      <w:r w:rsidR="003767D1" w:rsidRPr="00AD7A8E">
        <w:rPr>
          <w:rFonts w:asciiTheme="majorBidi" w:hAnsiTheme="majorBidi" w:cstheme="majorBidi"/>
          <w:spacing w:val="-10"/>
          <w:sz w:val="32"/>
          <w:szCs w:val="32"/>
        </w:rPr>
        <w:t>27</w:t>
      </w:r>
      <w:r w:rsidR="00511F01" w:rsidRPr="00AD7A8E">
        <w:rPr>
          <w:rFonts w:asciiTheme="majorBidi" w:hAnsiTheme="majorBidi"/>
          <w:spacing w:val="-10"/>
          <w:sz w:val="32"/>
          <w:szCs w:val="32"/>
          <w:cs/>
        </w:rPr>
        <w:t xml:space="preserve"> </w:t>
      </w:r>
      <w:r w:rsidR="00511F01" w:rsidRPr="00AD7A8E">
        <w:rPr>
          <w:rFonts w:asciiTheme="majorBidi" w:hAnsiTheme="majorBidi" w:cstheme="majorBidi"/>
          <w:spacing w:val="-10"/>
          <w:sz w:val="32"/>
          <w:szCs w:val="32"/>
          <w:cs/>
        </w:rPr>
        <w:t>ล้าน</w:t>
      </w:r>
      <w:r w:rsidR="00511F01" w:rsidRPr="00AD7A8E">
        <w:rPr>
          <w:rFonts w:asciiTheme="majorBidi" w:hAnsiTheme="majorBidi" w:cstheme="majorBidi" w:hint="cs"/>
          <w:spacing w:val="-10"/>
          <w:sz w:val="32"/>
          <w:szCs w:val="32"/>
          <w:cs/>
        </w:rPr>
        <w:t>ดอลลาร์</w:t>
      </w:r>
      <w:r w:rsidR="00AD7A8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511F01" w:rsidRPr="00AD7A8E">
        <w:rPr>
          <w:rFonts w:asciiTheme="majorBidi" w:hAnsiTheme="majorBidi" w:cstheme="majorBidi" w:hint="cs"/>
          <w:spacing w:val="-4"/>
          <w:sz w:val="32"/>
          <w:szCs w:val="32"/>
          <w:cs/>
        </w:rPr>
        <w:t>สหรัฐอเมริกา</w:t>
      </w:r>
      <w:r w:rsidR="00FF2C25" w:rsidRPr="00AD7A8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D7A8E" w:rsidRPr="00AD7A8E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AD7A8E" w:rsidRPr="00AD7A8E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จำนวนเงิน </w:t>
      </w:r>
      <w:r w:rsidR="009F7A7C">
        <w:rPr>
          <w:rFonts w:asciiTheme="majorBidi" w:hAnsiTheme="majorBidi" w:cstheme="majorBidi"/>
          <w:spacing w:val="-4"/>
          <w:sz w:val="32"/>
          <w:szCs w:val="32"/>
        </w:rPr>
        <w:t xml:space="preserve">1.35 </w:t>
      </w:r>
      <w:r w:rsidR="00AD7A8E" w:rsidRPr="00AD7A8E">
        <w:rPr>
          <w:rFonts w:asciiTheme="majorBidi" w:hAnsiTheme="majorBidi" w:cstheme="majorBidi"/>
          <w:spacing w:val="-4"/>
          <w:sz w:val="32"/>
          <w:szCs w:val="32"/>
          <w:cs/>
        </w:rPr>
        <w:t>ล้าน</w:t>
      </w:r>
      <w:r w:rsidR="00AD7A8E" w:rsidRPr="00AD7A8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บาท (เฉพาะกิจการ จำนวนเงิน </w:t>
      </w:r>
      <w:r w:rsidR="00AD7A8E" w:rsidRPr="00AD7A8E">
        <w:rPr>
          <w:rFonts w:asciiTheme="majorBidi" w:hAnsiTheme="majorBidi" w:cstheme="majorBidi"/>
          <w:spacing w:val="-4"/>
          <w:sz w:val="32"/>
          <w:szCs w:val="32"/>
        </w:rPr>
        <w:t xml:space="preserve">1.27 </w:t>
      </w:r>
      <w:r w:rsidR="00AD7A8E" w:rsidRPr="00AD7A8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</w:t>
      </w:r>
      <w:r w:rsidR="00AD7A8E" w:rsidRPr="00AD7A8E">
        <w:rPr>
          <w:rFonts w:asciiTheme="majorBidi" w:hAnsiTheme="majorBidi" w:cstheme="majorBidi" w:hint="cs"/>
          <w:spacing w:val="-4"/>
          <w:sz w:val="32"/>
          <w:szCs w:val="32"/>
          <w:cs/>
        </w:rPr>
        <w:t>ดอลลาร์สหรัฐอเมริกา)</w:t>
      </w:r>
    </w:p>
    <w:p w:rsidR="00E86BF9" w:rsidRDefault="006478AF" w:rsidP="00776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861909">
        <w:rPr>
          <w:rFonts w:asciiTheme="majorBidi" w:hAnsiTheme="majorBidi" w:cstheme="majorBidi"/>
          <w:sz w:val="32"/>
          <w:szCs w:val="32"/>
        </w:rPr>
        <w:t>6</w:t>
      </w:r>
      <w:r w:rsidR="00E86BF9" w:rsidRPr="00B779E6">
        <w:rPr>
          <w:rFonts w:asciiTheme="majorBidi" w:hAnsiTheme="majorBidi"/>
          <w:sz w:val="32"/>
          <w:szCs w:val="32"/>
          <w:cs/>
        </w:rPr>
        <w:t>.</w:t>
      </w:r>
      <w:r w:rsidR="00E86BF9">
        <w:rPr>
          <w:rFonts w:asciiTheme="majorBidi" w:hAnsiTheme="majorBidi" w:cstheme="majorBidi"/>
          <w:sz w:val="32"/>
          <w:szCs w:val="32"/>
        </w:rPr>
        <w:t>4</w:t>
      </w:r>
      <w:r w:rsidR="00E86BF9">
        <w:rPr>
          <w:rFonts w:asciiTheme="majorBidi" w:hAnsiTheme="majorBidi" w:cstheme="majorBidi"/>
          <w:sz w:val="32"/>
          <w:szCs w:val="32"/>
        </w:rPr>
        <w:tab/>
      </w:r>
      <w:r w:rsidR="00972D75" w:rsidRPr="00B779E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72D75" w:rsidRPr="00B779E6">
        <w:rPr>
          <w:rFonts w:asciiTheme="majorBidi" w:hAnsiTheme="majorBidi" w:cstheme="majorBidi" w:hint="cs"/>
          <w:sz w:val="32"/>
          <w:szCs w:val="32"/>
          <w:cs/>
        </w:rPr>
        <w:t>มี</w:t>
      </w:r>
      <w:r w:rsidR="00972D75" w:rsidRPr="00B779E6">
        <w:rPr>
          <w:rFonts w:asciiTheme="majorBidi" w:hAnsiTheme="majorBidi" w:cstheme="majorBidi"/>
          <w:sz w:val="32"/>
          <w:szCs w:val="32"/>
          <w:cs/>
        </w:rPr>
        <w:t>สัญญาซื้อเงินตราต่างประเทศล่วงหน้า</w:t>
      </w:r>
      <w:r w:rsidR="00972D75" w:rsidRPr="00B779E6">
        <w:rPr>
          <w:rFonts w:asciiTheme="majorBidi" w:hAnsiTheme="majorBidi" w:cstheme="majorBidi" w:hint="cs"/>
          <w:sz w:val="32"/>
          <w:szCs w:val="32"/>
          <w:cs/>
        </w:rPr>
        <w:t>สอง</w:t>
      </w:r>
      <w:r w:rsidR="00972D75" w:rsidRPr="00B779E6">
        <w:rPr>
          <w:rFonts w:asciiTheme="majorBidi" w:hAnsiTheme="majorBidi" w:cstheme="majorBidi"/>
          <w:sz w:val="32"/>
          <w:szCs w:val="32"/>
          <w:cs/>
        </w:rPr>
        <w:t>ฉบับกับธนาคารในประเทศ</w:t>
      </w:r>
      <w:r w:rsidR="00972D75" w:rsidRPr="00B779E6">
        <w:rPr>
          <w:rFonts w:asciiTheme="majorBidi" w:hAnsiTheme="majorBidi" w:cstheme="majorBidi" w:hint="cs"/>
          <w:sz w:val="32"/>
          <w:szCs w:val="32"/>
          <w:cs/>
        </w:rPr>
        <w:t>สอง</w:t>
      </w:r>
      <w:r w:rsidR="00972D75" w:rsidRPr="00B779E6">
        <w:rPr>
          <w:rFonts w:asciiTheme="majorBidi" w:hAnsiTheme="majorBidi" w:cstheme="majorBidi"/>
          <w:sz w:val="32"/>
          <w:szCs w:val="32"/>
          <w:cs/>
        </w:rPr>
        <w:t>แห่งเป็น</w:t>
      </w:r>
      <w:r w:rsidR="00972D75" w:rsidRPr="00B779E6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 </w:t>
      </w:r>
      <w:r w:rsidR="000130E2">
        <w:rPr>
          <w:rFonts w:asciiTheme="majorBidi" w:hAnsiTheme="majorBidi" w:cstheme="majorBidi"/>
          <w:sz w:val="32"/>
          <w:szCs w:val="32"/>
        </w:rPr>
        <w:t>3</w:t>
      </w:r>
      <w:r w:rsidR="000130E2">
        <w:rPr>
          <w:rFonts w:asciiTheme="majorBidi" w:hAnsiTheme="majorBidi"/>
          <w:sz w:val="32"/>
          <w:szCs w:val="32"/>
          <w:cs/>
        </w:rPr>
        <w:t>.</w:t>
      </w:r>
      <w:r w:rsidR="000130E2">
        <w:rPr>
          <w:rFonts w:asciiTheme="majorBidi" w:hAnsiTheme="majorBidi" w:cstheme="majorBidi"/>
          <w:sz w:val="32"/>
          <w:szCs w:val="32"/>
        </w:rPr>
        <w:t>20</w:t>
      </w:r>
      <w:r w:rsidR="00972D75">
        <w:rPr>
          <w:rFonts w:asciiTheme="majorBidi" w:hAnsiTheme="majorBidi"/>
          <w:sz w:val="32"/>
          <w:szCs w:val="32"/>
          <w:cs/>
        </w:rPr>
        <w:t xml:space="preserve"> </w:t>
      </w:r>
      <w:r w:rsidR="00972D75" w:rsidRPr="00B779E6">
        <w:rPr>
          <w:rFonts w:asciiTheme="majorBidi" w:hAnsiTheme="majorBidi" w:cstheme="majorBidi"/>
          <w:sz w:val="32"/>
          <w:szCs w:val="32"/>
          <w:cs/>
        </w:rPr>
        <w:t>ล้าน</w:t>
      </w:r>
      <w:r w:rsidR="00972D75" w:rsidRPr="00B779E6">
        <w:rPr>
          <w:rFonts w:asciiTheme="majorBidi" w:hAnsiTheme="majorBidi" w:cstheme="majorBidi" w:hint="cs"/>
          <w:sz w:val="32"/>
          <w:szCs w:val="32"/>
          <w:cs/>
        </w:rPr>
        <w:t>ดอลลาร์สหรัฐอเมริกา คิดเป็นจำนวนเงิน</w:t>
      </w:r>
      <w:r w:rsidR="00972D75" w:rsidRPr="00B779E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30E2">
        <w:rPr>
          <w:rFonts w:asciiTheme="majorBidi" w:hAnsiTheme="majorBidi" w:cstheme="majorBidi"/>
          <w:sz w:val="32"/>
          <w:szCs w:val="32"/>
        </w:rPr>
        <w:t>101</w:t>
      </w:r>
      <w:r w:rsidR="000130E2">
        <w:rPr>
          <w:rFonts w:asciiTheme="majorBidi" w:hAnsiTheme="majorBidi"/>
          <w:sz w:val="32"/>
          <w:szCs w:val="32"/>
          <w:cs/>
        </w:rPr>
        <w:t>.</w:t>
      </w:r>
      <w:r w:rsidR="000130E2">
        <w:rPr>
          <w:rFonts w:asciiTheme="majorBidi" w:hAnsiTheme="majorBidi" w:cstheme="majorBidi"/>
          <w:sz w:val="32"/>
          <w:szCs w:val="32"/>
        </w:rPr>
        <w:t xml:space="preserve">50 </w:t>
      </w:r>
      <w:r w:rsidR="00972D75" w:rsidRPr="00B779E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972D75" w:rsidRPr="00B779E6">
        <w:rPr>
          <w:rFonts w:asciiTheme="majorBidi" w:hAnsiTheme="majorBidi" w:cstheme="majorBidi" w:hint="cs"/>
          <w:sz w:val="32"/>
          <w:szCs w:val="32"/>
          <w:cs/>
        </w:rPr>
        <w:t xml:space="preserve">มีมูลค่ายุติธรรมของสัญญา จำนวนเงิน </w:t>
      </w:r>
      <w:r w:rsidR="000130E2">
        <w:rPr>
          <w:rFonts w:asciiTheme="majorBidi" w:hAnsiTheme="majorBidi" w:cstheme="majorBidi"/>
          <w:sz w:val="32"/>
          <w:szCs w:val="32"/>
        </w:rPr>
        <w:t>98</w:t>
      </w:r>
      <w:r w:rsidR="000130E2">
        <w:rPr>
          <w:rFonts w:asciiTheme="majorBidi" w:hAnsiTheme="majorBidi"/>
          <w:sz w:val="32"/>
          <w:szCs w:val="32"/>
          <w:cs/>
        </w:rPr>
        <w:t>.</w:t>
      </w:r>
      <w:r w:rsidR="000130E2">
        <w:rPr>
          <w:rFonts w:asciiTheme="majorBidi" w:hAnsiTheme="majorBidi" w:cstheme="majorBidi"/>
          <w:sz w:val="32"/>
          <w:szCs w:val="32"/>
        </w:rPr>
        <w:t>85</w:t>
      </w:r>
      <w:r w:rsidR="00972D75">
        <w:rPr>
          <w:rFonts w:asciiTheme="majorBidi" w:hAnsiTheme="majorBidi"/>
          <w:sz w:val="32"/>
          <w:szCs w:val="32"/>
          <w:cs/>
        </w:rPr>
        <w:t xml:space="preserve"> </w:t>
      </w:r>
      <w:r w:rsidR="00972D75" w:rsidRPr="00B779E6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:rsidR="00BD546C" w:rsidRPr="00776300" w:rsidRDefault="00BD546C" w:rsidP="00776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2134FF" w:rsidRDefault="003A2439" w:rsidP="00F61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61909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134FF" w:rsidRPr="00B779E6">
        <w:rPr>
          <w:rFonts w:asciiTheme="majorBidi" w:hAnsiTheme="majorBidi"/>
          <w:b/>
          <w:bCs/>
          <w:sz w:val="32"/>
          <w:szCs w:val="32"/>
          <w:cs/>
        </w:rPr>
        <w:t>.   หนี้สินที่อาจเกิดขึ้น</w:t>
      </w:r>
    </w:p>
    <w:p w:rsidR="000446BC" w:rsidRDefault="00351CF5" w:rsidP="00F61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779E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>30</w:t>
      </w:r>
      <w:r w:rsidRPr="00B779E6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มิถุนายน</w:t>
      </w:r>
      <w:r w:rsidRPr="00B779E6">
        <w:rPr>
          <w:rFonts w:asciiTheme="majorBidi" w:hAnsiTheme="majorBidi"/>
          <w:sz w:val="32"/>
          <w:szCs w:val="32"/>
          <w:cs/>
        </w:rPr>
        <w:t xml:space="preserve"> </w:t>
      </w:r>
      <w:r w:rsidRPr="001E18DA">
        <w:rPr>
          <w:rFonts w:asciiTheme="majorBidi" w:hAnsiTheme="majorBidi" w:cstheme="majorBidi"/>
          <w:sz w:val="32"/>
          <w:szCs w:val="32"/>
        </w:rPr>
        <w:t>256</w:t>
      </w:r>
      <w:r w:rsidRPr="00B779E6">
        <w:rPr>
          <w:rFonts w:asciiTheme="majorBidi" w:hAnsiTheme="majorBidi" w:cstheme="majorBidi" w:hint="cs"/>
          <w:sz w:val="32"/>
          <w:szCs w:val="32"/>
        </w:rPr>
        <w:t>3</w:t>
      </w:r>
      <w:r w:rsidRPr="00B779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446BC" w:rsidRPr="00B779E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446BC" w:rsidRPr="00B779E6">
        <w:rPr>
          <w:rFonts w:asciiTheme="majorBidi" w:hAnsiTheme="majorBidi" w:cstheme="majorBidi" w:hint="cs"/>
          <w:sz w:val="32"/>
          <w:szCs w:val="32"/>
          <w:cs/>
        </w:rPr>
        <w:t xml:space="preserve">และบริษัทย่อย </w:t>
      </w:r>
      <w:r w:rsidR="000446BC" w:rsidRPr="00B779E6">
        <w:rPr>
          <w:rFonts w:asciiTheme="majorBidi" w:hAnsiTheme="majorBidi" w:cstheme="majorBidi"/>
          <w:sz w:val="32"/>
          <w:szCs w:val="32"/>
          <w:cs/>
        </w:rPr>
        <w:t>มี</w:t>
      </w:r>
      <w:r w:rsidR="000446BC" w:rsidRPr="00B779E6">
        <w:rPr>
          <w:rFonts w:asciiTheme="majorBidi" w:hAnsiTheme="majorBidi" w:cstheme="majorBidi" w:hint="cs"/>
          <w:sz w:val="32"/>
          <w:szCs w:val="32"/>
          <w:cs/>
        </w:rPr>
        <w:t>หนี้สินที่อาจเกิดขึ้น ดังนี้</w:t>
      </w:r>
      <w:r w:rsidR="000446BC" w:rsidRPr="00B779E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0446BC" w:rsidRPr="002D2114" w:rsidRDefault="005D07DF" w:rsidP="00F61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B779E6">
        <w:rPr>
          <w:rFonts w:asciiTheme="majorBidi" w:hAnsiTheme="majorBidi" w:cstheme="majorBidi" w:hint="cs"/>
          <w:sz w:val="32"/>
          <w:szCs w:val="32"/>
        </w:rPr>
        <w:t>2</w:t>
      </w:r>
      <w:r w:rsidR="0049591D">
        <w:rPr>
          <w:rFonts w:asciiTheme="majorBidi" w:hAnsiTheme="majorBidi" w:cstheme="majorBidi"/>
          <w:sz w:val="32"/>
          <w:szCs w:val="32"/>
        </w:rPr>
        <w:t>7</w:t>
      </w:r>
      <w:r w:rsidR="000446BC">
        <w:rPr>
          <w:rFonts w:asciiTheme="majorBidi" w:hAnsiTheme="majorBidi"/>
          <w:sz w:val="32"/>
          <w:szCs w:val="32"/>
          <w:cs/>
        </w:rPr>
        <w:t>.</w:t>
      </w:r>
      <w:r w:rsidR="000446BC">
        <w:rPr>
          <w:rFonts w:asciiTheme="majorBidi" w:hAnsiTheme="majorBidi" w:cstheme="majorBidi"/>
          <w:sz w:val="32"/>
          <w:szCs w:val="32"/>
        </w:rPr>
        <w:t>1</w:t>
      </w:r>
      <w:r w:rsidR="000446BC">
        <w:rPr>
          <w:rFonts w:asciiTheme="majorBidi" w:hAnsiTheme="majorBidi" w:cstheme="majorBidi"/>
          <w:sz w:val="32"/>
          <w:szCs w:val="32"/>
        </w:rPr>
        <w:tab/>
      </w:r>
      <w:r w:rsidR="000446BC" w:rsidRPr="00B779E6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บริษัทมีหนี้สินที่อาจจะเกิดขึ้น</w:t>
      </w:r>
      <w:r w:rsidR="000446BC" w:rsidRPr="00B779E6">
        <w:rPr>
          <w:rFonts w:asciiTheme="majorBidi" w:hAnsiTheme="majorBidi" w:cstheme="majorBidi"/>
          <w:spacing w:val="-6"/>
          <w:sz w:val="32"/>
          <w:szCs w:val="32"/>
          <w:cs/>
        </w:rPr>
        <w:t>จากการที่ธนาคารในประเทศหลายแห่งออกหนังสือค้ำประกันบริษัทและบริษัทย่อยให้กับหน่วยงานรัฐบาลหลายแห่ง</w:t>
      </w:r>
      <w:r w:rsidR="000446BC" w:rsidRPr="003074E0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0446BC" w:rsidRPr="00B779E6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เพื่อประโยชน์ทางการค้าเป็นจำนวนเงินรวม </w:t>
      </w:r>
      <w:r w:rsidR="00C9328E">
        <w:rPr>
          <w:rFonts w:asciiTheme="majorBidi" w:hAnsiTheme="majorBidi" w:cstheme="majorBidi"/>
          <w:spacing w:val="-6"/>
          <w:sz w:val="32"/>
          <w:szCs w:val="32"/>
        </w:rPr>
        <w:t>4</w:t>
      </w:r>
      <w:r w:rsidR="00C9328E">
        <w:rPr>
          <w:rFonts w:asciiTheme="majorBidi" w:hAnsiTheme="majorBidi"/>
          <w:spacing w:val="-6"/>
          <w:sz w:val="32"/>
          <w:szCs w:val="32"/>
          <w:cs/>
        </w:rPr>
        <w:t>.</w:t>
      </w:r>
      <w:r w:rsidR="00C9328E">
        <w:rPr>
          <w:rFonts w:asciiTheme="majorBidi" w:hAnsiTheme="majorBidi" w:cstheme="majorBidi"/>
          <w:spacing w:val="-6"/>
          <w:sz w:val="32"/>
          <w:szCs w:val="32"/>
        </w:rPr>
        <w:t>46</w:t>
      </w:r>
      <w:r w:rsidR="000446BC" w:rsidRPr="00B779E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</w:p>
    <w:p w:rsidR="000446BC" w:rsidRPr="008D20F4" w:rsidRDefault="000446BC" w:rsidP="00F61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sz w:val="28"/>
          <w:szCs w:val="28"/>
        </w:rPr>
      </w:pPr>
    </w:p>
    <w:p w:rsidR="00C634FC" w:rsidRDefault="005D07DF" w:rsidP="00C61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49591D">
        <w:rPr>
          <w:rFonts w:asciiTheme="majorBidi" w:hAnsiTheme="majorBidi" w:cstheme="majorBidi"/>
          <w:sz w:val="32"/>
          <w:szCs w:val="32"/>
        </w:rPr>
        <w:t>7</w:t>
      </w:r>
      <w:r w:rsidR="000446BC">
        <w:rPr>
          <w:rFonts w:asciiTheme="majorBidi" w:hAnsiTheme="majorBidi"/>
          <w:sz w:val="32"/>
          <w:szCs w:val="32"/>
          <w:cs/>
        </w:rPr>
        <w:t>.</w:t>
      </w:r>
      <w:r w:rsidR="000446BC">
        <w:rPr>
          <w:rFonts w:asciiTheme="majorBidi" w:hAnsiTheme="majorBidi" w:cstheme="majorBidi"/>
          <w:sz w:val="32"/>
          <w:szCs w:val="32"/>
        </w:rPr>
        <w:t>2</w:t>
      </w:r>
      <w:r w:rsidR="000446BC">
        <w:rPr>
          <w:rFonts w:asciiTheme="majorBidi" w:hAnsiTheme="majorBidi" w:cstheme="majorBidi"/>
          <w:sz w:val="32"/>
          <w:szCs w:val="32"/>
        </w:rPr>
        <w:tab/>
      </w:r>
      <w:r w:rsidR="000446BC" w:rsidRPr="00B779E6">
        <w:rPr>
          <w:rFonts w:asciiTheme="majorBidi" w:hAnsiTheme="majorBidi" w:cstheme="majorBidi" w:hint="cs"/>
          <w:spacing w:val="-8"/>
          <w:sz w:val="32"/>
          <w:szCs w:val="32"/>
          <w:cs/>
        </w:rPr>
        <w:t>บริษัทย่อยแห่งหนึ่ง</w:t>
      </w:r>
      <w:r w:rsidR="000446BC" w:rsidRPr="00B779E6">
        <w:rPr>
          <w:rFonts w:asciiTheme="majorBidi" w:hAnsiTheme="majorBidi" w:cstheme="majorBidi"/>
          <w:spacing w:val="-8"/>
          <w:sz w:val="32"/>
          <w:szCs w:val="32"/>
          <w:cs/>
        </w:rPr>
        <w:t>มีหนี้สินที่อาจจะเกิดขึ้นจากการที่ธนาคารในประเทศแห่ง</w:t>
      </w:r>
      <w:r w:rsidR="000446BC" w:rsidRPr="00B779E6">
        <w:rPr>
          <w:rFonts w:asciiTheme="majorBidi" w:hAnsiTheme="majorBidi" w:cstheme="majorBidi" w:hint="cs"/>
          <w:spacing w:val="-8"/>
          <w:sz w:val="32"/>
          <w:szCs w:val="32"/>
          <w:cs/>
        </w:rPr>
        <w:t>หนึ่ง</w:t>
      </w:r>
      <w:r w:rsidR="000446BC" w:rsidRPr="00B779E6">
        <w:rPr>
          <w:rFonts w:asciiTheme="majorBidi" w:hAnsiTheme="majorBidi" w:cstheme="majorBidi"/>
          <w:spacing w:val="-8"/>
          <w:sz w:val="32"/>
          <w:szCs w:val="32"/>
          <w:cs/>
        </w:rPr>
        <w:t>ออกหนังสือค้ำประกัน</w:t>
      </w:r>
      <w:r w:rsidR="000446BC" w:rsidRPr="00B779E6">
        <w:rPr>
          <w:rFonts w:asciiTheme="majorBidi" w:hAnsiTheme="majorBidi" w:cstheme="majorBidi" w:hint="cs"/>
          <w:sz w:val="32"/>
          <w:szCs w:val="32"/>
          <w:cs/>
        </w:rPr>
        <w:t xml:space="preserve">สัญญาบริการให้กับบริษัทอื่น </w:t>
      </w:r>
      <w:r w:rsidR="000446BC" w:rsidRPr="00B779E6">
        <w:rPr>
          <w:rFonts w:asciiTheme="majorBidi" w:hAnsiTheme="majorBidi" w:cstheme="majorBidi"/>
          <w:sz w:val="32"/>
          <w:szCs w:val="32"/>
          <w:cs/>
        </w:rPr>
        <w:t xml:space="preserve">เพื่อประโยชน์ทางการค้าเป็นจำนวนเงินรวม </w:t>
      </w:r>
      <w:r w:rsidR="00275ABC">
        <w:rPr>
          <w:rFonts w:asciiTheme="majorBidi" w:hAnsiTheme="majorBidi"/>
          <w:sz w:val="32"/>
          <w:szCs w:val="32"/>
        </w:rPr>
        <w:t xml:space="preserve">0.27 </w:t>
      </w:r>
      <w:r w:rsidR="000446BC" w:rsidRPr="00B779E6">
        <w:rPr>
          <w:rFonts w:asciiTheme="majorBidi" w:hAnsiTheme="majorBidi"/>
          <w:sz w:val="32"/>
          <w:szCs w:val="32"/>
          <w:cs/>
        </w:rPr>
        <w:t>ล้านบาท</w:t>
      </w:r>
    </w:p>
    <w:p w:rsidR="00C634FC" w:rsidRDefault="00C634FC" w:rsidP="00F61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F27E84" w:rsidRPr="008B5059" w:rsidRDefault="003A2439" w:rsidP="00F61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9591D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F27E84" w:rsidRPr="00B779E6">
        <w:rPr>
          <w:rFonts w:asciiTheme="majorBidi" w:hAnsiTheme="majorBidi"/>
          <w:b/>
          <w:bCs/>
          <w:sz w:val="32"/>
          <w:szCs w:val="32"/>
          <w:cs/>
        </w:rPr>
        <w:t>.</w:t>
      </w:r>
      <w:r w:rsidR="00F27E84" w:rsidRPr="008B505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27E84" w:rsidRPr="00B779E6">
        <w:rPr>
          <w:rFonts w:asciiTheme="majorBidi" w:hAnsiTheme="majorBidi" w:cstheme="majorBidi" w:hint="cs"/>
          <w:b/>
          <w:bCs/>
          <w:sz w:val="32"/>
          <w:szCs w:val="32"/>
          <w:cs/>
        </w:rPr>
        <w:t>อื่น ๆ</w:t>
      </w:r>
    </w:p>
    <w:p w:rsidR="00634BEF" w:rsidRPr="00B038C2" w:rsidRDefault="00634BEF" w:rsidP="00634B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B779E6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Pr="00B038C2">
        <w:rPr>
          <w:rFonts w:ascii="Angsana New" w:hAnsi="Angsana New"/>
          <w:sz w:val="32"/>
          <w:szCs w:val="32"/>
        </w:rPr>
        <w:t xml:space="preserve">2556 </w:t>
      </w:r>
      <w:r w:rsidRPr="00B779E6">
        <w:rPr>
          <w:rFonts w:ascii="Angsana New" w:hAnsi="Angsana New"/>
          <w:sz w:val="32"/>
          <w:szCs w:val="32"/>
          <w:cs/>
        </w:rPr>
        <w:t xml:space="preserve">บริษัท พรีเมี่ยม เฟล็กซิเบิ้ล แพคเกจจิ้ง จำกัด (บริษัทย่อย) ได้ซื้อเครื่องจักรจำนวน </w:t>
      </w:r>
      <w:r w:rsidRPr="00B038C2">
        <w:rPr>
          <w:rFonts w:ascii="Angsana New" w:hAnsi="Angsana New"/>
          <w:sz w:val="32"/>
          <w:szCs w:val="32"/>
        </w:rPr>
        <w:t>3</w:t>
      </w:r>
      <w:r w:rsidRPr="00B779E6">
        <w:rPr>
          <w:rFonts w:ascii="Angsana New" w:hAnsi="Angsana New"/>
          <w:sz w:val="32"/>
          <w:szCs w:val="32"/>
          <w:cs/>
        </w:rPr>
        <w:t xml:space="preserve"> สัญญา จากบริษัท มติมิตร คอร์ปอเรชั่น จำกัด และได้ชดใช้ราคาเป็นเงิน </w:t>
      </w:r>
      <w:r w:rsidRPr="00B038C2">
        <w:rPr>
          <w:rFonts w:ascii="Angsana New" w:hAnsi="Angsana New"/>
          <w:sz w:val="32"/>
          <w:szCs w:val="32"/>
        </w:rPr>
        <w:t>14</w:t>
      </w:r>
      <w:r w:rsidRPr="003D3672">
        <w:rPr>
          <w:rFonts w:ascii="Angsana New" w:hAnsi="Angsana New"/>
          <w:sz w:val="32"/>
          <w:szCs w:val="32"/>
          <w:cs/>
        </w:rPr>
        <w:t>.</w:t>
      </w:r>
      <w:r w:rsidRPr="00B038C2">
        <w:rPr>
          <w:rFonts w:ascii="Angsana New" w:hAnsi="Angsana New"/>
          <w:sz w:val="32"/>
          <w:szCs w:val="32"/>
        </w:rPr>
        <w:t>60</w:t>
      </w:r>
      <w:r w:rsidRPr="00B779E6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B779E6">
        <w:rPr>
          <w:rFonts w:ascii="Angsana New" w:hAnsi="Angsana New"/>
          <w:spacing w:val="-6"/>
          <w:sz w:val="32"/>
          <w:szCs w:val="32"/>
          <w:cs/>
        </w:rPr>
        <w:t>โดยมีหลักฐานครบถ้วน เมื่อ</w:t>
      </w:r>
      <w:r w:rsidRPr="00B779E6">
        <w:rPr>
          <w:rFonts w:ascii="Angsana New" w:hAnsi="Angsana New" w:hint="cs"/>
          <w:spacing w:val="-6"/>
          <w:sz w:val="32"/>
          <w:szCs w:val="32"/>
          <w:cs/>
        </w:rPr>
        <w:t>วันที่</w:t>
      </w:r>
      <w:r w:rsidRPr="00B779E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412924">
        <w:rPr>
          <w:rFonts w:ascii="Angsana New" w:hAnsi="Angsana New"/>
          <w:spacing w:val="-6"/>
          <w:sz w:val="32"/>
          <w:szCs w:val="32"/>
        </w:rPr>
        <w:t>25</w:t>
      </w:r>
      <w:r w:rsidRPr="00B779E6">
        <w:rPr>
          <w:rFonts w:ascii="Angsana New" w:hAnsi="Angsana New"/>
          <w:spacing w:val="-6"/>
          <w:sz w:val="32"/>
          <w:szCs w:val="32"/>
          <w:cs/>
        </w:rPr>
        <w:t xml:space="preserve"> พฤษภาคม </w:t>
      </w:r>
      <w:r w:rsidRPr="00412924">
        <w:rPr>
          <w:rFonts w:ascii="Angsana New" w:hAnsi="Angsana New"/>
          <w:spacing w:val="-6"/>
          <w:sz w:val="32"/>
          <w:szCs w:val="32"/>
        </w:rPr>
        <w:t>2560</w:t>
      </w:r>
      <w:r w:rsidRPr="00B779E6">
        <w:rPr>
          <w:rFonts w:ascii="Angsana New" w:hAnsi="Angsana New"/>
          <w:spacing w:val="-6"/>
          <w:sz w:val="32"/>
          <w:szCs w:val="32"/>
          <w:cs/>
        </w:rPr>
        <w:t xml:space="preserve"> อดีตกรรมการของ บริษัท มติมิตร คอร์ปอเรชั่น จำกัด ท่านหนึ่งกับพวกรวม </w:t>
      </w:r>
      <w:r w:rsidRPr="00412924">
        <w:rPr>
          <w:rFonts w:ascii="Angsana New" w:hAnsi="Angsana New"/>
          <w:spacing w:val="-6"/>
          <w:sz w:val="32"/>
          <w:szCs w:val="32"/>
        </w:rPr>
        <w:t>17</w:t>
      </w:r>
      <w:r w:rsidRPr="00B779E6">
        <w:rPr>
          <w:rFonts w:ascii="Angsana New" w:hAnsi="Angsana New"/>
          <w:spacing w:val="-6"/>
          <w:sz w:val="32"/>
          <w:szCs w:val="32"/>
          <w:cs/>
        </w:rPr>
        <w:t xml:space="preserve"> คน (ซึ่งได้แก่ อดีตผู้ถือหุ้นของบริษัท มติมิตร </w:t>
      </w:r>
      <w:r w:rsidRPr="00B779E6">
        <w:rPr>
          <w:rFonts w:ascii="Angsana New" w:hAnsi="Angsana New"/>
          <w:sz w:val="32"/>
          <w:szCs w:val="32"/>
          <w:cs/>
        </w:rPr>
        <w:t>คอร์ปอเรชั่น จำกัด) (</w:t>
      </w:r>
      <w:r w:rsidRPr="00B779E6">
        <w:rPr>
          <w:rFonts w:ascii="Angsana New" w:hAnsi="Angsana New" w:hint="cs"/>
          <w:sz w:val="32"/>
          <w:szCs w:val="32"/>
          <w:cs/>
        </w:rPr>
        <w:t>“</w:t>
      </w:r>
      <w:r w:rsidRPr="00B779E6">
        <w:rPr>
          <w:rFonts w:ascii="Angsana New" w:hAnsi="Angsana New"/>
          <w:sz w:val="32"/>
          <w:szCs w:val="32"/>
          <w:cs/>
        </w:rPr>
        <w:t>โจทก์</w:t>
      </w:r>
      <w:r w:rsidRPr="00B779E6">
        <w:rPr>
          <w:rFonts w:ascii="Angsana New" w:hAnsi="Angsana New" w:hint="cs"/>
          <w:sz w:val="32"/>
          <w:szCs w:val="32"/>
          <w:cs/>
        </w:rPr>
        <w:t>”</w:t>
      </w:r>
      <w:r w:rsidRPr="00B779E6">
        <w:rPr>
          <w:rFonts w:ascii="Angsana New" w:hAnsi="Angsana New"/>
          <w:sz w:val="32"/>
          <w:szCs w:val="32"/>
          <w:cs/>
        </w:rPr>
        <w:t>) ได้ฟ้องบริษัท</w:t>
      </w:r>
      <w:r w:rsidRPr="00B779E6">
        <w:rPr>
          <w:rFonts w:ascii="Angsana New" w:hAnsi="Angsana New" w:hint="cs"/>
          <w:sz w:val="32"/>
          <w:szCs w:val="32"/>
          <w:cs/>
        </w:rPr>
        <w:t>และ</w:t>
      </w:r>
      <w:r w:rsidRPr="00B779E6">
        <w:rPr>
          <w:rFonts w:ascii="Angsana New" w:hAnsi="Angsana New"/>
          <w:sz w:val="32"/>
          <w:szCs w:val="32"/>
          <w:cs/>
        </w:rPr>
        <w:t xml:space="preserve">บริษัทย่อยกับพวกรวม </w:t>
      </w:r>
      <w:r w:rsidRPr="00B038C2">
        <w:rPr>
          <w:rFonts w:ascii="Angsana New" w:hAnsi="Angsana New"/>
          <w:sz w:val="32"/>
          <w:szCs w:val="32"/>
        </w:rPr>
        <w:t xml:space="preserve">8 </w:t>
      </w:r>
      <w:r w:rsidRPr="00B779E6">
        <w:rPr>
          <w:rFonts w:ascii="Angsana New" w:hAnsi="Angsana New"/>
          <w:sz w:val="32"/>
          <w:szCs w:val="32"/>
          <w:cs/>
        </w:rPr>
        <w:t>คน (รวมผู้ถือหุ้นรายใหม่ของบริษัท มติมิตร คอร์ปอเรชั่น จำกัด) (</w:t>
      </w:r>
      <w:r w:rsidRPr="00B779E6">
        <w:rPr>
          <w:rFonts w:ascii="Angsana New" w:hAnsi="Angsana New" w:hint="cs"/>
          <w:sz w:val="32"/>
          <w:szCs w:val="32"/>
          <w:cs/>
        </w:rPr>
        <w:t>“</w:t>
      </w:r>
      <w:r w:rsidRPr="00B779E6">
        <w:rPr>
          <w:rFonts w:ascii="Angsana New" w:hAnsi="Angsana New"/>
          <w:sz w:val="32"/>
          <w:szCs w:val="32"/>
          <w:cs/>
        </w:rPr>
        <w:t>จำเลย</w:t>
      </w:r>
      <w:r w:rsidRPr="00B779E6">
        <w:rPr>
          <w:rFonts w:ascii="Angsana New" w:hAnsi="Angsana New" w:hint="cs"/>
          <w:sz w:val="32"/>
          <w:szCs w:val="32"/>
          <w:cs/>
        </w:rPr>
        <w:t>”</w:t>
      </w:r>
      <w:r w:rsidRPr="00B779E6">
        <w:rPr>
          <w:rFonts w:ascii="Angsana New" w:hAnsi="Angsana New"/>
          <w:sz w:val="32"/>
          <w:szCs w:val="32"/>
          <w:cs/>
        </w:rPr>
        <w:t xml:space="preserve">) ว่าโจทก์ยังไม่ได้รับชำระค่าเครื่องจักรและค่าหุ้นสามัญจึงขอเรียกคืนเครื่องจักรและหุ้นสามัญจำนวน </w:t>
      </w:r>
      <w:r w:rsidRPr="00634BEF">
        <w:rPr>
          <w:rFonts w:ascii="Angsana New" w:hAnsi="Angsana New"/>
          <w:spacing w:val="-4"/>
          <w:sz w:val="32"/>
          <w:szCs w:val="32"/>
        </w:rPr>
        <w:t xml:space="preserve">173,249 </w:t>
      </w:r>
      <w:r w:rsidRPr="00B779E6">
        <w:rPr>
          <w:rFonts w:ascii="Angsana New" w:hAnsi="Angsana New"/>
          <w:spacing w:val="-4"/>
          <w:sz w:val="32"/>
          <w:szCs w:val="32"/>
          <w:cs/>
        </w:rPr>
        <w:t>หุ้น</w:t>
      </w:r>
      <w:r w:rsidRPr="00B779E6">
        <w:rPr>
          <w:rFonts w:ascii="Angsana New" w:hAnsi="Angsana New" w:hint="cs"/>
          <w:spacing w:val="-4"/>
          <w:sz w:val="32"/>
          <w:szCs w:val="32"/>
          <w:cs/>
        </w:rPr>
        <w:t xml:space="preserve">ของบริษัท มติมิตร คอร์ปอเรชั่น จำกัด </w:t>
      </w:r>
      <w:r w:rsidRPr="00B779E6">
        <w:rPr>
          <w:rFonts w:ascii="Angsana New" w:hAnsi="Angsana New"/>
          <w:spacing w:val="-4"/>
          <w:sz w:val="32"/>
          <w:szCs w:val="32"/>
          <w:cs/>
        </w:rPr>
        <w:t xml:space="preserve">หรือให้ใช้ราคาเป็นเงิน </w:t>
      </w:r>
      <w:r w:rsidRPr="00634BEF">
        <w:rPr>
          <w:rFonts w:ascii="Angsana New" w:hAnsi="Angsana New"/>
          <w:spacing w:val="-4"/>
          <w:sz w:val="32"/>
          <w:szCs w:val="32"/>
        </w:rPr>
        <w:t>19</w:t>
      </w:r>
      <w:r w:rsidRPr="00634BEF">
        <w:rPr>
          <w:rFonts w:ascii="Angsana New" w:hAnsi="Angsana New"/>
          <w:spacing w:val="-4"/>
          <w:sz w:val="32"/>
          <w:szCs w:val="32"/>
          <w:cs/>
        </w:rPr>
        <w:t>.</w:t>
      </w:r>
      <w:r w:rsidRPr="00634BEF">
        <w:rPr>
          <w:rFonts w:ascii="Angsana New" w:hAnsi="Angsana New"/>
          <w:spacing w:val="-4"/>
          <w:sz w:val="32"/>
          <w:szCs w:val="32"/>
        </w:rPr>
        <w:t>10</w:t>
      </w:r>
      <w:r w:rsidRPr="00B779E6">
        <w:rPr>
          <w:rFonts w:ascii="Angsana New" w:hAnsi="Angsana New"/>
          <w:spacing w:val="-4"/>
          <w:sz w:val="32"/>
          <w:szCs w:val="32"/>
          <w:cs/>
        </w:rPr>
        <w:t xml:space="preserve"> ล้านบาท และ </w:t>
      </w:r>
      <w:r w:rsidRPr="00634BEF">
        <w:rPr>
          <w:rFonts w:ascii="Angsana New" w:hAnsi="Angsana New"/>
          <w:spacing w:val="-4"/>
          <w:sz w:val="32"/>
          <w:szCs w:val="32"/>
        </w:rPr>
        <w:t>1</w:t>
      </w:r>
      <w:r w:rsidRPr="00634BEF">
        <w:rPr>
          <w:rFonts w:ascii="Angsana New" w:hAnsi="Angsana New"/>
          <w:spacing w:val="-4"/>
          <w:sz w:val="32"/>
          <w:szCs w:val="32"/>
          <w:cs/>
        </w:rPr>
        <w:t>.</w:t>
      </w:r>
      <w:r w:rsidRPr="00634BEF">
        <w:rPr>
          <w:rFonts w:ascii="Angsana New" w:hAnsi="Angsana New"/>
          <w:spacing w:val="-4"/>
          <w:sz w:val="32"/>
          <w:szCs w:val="32"/>
        </w:rPr>
        <w:t>73</w:t>
      </w:r>
      <w:r w:rsidRPr="00B779E6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B779E6">
        <w:rPr>
          <w:rFonts w:ascii="Angsana New" w:hAnsi="Angsana New"/>
          <w:sz w:val="32"/>
          <w:szCs w:val="32"/>
          <w:cs/>
        </w:rPr>
        <w:t xml:space="preserve"> ตามลำดับให้โจทก์ </w:t>
      </w:r>
    </w:p>
    <w:p w:rsidR="00634BEF" w:rsidRDefault="00634BEF" w:rsidP="00634B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B779E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C09B5">
        <w:rPr>
          <w:rFonts w:ascii="Angsana New" w:hAnsi="Angsana New"/>
          <w:sz w:val="32"/>
          <w:szCs w:val="32"/>
        </w:rPr>
        <w:t>26</w:t>
      </w:r>
      <w:r w:rsidRPr="00B779E6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CC09B5">
        <w:rPr>
          <w:rFonts w:ascii="Angsana New" w:hAnsi="Angsana New"/>
          <w:sz w:val="32"/>
          <w:szCs w:val="32"/>
        </w:rPr>
        <w:t>2561</w:t>
      </w:r>
      <w:r w:rsidRPr="00B779E6">
        <w:rPr>
          <w:rFonts w:ascii="Angsana New" w:hAnsi="Angsana New" w:hint="cs"/>
          <w:sz w:val="32"/>
          <w:szCs w:val="32"/>
          <w:cs/>
        </w:rPr>
        <w:t xml:space="preserve"> ศาลชั้นต้นได้พิพากษาให้จำเลยทั้ง </w:t>
      </w:r>
      <w:r w:rsidRPr="00CC09B5">
        <w:rPr>
          <w:rFonts w:ascii="Angsana New" w:hAnsi="Angsana New"/>
          <w:sz w:val="32"/>
          <w:szCs w:val="32"/>
        </w:rPr>
        <w:t>8</w:t>
      </w:r>
      <w:r w:rsidRPr="00B779E6">
        <w:rPr>
          <w:rFonts w:ascii="Angsana New" w:hAnsi="Angsana New" w:hint="cs"/>
          <w:sz w:val="32"/>
          <w:szCs w:val="32"/>
          <w:cs/>
        </w:rPr>
        <w:t xml:space="preserve"> ร่วมกันชำระเงิน </w:t>
      </w:r>
      <w:r w:rsidRPr="00CC09B5">
        <w:rPr>
          <w:rFonts w:ascii="Angsana New" w:hAnsi="Angsana New"/>
          <w:sz w:val="32"/>
          <w:szCs w:val="32"/>
        </w:rPr>
        <w:t>24</w:t>
      </w:r>
      <w:r w:rsidRPr="00CC09B5">
        <w:rPr>
          <w:rFonts w:ascii="Angsana New" w:hAnsi="Angsana New"/>
          <w:sz w:val="32"/>
          <w:szCs w:val="32"/>
          <w:cs/>
        </w:rPr>
        <w:t>.</w:t>
      </w:r>
      <w:r w:rsidRPr="00CC09B5">
        <w:rPr>
          <w:rFonts w:ascii="Angsana New" w:hAnsi="Angsana New"/>
          <w:sz w:val="32"/>
          <w:szCs w:val="32"/>
        </w:rPr>
        <w:t>19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B779E6">
        <w:rPr>
          <w:rFonts w:ascii="Angsana New" w:hAnsi="Angsana New" w:hint="cs"/>
          <w:sz w:val="32"/>
          <w:szCs w:val="32"/>
          <w:cs/>
        </w:rPr>
        <w:t>ล้</w:t>
      </w:r>
      <w:r w:rsidRPr="00B779E6">
        <w:rPr>
          <w:rFonts w:ascii="Angsana New" w:hAnsi="Angsana New" w:hint="cs"/>
          <w:spacing w:val="-2"/>
          <w:sz w:val="32"/>
          <w:szCs w:val="32"/>
          <w:cs/>
        </w:rPr>
        <w:t xml:space="preserve">านบาท พร้อมดอกเบี้ยร้อยละ </w:t>
      </w:r>
      <w:r w:rsidRPr="00A95543">
        <w:rPr>
          <w:rFonts w:ascii="Angsana New" w:hAnsi="Angsana New"/>
          <w:spacing w:val="-2"/>
          <w:sz w:val="32"/>
          <w:szCs w:val="32"/>
        </w:rPr>
        <w:t>7</w:t>
      </w:r>
      <w:r w:rsidRPr="00A95543">
        <w:rPr>
          <w:rFonts w:ascii="Angsana New" w:hAnsi="Angsana New"/>
          <w:spacing w:val="-2"/>
          <w:sz w:val="32"/>
          <w:szCs w:val="32"/>
          <w:cs/>
        </w:rPr>
        <w:t>.</w:t>
      </w:r>
      <w:r w:rsidRPr="00A95543">
        <w:rPr>
          <w:rFonts w:ascii="Angsana New" w:hAnsi="Angsana New"/>
          <w:spacing w:val="-2"/>
          <w:sz w:val="32"/>
          <w:szCs w:val="32"/>
        </w:rPr>
        <w:t>5</w:t>
      </w:r>
      <w:r w:rsidRPr="00B779E6">
        <w:rPr>
          <w:rFonts w:ascii="Angsana New" w:hAnsi="Angsana New" w:hint="cs"/>
          <w:spacing w:val="-2"/>
          <w:sz w:val="32"/>
          <w:szCs w:val="32"/>
          <w:cs/>
        </w:rPr>
        <w:t xml:space="preserve"> ต่อปีของเงินต้นนับแต่วันถัดจากวันฟ้อง (ฟ้องวันที่ </w:t>
      </w:r>
      <w:r w:rsidRPr="00A95543">
        <w:rPr>
          <w:rFonts w:ascii="Angsana New" w:hAnsi="Angsana New"/>
          <w:spacing w:val="-2"/>
          <w:sz w:val="32"/>
          <w:szCs w:val="32"/>
        </w:rPr>
        <w:t>25</w:t>
      </w:r>
      <w:r w:rsidRPr="00B779E6">
        <w:rPr>
          <w:rFonts w:ascii="Angsana New" w:hAnsi="Angsana New" w:hint="cs"/>
          <w:spacing w:val="-2"/>
          <w:sz w:val="32"/>
          <w:szCs w:val="32"/>
          <w:cs/>
        </w:rPr>
        <w:t xml:space="preserve"> พฤษภาคม</w:t>
      </w:r>
      <w:r w:rsidRPr="00B779E6">
        <w:rPr>
          <w:rFonts w:ascii="Angsana New" w:hAnsi="Angsana New" w:hint="cs"/>
          <w:sz w:val="32"/>
          <w:szCs w:val="32"/>
          <w:cs/>
        </w:rPr>
        <w:t xml:space="preserve"> </w:t>
      </w:r>
      <w:r w:rsidRPr="00CC09B5">
        <w:rPr>
          <w:rFonts w:ascii="Angsana New" w:hAnsi="Angsana New"/>
          <w:sz w:val="32"/>
          <w:szCs w:val="32"/>
        </w:rPr>
        <w:t>2560</w:t>
      </w:r>
      <w:r w:rsidRPr="00CC09B5">
        <w:rPr>
          <w:rFonts w:ascii="Angsana New" w:hAnsi="Angsana New" w:hint="cs"/>
          <w:sz w:val="32"/>
          <w:szCs w:val="32"/>
          <w:cs/>
        </w:rPr>
        <w:t xml:space="preserve">) </w:t>
      </w:r>
      <w:r w:rsidRPr="00B779E6">
        <w:rPr>
          <w:rFonts w:ascii="Angsana New" w:hAnsi="Angsana New" w:hint="cs"/>
          <w:sz w:val="32"/>
          <w:szCs w:val="32"/>
          <w:cs/>
        </w:rPr>
        <w:t xml:space="preserve">เป็นต้นไปจนกว่าจะชำระเสร็จแก่โจทก์ทั้ง </w:t>
      </w:r>
      <w:r w:rsidRPr="00CC09B5">
        <w:rPr>
          <w:rFonts w:ascii="Angsana New" w:hAnsi="Angsana New"/>
          <w:sz w:val="32"/>
          <w:szCs w:val="32"/>
        </w:rPr>
        <w:t xml:space="preserve">17 </w:t>
      </w:r>
      <w:r w:rsidRPr="00B779E6">
        <w:rPr>
          <w:rFonts w:ascii="Angsana New" w:hAnsi="Angsana New" w:hint="cs"/>
          <w:sz w:val="32"/>
          <w:szCs w:val="32"/>
          <w:cs/>
        </w:rPr>
        <w:t xml:space="preserve">กับให้จำเลยทั้ง </w:t>
      </w:r>
      <w:r w:rsidRPr="00CC09B5">
        <w:rPr>
          <w:rFonts w:ascii="Angsana New" w:hAnsi="Angsana New"/>
          <w:sz w:val="32"/>
          <w:szCs w:val="32"/>
        </w:rPr>
        <w:t>8</w:t>
      </w:r>
      <w:r w:rsidRPr="00B779E6">
        <w:rPr>
          <w:rFonts w:ascii="Angsana New" w:hAnsi="Angsana New" w:hint="cs"/>
          <w:sz w:val="32"/>
          <w:szCs w:val="32"/>
          <w:cs/>
        </w:rPr>
        <w:t xml:space="preserve"> ร่วมกันใช้ค่าฤชาธรรมเนียม</w:t>
      </w:r>
      <w:r w:rsidRPr="00B779E6">
        <w:rPr>
          <w:rFonts w:ascii="Angsana New" w:hAnsi="Angsana New" w:hint="cs"/>
          <w:spacing w:val="-2"/>
          <w:sz w:val="32"/>
          <w:szCs w:val="32"/>
          <w:cs/>
        </w:rPr>
        <w:t xml:space="preserve">แทนโจทก์ </w:t>
      </w:r>
      <w:r w:rsidRPr="00B779E6">
        <w:rPr>
          <w:rFonts w:ascii="Angsana New" w:hAnsi="Angsana New"/>
          <w:spacing w:val="-2"/>
          <w:sz w:val="32"/>
          <w:szCs w:val="32"/>
          <w:cs/>
        </w:rPr>
        <w:br/>
      </w:r>
      <w:r w:rsidRPr="00B779E6">
        <w:rPr>
          <w:rFonts w:ascii="Angsana New" w:hAnsi="Angsana New" w:hint="cs"/>
          <w:spacing w:val="-2"/>
          <w:sz w:val="32"/>
          <w:szCs w:val="32"/>
          <w:cs/>
        </w:rPr>
        <w:t xml:space="preserve">โดยกำหนดค่าทนายความ จำนวนเงิน </w:t>
      </w:r>
      <w:r w:rsidRPr="00A95543">
        <w:rPr>
          <w:rFonts w:ascii="Angsana New" w:hAnsi="Angsana New"/>
          <w:spacing w:val="-2"/>
          <w:sz w:val="32"/>
          <w:szCs w:val="32"/>
        </w:rPr>
        <w:t>50,000</w:t>
      </w:r>
      <w:r>
        <w:rPr>
          <w:rFonts w:ascii="Angsana New" w:hAnsi="Angsana New"/>
          <w:spacing w:val="-2"/>
          <w:sz w:val="32"/>
          <w:szCs w:val="32"/>
          <w:cs/>
        </w:rPr>
        <w:t>.</w:t>
      </w:r>
      <w:r>
        <w:rPr>
          <w:rFonts w:ascii="Angsana New" w:hAnsi="Angsana New"/>
          <w:spacing w:val="-2"/>
          <w:sz w:val="32"/>
          <w:szCs w:val="32"/>
        </w:rPr>
        <w:t>00</w:t>
      </w:r>
      <w:r w:rsidRPr="00B779E6">
        <w:rPr>
          <w:rFonts w:ascii="Angsana New" w:hAnsi="Angsana New" w:hint="cs"/>
          <w:spacing w:val="-2"/>
          <w:sz w:val="32"/>
          <w:szCs w:val="32"/>
          <w:cs/>
        </w:rPr>
        <w:t xml:space="preserve"> บาท บริษัทยื่นอุทธรณ์เมื่อวันที่ </w:t>
      </w:r>
      <w:r w:rsidRPr="00A95543">
        <w:rPr>
          <w:rFonts w:ascii="Angsana New" w:hAnsi="Angsana New"/>
          <w:spacing w:val="-2"/>
          <w:sz w:val="32"/>
          <w:szCs w:val="32"/>
        </w:rPr>
        <w:t>9</w:t>
      </w:r>
      <w:r w:rsidRPr="00B779E6">
        <w:rPr>
          <w:rFonts w:ascii="Angsana New" w:hAnsi="Angsana New" w:hint="cs"/>
          <w:spacing w:val="-2"/>
          <w:sz w:val="32"/>
          <w:szCs w:val="32"/>
          <w:cs/>
        </w:rPr>
        <w:t xml:space="preserve"> สิงหาคม </w:t>
      </w:r>
      <w:r w:rsidRPr="00AC224D">
        <w:rPr>
          <w:rFonts w:ascii="Angsana New" w:hAnsi="Angsana New"/>
          <w:spacing w:val="-2"/>
          <w:sz w:val="32"/>
          <w:szCs w:val="32"/>
        </w:rPr>
        <w:t xml:space="preserve">2561 </w:t>
      </w:r>
      <w:r w:rsidRPr="00B779E6">
        <w:rPr>
          <w:rFonts w:ascii="Angsana New" w:hAnsi="Angsana New" w:hint="cs"/>
          <w:spacing w:val="-2"/>
          <w:sz w:val="32"/>
          <w:szCs w:val="32"/>
          <w:cs/>
        </w:rPr>
        <w:t xml:space="preserve">และวางเงินประกันต่อศาล จำนวนเงิน </w:t>
      </w:r>
      <w:r w:rsidRPr="00AC224D">
        <w:rPr>
          <w:rFonts w:ascii="Angsana New" w:hAnsi="Angsana New"/>
          <w:spacing w:val="-2"/>
          <w:sz w:val="32"/>
          <w:szCs w:val="32"/>
        </w:rPr>
        <w:t>0</w:t>
      </w:r>
      <w:r w:rsidRPr="00AC224D">
        <w:rPr>
          <w:rFonts w:ascii="Angsana New" w:hAnsi="Angsana New"/>
          <w:spacing w:val="-2"/>
          <w:sz w:val="32"/>
          <w:szCs w:val="32"/>
          <w:cs/>
        </w:rPr>
        <w:t>.</w:t>
      </w:r>
      <w:r w:rsidRPr="00AC224D">
        <w:rPr>
          <w:rFonts w:ascii="Angsana New" w:hAnsi="Angsana New"/>
          <w:spacing w:val="-2"/>
          <w:sz w:val="32"/>
          <w:szCs w:val="32"/>
        </w:rPr>
        <w:t xml:space="preserve">45 </w:t>
      </w:r>
      <w:r w:rsidRPr="00B779E6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เมื่อวันที่ </w:t>
      </w:r>
      <w:r w:rsidRPr="00AC224D">
        <w:rPr>
          <w:rFonts w:ascii="Angsana New" w:hAnsi="Angsana New"/>
          <w:spacing w:val="-2"/>
          <w:sz w:val="32"/>
          <w:szCs w:val="32"/>
        </w:rPr>
        <w:t xml:space="preserve">29 </w:t>
      </w:r>
      <w:r w:rsidRPr="00B779E6">
        <w:rPr>
          <w:rFonts w:ascii="Angsana New" w:hAnsi="Angsana New" w:hint="cs"/>
          <w:spacing w:val="-2"/>
          <w:sz w:val="32"/>
          <w:szCs w:val="32"/>
          <w:cs/>
        </w:rPr>
        <w:t xml:space="preserve">พฤษภาคม </w:t>
      </w:r>
      <w:r w:rsidRPr="00AC224D">
        <w:rPr>
          <w:rFonts w:ascii="Angsana New" w:hAnsi="Angsana New"/>
          <w:spacing w:val="-2"/>
          <w:sz w:val="32"/>
          <w:szCs w:val="32"/>
        </w:rPr>
        <w:t>2562</w:t>
      </w:r>
      <w:r w:rsidRPr="00AC224D">
        <w:rPr>
          <w:rFonts w:ascii="Angsana New" w:hAnsi="Angsana New"/>
          <w:sz w:val="32"/>
          <w:szCs w:val="32"/>
          <w:cs/>
        </w:rPr>
        <w:t xml:space="preserve"> </w:t>
      </w:r>
      <w:r w:rsidRPr="00B779E6">
        <w:rPr>
          <w:rFonts w:ascii="Angsana New" w:hAnsi="Angsana New" w:hint="cs"/>
          <w:sz w:val="32"/>
          <w:szCs w:val="32"/>
          <w:cs/>
        </w:rPr>
        <w:t>ศาลอุทธรณ์มีพิพากษายกฟ้อง ค่าฤชาธรรมเนียมทั้งสองศาลให้เป็นพับ</w:t>
      </w:r>
      <w:r w:rsidRPr="00AC224D">
        <w:rPr>
          <w:rFonts w:ascii="Angsana New" w:hAnsi="Angsana New"/>
          <w:sz w:val="32"/>
          <w:szCs w:val="32"/>
          <w:cs/>
        </w:rPr>
        <w:t xml:space="preserve"> </w:t>
      </w:r>
    </w:p>
    <w:p w:rsidR="00095CB9" w:rsidRDefault="005D07DF" w:rsidP="00656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B779E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C224D">
        <w:rPr>
          <w:rFonts w:ascii="Angsana New" w:hAnsi="Angsana New"/>
          <w:sz w:val="32"/>
          <w:szCs w:val="32"/>
        </w:rPr>
        <w:t xml:space="preserve">22 </w:t>
      </w:r>
      <w:r w:rsidRPr="00B779E6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C224D">
        <w:rPr>
          <w:rFonts w:ascii="Angsana New" w:hAnsi="Angsana New"/>
          <w:sz w:val="32"/>
          <w:szCs w:val="32"/>
        </w:rPr>
        <w:t xml:space="preserve">2562 </w:t>
      </w:r>
      <w:r w:rsidRPr="00B779E6">
        <w:rPr>
          <w:rFonts w:ascii="Angsana New" w:hAnsi="Angsana New" w:hint="cs"/>
          <w:sz w:val="32"/>
          <w:szCs w:val="32"/>
          <w:cs/>
        </w:rPr>
        <w:t xml:space="preserve">ศาลแพ่งส่งคำขอฎีกาของโจทก์ทั้ง </w:t>
      </w:r>
      <w:r>
        <w:rPr>
          <w:rFonts w:ascii="Angsana New" w:hAnsi="Angsana New"/>
          <w:sz w:val="32"/>
          <w:szCs w:val="32"/>
        </w:rPr>
        <w:t xml:space="preserve">17 </w:t>
      </w:r>
      <w:r w:rsidRPr="00B779E6">
        <w:rPr>
          <w:rFonts w:ascii="Angsana New" w:hAnsi="Angsana New" w:hint="cs"/>
          <w:sz w:val="32"/>
          <w:szCs w:val="32"/>
          <w:cs/>
        </w:rPr>
        <w:t xml:space="preserve">และคำคัดค้านของจำเลยทั้ง </w:t>
      </w:r>
      <w:r>
        <w:rPr>
          <w:rFonts w:ascii="Angsana New" w:hAnsi="Angsana New"/>
          <w:sz w:val="32"/>
          <w:szCs w:val="32"/>
        </w:rPr>
        <w:t xml:space="preserve">8 </w:t>
      </w:r>
      <w:r w:rsidR="00634BEF" w:rsidRPr="00B779E6">
        <w:rPr>
          <w:rFonts w:ascii="Angsana New" w:hAnsi="Angsana New"/>
          <w:sz w:val="32"/>
          <w:szCs w:val="32"/>
          <w:cs/>
        </w:rPr>
        <w:br/>
      </w:r>
      <w:r w:rsidRPr="00B779E6">
        <w:rPr>
          <w:rFonts w:ascii="Angsana New" w:hAnsi="Angsana New" w:hint="cs"/>
          <w:sz w:val="32"/>
          <w:szCs w:val="32"/>
          <w:cs/>
        </w:rPr>
        <w:t xml:space="preserve">ไปยังศาลฎีกา </w:t>
      </w:r>
      <w:r w:rsidR="005133ED" w:rsidRPr="00B779E6">
        <w:rPr>
          <w:rFonts w:ascii="Angsana New" w:hAnsi="Angsana New" w:hint="cs"/>
          <w:sz w:val="32"/>
          <w:szCs w:val="32"/>
          <w:cs/>
        </w:rPr>
        <w:t>โดย</w:t>
      </w:r>
      <w:r w:rsidR="00B538CF" w:rsidRPr="00B779E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538CF">
        <w:rPr>
          <w:rFonts w:ascii="Angsana New" w:hAnsi="Angsana New"/>
          <w:sz w:val="32"/>
          <w:szCs w:val="32"/>
        </w:rPr>
        <w:t xml:space="preserve">19 </w:t>
      </w:r>
      <w:r w:rsidR="00B538CF" w:rsidRPr="00B779E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538CF">
        <w:rPr>
          <w:rFonts w:ascii="Angsana New" w:hAnsi="Angsana New"/>
          <w:sz w:val="32"/>
          <w:szCs w:val="32"/>
        </w:rPr>
        <w:t xml:space="preserve">2563 </w:t>
      </w:r>
      <w:r w:rsidRPr="00B779E6">
        <w:rPr>
          <w:rFonts w:ascii="Angsana New" w:hAnsi="Angsana New" w:hint="cs"/>
          <w:sz w:val="32"/>
          <w:szCs w:val="32"/>
          <w:cs/>
        </w:rPr>
        <w:t>ศาลฎีกา</w:t>
      </w:r>
      <w:r w:rsidR="00255981" w:rsidRPr="00B779E6">
        <w:rPr>
          <w:rFonts w:ascii="Angsana New" w:hAnsi="Angsana New" w:hint="cs"/>
          <w:sz w:val="32"/>
          <w:szCs w:val="32"/>
          <w:cs/>
        </w:rPr>
        <w:t xml:space="preserve">อนุญาตให้โจทก์ทั้ง </w:t>
      </w:r>
      <w:r w:rsidR="00255981">
        <w:rPr>
          <w:rFonts w:ascii="Angsana New" w:hAnsi="Angsana New"/>
          <w:sz w:val="32"/>
          <w:szCs w:val="32"/>
        </w:rPr>
        <w:t xml:space="preserve">17 </w:t>
      </w:r>
      <w:r w:rsidR="00255981" w:rsidRPr="00B779E6">
        <w:rPr>
          <w:rFonts w:ascii="Angsana New" w:hAnsi="Angsana New" w:hint="cs"/>
          <w:sz w:val="32"/>
          <w:szCs w:val="32"/>
          <w:cs/>
        </w:rPr>
        <w:t xml:space="preserve">ยื่นฎีกา และมีคำสั่งให้จำเลยทั้ง </w:t>
      </w:r>
      <w:r w:rsidR="00255981">
        <w:rPr>
          <w:rFonts w:ascii="Angsana New" w:hAnsi="Angsana New"/>
          <w:sz w:val="32"/>
          <w:szCs w:val="32"/>
        </w:rPr>
        <w:t xml:space="preserve">8 </w:t>
      </w:r>
      <w:r w:rsidR="00255981" w:rsidRPr="00B779E6">
        <w:rPr>
          <w:rFonts w:ascii="Angsana New" w:hAnsi="Angsana New" w:hint="cs"/>
          <w:sz w:val="32"/>
          <w:szCs w:val="32"/>
          <w:cs/>
        </w:rPr>
        <w:t>ยื่นคำแก้ฎีกา</w:t>
      </w:r>
      <w:r w:rsidR="00282FE0">
        <w:rPr>
          <w:rFonts w:ascii="Angsana New" w:hAnsi="Angsana New" w:hint="cs"/>
          <w:sz w:val="32"/>
          <w:szCs w:val="32"/>
          <w:cs/>
        </w:rPr>
        <w:t xml:space="preserve"> และ</w:t>
      </w:r>
      <w:r w:rsidR="00F861E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861E0">
        <w:rPr>
          <w:rFonts w:ascii="Angsana New" w:hAnsi="Angsana New"/>
          <w:sz w:val="32"/>
          <w:szCs w:val="32"/>
        </w:rPr>
        <w:t>2</w:t>
      </w:r>
      <w:r w:rsidR="00F861E0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F861E0">
        <w:rPr>
          <w:rFonts w:ascii="Angsana New" w:hAnsi="Angsana New"/>
          <w:sz w:val="32"/>
          <w:szCs w:val="32"/>
        </w:rPr>
        <w:t>2563</w:t>
      </w:r>
      <w:r w:rsidR="00F861E0">
        <w:rPr>
          <w:rFonts w:ascii="Angsana New" w:hAnsi="Angsana New" w:hint="cs"/>
          <w:sz w:val="32"/>
          <w:szCs w:val="32"/>
          <w:cs/>
        </w:rPr>
        <w:t xml:space="preserve"> บริษัทได้ยื่นคำแก้ฎีกา</w:t>
      </w:r>
      <w:r w:rsidR="00282FE0">
        <w:rPr>
          <w:rFonts w:ascii="Angsana New" w:hAnsi="Angsana New" w:hint="cs"/>
          <w:sz w:val="32"/>
          <w:szCs w:val="32"/>
          <w:cs/>
        </w:rPr>
        <w:t>ซึ่งบริษัทศึกษารายละเอียดกับที่ปรึกษาทางกฏหมายและเชื่อมั่นว่า บริษัทและบริษัทย่อย</w:t>
      </w:r>
      <w:r w:rsidR="00253293">
        <w:rPr>
          <w:rFonts w:ascii="Angsana New" w:hAnsi="Angsana New" w:hint="cs"/>
          <w:sz w:val="32"/>
          <w:szCs w:val="32"/>
          <w:cs/>
        </w:rPr>
        <w:t>และพวก</w:t>
      </w:r>
      <w:r w:rsidR="00282FE0">
        <w:rPr>
          <w:rFonts w:ascii="Angsana New" w:hAnsi="Angsana New" w:hint="cs"/>
          <w:sz w:val="32"/>
          <w:szCs w:val="32"/>
          <w:cs/>
        </w:rPr>
        <w:t>ได้ซื้อเครื่องจักรและหุ้นสามัญโดยถูกต้องและชำระเงินเรียบร้อยแล้</w:t>
      </w:r>
      <w:r w:rsidR="00253293">
        <w:rPr>
          <w:rFonts w:ascii="Angsana New" w:hAnsi="Angsana New" w:hint="cs"/>
          <w:sz w:val="32"/>
          <w:szCs w:val="32"/>
          <w:cs/>
        </w:rPr>
        <w:t>ว</w:t>
      </w:r>
      <w:r w:rsidR="00282FE0">
        <w:rPr>
          <w:rFonts w:ascii="Angsana New" w:hAnsi="Angsana New" w:hint="cs"/>
          <w:sz w:val="32"/>
          <w:szCs w:val="32"/>
          <w:cs/>
        </w:rPr>
        <w:t xml:space="preserve"> ขณะนี้คดีอยู่ในกระบวนการพิจารณาของศาลฎีกา</w:t>
      </w:r>
    </w:p>
    <w:p w:rsidR="00DC6455" w:rsidRDefault="00DC6455" w:rsidP="00F86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rPr>
          <w:rFonts w:ascii="Angsana New" w:hAnsi="Angsana New"/>
          <w:sz w:val="32"/>
          <w:szCs w:val="32"/>
        </w:rPr>
      </w:pPr>
    </w:p>
    <w:p w:rsidR="00DC6455" w:rsidRPr="00F861E0" w:rsidRDefault="00DC6455" w:rsidP="00F86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rPr>
          <w:rFonts w:ascii="Angsana New" w:hAnsi="Angsana New"/>
          <w:sz w:val="32"/>
          <w:szCs w:val="32"/>
          <w:cs/>
        </w:rPr>
      </w:pPr>
    </w:p>
    <w:p w:rsidR="008D589B" w:rsidRDefault="0049591D" w:rsidP="006844EE">
      <w:pPr>
        <w:tabs>
          <w:tab w:val="clear" w:pos="227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29</w:t>
      </w:r>
      <w:r w:rsidR="008D589B" w:rsidRPr="00B779E6">
        <w:rPr>
          <w:rFonts w:asciiTheme="majorBidi" w:hAnsiTheme="majorBidi"/>
          <w:b/>
          <w:bCs/>
          <w:sz w:val="32"/>
          <w:szCs w:val="32"/>
          <w:cs/>
        </w:rPr>
        <w:t>.</w:t>
      </w:r>
      <w:r w:rsidR="008D589B">
        <w:rPr>
          <w:rFonts w:asciiTheme="majorBidi" w:hAnsiTheme="majorBidi" w:cstheme="majorBidi"/>
          <w:b/>
          <w:bCs/>
          <w:sz w:val="32"/>
          <w:szCs w:val="32"/>
        </w:rPr>
        <w:tab/>
      </w:r>
      <w:r w:rsidR="008D589B" w:rsidRPr="00B779E6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การจัดประเภทรายการใหม่</w:t>
      </w:r>
    </w:p>
    <w:p w:rsidR="008D589B" w:rsidRDefault="008D589B" w:rsidP="006844EE">
      <w:pPr>
        <w:tabs>
          <w:tab w:val="left" w:pos="540"/>
        </w:tabs>
        <w:spacing w:line="36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779E6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บริษัทและบริษัทย่อยได้จัดประเภทรายการใหม่ของรายการในงบการเงิน</w:t>
      </w:r>
      <w:r w:rsidR="00A14C87" w:rsidRPr="00B779E6">
        <w:rPr>
          <w:rFonts w:asciiTheme="majorBidi" w:hAnsiTheme="majorBidi" w:cstheme="majorBidi" w:hint="cs"/>
          <w:spacing w:val="-2"/>
          <w:sz w:val="32"/>
          <w:szCs w:val="32"/>
          <w:cs/>
        </w:rPr>
        <w:t>งวด</w:t>
      </w:r>
      <w:r w:rsidRPr="00B779E6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3F5361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6A08BD" w:rsidRPr="003F5361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3F536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เพื่อให้สอดคล้องกับการจัดประเภทรายการบัญชีใน</w:t>
      </w:r>
      <w:r w:rsidR="00A14C87" w:rsidRPr="003F5361">
        <w:rPr>
          <w:rFonts w:asciiTheme="majorBidi" w:hAnsiTheme="majorBidi" w:cstheme="majorBidi" w:hint="cs"/>
          <w:spacing w:val="-2"/>
          <w:sz w:val="32"/>
          <w:szCs w:val="32"/>
          <w:cs/>
        </w:rPr>
        <w:t>งวด</w:t>
      </w:r>
      <w:r w:rsidRPr="003F5361">
        <w:rPr>
          <w:rFonts w:asciiTheme="majorBidi" w:hAnsiTheme="majorBidi" w:cstheme="majorBidi" w:hint="cs"/>
          <w:spacing w:val="-2"/>
          <w:sz w:val="32"/>
          <w:szCs w:val="32"/>
          <w:cs/>
        </w:rPr>
        <w:t>ปัจจุบัน โดยไม่มีผลกระทบต่อกำไร (ขาดทุน) หรือส่วน</w:t>
      </w:r>
      <w:r>
        <w:rPr>
          <w:rFonts w:asciiTheme="majorBidi" w:hAnsiTheme="majorBidi" w:cstheme="majorBidi" w:hint="cs"/>
          <w:sz w:val="32"/>
          <w:szCs w:val="32"/>
          <w:cs/>
        </w:rPr>
        <w:t>ของผู้ถือหุ้นตามที่ได้รายงานไว้</w:t>
      </w:r>
      <w:r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982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18"/>
        <w:gridCol w:w="904"/>
        <w:gridCol w:w="85"/>
        <w:gridCol w:w="907"/>
        <w:gridCol w:w="85"/>
        <w:gridCol w:w="907"/>
        <w:gridCol w:w="85"/>
        <w:gridCol w:w="907"/>
        <w:gridCol w:w="85"/>
        <w:gridCol w:w="907"/>
        <w:gridCol w:w="85"/>
        <w:gridCol w:w="907"/>
      </w:tblGrid>
      <w:tr w:rsidR="008D589B" w:rsidRPr="0065647A" w:rsidTr="006C5C4D">
        <w:tc>
          <w:tcPr>
            <w:tcW w:w="3118" w:type="dxa"/>
          </w:tcPr>
          <w:p w:rsidR="008D589B" w:rsidRPr="0065647A" w:rsidRDefault="008D589B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64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8D589B" w:rsidRPr="0065647A" w:rsidRDefault="008D589B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779E6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8D589B" w:rsidRPr="0065647A" w:rsidTr="006C5C4D">
        <w:tc>
          <w:tcPr>
            <w:tcW w:w="3118" w:type="dxa"/>
          </w:tcPr>
          <w:p w:rsidR="008D589B" w:rsidRPr="0065647A" w:rsidRDefault="008D589B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88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8D589B" w:rsidRPr="0065647A" w:rsidRDefault="008D589B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779E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D589B" w:rsidRPr="0065647A" w:rsidRDefault="008D589B" w:rsidP="006844EE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89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8D589B" w:rsidRPr="00B779E6" w:rsidRDefault="008D589B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79E6">
              <w:rPr>
                <w:rFonts w:asciiTheme="majorBidi" w:hAnsiTheme="majorBidi" w:cstheme="majorBidi"/>
                <w:b/>
                <w:spacing w:val="-4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D589B" w:rsidRPr="0065647A" w:rsidTr="006C5C4D">
        <w:tc>
          <w:tcPr>
            <w:tcW w:w="3118" w:type="dxa"/>
          </w:tcPr>
          <w:p w:rsidR="008D589B" w:rsidRPr="0065647A" w:rsidRDefault="008D589B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8D589B" w:rsidRPr="0065647A" w:rsidRDefault="008D589B" w:rsidP="00684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779E6">
              <w:rPr>
                <w:rFonts w:asciiTheme="majorBidi" w:hAnsiTheme="majorBidi" w:cstheme="majorBidi"/>
                <w:sz w:val="22"/>
                <w:szCs w:val="22"/>
                <w:cs/>
              </w:rPr>
              <w:t>ก่อนจัด</w:t>
            </w:r>
          </w:p>
          <w:p w:rsidR="008D589B" w:rsidRPr="0065647A" w:rsidRDefault="008D589B" w:rsidP="00684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779E6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D589B" w:rsidRPr="0065647A" w:rsidRDefault="008D589B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8D589B" w:rsidRPr="0065647A" w:rsidRDefault="008D589B" w:rsidP="00684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779E6">
              <w:rPr>
                <w:rFonts w:asciiTheme="majorBidi" w:hAnsiTheme="majorBidi" w:cstheme="majorBidi"/>
                <w:sz w:val="22"/>
                <w:szCs w:val="22"/>
                <w:cs/>
              </w:rPr>
              <w:t>จัดประเภทใหม่</w:t>
            </w:r>
          </w:p>
          <w:p w:rsidR="008D589B" w:rsidRPr="0065647A" w:rsidRDefault="008D589B" w:rsidP="00684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779E6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 (ลดลง)</w:t>
            </w:r>
          </w:p>
        </w:tc>
        <w:tc>
          <w:tcPr>
            <w:tcW w:w="8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D589B" w:rsidRPr="0065647A" w:rsidRDefault="008D589B" w:rsidP="00684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8D589B" w:rsidRPr="0065647A" w:rsidRDefault="008D589B" w:rsidP="00684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779E6">
              <w:rPr>
                <w:rFonts w:asciiTheme="majorBidi" w:hAnsiTheme="majorBidi" w:cstheme="majorBidi"/>
                <w:sz w:val="22"/>
                <w:szCs w:val="22"/>
                <w:cs/>
              </w:rPr>
              <w:t>หลังจัด</w:t>
            </w:r>
          </w:p>
          <w:p w:rsidR="008D589B" w:rsidRPr="0065647A" w:rsidRDefault="008D589B" w:rsidP="00684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779E6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5" w:type="dxa"/>
          </w:tcPr>
          <w:p w:rsidR="008D589B" w:rsidRPr="0065647A" w:rsidRDefault="008D589B" w:rsidP="00684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8D589B" w:rsidRPr="00B779E6" w:rsidRDefault="008D589B" w:rsidP="00684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79E6">
              <w:rPr>
                <w:rFonts w:asciiTheme="majorBidi" w:hAnsiTheme="majorBidi" w:cstheme="majorBidi"/>
                <w:sz w:val="22"/>
                <w:szCs w:val="22"/>
                <w:cs/>
              </w:rPr>
              <w:t>ก่อนจัด</w:t>
            </w:r>
          </w:p>
          <w:p w:rsidR="008D589B" w:rsidRPr="0065647A" w:rsidRDefault="008D589B" w:rsidP="00684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779E6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D589B" w:rsidRPr="0065647A" w:rsidRDefault="008D589B" w:rsidP="00684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8D589B" w:rsidRPr="0065647A" w:rsidRDefault="008D589B" w:rsidP="00684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779E6">
              <w:rPr>
                <w:rFonts w:asciiTheme="majorBidi" w:hAnsiTheme="majorBidi" w:cstheme="majorBidi"/>
                <w:sz w:val="22"/>
                <w:szCs w:val="22"/>
                <w:cs/>
              </w:rPr>
              <w:t>จัดประเภทใหม่</w:t>
            </w:r>
          </w:p>
          <w:p w:rsidR="008D589B" w:rsidRPr="0065647A" w:rsidRDefault="008D589B" w:rsidP="00684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779E6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 (ลดลง)</w:t>
            </w:r>
          </w:p>
        </w:tc>
        <w:tc>
          <w:tcPr>
            <w:tcW w:w="8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D589B" w:rsidRPr="0065647A" w:rsidRDefault="008D589B" w:rsidP="00684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8D589B" w:rsidRPr="0065647A" w:rsidRDefault="008D589B" w:rsidP="00684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779E6">
              <w:rPr>
                <w:rFonts w:asciiTheme="majorBidi" w:hAnsiTheme="majorBidi" w:cstheme="majorBidi"/>
                <w:sz w:val="22"/>
                <w:szCs w:val="22"/>
                <w:cs/>
              </w:rPr>
              <w:t>หลังจัด</w:t>
            </w:r>
          </w:p>
          <w:p w:rsidR="008D589B" w:rsidRPr="0065647A" w:rsidRDefault="008D589B" w:rsidP="00684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779E6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ประเภทใหม่</w:t>
            </w:r>
          </w:p>
        </w:tc>
      </w:tr>
      <w:tr w:rsidR="008D589B" w:rsidRPr="0065647A" w:rsidTr="006C5C4D">
        <w:tc>
          <w:tcPr>
            <w:tcW w:w="3118" w:type="dxa"/>
            <w:hideMark/>
          </w:tcPr>
          <w:p w:rsidR="008D589B" w:rsidRPr="0065647A" w:rsidRDefault="006940F4" w:rsidP="006844E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34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r w:rsidRPr="00B779E6">
              <w:rPr>
                <w:rFonts w:asciiTheme="majorBidi" w:hAnsiTheme="majorBidi" w:hint="cs"/>
                <w:b/>
                <w:bCs/>
                <w:sz w:val="22"/>
                <w:szCs w:val="22"/>
                <w:u w:val="single"/>
                <w:cs/>
              </w:rPr>
              <w:t>งบแสดงฐานะการเงิน</w:t>
            </w:r>
          </w:p>
        </w:tc>
        <w:tc>
          <w:tcPr>
            <w:tcW w:w="904" w:type="dxa"/>
          </w:tcPr>
          <w:p w:rsidR="008D589B" w:rsidRPr="00B779E6" w:rsidRDefault="008D589B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:rsidR="008D589B" w:rsidRPr="0065647A" w:rsidRDefault="008D589B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8D589B" w:rsidRPr="0065647A" w:rsidRDefault="008D589B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8D589B" w:rsidRPr="0065647A" w:rsidRDefault="008D589B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8D589B" w:rsidRPr="0065647A" w:rsidRDefault="008D589B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8D589B" w:rsidRPr="0065647A" w:rsidRDefault="008D589B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8D589B" w:rsidRPr="0065647A" w:rsidRDefault="008D589B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8D589B" w:rsidRPr="0065647A" w:rsidRDefault="008D589B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8D589B" w:rsidRPr="0065647A" w:rsidRDefault="008D589B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8D589B" w:rsidRPr="00B779E6" w:rsidRDefault="008D589B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8D589B" w:rsidRPr="0065647A" w:rsidRDefault="008D589B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41CAF" w:rsidRPr="0065647A" w:rsidTr="006C5C4D">
        <w:tc>
          <w:tcPr>
            <w:tcW w:w="3118" w:type="dxa"/>
            <w:hideMark/>
          </w:tcPr>
          <w:p w:rsidR="00F41CAF" w:rsidRPr="00B779E6" w:rsidRDefault="00F41CAF" w:rsidP="006844E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34"/>
              <w:contextualSpacing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B779E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65647A">
              <w:rPr>
                <w:rFonts w:asciiTheme="majorBidi" w:hAnsiTheme="majorBidi"/>
                <w:b/>
                <w:bCs/>
                <w:sz w:val="22"/>
                <w:szCs w:val="22"/>
              </w:rPr>
              <w:t>31</w:t>
            </w:r>
            <w:r w:rsidRPr="00B779E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65647A">
              <w:rPr>
                <w:rFonts w:asciiTheme="majorBidi" w:hAnsiTheme="majorBidi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904" w:type="dxa"/>
          </w:tcPr>
          <w:p w:rsidR="00F41CAF" w:rsidRPr="0065647A" w:rsidRDefault="00F41CA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F41CAF" w:rsidRPr="0065647A" w:rsidRDefault="00F41CA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F41CAF" w:rsidRPr="00B779E6" w:rsidRDefault="00F41CA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:rsidR="00F41CAF" w:rsidRPr="0065647A" w:rsidRDefault="00F41CA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F41CAF" w:rsidRPr="00B779E6" w:rsidRDefault="00F41CA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:rsidR="00F41CAF" w:rsidRPr="0065647A" w:rsidRDefault="00F41CA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F41CAF" w:rsidRPr="0065647A" w:rsidRDefault="00F41CAF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F41CAF" w:rsidRPr="0065647A" w:rsidRDefault="00F41CA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F41CAF" w:rsidRPr="00B779E6" w:rsidRDefault="00F41CAF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:rsidR="00F41CAF" w:rsidRPr="0065647A" w:rsidRDefault="00F41CA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F41CAF" w:rsidRPr="00B779E6" w:rsidRDefault="00F41CAF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8D0813" w:rsidRPr="0065647A" w:rsidTr="006C5C4D">
        <w:tc>
          <w:tcPr>
            <w:tcW w:w="3118" w:type="dxa"/>
          </w:tcPr>
          <w:p w:rsidR="008D0813" w:rsidRPr="0065647A" w:rsidRDefault="008D0813" w:rsidP="006844E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34"/>
              <w:contextualSpacing/>
              <w:rPr>
                <w:rFonts w:asciiTheme="majorBidi" w:hAnsiTheme="majorBidi"/>
                <w:sz w:val="22"/>
                <w:szCs w:val="22"/>
              </w:rPr>
            </w:pPr>
            <w:r w:rsidRPr="00B779E6">
              <w:rPr>
                <w:rFonts w:asciiTheme="majorBidi" w:hAnsiTheme="majorBidi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904" w:type="dxa"/>
          </w:tcPr>
          <w:p w:rsidR="008D0813" w:rsidRPr="00B779E6" w:rsidRDefault="008D0813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</w:rPr>
              <w:t>458,614</w:t>
            </w:r>
          </w:p>
        </w:tc>
        <w:tc>
          <w:tcPr>
            <w:tcW w:w="85" w:type="dxa"/>
          </w:tcPr>
          <w:p w:rsidR="008D0813" w:rsidRPr="0065647A" w:rsidRDefault="008D0813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8D0813" w:rsidRPr="0065647A" w:rsidRDefault="008D0813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</w:rPr>
              <w:t>1,433</w:t>
            </w:r>
          </w:p>
        </w:tc>
        <w:tc>
          <w:tcPr>
            <w:tcW w:w="85" w:type="dxa"/>
          </w:tcPr>
          <w:p w:rsidR="008D0813" w:rsidRPr="0065647A" w:rsidRDefault="008D0813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8D0813" w:rsidRPr="0065647A" w:rsidRDefault="008D0813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</w:rPr>
              <w:t xml:space="preserve"> 460,047 </w:t>
            </w:r>
          </w:p>
        </w:tc>
        <w:tc>
          <w:tcPr>
            <w:tcW w:w="85" w:type="dxa"/>
          </w:tcPr>
          <w:p w:rsidR="008D0813" w:rsidRPr="0065647A" w:rsidRDefault="008D0813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8D0813" w:rsidRPr="00B779E6" w:rsidRDefault="008D0813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</w:rPr>
              <w:t>277,333</w:t>
            </w:r>
          </w:p>
        </w:tc>
        <w:tc>
          <w:tcPr>
            <w:tcW w:w="85" w:type="dxa"/>
          </w:tcPr>
          <w:p w:rsidR="008D0813" w:rsidRPr="0065647A" w:rsidRDefault="008D0813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8D0813" w:rsidRPr="0065647A" w:rsidRDefault="008D0813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</w:rPr>
              <w:t>1,433</w:t>
            </w:r>
          </w:p>
        </w:tc>
        <w:tc>
          <w:tcPr>
            <w:tcW w:w="85" w:type="dxa"/>
          </w:tcPr>
          <w:p w:rsidR="008D0813" w:rsidRPr="0065647A" w:rsidRDefault="008D0813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8D0813" w:rsidRPr="0065647A" w:rsidRDefault="008D0813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</w:rPr>
              <w:t>278,766</w:t>
            </w:r>
          </w:p>
        </w:tc>
      </w:tr>
      <w:tr w:rsidR="008D0813" w:rsidRPr="0065647A" w:rsidTr="006C5C4D">
        <w:tc>
          <w:tcPr>
            <w:tcW w:w="3118" w:type="dxa"/>
          </w:tcPr>
          <w:p w:rsidR="008D0813" w:rsidRPr="0065647A" w:rsidRDefault="008D0813" w:rsidP="006844E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34"/>
              <w:contextualSpacing/>
              <w:rPr>
                <w:rFonts w:asciiTheme="majorBidi" w:hAnsiTheme="majorBidi"/>
                <w:sz w:val="22"/>
                <w:szCs w:val="22"/>
              </w:rPr>
            </w:pPr>
            <w:r w:rsidRPr="00B779E6">
              <w:rPr>
                <w:rFonts w:asciiTheme="majorBidi" w:hAnsiTheme="majorBidi"/>
                <w:sz w:val="22"/>
                <w:szCs w:val="22"/>
                <w:cs/>
              </w:rPr>
              <w:t>สิทธิการเช่า</w:t>
            </w:r>
          </w:p>
        </w:tc>
        <w:tc>
          <w:tcPr>
            <w:tcW w:w="904" w:type="dxa"/>
          </w:tcPr>
          <w:p w:rsidR="008D0813" w:rsidRPr="00B779E6" w:rsidRDefault="008D0813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</w:rPr>
              <w:t>39,104</w:t>
            </w:r>
          </w:p>
        </w:tc>
        <w:tc>
          <w:tcPr>
            <w:tcW w:w="85" w:type="dxa"/>
          </w:tcPr>
          <w:p w:rsidR="008D0813" w:rsidRPr="0065647A" w:rsidRDefault="008D0813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8D0813" w:rsidRPr="0065647A" w:rsidRDefault="008D0813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79E6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65647A">
              <w:rPr>
                <w:rFonts w:asciiTheme="majorBidi" w:hAnsiTheme="majorBidi" w:cstheme="majorBidi"/>
                <w:sz w:val="22"/>
                <w:szCs w:val="22"/>
              </w:rPr>
              <w:t>1,433</w:t>
            </w:r>
            <w:r w:rsidRPr="00B779E6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85" w:type="dxa"/>
          </w:tcPr>
          <w:p w:rsidR="008D0813" w:rsidRPr="0065647A" w:rsidRDefault="008D0813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8D0813" w:rsidRPr="0065647A" w:rsidRDefault="008D0813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</w:rPr>
              <w:t xml:space="preserve"> 37,671 </w:t>
            </w:r>
          </w:p>
        </w:tc>
        <w:tc>
          <w:tcPr>
            <w:tcW w:w="85" w:type="dxa"/>
          </w:tcPr>
          <w:p w:rsidR="008D0813" w:rsidRPr="0065647A" w:rsidRDefault="008D0813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8D0813" w:rsidRPr="00B779E6" w:rsidRDefault="008D0813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</w:rPr>
              <w:t>39,104</w:t>
            </w:r>
          </w:p>
        </w:tc>
        <w:tc>
          <w:tcPr>
            <w:tcW w:w="85" w:type="dxa"/>
          </w:tcPr>
          <w:p w:rsidR="008D0813" w:rsidRPr="0065647A" w:rsidRDefault="008D0813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8D0813" w:rsidRPr="0065647A" w:rsidRDefault="008D0813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79E6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65647A">
              <w:rPr>
                <w:rFonts w:asciiTheme="majorBidi" w:hAnsiTheme="majorBidi" w:cstheme="majorBidi"/>
                <w:sz w:val="22"/>
                <w:szCs w:val="22"/>
              </w:rPr>
              <w:t>1,433</w:t>
            </w:r>
            <w:r w:rsidRPr="00B779E6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85" w:type="dxa"/>
          </w:tcPr>
          <w:p w:rsidR="008D0813" w:rsidRPr="0065647A" w:rsidRDefault="008D0813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8D0813" w:rsidRPr="0065647A" w:rsidRDefault="008D0813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</w:rPr>
              <w:t>37,671</w:t>
            </w:r>
          </w:p>
        </w:tc>
      </w:tr>
      <w:tr w:rsidR="00F960E1" w:rsidRPr="0065647A" w:rsidTr="006C5C4D">
        <w:tc>
          <w:tcPr>
            <w:tcW w:w="3118" w:type="dxa"/>
            <w:hideMark/>
          </w:tcPr>
          <w:p w:rsidR="00F960E1" w:rsidRPr="0065647A" w:rsidRDefault="00F960E1" w:rsidP="006844E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34"/>
              <w:contextualSpacing/>
              <w:rPr>
                <w:rFonts w:asciiTheme="majorBidi" w:hAnsiTheme="majorBidi"/>
                <w:b/>
                <w:bCs/>
                <w:sz w:val="22"/>
                <w:szCs w:val="22"/>
                <w:u w:val="single"/>
              </w:rPr>
            </w:pPr>
            <w:r w:rsidRPr="00B779E6">
              <w:rPr>
                <w:rFonts w:asciiTheme="majorBidi" w:hAnsiTheme="majorBidi"/>
                <w:b/>
                <w:bCs/>
                <w:sz w:val="22"/>
                <w:szCs w:val="22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904" w:type="dxa"/>
          </w:tcPr>
          <w:p w:rsidR="00F960E1" w:rsidRPr="00B779E6" w:rsidRDefault="00F960E1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:rsidR="00F960E1" w:rsidRPr="0065647A" w:rsidRDefault="00F960E1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hideMark/>
          </w:tcPr>
          <w:p w:rsidR="00F960E1" w:rsidRPr="0065647A" w:rsidRDefault="00F960E1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F960E1" w:rsidRPr="0065647A" w:rsidRDefault="00F960E1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F960E1" w:rsidRPr="0065647A" w:rsidRDefault="00F960E1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F960E1" w:rsidRPr="0065647A" w:rsidRDefault="00F960E1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vAlign w:val="bottom"/>
            <w:hideMark/>
          </w:tcPr>
          <w:p w:rsidR="00F960E1" w:rsidRPr="0065647A" w:rsidRDefault="00F960E1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F960E1" w:rsidRPr="0065647A" w:rsidRDefault="00F960E1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hideMark/>
          </w:tcPr>
          <w:p w:rsidR="00F960E1" w:rsidRPr="0065647A" w:rsidRDefault="00F960E1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F960E1" w:rsidRPr="00B779E6" w:rsidRDefault="00F960E1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F960E1" w:rsidRPr="0065647A" w:rsidRDefault="00F960E1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right="28" w:hanging="164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</w:p>
        </w:tc>
      </w:tr>
      <w:tr w:rsidR="006C5C4D" w:rsidRPr="0065647A" w:rsidTr="006C5C4D">
        <w:tc>
          <w:tcPr>
            <w:tcW w:w="3118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779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</w:t>
            </w:r>
            <w:r w:rsidRPr="00B779E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งวดสามเดือน</w:t>
            </w:r>
            <w:r w:rsidRPr="00B779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Pr="006564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</w:t>
            </w:r>
            <w:r w:rsidRPr="0065647A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มิถุนายน</w:t>
            </w:r>
            <w:r w:rsidRPr="00B779E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6564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904" w:type="dxa"/>
          </w:tcPr>
          <w:p w:rsidR="006C5C4D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6C5C4D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6C5C4D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6C5C4D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6C5C4D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6C5C4D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</w:tr>
      <w:tr w:rsidR="006C5C4D" w:rsidRPr="0065647A" w:rsidTr="006C5C4D">
        <w:tc>
          <w:tcPr>
            <w:tcW w:w="3118" w:type="dxa"/>
          </w:tcPr>
          <w:p w:rsidR="006C5C4D" w:rsidRPr="00B779E6" w:rsidRDefault="006C5C4D" w:rsidP="006844E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34"/>
              <w:contextualSpacing/>
              <w:rPr>
                <w:rFonts w:asciiTheme="majorBidi" w:hAnsiTheme="majorBidi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>ขายสุทธิ</w:t>
            </w:r>
          </w:p>
        </w:tc>
        <w:tc>
          <w:tcPr>
            <w:tcW w:w="904" w:type="dxa"/>
          </w:tcPr>
          <w:p w:rsidR="006C5C4D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402,</w:t>
            </w:r>
            <w:r w:rsidR="00404260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07</w:t>
            </w: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6C5C4D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sz w:val="22"/>
                <w:szCs w:val="22"/>
              </w:rPr>
              <w:t>2,990</w:t>
            </w: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6C5C4D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sz w:val="22"/>
                <w:szCs w:val="22"/>
              </w:rPr>
              <w:t>404,997</w:t>
            </w: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</w:tr>
      <w:tr w:rsidR="006C5C4D" w:rsidRPr="0065647A" w:rsidTr="006C5C4D">
        <w:tc>
          <w:tcPr>
            <w:tcW w:w="3118" w:type="dxa"/>
          </w:tcPr>
          <w:p w:rsidR="006C5C4D" w:rsidRPr="00B779E6" w:rsidRDefault="006C5C4D" w:rsidP="006844E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34"/>
              <w:contextualSpacing/>
              <w:rPr>
                <w:rFonts w:asciiTheme="majorBidi" w:hAnsiTheme="majorBidi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>ขายและติดตั้งหลังคาโซลาร์เซลล์</w:t>
            </w:r>
          </w:p>
        </w:tc>
        <w:tc>
          <w:tcPr>
            <w:tcW w:w="904" w:type="dxa"/>
          </w:tcPr>
          <w:p w:rsidR="006C5C4D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22,148</w:t>
            </w: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6C5C4D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Theme="majorBidi" w:hAnsiTheme="majorBidi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sz w:val="22"/>
                <w:szCs w:val="22"/>
              </w:rPr>
              <w:t>(2,990)</w:t>
            </w: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6C5C4D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sz w:val="22"/>
                <w:szCs w:val="22"/>
              </w:rPr>
              <w:t>19,158</w:t>
            </w: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</w:tr>
      <w:tr w:rsidR="006C5C4D" w:rsidRPr="0065647A" w:rsidTr="006C5C4D">
        <w:tc>
          <w:tcPr>
            <w:tcW w:w="3118" w:type="dxa"/>
            <w:hideMark/>
          </w:tcPr>
          <w:p w:rsidR="006C5C4D" w:rsidRPr="0065647A" w:rsidRDefault="006C5C4D" w:rsidP="006844E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779E6">
              <w:rPr>
                <w:rFonts w:asciiTheme="majorBidi" w:hAnsi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04" w:type="dxa"/>
          </w:tcPr>
          <w:p w:rsidR="006C5C4D" w:rsidRPr="00B779E6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557</w:t>
            </w: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2,557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:rsidR="006C5C4D" w:rsidRPr="0065647A" w:rsidRDefault="006C5C4D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4,272</w:t>
            </w: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4,272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</w:tr>
      <w:tr w:rsidR="006C5C4D" w:rsidRPr="0065647A" w:rsidTr="006C5C4D">
        <w:tc>
          <w:tcPr>
            <w:tcW w:w="3118" w:type="dxa"/>
          </w:tcPr>
          <w:p w:rsidR="006C5C4D" w:rsidRPr="00B779E6" w:rsidRDefault="006C5C4D" w:rsidP="006844E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34"/>
              <w:contextualSpacing/>
              <w:rPr>
                <w:rFonts w:asciiTheme="majorBidi" w:hAnsiTheme="majorBidi"/>
                <w:sz w:val="22"/>
                <w:szCs w:val="22"/>
                <w:cs/>
              </w:rPr>
            </w:pPr>
            <w:r w:rsidRPr="00B779E6">
              <w:rPr>
                <w:rFonts w:asciiTheme="majorBidi" w:hAnsiTheme="majorBidi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04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6C5C4D" w:rsidRPr="0065647A" w:rsidRDefault="006C5C4D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:rsidR="006C5C4D" w:rsidRPr="00B779E6" w:rsidRDefault="006C5C4D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6C5C4D" w:rsidRPr="0065647A" w:rsidRDefault="006C5C4D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C5C4D" w:rsidRPr="0065647A" w:rsidTr="006C5C4D">
        <w:tc>
          <w:tcPr>
            <w:tcW w:w="3118" w:type="dxa"/>
          </w:tcPr>
          <w:p w:rsidR="006C5C4D" w:rsidRPr="00B779E6" w:rsidRDefault="006C5C4D" w:rsidP="006844E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34" w:firstLine="145"/>
              <w:contextualSpacing/>
              <w:rPr>
                <w:rFonts w:asciiTheme="majorBidi" w:hAnsiTheme="majorBidi"/>
                <w:sz w:val="22"/>
                <w:szCs w:val="22"/>
                <w:cs/>
              </w:rPr>
            </w:pPr>
            <w:r w:rsidRPr="00B779E6">
              <w:rPr>
                <w:rFonts w:asciiTheme="majorBidi" w:hAnsiTheme="majorBidi" w:hint="cs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904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6C5C4D" w:rsidRPr="0065647A" w:rsidRDefault="006C5C4D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210</w:t>
            </w: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6C5C4D" w:rsidRPr="0065647A" w:rsidRDefault="006C5C4D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210</w:t>
            </w: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6C5C4D" w:rsidRPr="0065647A" w:rsidRDefault="006C5C4D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B5E6D">
              <w:rPr>
                <w:rFonts w:asciiTheme="majorBidi" w:hAnsiTheme="majorBidi" w:cstheme="majorBidi"/>
                <w:sz w:val="22"/>
                <w:szCs w:val="22"/>
              </w:rPr>
              <w:t>203</w:t>
            </w: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6C5C4D" w:rsidRPr="0065647A" w:rsidRDefault="006C5C4D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B5E6D">
              <w:rPr>
                <w:rFonts w:asciiTheme="majorBidi" w:hAnsiTheme="majorBidi" w:cstheme="majorBidi"/>
                <w:sz w:val="22"/>
                <w:szCs w:val="22"/>
              </w:rPr>
              <w:t>203</w:t>
            </w:r>
          </w:p>
        </w:tc>
      </w:tr>
      <w:tr w:rsidR="006C5C4D" w:rsidRPr="0065647A" w:rsidTr="006C5C4D">
        <w:tc>
          <w:tcPr>
            <w:tcW w:w="3118" w:type="dxa"/>
          </w:tcPr>
          <w:p w:rsidR="006C5C4D" w:rsidRPr="00B779E6" w:rsidRDefault="006C5C4D" w:rsidP="006844E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34" w:firstLine="145"/>
              <w:contextualSpacing/>
              <w:rPr>
                <w:rFonts w:asciiTheme="majorBidi" w:hAnsiTheme="majorBidi"/>
                <w:sz w:val="22"/>
                <w:szCs w:val="22"/>
                <w:cs/>
              </w:rPr>
            </w:pPr>
            <w:r w:rsidRPr="00B779E6">
              <w:rPr>
                <w:rFonts w:asciiTheme="majorBidi" w:hAnsiTheme="majorBidi" w:hint="cs"/>
                <w:sz w:val="22"/>
                <w:szCs w:val="22"/>
                <w:cs/>
              </w:rPr>
              <w:t>อื่น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B779E6">
              <w:rPr>
                <w:rFonts w:asciiTheme="majorBidi" w:hAnsiTheme="majorBidi" w:hint="cs"/>
                <w:sz w:val="22"/>
                <w:szCs w:val="22"/>
                <w:cs/>
              </w:rPr>
              <w:t>ๆ</w:t>
            </w:r>
          </w:p>
        </w:tc>
        <w:tc>
          <w:tcPr>
            <w:tcW w:w="904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6C5C4D" w:rsidRPr="0065647A" w:rsidRDefault="006C5C4D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97576">
              <w:rPr>
                <w:rFonts w:asciiTheme="majorBidi" w:hAnsiTheme="majorBidi" w:cstheme="majorBidi"/>
                <w:sz w:val="22"/>
                <w:szCs w:val="22"/>
              </w:rPr>
              <w:t>2,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347</w:t>
            </w: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6C5C4D" w:rsidRPr="0065647A" w:rsidRDefault="006C5C4D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97576">
              <w:rPr>
                <w:rFonts w:asciiTheme="majorBidi" w:hAnsiTheme="majorBidi" w:cstheme="majorBidi"/>
                <w:sz w:val="22"/>
                <w:szCs w:val="22"/>
              </w:rPr>
              <w:t>2,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347</w:t>
            </w: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6C5C4D" w:rsidRPr="0065647A" w:rsidRDefault="006C5C4D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B5E6D">
              <w:rPr>
                <w:rFonts w:asciiTheme="majorBidi" w:hAnsiTheme="majorBidi" w:cstheme="majorBidi"/>
                <w:sz w:val="22"/>
                <w:szCs w:val="22"/>
              </w:rPr>
              <w:t>2,519</w:t>
            </w: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6C5C4D" w:rsidRPr="0065647A" w:rsidRDefault="006C5C4D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B5E6D">
              <w:rPr>
                <w:rFonts w:asciiTheme="majorBidi" w:hAnsiTheme="majorBidi" w:cstheme="majorBidi"/>
                <w:sz w:val="22"/>
                <w:szCs w:val="22"/>
              </w:rPr>
              <w:t>2,519</w:t>
            </w:r>
          </w:p>
        </w:tc>
      </w:tr>
      <w:tr w:rsidR="006C5C4D" w:rsidRPr="0065647A" w:rsidTr="006C5C4D">
        <w:tc>
          <w:tcPr>
            <w:tcW w:w="3118" w:type="dxa"/>
          </w:tcPr>
          <w:p w:rsidR="006C5C4D" w:rsidRPr="00B779E6" w:rsidRDefault="006C5C4D" w:rsidP="006844E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34"/>
              <w:contextualSpacing/>
              <w:rPr>
                <w:rFonts w:asciiTheme="majorBidi" w:hAnsiTheme="majorBidi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904" w:type="dxa"/>
          </w:tcPr>
          <w:p w:rsidR="006C5C4D" w:rsidRDefault="006C5C4D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353,550</w:t>
            </w: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6C5C4D" w:rsidRPr="00A97576" w:rsidRDefault="006C5C4D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8,147</w:t>
            </w: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6C5C4D" w:rsidRPr="00A97576" w:rsidRDefault="006C5C4D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361,697</w:t>
            </w: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</w:tr>
      <w:tr w:rsidR="006C5C4D" w:rsidRPr="0065647A" w:rsidTr="006C5C4D">
        <w:tc>
          <w:tcPr>
            <w:tcW w:w="3118" w:type="dxa"/>
          </w:tcPr>
          <w:p w:rsidR="006C5C4D" w:rsidRPr="00B779E6" w:rsidRDefault="006C5C4D" w:rsidP="006844E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34"/>
              <w:contextualSpacing/>
              <w:rPr>
                <w:rFonts w:asciiTheme="majorBidi" w:hAnsiTheme="majorBidi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>ต้นทุนขายและติดตั้งหลังคาโซลาร์เซลล์</w:t>
            </w:r>
          </w:p>
        </w:tc>
        <w:tc>
          <w:tcPr>
            <w:tcW w:w="904" w:type="dxa"/>
          </w:tcPr>
          <w:p w:rsidR="006C5C4D" w:rsidRPr="00E462DF" w:rsidRDefault="006C5C4D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462DF">
              <w:rPr>
                <w:rFonts w:asciiTheme="majorBidi" w:hAnsiTheme="majorBidi" w:cstheme="majorBidi"/>
                <w:sz w:val="22"/>
                <w:szCs w:val="22"/>
              </w:rPr>
              <w:t>17,653</w:t>
            </w: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6C5C4D" w:rsidRPr="00A97576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(8,147)</w:t>
            </w: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6C5C4D" w:rsidRPr="00A97576" w:rsidRDefault="006C5C4D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9,506</w:t>
            </w: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</w:tr>
      <w:tr w:rsidR="006C5C4D" w:rsidRPr="0065647A" w:rsidTr="006C5C4D">
        <w:tc>
          <w:tcPr>
            <w:tcW w:w="3118" w:type="dxa"/>
          </w:tcPr>
          <w:p w:rsidR="006C5C4D" w:rsidRPr="00B779E6" w:rsidRDefault="006C5C4D" w:rsidP="006844E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34"/>
              <w:contextualSpacing/>
              <w:rPr>
                <w:rFonts w:asciiTheme="majorBidi" w:hAnsiTheme="majorBidi"/>
                <w:sz w:val="22"/>
                <w:szCs w:val="22"/>
                <w:cs/>
              </w:rPr>
            </w:pPr>
            <w:r w:rsidRPr="00B779E6">
              <w:rPr>
                <w:rFonts w:asciiTheme="majorBidi" w:hAnsiTheme="majorBidi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904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6C5C4D" w:rsidRPr="0065647A" w:rsidRDefault="006C5C4D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B5E6D">
              <w:rPr>
                <w:rFonts w:asciiTheme="majorBidi" w:hAnsiTheme="majorBidi" w:cstheme="majorBidi"/>
                <w:sz w:val="22"/>
                <w:szCs w:val="22"/>
              </w:rPr>
              <w:t>1,550</w:t>
            </w: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6C5C4D" w:rsidRPr="0065647A" w:rsidRDefault="006C5C4D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B5E6D">
              <w:rPr>
                <w:rFonts w:asciiTheme="majorBidi" w:hAnsiTheme="majorBidi" w:cstheme="majorBidi"/>
                <w:sz w:val="22"/>
                <w:szCs w:val="22"/>
              </w:rPr>
              <w:t>1,550</w:t>
            </w:r>
          </w:p>
        </w:tc>
      </w:tr>
      <w:tr w:rsidR="006C5C4D" w:rsidRPr="0065647A" w:rsidTr="006C5C4D">
        <w:tc>
          <w:tcPr>
            <w:tcW w:w="3118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779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</w:t>
            </w:r>
            <w:r w:rsidRPr="00B779E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งวด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หก</w:t>
            </w:r>
            <w:r w:rsidRPr="00B779E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เดือน</w:t>
            </w:r>
            <w:r w:rsidRPr="00B779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Pr="006564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</w:t>
            </w:r>
            <w:r w:rsidRPr="0065647A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มิถุนายน</w:t>
            </w:r>
            <w:r w:rsidRPr="00B779E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6564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904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6C5C4D" w:rsidRPr="0065647A" w:rsidRDefault="006C5C4D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6C5C4D" w:rsidRPr="0065647A" w:rsidRDefault="006C5C4D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6C5C4D" w:rsidRPr="0065647A" w:rsidRDefault="006C5C4D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72ADF" w:rsidRPr="0065647A" w:rsidTr="006C5C4D">
        <w:tc>
          <w:tcPr>
            <w:tcW w:w="3118" w:type="dxa"/>
          </w:tcPr>
          <w:p w:rsidR="00772ADF" w:rsidRPr="00B779E6" w:rsidRDefault="00772ADF" w:rsidP="006844E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34"/>
              <w:contextualSpacing/>
              <w:rPr>
                <w:rFonts w:asciiTheme="majorBidi" w:hAnsiTheme="majorBidi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>ขายสุทธิ</w:t>
            </w:r>
          </w:p>
        </w:tc>
        <w:tc>
          <w:tcPr>
            <w:tcW w:w="904" w:type="dxa"/>
          </w:tcPr>
          <w:p w:rsidR="00772ADF" w:rsidRDefault="00772AD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812,308</w:t>
            </w:r>
          </w:p>
        </w:tc>
        <w:tc>
          <w:tcPr>
            <w:tcW w:w="85" w:type="dxa"/>
          </w:tcPr>
          <w:p w:rsidR="00772ADF" w:rsidRPr="0065647A" w:rsidRDefault="00772AD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772ADF" w:rsidRPr="0065647A" w:rsidRDefault="00772AD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(2,153)</w:t>
            </w:r>
          </w:p>
        </w:tc>
        <w:tc>
          <w:tcPr>
            <w:tcW w:w="85" w:type="dxa"/>
          </w:tcPr>
          <w:p w:rsidR="00772ADF" w:rsidRPr="00772ADF" w:rsidRDefault="00772AD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772ADF" w:rsidRPr="0065647A" w:rsidRDefault="00772AD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810,155</w:t>
            </w:r>
          </w:p>
        </w:tc>
        <w:tc>
          <w:tcPr>
            <w:tcW w:w="85" w:type="dxa"/>
          </w:tcPr>
          <w:p w:rsidR="00772ADF" w:rsidRPr="0065647A" w:rsidRDefault="00772AD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772ADF" w:rsidRPr="0065647A" w:rsidRDefault="00772AD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772ADF" w:rsidRPr="0065647A" w:rsidRDefault="00772ADF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772ADF" w:rsidRPr="0065647A" w:rsidRDefault="00772AD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772ADF" w:rsidRPr="0065647A" w:rsidRDefault="00772ADF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772ADF" w:rsidRPr="0065647A" w:rsidRDefault="00772AD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</w:tr>
      <w:tr w:rsidR="00772ADF" w:rsidRPr="0065647A" w:rsidTr="006C5C4D">
        <w:tc>
          <w:tcPr>
            <w:tcW w:w="3118" w:type="dxa"/>
          </w:tcPr>
          <w:p w:rsidR="00772ADF" w:rsidRPr="00B779E6" w:rsidRDefault="00772ADF" w:rsidP="006844E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34"/>
              <w:contextualSpacing/>
              <w:rPr>
                <w:rFonts w:asciiTheme="majorBidi" w:hAnsiTheme="majorBidi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>ขายและติดตั้งหลังคาโซลาร์เซลล์</w:t>
            </w:r>
          </w:p>
        </w:tc>
        <w:tc>
          <w:tcPr>
            <w:tcW w:w="904" w:type="dxa"/>
          </w:tcPr>
          <w:p w:rsidR="00772ADF" w:rsidRPr="0065647A" w:rsidRDefault="00772AD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36,869</w:t>
            </w:r>
          </w:p>
        </w:tc>
        <w:tc>
          <w:tcPr>
            <w:tcW w:w="85" w:type="dxa"/>
          </w:tcPr>
          <w:p w:rsidR="00772ADF" w:rsidRPr="0065647A" w:rsidRDefault="00772AD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772ADF" w:rsidRPr="0065647A" w:rsidRDefault="00772AD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2,153</w:t>
            </w:r>
          </w:p>
        </w:tc>
        <w:tc>
          <w:tcPr>
            <w:tcW w:w="85" w:type="dxa"/>
          </w:tcPr>
          <w:p w:rsidR="00772ADF" w:rsidRPr="00772ADF" w:rsidRDefault="00772AD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772ADF" w:rsidRPr="0065647A" w:rsidRDefault="00772AD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39,022</w:t>
            </w:r>
          </w:p>
        </w:tc>
        <w:tc>
          <w:tcPr>
            <w:tcW w:w="85" w:type="dxa"/>
          </w:tcPr>
          <w:p w:rsidR="00772ADF" w:rsidRPr="0065647A" w:rsidRDefault="00772AD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772ADF" w:rsidRPr="0065647A" w:rsidRDefault="00772AD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772ADF" w:rsidRPr="0065647A" w:rsidRDefault="00772ADF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772ADF" w:rsidRPr="0065647A" w:rsidRDefault="00772AD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772ADF" w:rsidRPr="0065647A" w:rsidRDefault="00772ADF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772ADF" w:rsidRPr="0065647A" w:rsidRDefault="00772AD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</w:tr>
      <w:tr w:rsidR="00772ADF" w:rsidRPr="0065647A" w:rsidTr="006C5C4D">
        <w:tc>
          <w:tcPr>
            <w:tcW w:w="3118" w:type="dxa"/>
          </w:tcPr>
          <w:p w:rsidR="00772ADF" w:rsidRPr="0065647A" w:rsidRDefault="00772ADF" w:rsidP="006844E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779E6">
              <w:rPr>
                <w:rFonts w:asciiTheme="majorBidi" w:hAnsi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04" w:type="dxa"/>
          </w:tcPr>
          <w:p w:rsidR="00772ADF" w:rsidRPr="0065647A" w:rsidRDefault="00772AD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125</w:t>
            </w:r>
          </w:p>
        </w:tc>
        <w:tc>
          <w:tcPr>
            <w:tcW w:w="85" w:type="dxa"/>
          </w:tcPr>
          <w:p w:rsidR="00772ADF" w:rsidRPr="0065647A" w:rsidRDefault="00772AD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772ADF" w:rsidRPr="0065647A" w:rsidRDefault="00772AD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4,125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85" w:type="dxa"/>
          </w:tcPr>
          <w:p w:rsidR="00772ADF" w:rsidRPr="0065647A" w:rsidRDefault="00772AD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772ADF" w:rsidRPr="0065647A" w:rsidRDefault="00772AD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772ADF" w:rsidRPr="0065647A" w:rsidRDefault="00772AD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772ADF" w:rsidRPr="0065647A" w:rsidRDefault="00772AD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8,429</w:t>
            </w:r>
          </w:p>
        </w:tc>
        <w:tc>
          <w:tcPr>
            <w:tcW w:w="85" w:type="dxa"/>
          </w:tcPr>
          <w:p w:rsidR="00772ADF" w:rsidRPr="0065647A" w:rsidRDefault="00772ADF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772ADF" w:rsidRPr="0065647A" w:rsidRDefault="00772AD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8,429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85" w:type="dxa"/>
          </w:tcPr>
          <w:p w:rsidR="00772ADF" w:rsidRPr="0065647A" w:rsidRDefault="00772ADF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772ADF" w:rsidRPr="0065647A" w:rsidRDefault="00772AD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</w:tr>
      <w:tr w:rsidR="00772ADF" w:rsidRPr="0065647A" w:rsidTr="006C5C4D">
        <w:tc>
          <w:tcPr>
            <w:tcW w:w="3118" w:type="dxa"/>
          </w:tcPr>
          <w:p w:rsidR="00772ADF" w:rsidRPr="00B779E6" w:rsidRDefault="00772ADF" w:rsidP="006844E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34"/>
              <w:contextualSpacing/>
              <w:rPr>
                <w:rFonts w:asciiTheme="majorBidi" w:hAnsiTheme="majorBidi"/>
                <w:sz w:val="22"/>
                <w:szCs w:val="22"/>
                <w:cs/>
              </w:rPr>
            </w:pPr>
            <w:r w:rsidRPr="00B779E6">
              <w:rPr>
                <w:rFonts w:asciiTheme="majorBidi" w:hAnsiTheme="majorBidi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04" w:type="dxa"/>
          </w:tcPr>
          <w:p w:rsidR="00772ADF" w:rsidRPr="0065647A" w:rsidRDefault="00772AD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772ADF" w:rsidRPr="0065647A" w:rsidRDefault="00772AD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772ADF" w:rsidRPr="0065647A" w:rsidRDefault="00772AD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772ADF" w:rsidRPr="0065647A" w:rsidRDefault="00772AD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772ADF" w:rsidRPr="0065647A" w:rsidRDefault="00772AD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772ADF" w:rsidRPr="0065647A" w:rsidRDefault="00772AD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772ADF" w:rsidRPr="0065647A" w:rsidRDefault="00772AD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772ADF" w:rsidRPr="0065647A" w:rsidRDefault="00772ADF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772ADF" w:rsidRPr="0065647A" w:rsidRDefault="00772ADF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772ADF" w:rsidRPr="0065647A" w:rsidRDefault="00772ADF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772ADF" w:rsidRPr="0065647A" w:rsidRDefault="00772AD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72ADF" w:rsidRPr="0065647A" w:rsidTr="006C5C4D">
        <w:tc>
          <w:tcPr>
            <w:tcW w:w="3118" w:type="dxa"/>
          </w:tcPr>
          <w:p w:rsidR="00772ADF" w:rsidRPr="00B779E6" w:rsidRDefault="00772ADF" w:rsidP="006844E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34" w:firstLine="145"/>
              <w:contextualSpacing/>
              <w:rPr>
                <w:rFonts w:asciiTheme="majorBidi" w:hAnsiTheme="majorBidi"/>
                <w:sz w:val="22"/>
                <w:szCs w:val="22"/>
                <w:cs/>
              </w:rPr>
            </w:pPr>
            <w:r w:rsidRPr="00B779E6">
              <w:rPr>
                <w:rFonts w:asciiTheme="majorBidi" w:hAnsiTheme="majorBidi" w:hint="cs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904" w:type="dxa"/>
          </w:tcPr>
          <w:p w:rsidR="00772ADF" w:rsidRPr="0065647A" w:rsidRDefault="00772AD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772ADF" w:rsidRPr="0065647A" w:rsidRDefault="00772AD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772ADF" w:rsidRPr="0065647A" w:rsidRDefault="00772ADF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97576">
              <w:rPr>
                <w:rFonts w:asciiTheme="majorBidi" w:hAnsiTheme="majorBidi" w:cstheme="majorBidi"/>
                <w:sz w:val="22"/>
                <w:szCs w:val="22"/>
              </w:rPr>
              <w:t>387</w:t>
            </w:r>
          </w:p>
        </w:tc>
        <w:tc>
          <w:tcPr>
            <w:tcW w:w="85" w:type="dxa"/>
          </w:tcPr>
          <w:p w:rsidR="00772ADF" w:rsidRPr="00690483" w:rsidRDefault="00772ADF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772ADF" w:rsidRPr="0065647A" w:rsidRDefault="00772ADF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97576">
              <w:rPr>
                <w:rFonts w:asciiTheme="majorBidi" w:hAnsiTheme="majorBidi" w:cstheme="majorBidi"/>
                <w:sz w:val="22"/>
                <w:szCs w:val="22"/>
              </w:rPr>
              <w:t>387</w:t>
            </w:r>
          </w:p>
        </w:tc>
        <w:tc>
          <w:tcPr>
            <w:tcW w:w="85" w:type="dxa"/>
          </w:tcPr>
          <w:p w:rsidR="00772ADF" w:rsidRPr="0065647A" w:rsidRDefault="00772AD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772ADF" w:rsidRPr="0065647A" w:rsidRDefault="00772AD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772ADF" w:rsidRPr="0065647A" w:rsidRDefault="00772ADF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772ADF" w:rsidRPr="0065647A" w:rsidRDefault="00772ADF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B5E6D">
              <w:rPr>
                <w:rFonts w:asciiTheme="majorBidi" w:hAnsiTheme="majorBidi" w:cstheme="majorBidi"/>
                <w:sz w:val="22"/>
                <w:szCs w:val="22"/>
              </w:rPr>
              <w:t>380</w:t>
            </w:r>
          </w:p>
        </w:tc>
        <w:tc>
          <w:tcPr>
            <w:tcW w:w="85" w:type="dxa"/>
          </w:tcPr>
          <w:p w:rsidR="00772ADF" w:rsidRPr="0065647A" w:rsidRDefault="00772ADF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772ADF" w:rsidRPr="0065647A" w:rsidRDefault="00772ADF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B5E6D">
              <w:rPr>
                <w:rFonts w:asciiTheme="majorBidi" w:hAnsiTheme="majorBidi" w:cstheme="majorBidi"/>
                <w:sz w:val="22"/>
                <w:szCs w:val="22"/>
              </w:rPr>
              <w:t>380</w:t>
            </w:r>
          </w:p>
        </w:tc>
      </w:tr>
      <w:tr w:rsidR="00772ADF" w:rsidRPr="0065647A" w:rsidTr="006C5C4D">
        <w:tc>
          <w:tcPr>
            <w:tcW w:w="3118" w:type="dxa"/>
          </w:tcPr>
          <w:p w:rsidR="00772ADF" w:rsidRPr="00B779E6" w:rsidRDefault="00772ADF" w:rsidP="006844E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34" w:firstLine="145"/>
              <w:contextualSpacing/>
              <w:rPr>
                <w:rFonts w:asciiTheme="majorBidi" w:hAnsiTheme="majorBidi"/>
                <w:sz w:val="22"/>
                <w:szCs w:val="22"/>
                <w:cs/>
              </w:rPr>
            </w:pPr>
            <w:r w:rsidRPr="00B779E6">
              <w:rPr>
                <w:rFonts w:asciiTheme="majorBidi" w:hAnsiTheme="majorBidi" w:hint="cs"/>
                <w:sz w:val="22"/>
                <w:szCs w:val="22"/>
                <w:cs/>
              </w:rPr>
              <w:t>อื่น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B779E6">
              <w:rPr>
                <w:rFonts w:asciiTheme="majorBidi" w:hAnsiTheme="majorBidi" w:hint="cs"/>
                <w:sz w:val="22"/>
                <w:szCs w:val="22"/>
                <w:cs/>
              </w:rPr>
              <w:t>ๆ</w:t>
            </w:r>
          </w:p>
        </w:tc>
        <w:tc>
          <w:tcPr>
            <w:tcW w:w="904" w:type="dxa"/>
          </w:tcPr>
          <w:p w:rsidR="00772ADF" w:rsidRPr="0065647A" w:rsidRDefault="00772AD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772ADF" w:rsidRPr="0065647A" w:rsidRDefault="00772AD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772ADF" w:rsidRPr="0065647A" w:rsidRDefault="00772ADF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97576">
              <w:rPr>
                <w:rFonts w:asciiTheme="majorBidi" w:hAnsiTheme="majorBidi" w:cstheme="majorBidi"/>
                <w:sz w:val="22"/>
                <w:szCs w:val="22"/>
              </w:rPr>
              <w:t>3,738</w:t>
            </w:r>
          </w:p>
        </w:tc>
        <w:tc>
          <w:tcPr>
            <w:tcW w:w="85" w:type="dxa"/>
          </w:tcPr>
          <w:p w:rsidR="00772ADF" w:rsidRPr="00690483" w:rsidRDefault="00772ADF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772ADF" w:rsidRPr="0065647A" w:rsidRDefault="00772ADF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97576">
              <w:rPr>
                <w:rFonts w:asciiTheme="majorBidi" w:hAnsiTheme="majorBidi" w:cstheme="majorBidi"/>
                <w:sz w:val="22"/>
                <w:szCs w:val="22"/>
              </w:rPr>
              <w:t>3,738</w:t>
            </w:r>
          </w:p>
        </w:tc>
        <w:tc>
          <w:tcPr>
            <w:tcW w:w="85" w:type="dxa"/>
          </w:tcPr>
          <w:p w:rsidR="00772ADF" w:rsidRPr="0065647A" w:rsidRDefault="00772AD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772ADF" w:rsidRPr="0065647A" w:rsidRDefault="00772ADF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772ADF" w:rsidRPr="0065647A" w:rsidRDefault="00772ADF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772ADF" w:rsidRPr="0065647A" w:rsidRDefault="00772ADF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B5E6D">
              <w:rPr>
                <w:rFonts w:asciiTheme="majorBidi" w:hAnsiTheme="majorBidi" w:cstheme="majorBidi"/>
                <w:sz w:val="22"/>
                <w:szCs w:val="22"/>
              </w:rPr>
              <w:t>5,260</w:t>
            </w:r>
          </w:p>
        </w:tc>
        <w:tc>
          <w:tcPr>
            <w:tcW w:w="85" w:type="dxa"/>
          </w:tcPr>
          <w:p w:rsidR="00772ADF" w:rsidRPr="0065647A" w:rsidRDefault="00772ADF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772ADF" w:rsidRPr="0065647A" w:rsidRDefault="00772ADF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B5E6D">
              <w:rPr>
                <w:rFonts w:asciiTheme="majorBidi" w:hAnsiTheme="majorBidi" w:cstheme="majorBidi"/>
                <w:sz w:val="22"/>
                <w:szCs w:val="22"/>
              </w:rPr>
              <w:t>5,260</w:t>
            </w:r>
          </w:p>
        </w:tc>
      </w:tr>
      <w:tr w:rsidR="004113B6" w:rsidRPr="0065647A" w:rsidTr="006C5C4D">
        <w:tc>
          <w:tcPr>
            <w:tcW w:w="3118" w:type="dxa"/>
          </w:tcPr>
          <w:p w:rsidR="004113B6" w:rsidRPr="00B779E6" w:rsidRDefault="004113B6" w:rsidP="006844E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34"/>
              <w:contextualSpacing/>
              <w:rPr>
                <w:rFonts w:asciiTheme="majorBidi" w:hAnsiTheme="majorBidi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904" w:type="dxa"/>
          </w:tcPr>
          <w:p w:rsidR="004113B6" w:rsidRPr="004113B6" w:rsidRDefault="004113B6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113B6">
              <w:rPr>
                <w:rFonts w:asciiTheme="majorBidi" w:hAnsiTheme="majorBidi" w:cstheme="majorBidi"/>
                <w:sz w:val="22"/>
                <w:szCs w:val="22"/>
              </w:rPr>
              <w:t>709,939</w:t>
            </w:r>
          </w:p>
        </w:tc>
        <w:tc>
          <w:tcPr>
            <w:tcW w:w="85" w:type="dxa"/>
          </w:tcPr>
          <w:p w:rsidR="004113B6" w:rsidRPr="0065647A" w:rsidRDefault="004113B6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4113B6" w:rsidRPr="004113B6" w:rsidRDefault="004113B6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113B6">
              <w:rPr>
                <w:rFonts w:asciiTheme="majorBidi" w:hAnsiTheme="majorBidi" w:cstheme="majorBidi"/>
                <w:sz w:val="22"/>
                <w:szCs w:val="22"/>
              </w:rPr>
              <w:t>16,151</w:t>
            </w:r>
          </w:p>
        </w:tc>
        <w:tc>
          <w:tcPr>
            <w:tcW w:w="85" w:type="dxa"/>
          </w:tcPr>
          <w:p w:rsidR="004113B6" w:rsidRPr="004113B6" w:rsidRDefault="004113B6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4113B6" w:rsidRPr="004113B6" w:rsidRDefault="004113B6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113B6">
              <w:rPr>
                <w:rFonts w:asciiTheme="majorBidi" w:hAnsiTheme="majorBidi" w:cstheme="majorBidi"/>
                <w:sz w:val="22"/>
                <w:szCs w:val="22"/>
              </w:rPr>
              <w:t>726,090</w:t>
            </w:r>
          </w:p>
        </w:tc>
        <w:tc>
          <w:tcPr>
            <w:tcW w:w="85" w:type="dxa"/>
          </w:tcPr>
          <w:p w:rsidR="004113B6" w:rsidRPr="0065647A" w:rsidRDefault="004113B6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4113B6" w:rsidRPr="0065647A" w:rsidRDefault="004113B6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4113B6" w:rsidRPr="0065647A" w:rsidRDefault="004113B6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4113B6" w:rsidRPr="0065647A" w:rsidRDefault="004113B6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4113B6" w:rsidRPr="0065647A" w:rsidRDefault="004113B6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4113B6" w:rsidRPr="0065647A" w:rsidRDefault="004113B6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</w:tr>
      <w:tr w:rsidR="004113B6" w:rsidRPr="0065647A" w:rsidTr="006C5C4D">
        <w:tc>
          <w:tcPr>
            <w:tcW w:w="3118" w:type="dxa"/>
          </w:tcPr>
          <w:p w:rsidR="004113B6" w:rsidRPr="00B779E6" w:rsidRDefault="004113B6" w:rsidP="006844E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34"/>
              <w:contextualSpacing/>
              <w:rPr>
                <w:rFonts w:asciiTheme="majorBidi" w:hAnsiTheme="majorBidi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>ต้นทุนขายและติดตั้งหลังคาโซลาร์เซลล์</w:t>
            </w:r>
          </w:p>
        </w:tc>
        <w:tc>
          <w:tcPr>
            <w:tcW w:w="904" w:type="dxa"/>
          </w:tcPr>
          <w:p w:rsidR="004113B6" w:rsidRPr="004113B6" w:rsidRDefault="004113B6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113B6">
              <w:rPr>
                <w:rFonts w:asciiTheme="majorBidi" w:hAnsiTheme="majorBidi" w:cstheme="majorBidi"/>
                <w:sz w:val="22"/>
                <w:szCs w:val="22"/>
              </w:rPr>
              <w:t>35,192</w:t>
            </w:r>
          </w:p>
        </w:tc>
        <w:tc>
          <w:tcPr>
            <w:tcW w:w="85" w:type="dxa"/>
          </w:tcPr>
          <w:p w:rsidR="004113B6" w:rsidRPr="0065647A" w:rsidRDefault="004113B6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4113B6" w:rsidRPr="004113B6" w:rsidRDefault="004113B6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113B6">
              <w:rPr>
                <w:rFonts w:asciiTheme="majorBidi" w:hAnsiTheme="majorBidi" w:cstheme="majorBidi"/>
                <w:sz w:val="22"/>
                <w:szCs w:val="22"/>
              </w:rPr>
              <w:t>(16,151)</w:t>
            </w:r>
          </w:p>
        </w:tc>
        <w:tc>
          <w:tcPr>
            <w:tcW w:w="85" w:type="dxa"/>
          </w:tcPr>
          <w:p w:rsidR="004113B6" w:rsidRPr="004113B6" w:rsidRDefault="004113B6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4113B6" w:rsidRPr="004113B6" w:rsidRDefault="004113B6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113B6">
              <w:rPr>
                <w:rFonts w:asciiTheme="majorBidi" w:hAnsiTheme="majorBidi" w:cstheme="majorBidi"/>
                <w:sz w:val="22"/>
                <w:szCs w:val="22"/>
              </w:rPr>
              <w:t>19,041</w:t>
            </w:r>
          </w:p>
        </w:tc>
        <w:tc>
          <w:tcPr>
            <w:tcW w:w="85" w:type="dxa"/>
          </w:tcPr>
          <w:p w:rsidR="004113B6" w:rsidRPr="0065647A" w:rsidRDefault="004113B6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4113B6" w:rsidRPr="0065647A" w:rsidRDefault="004113B6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4113B6" w:rsidRPr="0065647A" w:rsidRDefault="004113B6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4113B6" w:rsidRPr="0065647A" w:rsidRDefault="004113B6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4113B6" w:rsidRPr="0065647A" w:rsidRDefault="004113B6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4113B6" w:rsidRPr="0065647A" w:rsidRDefault="004113B6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</w:tr>
      <w:tr w:rsidR="004113B6" w:rsidRPr="0065647A" w:rsidTr="006C5C4D">
        <w:tc>
          <w:tcPr>
            <w:tcW w:w="3118" w:type="dxa"/>
          </w:tcPr>
          <w:p w:rsidR="004113B6" w:rsidRPr="00B779E6" w:rsidRDefault="004113B6" w:rsidP="006844E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34"/>
              <w:contextualSpacing/>
              <w:rPr>
                <w:rFonts w:asciiTheme="majorBidi" w:hAnsiTheme="majorBidi"/>
                <w:sz w:val="22"/>
                <w:szCs w:val="22"/>
                <w:cs/>
              </w:rPr>
            </w:pPr>
            <w:r w:rsidRPr="00B779E6">
              <w:rPr>
                <w:rFonts w:asciiTheme="majorBidi" w:hAnsiTheme="majorBidi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904" w:type="dxa"/>
          </w:tcPr>
          <w:p w:rsidR="004113B6" w:rsidRPr="0065647A" w:rsidRDefault="004113B6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4113B6" w:rsidRPr="0065647A" w:rsidRDefault="004113B6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4113B6" w:rsidRPr="0065647A" w:rsidRDefault="004113B6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4113B6" w:rsidRPr="0065647A" w:rsidRDefault="004113B6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4113B6" w:rsidRPr="0065647A" w:rsidRDefault="004113B6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4113B6" w:rsidRPr="0065647A" w:rsidRDefault="004113B6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4113B6" w:rsidRPr="0065647A" w:rsidRDefault="004113B6" w:rsidP="006844E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</w:tcPr>
          <w:p w:rsidR="004113B6" w:rsidRPr="0065647A" w:rsidRDefault="004113B6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4113B6" w:rsidRPr="0065647A" w:rsidRDefault="004113B6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B5E6D">
              <w:rPr>
                <w:rFonts w:asciiTheme="majorBidi" w:hAnsiTheme="majorBidi" w:cstheme="majorBidi"/>
                <w:sz w:val="22"/>
                <w:szCs w:val="22"/>
              </w:rPr>
              <w:t>2,789</w:t>
            </w:r>
          </w:p>
        </w:tc>
        <w:tc>
          <w:tcPr>
            <w:tcW w:w="85" w:type="dxa"/>
          </w:tcPr>
          <w:p w:rsidR="004113B6" w:rsidRPr="0065647A" w:rsidRDefault="004113B6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4113B6" w:rsidRPr="0065647A" w:rsidRDefault="004113B6" w:rsidP="006844EE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B5E6D">
              <w:rPr>
                <w:rFonts w:asciiTheme="majorBidi" w:hAnsiTheme="majorBidi" w:cstheme="majorBidi"/>
                <w:sz w:val="22"/>
                <w:szCs w:val="22"/>
              </w:rPr>
              <w:t>2,789</w:t>
            </w:r>
          </w:p>
        </w:tc>
      </w:tr>
    </w:tbl>
    <w:p w:rsidR="0065647A" w:rsidRDefault="0065647A" w:rsidP="00684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DE5F89" w:rsidRDefault="00DE5F89" w:rsidP="006844EE">
      <w:pPr>
        <w:pStyle w:val="BodyText"/>
        <w:tabs>
          <w:tab w:val="left" w:pos="284"/>
          <w:tab w:val="left" w:pos="851"/>
          <w:tab w:val="left" w:pos="1985"/>
        </w:tabs>
        <w:spacing w:after="0" w:line="340" w:lineRule="exact"/>
        <w:ind w:left="284" w:hanging="38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49591D">
        <w:rPr>
          <w:rFonts w:ascii="Angsana New" w:hAnsi="Angsana New"/>
          <w:b/>
          <w:bCs/>
          <w:sz w:val="32"/>
          <w:szCs w:val="32"/>
        </w:rPr>
        <w:t>0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B779E6">
        <w:rPr>
          <w:rFonts w:ascii="Angsana New" w:hAnsi="Angsana New"/>
          <w:b/>
          <w:bCs/>
          <w:sz w:val="32"/>
          <w:szCs w:val="32"/>
        </w:rPr>
        <w:tab/>
      </w:r>
      <w:r w:rsidRPr="00B779E6">
        <w:rPr>
          <w:rFonts w:ascii="Angsana New" w:hAnsi="Angsana New" w:hint="cs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>
        <w:rPr>
          <w:rFonts w:ascii="Angsana New" w:hAnsi="Angsana New"/>
          <w:b/>
          <w:bCs/>
          <w:sz w:val="32"/>
          <w:szCs w:val="32"/>
        </w:rPr>
        <w:t>2019</w:t>
      </w:r>
    </w:p>
    <w:p w:rsidR="00E0698D" w:rsidRDefault="0049591D" w:rsidP="00684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9591D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F53FA7">
        <w:rPr>
          <w:rFonts w:ascii="Angsana New" w:hAnsi="Angsana New"/>
          <w:sz w:val="32"/>
          <w:szCs w:val="32"/>
        </w:rPr>
        <w:t>2019</w:t>
      </w:r>
      <w:r w:rsidRPr="0049591D">
        <w:rPr>
          <w:rFonts w:ascii="Angsana New" w:hAnsi="Angsana New"/>
          <w:sz w:val="32"/>
          <w:szCs w:val="32"/>
          <w:cs/>
        </w:rPr>
        <w:t xml:space="preserve"> (</w:t>
      </w:r>
      <w:r w:rsidRPr="0049591D">
        <w:rPr>
          <w:rFonts w:ascii="Angsana New" w:hAnsi="Angsana New"/>
          <w:sz w:val="32"/>
          <w:szCs w:val="32"/>
        </w:rPr>
        <w:t>COVID</w:t>
      </w:r>
      <w:r w:rsidR="00F53FA7">
        <w:rPr>
          <w:rFonts w:ascii="Angsana New" w:hAnsi="Angsana New"/>
          <w:sz w:val="32"/>
          <w:szCs w:val="32"/>
          <w:cs/>
        </w:rPr>
        <w:t>-</w:t>
      </w:r>
      <w:r w:rsidR="00F53FA7">
        <w:rPr>
          <w:rFonts w:ascii="Angsana New" w:hAnsi="Angsana New"/>
          <w:sz w:val="32"/>
          <w:szCs w:val="32"/>
        </w:rPr>
        <w:t>19</w:t>
      </w:r>
      <w:r w:rsidRPr="0049591D">
        <w:rPr>
          <w:rFonts w:ascii="Angsana New" w:hAnsi="Angsana New"/>
          <w:sz w:val="32"/>
          <w:szCs w:val="32"/>
          <w:cs/>
        </w:rPr>
        <w:t>) ปัจจุบันได้ขยายวงกว้างขึ้นอย่างต่อเนื่อง</w:t>
      </w:r>
      <w:r w:rsidR="00F53FA7">
        <w:rPr>
          <w:rFonts w:ascii="Angsana New" w:hAnsi="Angsana New"/>
          <w:sz w:val="32"/>
          <w:szCs w:val="32"/>
          <w:cs/>
        </w:rPr>
        <w:t xml:space="preserve"> </w:t>
      </w:r>
      <w:r w:rsidRPr="0049591D">
        <w:rPr>
          <w:rFonts w:ascii="Angsana New" w:hAnsi="Angsana New"/>
          <w:sz w:val="32"/>
          <w:szCs w:val="32"/>
          <w:cs/>
        </w:rPr>
        <w:t>ส่งผลทำให้เกิดการชะลอตัวของเศรษฐกิจและมีผลกระทบต่อธุรกิจและอุตสาหกรรมโดยรวม สถานการณ์ดังกล่าวส่งผลกระทบต่อผลการดำเนินงานของบริษัทและบริษัทย่อย และการรับรู้และการวัดมูลค่าของสินทรัพย์และหนี้สินในงบการเงิน อย่างไรก็ตามฝ่ายบริหารได้ติดตามความคืบหน้าของสถานการณ์ดังกล่าว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:rsidR="0049591D" w:rsidRDefault="0049591D" w:rsidP="00684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A10C20" w:rsidRPr="00727F57" w:rsidRDefault="00DE5F89" w:rsidP="00DE5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9591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10C20" w:rsidRPr="00727F57">
        <w:rPr>
          <w:rFonts w:asciiTheme="majorBidi" w:hAnsiTheme="majorBidi"/>
          <w:b/>
          <w:bCs/>
          <w:sz w:val="32"/>
          <w:szCs w:val="32"/>
          <w:cs/>
        </w:rPr>
        <w:t>.</w:t>
      </w:r>
      <w:r w:rsidR="00A10C20" w:rsidRPr="00727F5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0C20" w:rsidRPr="00B779E6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A10C20" w:rsidRPr="00B779E6"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="00A10C20" w:rsidRPr="00B779E6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:rsidR="00A10C20" w:rsidRDefault="00A10C20" w:rsidP="00DE5F89">
      <w:pPr>
        <w:tabs>
          <w:tab w:val="left" w:pos="540"/>
        </w:tabs>
        <w:spacing w:line="360" w:lineRule="exact"/>
        <w:ind w:left="284" w:right="30" w:firstLine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779E6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B779E6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การเงินระหว่างกาลนี้ได้รับการอนุมัติให้ออกโดยที่ประชุมคณะกรรมการของบริษัท</w:t>
      </w:r>
      <w:r w:rsidR="000A05B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779E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871AE9">
        <w:rPr>
          <w:rFonts w:asciiTheme="majorBidi" w:hAnsiTheme="majorBidi" w:cstheme="majorBidi"/>
          <w:sz w:val="32"/>
          <w:szCs w:val="32"/>
        </w:rPr>
        <w:br/>
      </w:r>
      <w:r w:rsidR="00095CB9">
        <w:rPr>
          <w:rFonts w:asciiTheme="majorBidi" w:hAnsiTheme="majorBidi" w:cstheme="majorBidi"/>
          <w:sz w:val="32"/>
          <w:szCs w:val="32"/>
        </w:rPr>
        <w:t xml:space="preserve">13 </w:t>
      </w:r>
      <w:r w:rsidR="00095CB9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095CB9">
        <w:rPr>
          <w:rFonts w:asciiTheme="majorBidi" w:hAnsiTheme="majorBidi" w:cstheme="majorBidi"/>
          <w:sz w:val="32"/>
          <w:szCs w:val="32"/>
        </w:rPr>
        <w:t>2563</w:t>
      </w:r>
    </w:p>
    <w:sectPr w:rsidR="00A10C20" w:rsidSect="00EE1D43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1134" w:right="851" w:bottom="1418" w:left="1814" w:header="851" w:footer="720" w:gutter="0"/>
      <w:pgNumType w:fmt="numberInDash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03AA" w:rsidRDefault="00A603AA">
      <w:r>
        <w:separator/>
      </w:r>
    </w:p>
  </w:endnote>
  <w:endnote w:type="continuationSeparator" w:id="0">
    <w:p w:rsidR="00A603AA" w:rsidRDefault="00A60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03AA" w:rsidRPr="006342B8" w:rsidRDefault="00A603AA" w:rsidP="004F538E">
    <w:pPr>
      <w:pStyle w:val="Footer"/>
      <w:ind w:right="360"/>
      <w:rPr>
        <w:rFonts w:ascii="Angsana New" w:hAnsi="Angsana New"/>
        <w:sz w:val="30"/>
        <w:szCs w:val="30"/>
      </w:rPr>
    </w:pPr>
  </w:p>
  <w:p w:rsidR="00A603AA" w:rsidRDefault="00A603AA"/>
  <w:p w:rsidR="00A603AA" w:rsidRDefault="00A603A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03AA" w:rsidRDefault="00A603AA">
    <w:pPr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03AA" w:rsidRPr="006342B8" w:rsidRDefault="00A603AA" w:rsidP="004F538E">
    <w:pPr>
      <w:pStyle w:val="Footer"/>
      <w:ind w:right="360"/>
      <w:rPr>
        <w:rFonts w:ascii="Angsana New" w:hAnsi="Angsana New"/>
        <w:sz w:val="30"/>
        <w:szCs w:val="30"/>
      </w:rPr>
    </w:pPr>
  </w:p>
  <w:p w:rsidR="00A603AA" w:rsidRDefault="00A603AA"/>
  <w:p w:rsidR="00A603AA" w:rsidRDefault="00A603AA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03AA" w:rsidRDefault="00A603AA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03AA" w:rsidRDefault="00A603AA">
      <w:r>
        <w:separator/>
      </w:r>
    </w:p>
  </w:footnote>
  <w:footnote w:type="continuationSeparator" w:id="0">
    <w:p w:rsidR="00A603AA" w:rsidRDefault="00A603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2359053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A603AA" w:rsidRDefault="00A603AA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  <w:cs/>
          </w:rPr>
          <w:t>“</w:t>
        </w:r>
        <w:r w:rsidRPr="00B779E6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  <w:cs/>
          </w:rPr>
          <w:t>”</w:t>
        </w:r>
      </w:p>
      <w:p w:rsidR="00A603AA" w:rsidRPr="0020624A" w:rsidRDefault="00A603AA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  <w:cs/>
          </w:rPr>
          <w:t>“</w:t>
        </w:r>
        <w:r w:rsidRPr="00B779E6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  <w:cs/>
          </w:rPr>
          <w:t>”</w:t>
        </w:r>
      </w:p>
      <w:p w:rsidR="00A603AA" w:rsidRDefault="00A603AA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005122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/>
            <w:noProof/>
            <w:sz w:val="32"/>
            <w:szCs w:val="32"/>
            <w:cs/>
          </w:rPr>
          <w:t xml:space="preserve">- </w:t>
        </w:r>
        <w:r>
          <w:rPr>
            <w:rFonts w:asciiTheme="majorBidi" w:hAnsiTheme="majorBidi" w:cstheme="majorBidi"/>
            <w:noProof/>
            <w:sz w:val="32"/>
            <w:szCs w:val="32"/>
          </w:rPr>
          <w:t xml:space="preserve">33 </w:t>
        </w:r>
        <w:r>
          <w:rPr>
            <w:rFonts w:asciiTheme="majorBidi" w:hAnsiTheme="majorBidi"/>
            <w:noProof/>
            <w:sz w:val="32"/>
            <w:szCs w:val="32"/>
            <w:cs/>
          </w:rPr>
          <w:t>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:rsidR="00A603AA" w:rsidRPr="00126CCB" w:rsidRDefault="0058588D" w:rsidP="00126CCB">
        <w:pPr>
          <w:pStyle w:val="Header"/>
          <w:spacing w:line="32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2622867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A603AA" w:rsidRDefault="00A603AA" w:rsidP="00F27E84">
        <w:pPr>
          <w:pStyle w:val="Header"/>
          <w:spacing w:line="38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  <w:cs/>
          </w:rPr>
          <w:t>“</w:t>
        </w:r>
        <w:r w:rsidRPr="00B779E6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  <w:cs/>
          </w:rPr>
          <w:t>”</w:t>
        </w:r>
      </w:p>
      <w:p w:rsidR="00A603AA" w:rsidRPr="0020624A" w:rsidRDefault="00A603AA" w:rsidP="00F27E84">
        <w:pPr>
          <w:pStyle w:val="Header"/>
          <w:spacing w:line="38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  <w:cs/>
          </w:rPr>
          <w:t>“</w:t>
        </w:r>
        <w:r w:rsidRPr="00B779E6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  <w:cs/>
          </w:rPr>
          <w:t>”</w:t>
        </w:r>
      </w:p>
      <w:p w:rsidR="00A603AA" w:rsidRPr="00005122" w:rsidRDefault="00A603AA" w:rsidP="00F27E84">
        <w:pPr>
          <w:pStyle w:val="Header"/>
          <w:spacing w:line="38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005122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/>
            <w:noProof/>
            <w:sz w:val="32"/>
            <w:szCs w:val="32"/>
            <w:cs/>
          </w:rPr>
          <w:t xml:space="preserve">- </w:t>
        </w:r>
        <w:r>
          <w:rPr>
            <w:rFonts w:asciiTheme="majorBidi" w:hAnsiTheme="majorBidi" w:cstheme="majorBidi"/>
            <w:noProof/>
            <w:sz w:val="32"/>
            <w:szCs w:val="32"/>
          </w:rPr>
          <w:t xml:space="preserve">11 </w:t>
        </w:r>
        <w:r>
          <w:rPr>
            <w:rFonts w:asciiTheme="majorBidi" w:hAnsiTheme="majorBidi"/>
            <w:noProof/>
            <w:sz w:val="32"/>
            <w:szCs w:val="32"/>
            <w:cs/>
          </w:rPr>
          <w:t>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38126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A603AA" w:rsidRDefault="00A603AA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  <w:cs/>
          </w:rPr>
          <w:t>“</w:t>
        </w:r>
        <w:r w:rsidRPr="00B779E6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  <w:cs/>
          </w:rPr>
          <w:t>”</w:t>
        </w:r>
      </w:p>
      <w:p w:rsidR="00A603AA" w:rsidRPr="0020624A" w:rsidRDefault="00A603AA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  <w:cs/>
          </w:rPr>
          <w:t>“</w:t>
        </w:r>
        <w:r w:rsidRPr="00B779E6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  <w:cs/>
          </w:rPr>
          <w:t>”</w:t>
        </w:r>
      </w:p>
      <w:p w:rsidR="00A603AA" w:rsidRDefault="00A603AA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005122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/>
            <w:noProof/>
            <w:sz w:val="32"/>
            <w:szCs w:val="32"/>
            <w:cs/>
          </w:rPr>
          <w:t xml:space="preserve">- </w:t>
        </w:r>
        <w:r>
          <w:rPr>
            <w:rFonts w:asciiTheme="majorBidi" w:hAnsiTheme="majorBidi" w:cstheme="majorBidi"/>
            <w:noProof/>
            <w:sz w:val="32"/>
            <w:szCs w:val="32"/>
          </w:rPr>
          <w:t xml:space="preserve">26 </w:t>
        </w:r>
        <w:r>
          <w:rPr>
            <w:rFonts w:asciiTheme="majorBidi" w:hAnsiTheme="majorBidi"/>
            <w:noProof/>
            <w:sz w:val="32"/>
            <w:szCs w:val="32"/>
            <w:cs/>
          </w:rPr>
          <w:t>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:rsidR="00A603AA" w:rsidRPr="00126CCB" w:rsidRDefault="0058588D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0870800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A603AA" w:rsidRDefault="00A603AA" w:rsidP="001701B0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  <w:cs/>
          </w:rPr>
          <w:t>“</w:t>
        </w:r>
        <w:r w:rsidRPr="00B779E6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  <w:cs/>
          </w:rPr>
          <w:t>”</w:t>
        </w:r>
      </w:p>
      <w:p w:rsidR="00A603AA" w:rsidRPr="0020624A" w:rsidRDefault="00A603AA" w:rsidP="001701B0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  <w:cs/>
          </w:rPr>
          <w:t>“</w:t>
        </w:r>
        <w:r w:rsidRPr="00B779E6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  <w:cs/>
          </w:rPr>
          <w:t>”</w:t>
        </w:r>
      </w:p>
      <w:p w:rsidR="00A603AA" w:rsidRDefault="00A603AA" w:rsidP="001701B0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005122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/>
            <w:noProof/>
            <w:sz w:val="32"/>
            <w:szCs w:val="32"/>
            <w:cs/>
          </w:rPr>
          <w:t xml:space="preserve">- </w:t>
        </w:r>
        <w:r>
          <w:rPr>
            <w:rFonts w:asciiTheme="majorBidi" w:hAnsiTheme="majorBidi" w:cstheme="majorBidi"/>
            <w:noProof/>
            <w:sz w:val="32"/>
            <w:szCs w:val="32"/>
          </w:rPr>
          <w:t xml:space="preserve">12 </w:t>
        </w:r>
        <w:r>
          <w:rPr>
            <w:rFonts w:asciiTheme="majorBidi" w:hAnsiTheme="majorBidi"/>
            <w:noProof/>
            <w:sz w:val="32"/>
            <w:szCs w:val="32"/>
            <w:cs/>
          </w:rPr>
          <w:t>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:rsidR="00A603AA" w:rsidRPr="00005122" w:rsidRDefault="0058588D" w:rsidP="00746D0F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99F26E1"/>
    <w:multiLevelType w:val="hybridMultilevel"/>
    <w:tmpl w:val="60366A3A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AD93494"/>
    <w:multiLevelType w:val="hybridMultilevel"/>
    <w:tmpl w:val="965CB3B4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E6F69BB"/>
    <w:multiLevelType w:val="hybridMultilevel"/>
    <w:tmpl w:val="365CDE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4" w15:restartNumberingAfterBreak="0">
    <w:nsid w:val="59EA4139"/>
    <w:multiLevelType w:val="hybridMultilevel"/>
    <w:tmpl w:val="E2043CA2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6"/>
  </w:num>
  <w:num w:numId="13">
    <w:abstractNumId w:val="27"/>
  </w:num>
  <w:num w:numId="14">
    <w:abstractNumId w:val="18"/>
  </w:num>
  <w:num w:numId="15">
    <w:abstractNumId w:val="21"/>
  </w:num>
  <w:num w:numId="16">
    <w:abstractNumId w:val="25"/>
  </w:num>
  <w:num w:numId="17">
    <w:abstractNumId w:val="22"/>
  </w:num>
  <w:num w:numId="18">
    <w:abstractNumId w:val="17"/>
  </w:num>
  <w:num w:numId="19">
    <w:abstractNumId w:val="10"/>
  </w:num>
  <w:num w:numId="20">
    <w:abstractNumId w:val="28"/>
  </w:num>
  <w:num w:numId="21">
    <w:abstractNumId w:val="15"/>
  </w:num>
  <w:num w:numId="22">
    <w:abstractNumId w:val="23"/>
  </w:num>
  <w:num w:numId="23">
    <w:abstractNumId w:val="11"/>
  </w:num>
  <w:num w:numId="24">
    <w:abstractNumId w:val="12"/>
  </w:num>
  <w:num w:numId="25">
    <w:abstractNumId w:val="29"/>
  </w:num>
  <w:num w:numId="2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24"/>
  </w:num>
  <w:num w:numId="29">
    <w:abstractNumId w:val="13"/>
  </w:num>
  <w:num w:numId="30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662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131"/>
    <w:rsid w:val="00000587"/>
    <w:rsid w:val="00000C05"/>
    <w:rsid w:val="00001038"/>
    <w:rsid w:val="000012A8"/>
    <w:rsid w:val="000019A9"/>
    <w:rsid w:val="00001C3D"/>
    <w:rsid w:val="00003109"/>
    <w:rsid w:val="0000340B"/>
    <w:rsid w:val="00003F5F"/>
    <w:rsid w:val="00005122"/>
    <w:rsid w:val="0000519D"/>
    <w:rsid w:val="0000537D"/>
    <w:rsid w:val="0000551A"/>
    <w:rsid w:val="00005631"/>
    <w:rsid w:val="0000615A"/>
    <w:rsid w:val="000061C1"/>
    <w:rsid w:val="00006357"/>
    <w:rsid w:val="000063C3"/>
    <w:rsid w:val="00006972"/>
    <w:rsid w:val="00007F9D"/>
    <w:rsid w:val="000103CD"/>
    <w:rsid w:val="00011239"/>
    <w:rsid w:val="00011974"/>
    <w:rsid w:val="00012373"/>
    <w:rsid w:val="000130E2"/>
    <w:rsid w:val="00013A3C"/>
    <w:rsid w:val="00013A3F"/>
    <w:rsid w:val="00013B7F"/>
    <w:rsid w:val="00013CFF"/>
    <w:rsid w:val="00013DBC"/>
    <w:rsid w:val="00013F61"/>
    <w:rsid w:val="000140A5"/>
    <w:rsid w:val="000147AC"/>
    <w:rsid w:val="0001540B"/>
    <w:rsid w:val="00015772"/>
    <w:rsid w:val="00015EBA"/>
    <w:rsid w:val="000160A2"/>
    <w:rsid w:val="00016790"/>
    <w:rsid w:val="00016A1C"/>
    <w:rsid w:val="000170DB"/>
    <w:rsid w:val="000173B9"/>
    <w:rsid w:val="00017AB4"/>
    <w:rsid w:val="00017CE8"/>
    <w:rsid w:val="0002030B"/>
    <w:rsid w:val="00020D4F"/>
    <w:rsid w:val="00021770"/>
    <w:rsid w:val="0002360E"/>
    <w:rsid w:val="00023811"/>
    <w:rsid w:val="00023F4B"/>
    <w:rsid w:val="0002417E"/>
    <w:rsid w:val="00024195"/>
    <w:rsid w:val="00024307"/>
    <w:rsid w:val="000249F2"/>
    <w:rsid w:val="0002514E"/>
    <w:rsid w:val="00025D92"/>
    <w:rsid w:val="00025F21"/>
    <w:rsid w:val="0002768D"/>
    <w:rsid w:val="00027C6C"/>
    <w:rsid w:val="00027D19"/>
    <w:rsid w:val="00027D71"/>
    <w:rsid w:val="00027FDE"/>
    <w:rsid w:val="00030341"/>
    <w:rsid w:val="00030D8A"/>
    <w:rsid w:val="00030EED"/>
    <w:rsid w:val="000312C1"/>
    <w:rsid w:val="00031EED"/>
    <w:rsid w:val="00032647"/>
    <w:rsid w:val="00032ADA"/>
    <w:rsid w:val="00032D3D"/>
    <w:rsid w:val="00033003"/>
    <w:rsid w:val="00033B65"/>
    <w:rsid w:val="00033EB5"/>
    <w:rsid w:val="0003401B"/>
    <w:rsid w:val="00034980"/>
    <w:rsid w:val="000358BC"/>
    <w:rsid w:val="00035B54"/>
    <w:rsid w:val="00035D72"/>
    <w:rsid w:val="00036507"/>
    <w:rsid w:val="0003688F"/>
    <w:rsid w:val="00037433"/>
    <w:rsid w:val="00037875"/>
    <w:rsid w:val="00040544"/>
    <w:rsid w:val="0004090D"/>
    <w:rsid w:val="00042576"/>
    <w:rsid w:val="000425B8"/>
    <w:rsid w:val="000427A8"/>
    <w:rsid w:val="00042E0B"/>
    <w:rsid w:val="00043478"/>
    <w:rsid w:val="00043498"/>
    <w:rsid w:val="000438C1"/>
    <w:rsid w:val="00043C5C"/>
    <w:rsid w:val="00043F44"/>
    <w:rsid w:val="00044526"/>
    <w:rsid w:val="000446BC"/>
    <w:rsid w:val="000447BF"/>
    <w:rsid w:val="0004498D"/>
    <w:rsid w:val="00044D9A"/>
    <w:rsid w:val="000452CB"/>
    <w:rsid w:val="00045B12"/>
    <w:rsid w:val="000468C9"/>
    <w:rsid w:val="000470E1"/>
    <w:rsid w:val="0004776E"/>
    <w:rsid w:val="00047F96"/>
    <w:rsid w:val="000509E9"/>
    <w:rsid w:val="00050B82"/>
    <w:rsid w:val="00050B9E"/>
    <w:rsid w:val="000513D3"/>
    <w:rsid w:val="0005170C"/>
    <w:rsid w:val="0005190D"/>
    <w:rsid w:val="000525DE"/>
    <w:rsid w:val="0005285D"/>
    <w:rsid w:val="00052A32"/>
    <w:rsid w:val="0005334C"/>
    <w:rsid w:val="00053C14"/>
    <w:rsid w:val="00054457"/>
    <w:rsid w:val="00054ED0"/>
    <w:rsid w:val="00054F8D"/>
    <w:rsid w:val="00055827"/>
    <w:rsid w:val="00055EE0"/>
    <w:rsid w:val="00056558"/>
    <w:rsid w:val="00056A58"/>
    <w:rsid w:val="0005709B"/>
    <w:rsid w:val="000577F6"/>
    <w:rsid w:val="0005780D"/>
    <w:rsid w:val="00057E7A"/>
    <w:rsid w:val="00060EC1"/>
    <w:rsid w:val="00062847"/>
    <w:rsid w:val="00062DA9"/>
    <w:rsid w:val="000640E5"/>
    <w:rsid w:val="000648E3"/>
    <w:rsid w:val="00064BE6"/>
    <w:rsid w:val="0006521C"/>
    <w:rsid w:val="00066173"/>
    <w:rsid w:val="000666B2"/>
    <w:rsid w:val="00066DA3"/>
    <w:rsid w:val="0006719B"/>
    <w:rsid w:val="00067A69"/>
    <w:rsid w:val="00070399"/>
    <w:rsid w:val="00070461"/>
    <w:rsid w:val="000704CD"/>
    <w:rsid w:val="0007067A"/>
    <w:rsid w:val="000709A2"/>
    <w:rsid w:val="000714EF"/>
    <w:rsid w:val="00071811"/>
    <w:rsid w:val="000725B4"/>
    <w:rsid w:val="00072670"/>
    <w:rsid w:val="00072DDE"/>
    <w:rsid w:val="0007382E"/>
    <w:rsid w:val="00073E7E"/>
    <w:rsid w:val="00073EFD"/>
    <w:rsid w:val="00074783"/>
    <w:rsid w:val="00074DBE"/>
    <w:rsid w:val="00074E43"/>
    <w:rsid w:val="0007555E"/>
    <w:rsid w:val="00075767"/>
    <w:rsid w:val="00075910"/>
    <w:rsid w:val="000765E0"/>
    <w:rsid w:val="00076764"/>
    <w:rsid w:val="00076E03"/>
    <w:rsid w:val="00077087"/>
    <w:rsid w:val="00077230"/>
    <w:rsid w:val="00077516"/>
    <w:rsid w:val="00077570"/>
    <w:rsid w:val="00077DED"/>
    <w:rsid w:val="000805B5"/>
    <w:rsid w:val="00080D7F"/>
    <w:rsid w:val="00080E04"/>
    <w:rsid w:val="0008221C"/>
    <w:rsid w:val="000828A2"/>
    <w:rsid w:val="000828C8"/>
    <w:rsid w:val="000831F9"/>
    <w:rsid w:val="00083221"/>
    <w:rsid w:val="00084B0E"/>
    <w:rsid w:val="00084C6C"/>
    <w:rsid w:val="0008513D"/>
    <w:rsid w:val="00086397"/>
    <w:rsid w:val="0008685F"/>
    <w:rsid w:val="00086F8F"/>
    <w:rsid w:val="00087E26"/>
    <w:rsid w:val="00090AB8"/>
    <w:rsid w:val="00090C55"/>
    <w:rsid w:val="00090E5C"/>
    <w:rsid w:val="000910D3"/>
    <w:rsid w:val="0009119B"/>
    <w:rsid w:val="00091DA5"/>
    <w:rsid w:val="0009232C"/>
    <w:rsid w:val="00092354"/>
    <w:rsid w:val="00092655"/>
    <w:rsid w:val="00092E0B"/>
    <w:rsid w:val="0009335F"/>
    <w:rsid w:val="00094381"/>
    <w:rsid w:val="00095CB9"/>
    <w:rsid w:val="0009644E"/>
    <w:rsid w:val="00096739"/>
    <w:rsid w:val="00096B82"/>
    <w:rsid w:val="00096CCF"/>
    <w:rsid w:val="00097218"/>
    <w:rsid w:val="00097815"/>
    <w:rsid w:val="00097977"/>
    <w:rsid w:val="000A0454"/>
    <w:rsid w:val="000A05BD"/>
    <w:rsid w:val="000A0ACC"/>
    <w:rsid w:val="000A0D21"/>
    <w:rsid w:val="000A1797"/>
    <w:rsid w:val="000A21D8"/>
    <w:rsid w:val="000A2581"/>
    <w:rsid w:val="000A3605"/>
    <w:rsid w:val="000A367D"/>
    <w:rsid w:val="000A39AE"/>
    <w:rsid w:val="000A573D"/>
    <w:rsid w:val="000A5846"/>
    <w:rsid w:val="000A5E43"/>
    <w:rsid w:val="000A60EA"/>
    <w:rsid w:val="000A6A70"/>
    <w:rsid w:val="000A6A76"/>
    <w:rsid w:val="000A6C6D"/>
    <w:rsid w:val="000A7007"/>
    <w:rsid w:val="000A7700"/>
    <w:rsid w:val="000B0A8D"/>
    <w:rsid w:val="000B0B15"/>
    <w:rsid w:val="000B19D2"/>
    <w:rsid w:val="000B208E"/>
    <w:rsid w:val="000B2EA9"/>
    <w:rsid w:val="000B3182"/>
    <w:rsid w:val="000B3266"/>
    <w:rsid w:val="000B36CF"/>
    <w:rsid w:val="000B38C5"/>
    <w:rsid w:val="000B3C7D"/>
    <w:rsid w:val="000B4CE2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B7BD1"/>
    <w:rsid w:val="000C002C"/>
    <w:rsid w:val="000C0183"/>
    <w:rsid w:val="000C03EF"/>
    <w:rsid w:val="000C0D43"/>
    <w:rsid w:val="000C0F61"/>
    <w:rsid w:val="000C1C3C"/>
    <w:rsid w:val="000C2A17"/>
    <w:rsid w:val="000C30B5"/>
    <w:rsid w:val="000C31AE"/>
    <w:rsid w:val="000C388B"/>
    <w:rsid w:val="000C3EEB"/>
    <w:rsid w:val="000C4804"/>
    <w:rsid w:val="000C4A2B"/>
    <w:rsid w:val="000C58EB"/>
    <w:rsid w:val="000C5A1B"/>
    <w:rsid w:val="000C601B"/>
    <w:rsid w:val="000C6342"/>
    <w:rsid w:val="000C674F"/>
    <w:rsid w:val="000C7481"/>
    <w:rsid w:val="000C7FE8"/>
    <w:rsid w:val="000D0211"/>
    <w:rsid w:val="000D04F7"/>
    <w:rsid w:val="000D0732"/>
    <w:rsid w:val="000D09B9"/>
    <w:rsid w:val="000D1B42"/>
    <w:rsid w:val="000D2647"/>
    <w:rsid w:val="000D2F7A"/>
    <w:rsid w:val="000D39A1"/>
    <w:rsid w:val="000D3BB4"/>
    <w:rsid w:val="000D410C"/>
    <w:rsid w:val="000D4553"/>
    <w:rsid w:val="000D4650"/>
    <w:rsid w:val="000D4728"/>
    <w:rsid w:val="000D4B64"/>
    <w:rsid w:val="000D50E7"/>
    <w:rsid w:val="000D5612"/>
    <w:rsid w:val="000D5E85"/>
    <w:rsid w:val="000D6338"/>
    <w:rsid w:val="000D677B"/>
    <w:rsid w:val="000D69F0"/>
    <w:rsid w:val="000D6B57"/>
    <w:rsid w:val="000D73E4"/>
    <w:rsid w:val="000D76B2"/>
    <w:rsid w:val="000E04CB"/>
    <w:rsid w:val="000E090E"/>
    <w:rsid w:val="000E0B0C"/>
    <w:rsid w:val="000E30B9"/>
    <w:rsid w:val="000E37CF"/>
    <w:rsid w:val="000E3A05"/>
    <w:rsid w:val="000E3A61"/>
    <w:rsid w:val="000E3EA2"/>
    <w:rsid w:val="000E41E9"/>
    <w:rsid w:val="000E4DD6"/>
    <w:rsid w:val="000E5F0B"/>
    <w:rsid w:val="000E68F8"/>
    <w:rsid w:val="000E71E1"/>
    <w:rsid w:val="000E7241"/>
    <w:rsid w:val="000E7737"/>
    <w:rsid w:val="000E7942"/>
    <w:rsid w:val="000F045F"/>
    <w:rsid w:val="000F04F7"/>
    <w:rsid w:val="000F0BBD"/>
    <w:rsid w:val="000F168F"/>
    <w:rsid w:val="000F1C03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40E5"/>
    <w:rsid w:val="000F42B8"/>
    <w:rsid w:val="000F42BC"/>
    <w:rsid w:val="000F47AE"/>
    <w:rsid w:val="000F48BD"/>
    <w:rsid w:val="000F4D9E"/>
    <w:rsid w:val="000F555C"/>
    <w:rsid w:val="000F6126"/>
    <w:rsid w:val="000F6168"/>
    <w:rsid w:val="000F76F3"/>
    <w:rsid w:val="000F781B"/>
    <w:rsid w:val="000F791D"/>
    <w:rsid w:val="000F7E74"/>
    <w:rsid w:val="00101993"/>
    <w:rsid w:val="00101C49"/>
    <w:rsid w:val="001027C7"/>
    <w:rsid w:val="00102EC4"/>
    <w:rsid w:val="00103B7A"/>
    <w:rsid w:val="001048A1"/>
    <w:rsid w:val="00104E81"/>
    <w:rsid w:val="0010509D"/>
    <w:rsid w:val="00105500"/>
    <w:rsid w:val="001058CC"/>
    <w:rsid w:val="001064A6"/>
    <w:rsid w:val="00106695"/>
    <w:rsid w:val="0010678D"/>
    <w:rsid w:val="00106A7B"/>
    <w:rsid w:val="00107BBC"/>
    <w:rsid w:val="001101EB"/>
    <w:rsid w:val="00110669"/>
    <w:rsid w:val="00110BFC"/>
    <w:rsid w:val="00110DC7"/>
    <w:rsid w:val="00111172"/>
    <w:rsid w:val="00112276"/>
    <w:rsid w:val="00112836"/>
    <w:rsid w:val="00112EFB"/>
    <w:rsid w:val="001143EF"/>
    <w:rsid w:val="00115418"/>
    <w:rsid w:val="00115F44"/>
    <w:rsid w:val="0011739A"/>
    <w:rsid w:val="001177A5"/>
    <w:rsid w:val="00120373"/>
    <w:rsid w:val="00120F85"/>
    <w:rsid w:val="00121112"/>
    <w:rsid w:val="00121303"/>
    <w:rsid w:val="00122DD8"/>
    <w:rsid w:val="0012360A"/>
    <w:rsid w:val="00123D48"/>
    <w:rsid w:val="00124115"/>
    <w:rsid w:val="0012486F"/>
    <w:rsid w:val="00124BB6"/>
    <w:rsid w:val="00124EBA"/>
    <w:rsid w:val="001253B1"/>
    <w:rsid w:val="00125E79"/>
    <w:rsid w:val="00125FB4"/>
    <w:rsid w:val="00126B67"/>
    <w:rsid w:val="00126CCB"/>
    <w:rsid w:val="0012710E"/>
    <w:rsid w:val="001273A0"/>
    <w:rsid w:val="00130531"/>
    <w:rsid w:val="00130F38"/>
    <w:rsid w:val="00131688"/>
    <w:rsid w:val="00131937"/>
    <w:rsid w:val="00131CEE"/>
    <w:rsid w:val="00131FCF"/>
    <w:rsid w:val="001326F8"/>
    <w:rsid w:val="001327A1"/>
    <w:rsid w:val="00132AC7"/>
    <w:rsid w:val="00133D29"/>
    <w:rsid w:val="0013423F"/>
    <w:rsid w:val="00134C21"/>
    <w:rsid w:val="001352C2"/>
    <w:rsid w:val="001359A7"/>
    <w:rsid w:val="00135A3D"/>
    <w:rsid w:val="001366C7"/>
    <w:rsid w:val="001368A5"/>
    <w:rsid w:val="00136AFE"/>
    <w:rsid w:val="001372F2"/>
    <w:rsid w:val="001374DC"/>
    <w:rsid w:val="00140979"/>
    <w:rsid w:val="00140E65"/>
    <w:rsid w:val="0014121F"/>
    <w:rsid w:val="001417ED"/>
    <w:rsid w:val="00141AFF"/>
    <w:rsid w:val="00141C5D"/>
    <w:rsid w:val="00142A4F"/>
    <w:rsid w:val="001430A5"/>
    <w:rsid w:val="0014321B"/>
    <w:rsid w:val="00143A8F"/>
    <w:rsid w:val="00144404"/>
    <w:rsid w:val="00144576"/>
    <w:rsid w:val="00144BFA"/>
    <w:rsid w:val="00144D6C"/>
    <w:rsid w:val="00144D78"/>
    <w:rsid w:val="00144DC9"/>
    <w:rsid w:val="0014576E"/>
    <w:rsid w:val="00145CD6"/>
    <w:rsid w:val="0014647D"/>
    <w:rsid w:val="0014719F"/>
    <w:rsid w:val="00147642"/>
    <w:rsid w:val="00147EFD"/>
    <w:rsid w:val="00150E37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D37"/>
    <w:rsid w:val="001531A5"/>
    <w:rsid w:val="00153568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6F5F"/>
    <w:rsid w:val="001572D5"/>
    <w:rsid w:val="00157559"/>
    <w:rsid w:val="001579AA"/>
    <w:rsid w:val="00157FB4"/>
    <w:rsid w:val="001601D5"/>
    <w:rsid w:val="0016069B"/>
    <w:rsid w:val="00160D78"/>
    <w:rsid w:val="00160EAD"/>
    <w:rsid w:val="001616C8"/>
    <w:rsid w:val="00162902"/>
    <w:rsid w:val="00163398"/>
    <w:rsid w:val="00164312"/>
    <w:rsid w:val="00165D06"/>
    <w:rsid w:val="00165D77"/>
    <w:rsid w:val="00166256"/>
    <w:rsid w:val="00166371"/>
    <w:rsid w:val="00166805"/>
    <w:rsid w:val="00166CAE"/>
    <w:rsid w:val="00166FCD"/>
    <w:rsid w:val="00167CA7"/>
    <w:rsid w:val="00170022"/>
    <w:rsid w:val="001701B0"/>
    <w:rsid w:val="00171016"/>
    <w:rsid w:val="00171DDE"/>
    <w:rsid w:val="00172BC3"/>
    <w:rsid w:val="00172C4F"/>
    <w:rsid w:val="00172CE2"/>
    <w:rsid w:val="001730BF"/>
    <w:rsid w:val="00173FB2"/>
    <w:rsid w:val="00174170"/>
    <w:rsid w:val="0017428F"/>
    <w:rsid w:val="00174809"/>
    <w:rsid w:val="00174914"/>
    <w:rsid w:val="00174C97"/>
    <w:rsid w:val="00174D19"/>
    <w:rsid w:val="00176247"/>
    <w:rsid w:val="00176D4E"/>
    <w:rsid w:val="00176FCA"/>
    <w:rsid w:val="00180317"/>
    <w:rsid w:val="001807EE"/>
    <w:rsid w:val="00180894"/>
    <w:rsid w:val="0018123C"/>
    <w:rsid w:val="0018230C"/>
    <w:rsid w:val="0018297D"/>
    <w:rsid w:val="00182C4A"/>
    <w:rsid w:val="00182D69"/>
    <w:rsid w:val="00183116"/>
    <w:rsid w:val="0018330A"/>
    <w:rsid w:val="00183651"/>
    <w:rsid w:val="00183718"/>
    <w:rsid w:val="00183E60"/>
    <w:rsid w:val="00184005"/>
    <w:rsid w:val="0018402C"/>
    <w:rsid w:val="00184394"/>
    <w:rsid w:val="001843B3"/>
    <w:rsid w:val="00184BAD"/>
    <w:rsid w:val="00185446"/>
    <w:rsid w:val="00185801"/>
    <w:rsid w:val="00185D4A"/>
    <w:rsid w:val="001864E4"/>
    <w:rsid w:val="001874C4"/>
    <w:rsid w:val="00187555"/>
    <w:rsid w:val="0019104F"/>
    <w:rsid w:val="0019143D"/>
    <w:rsid w:val="00191BF7"/>
    <w:rsid w:val="00191CE0"/>
    <w:rsid w:val="0019297B"/>
    <w:rsid w:val="00192C0C"/>
    <w:rsid w:val="001932FD"/>
    <w:rsid w:val="0019501A"/>
    <w:rsid w:val="0019584E"/>
    <w:rsid w:val="00195DE8"/>
    <w:rsid w:val="00196085"/>
    <w:rsid w:val="001960B3"/>
    <w:rsid w:val="00196230"/>
    <w:rsid w:val="0019640F"/>
    <w:rsid w:val="0019690D"/>
    <w:rsid w:val="001972C0"/>
    <w:rsid w:val="001973C5"/>
    <w:rsid w:val="001A097F"/>
    <w:rsid w:val="001A1995"/>
    <w:rsid w:val="001A2111"/>
    <w:rsid w:val="001A3646"/>
    <w:rsid w:val="001A3BA4"/>
    <w:rsid w:val="001A40B6"/>
    <w:rsid w:val="001A42DC"/>
    <w:rsid w:val="001A454E"/>
    <w:rsid w:val="001A49D5"/>
    <w:rsid w:val="001A62FA"/>
    <w:rsid w:val="001A65E9"/>
    <w:rsid w:val="001A660A"/>
    <w:rsid w:val="001A7B6D"/>
    <w:rsid w:val="001B0AFA"/>
    <w:rsid w:val="001B1432"/>
    <w:rsid w:val="001B1F01"/>
    <w:rsid w:val="001B2519"/>
    <w:rsid w:val="001B28DF"/>
    <w:rsid w:val="001B29DF"/>
    <w:rsid w:val="001B2EB9"/>
    <w:rsid w:val="001B30ED"/>
    <w:rsid w:val="001B3534"/>
    <w:rsid w:val="001B3724"/>
    <w:rsid w:val="001B3B25"/>
    <w:rsid w:val="001B3DD3"/>
    <w:rsid w:val="001B4A0F"/>
    <w:rsid w:val="001B4D9A"/>
    <w:rsid w:val="001B57C1"/>
    <w:rsid w:val="001B59DE"/>
    <w:rsid w:val="001B60F2"/>
    <w:rsid w:val="001B6377"/>
    <w:rsid w:val="001B6710"/>
    <w:rsid w:val="001B749A"/>
    <w:rsid w:val="001B7572"/>
    <w:rsid w:val="001B783E"/>
    <w:rsid w:val="001B7A8A"/>
    <w:rsid w:val="001B7E1A"/>
    <w:rsid w:val="001C0017"/>
    <w:rsid w:val="001C1786"/>
    <w:rsid w:val="001C19AC"/>
    <w:rsid w:val="001C1CF1"/>
    <w:rsid w:val="001C1EF4"/>
    <w:rsid w:val="001C2AFE"/>
    <w:rsid w:val="001C3428"/>
    <w:rsid w:val="001C36F6"/>
    <w:rsid w:val="001C3AF7"/>
    <w:rsid w:val="001C40FD"/>
    <w:rsid w:val="001C4890"/>
    <w:rsid w:val="001C48E6"/>
    <w:rsid w:val="001C50AA"/>
    <w:rsid w:val="001C531E"/>
    <w:rsid w:val="001C5D9F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DE2"/>
    <w:rsid w:val="001D1F11"/>
    <w:rsid w:val="001D260D"/>
    <w:rsid w:val="001D2B04"/>
    <w:rsid w:val="001D2D94"/>
    <w:rsid w:val="001D3C5B"/>
    <w:rsid w:val="001D499A"/>
    <w:rsid w:val="001D4D5B"/>
    <w:rsid w:val="001D4DA9"/>
    <w:rsid w:val="001D53CA"/>
    <w:rsid w:val="001D55B3"/>
    <w:rsid w:val="001D5D67"/>
    <w:rsid w:val="001D6698"/>
    <w:rsid w:val="001D707C"/>
    <w:rsid w:val="001D722B"/>
    <w:rsid w:val="001D72DD"/>
    <w:rsid w:val="001D770C"/>
    <w:rsid w:val="001D7DC3"/>
    <w:rsid w:val="001E0A92"/>
    <w:rsid w:val="001E0D50"/>
    <w:rsid w:val="001E1589"/>
    <w:rsid w:val="001E18DA"/>
    <w:rsid w:val="001E19D4"/>
    <w:rsid w:val="001E1F10"/>
    <w:rsid w:val="001E1FC1"/>
    <w:rsid w:val="001E232B"/>
    <w:rsid w:val="001E27E2"/>
    <w:rsid w:val="001E29FE"/>
    <w:rsid w:val="001E2EBB"/>
    <w:rsid w:val="001E2FA6"/>
    <w:rsid w:val="001E3736"/>
    <w:rsid w:val="001E51C5"/>
    <w:rsid w:val="001E52A3"/>
    <w:rsid w:val="001E573F"/>
    <w:rsid w:val="001E5B65"/>
    <w:rsid w:val="001E63E9"/>
    <w:rsid w:val="001E64E7"/>
    <w:rsid w:val="001E6660"/>
    <w:rsid w:val="001E6DED"/>
    <w:rsid w:val="001F06D8"/>
    <w:rsid w:val="001F0B6D"/>
    <w:rsid w:val="001F25FF"/>
    <w:rsid w:val="001F3056"/>
    <w:rsid w:val="001F385D"/>
    <w:rsid w:val="001F3979"/>
    <w:rsid w:val="001F3C6F"/>
    <w:rsid w:val="001F4391"/>
    <w:rsid w:val="001F4710"/>
    <w:rsid w:val="001F49D6"/>
    <w:rsid w:val="001F4CA9"/>
    <w:rsid w:val="001F4FDB"/>
    <w:rsid w:val="001F5AB3"/>
    <w:rsid w:val="001F67FB"/>
    <w:rsid w:val="00200073"/>
    <w:rsid w:val="00200329"/>
    <w:rsid w:val="00200808"/>
    <w:rsid w:val="0020109F"/>
    <w:rsid w:val="002014BE"/>
    <w:rsid w:val="00201F43"/>
    <w:rsid w:val="0020240D"/>
    <w:rsid w:val="0020251F"/>
    <w:rsid w:val="002026F8"/>
    <w:rsid w:val="002048FC"/>
    <w:rsid w:val="00204EB5"/>
    <w:rsid w:val="002052B2"/>
    <w:rsid w:val="00205868"/>
    <w:rsid w:val="00205F22"/>
    <w:rsid w:val="00206066"/>
    <w:rsid w:val="0020643F"/>
    <w:rsid w:val="00206A6B"/>
    <w:rsid w:val="002071B5"/>
    <w:rsid w:val="00207697"/>
    <w:rsid w:val="00207A9B"/>
    <w:rsid w:val="00210261"/>
    <w:rsid w:val="002104E9"/>
    <w:rsid w:val="002108ED"/>
    <w:rsid w:val="00210B4A"/>
    <w:rsid w:val="002119F5"/>
    <w:rsid w:val="00211D60"/>
    <w:rsid w:val="00211E1F"/>
    <w:rsid w:val="00211FE2"/>
    <w:rsid w:val="002121A4"/>
    <w:rsid w:val="002127E9"/>
    <w:rsid w:val="002132B6"/>
    <w:rsid w:val="002134FF"/>
    <w:rsid w:val="002135A1"/>
    <w:rsid w:val="002135E8"/>
    <w:rsid w:val="00213CE9"/>
    <w:rsid w:val="00213E43"/>
    <w:rsid w:val="002143F9"/>
    <w:rsid w:val="00214D76"/>
    <w:rsid w:val="0021514E"/>
    <w:rsid w:val="002151F5"/>
    <w:rsid w:val="00215D83"/>
    <w:rsid w:val="00217124"/>
    <w:rsid w:val="002171EE"/>
    <w:rsid w:val="00217EE5"/>
    <w:rsid w:val="002206CD"/>
    <w:rsid w:val="00221132"/>
    <w:rsid w:val="00221623"/>
    <w:rsid w:val="00222022"/>
    <w:rsid w:val="00222093"/>
    <w:rsid w:val="00222566"/>
    <w:rsid w:val="0022282B"/>
    <w:rsid w:val="00223D59"/>
    <w:rsid w:val="002243B1"/>
    <w:rsid w:val="00225A2A"/>
    <w:rsid w:val="00225B64"/>
    <w:rsid w:val="00225E66"/>
    <w:rsid w:val="00226030"/>
    <w:rsid w:val="0022657A"/>
    <w:rsid w:val="0022657B"/>
    <w:rsid w:val="0022665A"/>
    <w:rsid w:val="00226C49"/>
    <w:rsid w:val="002274E9"/>
    <w:rsid w:val="00227673"/>
    <w:rsid w:val="00227B58"/>
    <w:rsid w:val="00227C6E"/>
    <w:rsid w:val="00227D8F"/>
    <w:rsid w:val="0023040B"/>
    <w:rsid w:val="00230AA6"/>
    <w:rsid w:val="002313D2"/>
    <w:rsid w:val="002324E9"/>
    <w:rsid w:val="00233437"/>
    <w:rsid w:val="0023413D"/>
    <w:rsid w:val="002346EA"/>
    <w:rsid w:val="00235D19"/>
    <w:rsid w:val="002360BB"/>
    <w:rsid w:val="00236253"/>
    <w:rsid w:val="0023669B"/>
    <w:rsid w:val="0023721D"/>
    <w:rsid w:val="00237399"/>
    <w:rsid w:val="0023740A"/>
    <w:rsid w:val="002379F0"/>
    <w:rsid w:val="00241641"/>
    <w:rsid w:val="0024166F"/>
    <w:rsid w:val="002418CF"/>
    <w:rsid w:val="002434A8"/>
    <w:rsid w:val="002435DF"/>
    <w:rsid w:val="002435FE"/>
    <w:rsid w:val="002437FF"/>
    <w:rsid w:val="00243A06"/>
    <w:rsid w:val="0024434B"/>
    <w:rsid w:val="00244D28"/>
    <w:rsid w:val="00244DAD"/>
    <w:rsid w:val="0024561E"/>
    <w:rsid w:val="0024563C"/>
    <w:rsid w:val="002458E0"/>
    <w:rsid w:val="00246056"/>
    <w:rsid w:val="002463FE"/>
    <w:rsid w:val="002466BC"/>
    <w:rsid w:val="0025055A"/>
    <w:rsid w:val="00250AF1"/>
    <w:rsid w:val="00250E75"/>
    <w:rsid w:val="00251331"/>
    <w:rsid w:val="00252743"/>
    <w:rsid w:val="002527DE"/>
    <w:rsid w:val="00252C2C"/>
    <w:rsid w:val="00253293"/>
    <w:rsid w:val="0025390E"/>
    <w:rsid w:val="00253B5E"/>
    <w:rsid w:val="002543F0"/>
    <w:rsid w:val="00254462"/>
    <w:rsid w:val="002545F7"/>
    <w:rsid w:val="002550D1"/>
    <w:rsid w:val="00255981"/>
    <w:rsid w:val="00255BC3"/>
    <w:rsid w:val="00255FB9"/>
    <w:rsid w:val="00256662"/>
    <w:rsid w:val="0025697C"/>
    <w:rsid w:val="00256C4A"/>
    <w:rsid w:val="00257B61"/>
    <w:rsid w:val="00257B74"/>
    <w:rsid w:val="00257BE1"/>
    <w:rsid w:val="002600C4"/>
    <w:rsid w:val="002600FE"/>
    <w:rsid w:val="0026113B"/>
    <w:rsid w:val="00261BE3"/>
    <w:rsid w:val="00262369"/>
    <w:rsid w:val="0026340D"/>
    <w:rsid w:val="0026340E"/>
    <w:rsid w:val="00263493"/>
    <w:rsid w:val="002637A1"/>
    <w:rsid w:val="00263895"/>
    <w:rsid w:val="0026465A"/>
    <w:rsid w:val="00264D16"/>
    <w:rsid w:val="00264F88"/>
    <w:rsid w:val="002652C8"/>
    <w:rsid w:val="0026546F"/>
    <w:rsid w:val="00265E1D"/>
    <w:rsid w:val="00266339"/>
    <w:rsid w:val="00266590"/>
    <w:rsid w:val="00267212"/>
    <w:rsid w:val="00267464"/>
    <w:rsid w:val="002676C0"/>
    <w:rsid w:val="00270269"/>
    <w:rsid w:val="002709A1"/>
    <w:rsid w:val="00271D77"/>
    <w:rsid w:val="002723D7"/>
    <w:rsid w:val="00272819"/>
    <w:rsid w:val="00273580"/>
    <w:rsid w:val="0027362B"/>
    <w:rsid w:val="00274E12"/>
    <w:rsid w:val="00275196"/>
    <w:rsid w:val="0027591C"/>
    <w:rsid w:val="00275AAB"/>
    <w:rsid w:val="00275ABC"/>
    <w:rsid w:val="002762C9"/>
    <w:rsid w:val="0027647D"/>
    <w:rsid w:val="00276C68"/>
    <w:rsid w:val="002777BC"/>
    <w:rsid w:val="00277EAD"/>
    <w:rsid w:val="002802D7"/>
    <w:rsid w:val="0028059D"/>
    <w:rsid w:val="0028074B"/>
    <w:rsid w:val="0028128F"/>
    <w:rsid w:val="002820C4"/>
    <w:rsid w:val="002823C4"/>
    <w:rsid w:val="0028298D"/>
    <w:rsid w:val="00282FE0"/>
    <w:rsid w:val="0028327E"/>
    <w:rsid w:val="00283D2E"/>
    <w:rsid w:val="002845DA"/>
    <w:rsid w:val="00284BDF"/>
    <w:rsid w:val="00284FEF"/>
    <w:rsid w:val="00285684"/>
    <w:rsid w:val="0028575C"/>
    <w:rsid w:val="002866A2"/>
    <w:rsid w:val="0028728C"/>
    <w:rsid w:val="002872C8"/>
    <w:rsid w:val="00287896"/>
    <w:rsid w:val="00287A59"/>
    <w:rsid w:val="00287ADD"/>
    <w:rsid w:val="00287FFC"/>
    <w:rsid w:val="0029027D"/>
    <w:rsid w:val="00290BF0"/>
    <w:rsid w:val="00291109"/>
    <w:rsid w:val="002911B9"/>
    <w:rsid w:val="00291A99"/>
    <w:rsid w:val="00292061"/>
    <w:rsid w:val="0029251B"/>
    <w:rsid w:val="00295621"/>
    <w:rsid w:val="00295657"/>
    <w:rsid w:val="00296665"/>
    <w:rsid w:val="00296EAE"/>
    <w:rsid w:val="00297124"/>
    <w:rsid w:val="0029731C"/>
    <w:rsid w:val="002A074F"/>
    <w:rsid w:val="002A1897"/>
    <w:rsid w:val="002A1A06"/>
    <w:rsid w:val="002A2B1D"/>
    <w:rsid w:val="002A2C0C"/>
    <w:rsid w:val="002A2CF9"/>
    <w:rsid w:val="002A30A7"/>
    <w:rsid w:val="002A324F"/>
    <w:rsid w:val="002A37DF"/>
    <w:rsid w:val="002A3964"/>
    <w:rsid w:val="002A4055"/>
    <w:rsid w:val="002A42FD"/>
    <w:rsid w:val="002A442C"/>
    <w:rsid w:val="002A49FC"/>
    <w:rsid w:val="002A4C86"/>
    <w:rsid w:val="002A50B8"/>
    <w:rsid w:val="002A5599"/>
    <w:rsid w:val="002A592B"/>
    <w:rsid w:val="002A74FE"/>
    <w:rsid w:val="002A7954"/>
    <w:rsid w:val="002B017D"/>
    <w:rsid w:val="002B0757"/>
    <w:rsid w:val="002B0A04"/>
    <w:rsid w:val="002B0B31"/>
    <w:rsid w:val="002B1303"/>
    <w:rsid w:val="002B1CE3"/>
    <w:rsid w:val="002B24A2"/>
    <w:rsid w:val="002B26F2"/>
    <w:rsid w:val="002B2FEF"/>
    <w:rsid w:val="002B3467"/>
    <w:rsid w:val="002B371E"/>
    <w:rsid w:val="002B42BE"/>
    <w:rsid w:val="002B4564"/>
    <w:rsid w:val="002B4751"/>
    <w:rsid w:val="002B4E6B"/>
    <w:rsid w:val="002B5093"/>
    <w:rsid w:val="002B5713"/>
    <w:rsid w:val="002B5D84"/>
    <w:rsid w:val="002B5DAE"/>
    <w:rsid w:val="002B62A7"/>
    <w:rsid w:val="002B669B"/>
    <w:rsid w:val="002B6AA7"/>
    <w:rsid w:val="002B738E"/>
    <w:rsid w:val="002B774A"/>
    <w:rsid w:val="002B7FD9"/>
    <w:rsid w:val="002C007A"/>
    <w:rsid w:val="002C025D"/>
    <w:rsid w:val="002C0784"/>
    <w:rsid w:val="002C1197"/>
    <w:rsid w:val="002C21B7"/>
    <w:rsid w:val="002C2D03"/>
    <w:rsid w:val="002C3375"/>
    <w:rsid w:val="002C3C6A"/>
    <w:rsid w:val="002C4344"/>
    <w:rsid w:val="002C4779"/>
    <w:rsid w:val="002C52CB"/>
    <w:rsid w:val="002C55ED"/>
    <w:rsid w:val="002C5990"/>
    <w:rsid w:val="002C59BC"/>
    <w:rsid w:val="002C6C62"/>
    <w:rsid w:val="002C7970"/>
    <w:rsid w:val="002C7B26"/>
    <w:rsid w:val="002D0BC6"/>
    <w:rsid w:val="002D13C9"/>
    <w:rsid w:val="002D1A53"/>
    <w:rsid w:val="002D21D7"/>
    <w:rsid w:val="002D2204"/>
    <w:rsid w:val="002D3342"/>
    <w:rsid w:val="002D48F0"/>
    <w:rsid w:val="002D5566"/>
    <w:rsid w:val="002D566A"/>
    <w:rsid w:val="002D5A3E"/>
    <w:rsid w:val="002D5B72"/>
    <w:rsid w:val="002D5FFD"/>
    <w:rsid w:val="002D6339"/>
    <w:rsid w:val="002D6346"/>
    <w:rsid w:val="002D6C96"/>
    <w:rsid w:val="002D7071"/>
    <w:rsid w:val="002E0AD3"/>
    <w:rsid w:val="002E11F6"/>
    <w:rsid w:val="002E1882"/>
    <w:rsid w:val="002E1D23"/>
    <w:rsid w:val="002E21F2"/>
    <w:rsid w:val="002E2763"/>
    <w:rsid w:val="002E28A2"/>
    <w:rsid w:val="002E28EA"/>
    <w:rsid w:val="002E2D96"/>
    <w:rsid w:val="002E351B"/>
    <w:rsid w:val="002E44C6"/>
    <w:rsid w:val="002E5B01"/>
    <w:rsid w:val="002E5F9A"/>
    <w:rsid w:val="002E699F"/>
    <w:rsid w:val="002E70B6"/>
    <w:rsid w:val="002E71E0"/>
    <w:rsid w:val="002E7912"/>
    <w:rsid w:val="002E7955"/>
    <w:rsid w:val="002E7AA1"/>
    <w:rsid w:val="002F0A0B"/>
    <w:rsid w:val="002F0BAD"/>
    <w:rsid w:val="002F21F2"/>
    <w:rsid w:val="002F22B3"/>
    <w:rsid w:val="002F2E4B"/>
    <w:rsid w:val="002F3183"/>
    <w:rsid w:val="002F35E2"/>
    <w:rsid w:val="002F45C4"/>
    <w:rsid w:val="002F472B"/>
    <w:rsid w:val="002F519F"/>
    <w:rsid w:val="002F575B"/>
    <w:rsid w:val="002F61AB"/>
    <w:rsid w:val="002F68A3"/>
    <w:rsid w:val="002F696C"/>
    <w:rsid w:val="002F70B4"/>
    <w:rsid w:val="002F7174"/>
    <w:rsid w:val="002F71F0"/>
    <w:rsid w:val="002F7636"/>
    <w:rsid w:val="002F763C"/>
    <w:rsid w:val="002F7AEE"/>
    <w:rsid w:val="003013A8"/>
    <w:rsid w:val="003013DF"/>
    <w:rsid w:val="003019C3"/>
    <w:rsid w:val="00301C3B"/>
    <w:rsid w:val="00301E00"/>
    <w:rsid w:val="00301EC8"/>
    <w:rsid w:val="0030206E"/>
    <w:rsid w:val="0030227D"/>
    <w:rsid w:val="003028EF"/>
    <w:rsid w:val="00302DFC"/>
    <w:rsid w:val="00302F6A"/>
    <w:rsid w:val="0030305F"/>
    <w:rsid w:val="00303A4C"/>
    <w:rsid w:val="00304713"/>
    <w:rsid w:val="003052F9"/>
    <w:rsid w:val="00305A21"/>
    <w:rsid w:val="00305F27"/>
    <w:rsid w:val="00306018"/>
    <w:rsid w:val="00306710"/>
    <w:rsid w:val="00306E92"/>
    <w:rsid w:val="00307170"/>
    <w:rsid w:val="003073FD"/>
    <w:rsid w:val="00307522"/>
    <w:rsid w:val="0030760F"/>
    <w:rsid w:val="003076BB"/>
    <w:rsid w:val="00310236"/>
    <w:rsid w:val="00310379"/>
    <w:rsid w:val="00310E0C"/>
    <w:rsid w:val="00310F12"/>
    <w:rsid w:val="00311710"/>
    <w:rsid w:val="00311E98"/>
    <w:rsid w:val="0031245E"/>
    <w:rsid w:val="00312F39"/>
    <w:rsid w:val="003134A3"/>
    <w:rsid w:val="00313850"/>
    <w:rsid w:val="00313D12"/>
    <w:rsid w:val="003140BB"/>
    <w:rsid w:val="00314523"/>
    <w:rsid w:val="00315927"/>
    <w:rsid w:val="00315EE0"/>
    <w:rsid w:val="00316389"/>
    <w:rsid w:val="00316490"/>
    <w:rsid w:val="00317811"/>
    <w:rsid w:val="00317A1D"/>
    <w:rsid w:val="0032010B"/>
    <w:rsid w:val="00320CFD"/>
    <w:rsid w:val="00321C75"/>
    <w:rsid w:val="003220A1"/>
    <w:rsid w:val="00322214"/>
    <w:rsid w:val="00322C89"/>
    <w:rsid w:val="00322C8D"/>
    <w:rsid w:val="00323D53"/>
    <w:rsid w:val="003240B8"/>
    <w:rsid w:val="0032461F"/>
    <w:rsid w:val="00324A73"/>
    <w:rsid w:val="00324D89"/>
    <w:rsid w:val="003251FC"/>
    <w:rsid w:val="00325422"/>
    <w:rsid w:val="00325777"/>
    <w:rsid w:val="00325EA1"/>
    <w:rsid w:val="00326364"/>
    <w:rsid w:val="00327015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EC3"/>
    <w:rsid w:val="003354C6"/>
    <w:rsid w:val="0033568C"/>
    <w:rsid w:val="003359F3"/>
    <w:rsid w:val="00335F14"/>
    <w:rsid w:val="00335F23"/>
    <w:rsid w:val="0033606D"/>
    <w:rsid w:val="003367B6"/>
    <w:rsid w:val="00340269"/>
    <w:rsid w:val="00340271"/>
    <w:rsid w:val="00341296"/>
    <w:rsid w:val="0034137C"/>
    <w:rsid w:val="00341769"/>
    <w:rsid w:val="003419DA"/>
    <w:rsid w:val="00341C69"/>
    <w:rsid w:val="00341F22"/>
    <w:rsid w:val="0034269A"/>
    <w:rsid w:val="00342710"/>
    <w:rsid w:val="00343115"/>
    <w:rsid w:val="00343C55"/>
    <w:rsid w:val="00343D59"/>
    <w:rsid w:val="0034404F"/>
    <w:rsid w:val="003442FF"/>
    <w:rsid w:val="003444D2"/>
    <w:rsid w:val="00344E92"/>
    <w:rsid w:val="003452A1"/>
    <w:rsid w:val="00345782"/>
    <w:rsid w:val="003458B4"/>
    <w:rsid w:val="0034612E"/>
    <w:rsid w:val="003465B3"/>
    <w:rsid w:val="00346625"/>
    <w:rsid w:val="003467C2"/>
    <w:rsid w:val="003469FD"/>
    <w:rsid w:val="00346B62"/>
    <w:rsid w:val="003473CE"/>
    <w:rsid w:val="00350BAF"/>
    <w:rsid w:val="00351206"/>
    <w:rsid w:val="00351477"/>
    <w:rsid w:val="00351CF5"/>
    <w:rsid w:val="00353DB6"/>
    <w:rsid w:val="003540F0"/>
    <w:rsid w:val="003540F9"/>
    <w:rsid w:val="003542C1"/>
    <w:rsid w:val="00354437"/>
    <w:rsid w:val="003555DB"/>
    <w:rsid w:val="0035585D"/>
    <w:rsid w:val="003559A6"/>
    <w:rsid w:val="00357230"/>
    <w:rsid w:val="00357342"/>
    <w:rsid w:val="00357BC8"/>
    <w:rsid w:val="00360542"/>
    <w:rsid w:val="003609D5"/>
    <w:rsid w:val="00361246"/>
    <w:rsid w:val="003612E0"/>
    <w:rsid w:val="00361306"/>
    <w:rsid w:val="003614DF"/>
    <w:rsid w:val="003617AE"/>
    <w:rsid w:val="00361DF2"/>
    <w:rsid w:val="00363D04"/>
    <w:rsid w:val="003644E6"/>
    <w:rsid w:val="003661B5"/>
    <w:rsid w:val="0036651A"/>
    <w:rsid w:val="00366BA1"/>
    <w:rsid w:val="00366C81"/>
    <w:rsid w:val="0036746D"/>
    <w:rsid w:val="0037014D"/>
    <w:rsid w:val="00370A1A"/>
    <w:rsid w:val="00371467"/>
    <w:rsid w:val="00371A58"/>
    <w:rsid w:val="00371E7C"/>
    <w:rsid w:val="00371FB1"/>
    <w:rsid w:val="00372D1E"/>
    <w:rsid w:val="00372DE1"/>
    <w:rsid w:val="00372E89"/>
    <w:rsid w:val="00373561"/>
    <w:rsid w:val="0037361C"/>
    <w:rsid w:val="003740CF"/>
    <w:rsid w:val="003748C0"/>
    <w:rsid w:val="00374A13"/>
    <w:rsid w:val="00374BFC"/>
    <w:rsid w:val="00374DA8"/>
    <w:rsid w:val="00374DF2"/>
    <w:rsid w:val="00374F34"/>
    <w:rsid w:val="00375177"/>
    <w:rsid w:val="003754C6"/>
    <w:rsid w:val="00375740"/>
    <w:rsid w:val="00375FE9"/>
    <w:rsid w:val="003767D1"/>
    <w:rsid w:val="0037683E"/>
    <w:rsid w:val="003769FA"/>
    <w:rsid w:val="00377A3C"/>
    <w:rsid w:val="00377C67"/>
    <w:rsid w:val="00377F02"/>
    <w:rsid w:val="0038051A"/>
    <w:rsid w:val="0038067F"/>
    <w:rsid w:val="00380AE6"/>
    <w:rsid w:val="00380D06"/>
    <w:rsid w:val="00380DF0"/>
    <w:rsid w:val="0038190D"/>
    <w:rsid w:val="0038219A"/>
    <w:rsid w:val="00382449"/>
    <w:rsid w:val="00383245"/>
    <w:rsid w:val="003839A6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61"/>
    <w:rsid w:val="00387FBD"/>
    <w:rsid w:val="003908E5"/>
    <w:rsid w:val="00390A4B"/>
    <w:rsid w:val="00391164"/>
    <w:rsid w:val="003913EC"/>
    <w:rsid w:val="0039146D"/>
    <w:rsid w:val="00391605"/>
    <w:rsid w:val="003916E7"/>
    <w:rsid w:val="00391FD5"/>
    <w:rsid w:val="00392194"/>
    <w:rsid w:val="0039226D"/>
    <w:rsid w:val="00392516"/>
    <w:rsid w:val="00392EDB"/>
    <w:rsid w:val="00393080"/>
    <w:rsid w:val="00393562"/>
    <w:rsid w:val="00393F9C"/>
    <w:rsid w:val="00394467"/>
    <w:rsid w:val="003945AE"/>
    <w:rsid w:val="00395193"/>
    <w:rsid w:val="003958D1"/>
    <w:rsid w:val="00396236"/>
    <w:rsid w:val="0039675E"/>
    <w:rsid w:val="00396AF7"/>
    <w:rsid w:val="00397436"/>
    <w:rsid w:val="00397651"/>
    <w:rsid w:val="00397CCC"/>
    <w:rsid w:val="003A0108"/>
    <w:rsid w:val="003A0564"/>
    <w:rsid w:val="003A1424"/>
    <w:rsid w:val="003A1D1B"/>
    <w:rsid w:val="003A2439"/>
    <w:rsid w:val="003A2BFA"/>
    <w:rsid w:val="003A2D1E"/>
    <w:rsid w:val="003A2E08"/>
    <w:rsid w:val="003A2F53"/>
    <w:rsid w:val="003A32F8"/>
    <w:rsid w:val="003A36BF"/>
    <w:rsid w:val="003A37A8"/>
    <w:rsid w:val="003A3DC8"/>
    <w:rsid w:val="003A442A"/>
    <w:rsid w:val="003A46A8"/>
    <w:rsid w:val="003A48E5"/>
    <w:rsid w:val="003A4BD4"/>
    <w:rsid w:val="003A4C9B"/>
    <w:rsid w:val="003A67FA"/>
    <w:rsid w:val="003A6A76"/>
    <w:rsid w:val="003A7A0C"/>
    <w:rsid w:val="003B0E94"/>
    <w:rsid w:val="003B136B"/>
    <w:rsid w:val="003B2091"/>
    <w:rsid w:val="003B2FEF"/>
    <w:rsid w:val="003B3966"/>
    <w:rsid w:val="003B3FC1"/>
    <w:rsid w:val="003B4880"/>
    <w:rsid w:val="003B4B86"/>
    <w:rsid w:val="003B6AD3"/>
    <w:rsid w:val="003B6DF5"/>
    <w:rsid w:val="003B6F88"/>
    <w:rsid w:val="003B787B"/>
    <w:rsid w:val="003B7BBF"/>
    <w:rsid w:val="003C0B96"/>
    <w:rsid w:val="003C24D9"/>
    <w:rsid w:val="003C2BB2"/>
    <w:rsid w:val="003C2D7F"/>
    <w:rsid w:val="003C315C"/>
    <w:rsid w:val="003C31B0"/>
    <w:rsid w:val="003C3925"/>
    <w:rsid w:val="003C39AC"/>
    <w:rsid w:val="003C3BCB"/>
    <w:rsid w:val="003C3DCB"/>
    <w:rsid w:val="003C41F7"/>
    <w:rsid w:val="003C5234"/>
    <w:rsid w:val="003C61E1"/>
    <w:rsid w:val="003C6252"/>
    <w:rsid w:val="003C6467"/>
    <w:rsid w:val="003D0EEE"/>
    <w:rsid w:val="003D1493"/>
    <w:rsid w:val="003D20A3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D53"/>
    <w:rsid w:val="003D606C"/>
    <w:rsid w:val="003D69BF"/>
    <w:rsid w:val="003D6ADE"/>
    <w:rsid w:val="003D6D7D"/>
    <w:rsid w:val="003D6E0E"/>
    <w:rsid w:val="003D7FBC"/>
    <w:rsid w:val="003E0865"/>
    <w:rsid w:val="003E0AA4"/>
    <w:rsid w:val="003E0C44"/>
    <w:rsid w:val="003E10E2"/>
    <w:rsid w:val="003E1326"/>
    <w:rsid w:val="003E135C"/>
    <w:rsid w:val="003E16B1"/>
    <w:rsid w:val="003E2AEF"/>
    <w:rsid w:val="003E36BE"/>
    <w:rsid w:val="003E3DCB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6F98"/>
    <w:rsid w:val="003E764A"/>
    <w:rsid w:val="003E76E8"/>
    <w:rsid w:val="003E783D"/>
    <w:rsid w:val="003E7D0D"/>
    <w:rsid w:val="003E7FE1"/>
    <w:rsid w:val="003F0152"/>
    <w:rsid w:val="003F088E"/>
    <w:rsid w:val="003F0C3B"/>
    <w:rsid w:val="003F1006"/>
    <w:rsid w:val="003F1754"/>
    <w:rsid w:val="003F24A1"/>
    <w:rsid w:val="003F259C"/>
    <w:rsid w:val="003F2650"/>
    <w:rsid w:val="003F3780"/>
    <w:rsid w:val="003F4136"/>
    <w:rsid w:val="003F4BCE"/>
    <w:rsid w:val="003F5361"/>
    <w:rsid w:val="003F5451"/>
    <w:rsid w:val="003F5A38"/>
    <w:rsid w:val="003F6214"/>
    <w:rsid w:val="003F6422"/>
    <w:rsid w:val="003F6518"/>
    <w:rsid w:val="003F688A"/>
    <w:rsid w:val="003F6BBF"/>
    <w:rsid w:val="003F6C48"/>
    <w:rsid w:val="003F6DFA"/>
    <w:rsid w:val="004000C1"/>
    <w:rsid w:val="004001F8"/>
    <w:rsid w:val="0040059B"/>
    <w:rsid w:val="004007DA"/>
    <w:rsid w:val="00400F2C"/>
    <w:rsid w:val="0040186F"/>
    <w:rsid w:val="00402509"/>
    <w:rsid w:val="004029AD"/>
    <w:rsid w:val="004035A8"/>
    <w:rsid w:val="0040382F"/>
    <w:rsid w:val="00404260"/>
    <w:rsid w:val="004043D1"/>
    <w:rsid w:val="00404CA8"/>
    <w:rsid w:val="004050B1"/>
    <w:rsid w:val="004052CA"/>
    <w:rsid w:val="004057A5"/>
    <w:rsid w:val="00405866"/>
    <w:rsid w:val="004063DE"/>
    <w:rsid w:val="00406AC6"/>
    <w:rsid w:val="00406D84"/>
    <w:rsid w:val="00407A3D"/>
    <w:rsid w:val="00407A4A"/>
    <w:rsid w:val="00407CCD"/>
    <w:rsid w:val="004100E7"/>
    <w:rsid w:val="00410E44"/>
    <w:rsid w:val="00410F47"/>
    <w:rsid w:val="00410F50"/>
    <w:rsid w:val="004113B6"/>
    <w:rsid w:val="00411439"/>
    <w:rsid w:val="00411A80"/>
    <w:rsid w:val="00412DC5"/>
    <w:rsid w:val="0041315B"/>
    <w:rsid w:val="004138FE"/>
    <w:rsid w:val="004140FC"/>
    <w:rsid w:val="00414AC8"/>
    <w:rsid w:val="00414BBB"/>
    <w:rsid w:val="00414BC9"/>
    <w:rsid w:val="00414E06"/>
    <w:rsid w:val="00414FA1"/>
    <w:rsid w:val="00415121"/>
    <w:rsid w:val="00415514"/>
    <w:rsid w:val="0041553D"/>
    <w:rsid w:val="004161F4"/>
    <w:rsid w:val="004163B2"/>
    <w:rsid w:val="00416BBB"/>
    <w:rsid w:val="00416E76"/>
    <w:rsid w:val="00417A05"/>
    <w:rsid w:val="00417A9D"/>
    <w:rsid w:val="004201D3"/>
    <w:rsid w:val="004201DE"/>
    <w:rsid w:val="00420459"/>
    <w:rsid w:val="00420680"/>
    <w:rsid w:val="0042093E"/>
    <w:rsid w:val="00420A9E"/>
    <w:rsid w:val="00420DC2"/>
    <w:rsid w:val="00420FCD"/>
    <w:rsid w:val="0042137B"/>
    <w:rsid w:val="00422421"/>
    <w:rsid w:val="0042260B"/>
    <w:rsid w:val="004227E2"/>
    <w:rsid w:val="00422D7E"/>
    <w:rsid w:val="00423312"/>
    <w:rsid w:val="004245E7"/>
    <w:rsid w:val="004246B6"/>
    <w:rsid w:val="004247E3"/>
    <w:rsid w:val="00424BAC"/>
    <w:rsid w:val="0042567E"/>
    <w:rsid w:val="00425DAD"/>
    <w:rsid w:val="0042605F"/>
    <w:rsid w:val="00426BD1"/>
    <w:rsid w:val="00426E9F"/>
    <w:rsid w:val="00426F28"/>
    <w:rsid w:val="00427101"/>
    <w:rsid w:val="004274E9"/>
    <w:rsid w:val="00427E3E"/>
    <w:rsid w:val="0043034C"/>
    <w:rsid w:val="0043056C"/>
    <w:rsid w:val="004306FC"/>
    <w:rsid w:val="00430DA9"/>
    <w:rsid w:val="00431588"/>
    <w:rsid w:val="00431625"/>
    <w:rsid w:val="0043203E"/>
    <w:rsid w:val="0043342D"/>
    <w:rsid w:val="004334C2"/>
    <w:rsid w:val="00433796"/>
    <w:rsid w:val="00433A47"/>
    <w:rsid w:val="004343F3"/>
    <w:rsid w:val="00434E06"/>
    <w:rsid w:val="00434E91"/>
    <w:rsid w:val="00435850"/>
    <w:rsid w:val="004368D1"/>
    <w:rsid w:val="00436AC3"/>
    <w:rsid w:val="00436CC6"/>
    <w:rsid w:val="00437333"/>
    <w:rsid w:val="004378FF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A56"/>
    <w:rsid w:val="00442DE0"/>
    <w:rsid w:val="00442E0D"/>
    <w:rsid w:val="00443D28"/>
    <w:rsid w:val="0044452A"/>
    <w:rsid w:val="00444597"/>
    <w:rsid w:val="004451AA"/>
    <w:rsid w:val="00445FE7"/>
    <w:rsid w:val="004461EB"/>
    <w:rsid w:val="00446242"/>
    <w:rsid w:val="0044626F"/>
    <w:rsid w:val="00446FF1"/>
    <w:rsid w:val="0044705F"/>
    <w:rsid w:val="00447B88"/>
    <w:rsid w:val="00447BFB"/>
    <w:rsid w:val="00447EF8"/>
    <w:rsid w:val="00447F48"/>
    <w:rsid w:val="00450EF9"/>
    <w:rsid w:val="00451AA2"/>
    <w:rsid w:val="00451FAA"/>
    <w:rsid w:val="00452F29"/>
    <w:rsid w:val="00453160"/>
    <w:rsid w:val="0045372D"/>
    <w:rsid w:val="004539BB"/>
    <w:rsid w:val="004540CD"/>
    <w:rsid w:val="00454B8D"/>
    <w:rsid w:val="00454E4F"/>
    <w:rsid w:val="00455E99"/>
    <w:rsid w:val="00456785"/>
    <w:rsid w:val="00457033"/>
    <w:rsid w:val="00457ADB"/>
    <w:rsid w:val="00460117"/>
    <w:rsid w:val="004601F9"/>
    <w:rsid w:val="00460C2B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B9D"/>
    <w:rsid w:val="00464E9D"/>
    <w:rsid w:val="00466F80"/>
    <w:rsid w:val="0046713F"/>
    <w:rsid w:val="0046734B"/>
    <w:rsid w:val="0046793A"/>
    <w:rsid w:val="00467A06"/>
    <w:rsid w:val="00470712"/>
    <w:rsid w:val="00470AF4"/>
    <w:rsid w:val="00470CEE"/>
    <w:rsid w:val="00470E47"/>
    <w:rsid w:val="0047149E"/>
    <w:rsid w:val="0047296D"/>
    <w:rsid w:val="00472DAE"/>
    <w:rsid w:val="004730AF"/>
    <w:rsid w:val="004734F1"/>
    <w:rsid w:val="004739EF"/>
    <w:rsid w:val="00474423"/>
    <w:rsid w:val="00474D85"/>
    <w:rsid w:val="004750AF"/>
    <w:rsid w:val="0047543B"/>
    <w:rsid w:val="0047721A"/>
    <w:rsid w:val="0047746C"/>
    <w:rsid w:val="00477FAE"/>
    <w:rsid w:val="0048067E"/>
    <w:rsid w:val="004812BA"/>
    <w:rsid w:val="00481DDB"/>
    <w:rsid w:val="0048258B"/>
    <w:rsid w:val="004827D6"/>
    <w:rsid w:val="00482DE0"/>
    <w:rsid w:val="0048345F"/>
    <w:rsid w:val="00483501"/>
    <w:rsid w:val="00483A72"/>
    <w:rsid w:val="00483F39"/>
    <w:rsid w:val="00484F1E"/>
    <w:rsid w:val="004850E3"/>
    <w:rsid w:val="00485151"/>
    <w:rsid w:val="0048564C"/>
    <w:rsid w:val="00485D19"/>
    <w:rsid w:val="00485F68"/>
    <w:rsid w:val="004861BE"/>
    <w:rsid w:val="004861FA"/>
    <w:rsid w:val="00486488"/>
    <w:rsid w:val="00486697"/>
    <w:rsid w:val="00486914"/>
    <w:rsid w:val="00486A7A"/>
    <w:rsid w:val="0048734B"/>
    <w:rsid w:val="004873AB"/>
    <w:rsid w:val="00487F30"/>
    <w:rsid w:val="00490CE8"/>
    <w:rsid w:val="0049107B"/>
    <w:rsid w:val="00491F92"/>
    <w:rsid w:val="004926BE"/>
    <w:rsid w:val="00492920"/>
    <w:rsid w:val="00493DDE"/>
    <w:rsid w:val="00493E4D"/>
    <w:rsid w:val="00494032"/>
    <w:rsid w:val="00494055"/>
    <w:rsid w:val="004949D4"/>
    <w:rsid w:val="00494E69"/>
    <w:rsid w:val="00494FB7"/>
    <w:rsid w:val="0049591D"/>
    <w:rsid w:val="00495E2A"/>
    <w:rsid w:val="004960DA"/>
    <w:rsid w:val="00496635"/>
    <w:rsid w:val="0049668F"/>
    <w:rsid w:val="004968E2"/>
    <w:rsid w:val="00496987"/>
    <w:rsid w:val="004973FC"/>
    <w:rsid w:val="00497937"/>
    <w:rsid w:val="004A0F44"/>
    <w:rsid w:val="004A1222"/>
    <w:rsid w:val="004A138D"/>
    <w:rsid w:val="004A1F48"/>
    <w:rsid w:val="004A3A68"/>
    <w:rsid w:val="004A3DF5"/>
    <w:rsid w:val="004A45AB"/>
    <w:rsid w:val="004A47B1"/>
    <w:rsid w:val="004A47F6"/>
    <w:rsid w:val="004A498A"/>
    <w:rsid w:val="004A5229"/>
    <w:rsid w:val="004A6835"/>
    <w:rsid w:val="004A6AD8"/>
    <w:rsid w:val="004A6F5B"/>
    <w:rsid w:val="004A763C"/>
    <w:rsid w:val="004A7A19"/>
    <w:rsid w:val="004A7AE5"/>
    <w:rsid w:val="004B0556"/>
    <w:rsid w:val="004B0F49"/>
    <w:rsid w:val="004B168D"/>
    <w:rsid w:val="004B200B"/>
    <w:rsid w:val="004B2055"/>
    <w:rsid w:val="004B2366"/>
    <w:rsid w:val="004B23BF"/>
    <w:rsid w:val="004B2AEC"/>
    <w:rsid w:val="004B350B"/>
    <w:rsid w:val="004B3E69"/>
    <w:rsid w:val="004B58AC"/>
    <w:rsid w:val="004B5C0C"/>
    <w:rsid w:val="004B5D26"/>
    <w:rsid w:val="004B5DD4"/>
    <w:rsid w:val="004B5F2C"/>
    <w:rsid w:val="004B60D6"/>
    <w:rsid w:val="004B67D1"/>
    <w:rsid w:val="004B6B56"/>
    <w:rsid w:val="004B757D"/>
    <w:rsid w:val="004B7912"/>
    <w:rsid w:val="004B7F0A"/>
    <w:rsid w:val="004C008B"/>
    <w:rsid w:val="004C01E1"/>
    <w:rsid w:val="004C0BEA"/>
    <w:rsid w:val="004C0F89"/>
    <w:rsid w:val="004C1D01"/>
    <w:rsid w:val="004C1F04"/>
    <w:rsid w:val="004C2094"/>
    <w:rsid w:val="004C3090"/>
    <w:rsid w:val="004C31C5"/>
    <w:rsid w:val="004C385C"/>
    <w:rsid w:val="004C3861"/>
    <w:rsid w:val="004C3DCE"/>
    <w:rsid w:val="004C429C"/>
    <w:rsid w:val="004C43A4"/>
    <w:rsid w:val="004C4EF5"/>
    <w:rsid w:val="004C6B04"/>
    <w:rsid w:val="004C7483"/>
    <w:rsid w:val="004C7CA2"/>
    <w:rsid w:val="004C7F2D"/>
    <w:rsid w:val="004D1248"/>
    <w:rsid w:val="004D16B4"/>
    <w:rsid w:val="004D3476"/>
    <w:rsid w:val="004D4AB1"/>
    <w:rsid w:val="004D4E10"/>
    <w:rsid w:val="004D5AE5"/>
    <w:rsid w:val="004D61D5"/>
    <w:rsid w:val="004D6502"/>
    <w:rsid w:val="004D6846"/>
    <w:rsid w:val="004D68D2"/>
    <w:rsid w:val="004D6D0E"/>
    <w:rsid w:val="004D767F"/>
    <w:rsid w:val="004D78A6"/>
    <w:rsid w:val="004D7CB3"/>
    <w:rsid w:val="004E0018"/>
    <w:rsid w:val="004E0587"/>
    <w:rsid w:val="004E1C4E"/>
    <w:rsid w:val="004E2450"/>
    <w:rsid w:val="004E2737"/>
    <w:rsid w:val="004E275D"/>
    <w:rsid w:val="004E29A2"/>
    <w:rsid w:val="004E2EF4"/>
    <w:rsid w:val="004E39B8"/>
    <w:rsid w:val="004E3DE9"/>
    <w:rsid w:val="004E490D"/>
    <w:rsid w:val="004E4C60"/>
    <w:rsid w:val="004E568C"/>
    <w:rsid w:val="004E5C2F"/>
    <w:rsid w:val="004E5F8F"/>
    <w:rsid w:val="004E77AF"/>
    <w:rsid w:val="004E7E2E"/>
    <w:rsid w:val="004E7F81"/>
    <w:rsid w:val="004F14CD"/>
    <w:rsid w:val="004F1827"/>
    <w:rsid w:val="004F1DE4"/>
    <w:rsid w:val="004F1FA2"/>
    <w:rsid w:val="004F4B44"/>
    <w:rsid w:val="004F5057"/>
    <w:rsid w:val="004F538E"/>
    <w:rsid w:val="004F54E5"/>
    <w:rsid w:val="004F554C"/>
    <w:rsid w:val="004F5FE4"/>
    <w:rsid w:val="004F6C59"/>
    <w:rsid w:val="004F72DF"/>
    <w:rsid w:val="004F7632"/>
    <w:rsid w:val="004F7F4B"/>
    <w:rsid w:val="004F7FC4"/>
    <w:rsid w:val="00500050"/>
    <w:rsid w:val="00500F14"/>
    <w:rsid w:val="005011D2"/>
    <w:rsid w:val="005015E7"/>
    <w:rsid w:val="00501FB3"/>
    <w:rsid w:val="00502449"/>
    <w:rsid w:val="00502801"/>
    <w:rsid w:val="00502B75"/>
    <w:rsid w:val="00502C2D"/>
    <w:rsid w:val="005030EF"/>
    <w:rsid w:val="00503E94"/>
    <w:rsid w:val="0050403C"/>
    <w:rsid w:val="00504A54"/>
    <w:rsid w:val="00504E02"/>
    <w:rsid w:val="0050529B"/>
    <w:rsid w:val="005056FC"/>
    <w:rsid w:val="00505A16"/>
    <w:rsid w:val="005061F5"/>
    <w:rsid w:val="00506869"/>
    <w:rsid w:val="00506905"/>
    <w:rsid w:val="00506D0C"/>
    <w:rsid w:val="005101C5"/>
    <w:rsid w:val="00510530"/>
    <w:rsid w:val="0051062B"/>
    <w:rsid w:val="00510647"/>
    <w:rsid w:val="00510653"/>
    <w:rsid w:val="00511F01"/>
    <w:rsid w:val="00511F1A"/>
    <w:rsid w:val="005123F3"/>
    <w:rsid w:val="00512938"/>
    <w:rsid w:val="00512B6A"/>
    <w:rsid w:val="005133ED"/>
    <w:rsid w:val="005138CE"/>
    <w:rsid w:val="0051399F"/>
    <w:rsid w:val="005142D5"/>
    <w:rsid w:val="005144CA"/>
    <w:rsid w:val="00515630"/>
    <w:rsid w:val="005167EE"/>
    <w:rsid w:val="00516B24"/>
    <w:rsid w:val="0051763A"/>
    <w:rsid w:val="00517D7E"/>
    <w:rsid w:val="00517F1F"/>
    <w:rsid w:val="00520073"/>
    <w:rsid w:val="005209B1"/>
    <w:rsid w:val="00520C20"/>
    <w:rsid w:val="005218A1"/>
    <w:rsid w:val="00521A2B"/>
    <w:rsid w:val="005224FC"/>
    <w:rsid w:val="005228B0"/>
    <w:rsid w:val="00523DD5"/>
    <w:rsid w:val="00524D32"/>
    <w:rsid w:val="005252FB"/>
    <w:rsid w:val="00525614"/>
    <w:rsid w:val="00525666"/>
    <w:rsid w:val="00525E06"/>
    <w:rsid w:val="005262FB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1C0"/>
    <w:rsid w:val="00530340"/>
    <w:rsid w:val="005303C4"/>
    <w:rsid w:val="00531489"/>
    <w:rsid w:val="00531647"/>
    <w:rsid w:val="00531741"/>
    <w:rsid w:val="005317F1"/>
    <w:rsid w:val="0053198B"/>
    <w:rsid w:val="00532002"/>
    <w:rsid w:val="00532301"/>
    <w:rsid w:val="005328F0"/>
    <w:rsid w:val="005348FC"/>
    <w:rsid w:val="00535028"/>
    <w:rsid w:val="00535330"/>
    <w:rsid w:val="005369E5"/>
    <w:rsid w:val="00536D8D"/>
    <w:rsid w:val="00537510"/>
    <w:rsid w:val="00541698"/>
    <w:rsid w:val="00541CBE"/>
    <w:rsid w:val="00542FDD"/>
    <w:rsid w:val="00543264"/>
    <w:rsid w:val="00543CB5"/>
    <w:rsid w:val="005448AD"/>
    <w:rsid w:val="005452C8"/>
    <w:rsid w:val="0054530C"/>
    <w:rsid w:val="005466A9"/>
    <w:rsid w:val="005474E7"/>
    <w:rsid w:val="00547D26"/>
    <w:rsid w:val="00547EBB"/>
    <w:rsid w:val="0055042E"/>
    <w:rsid w:val="005509D6"/>
    <w:rsid w:val="005509EE"/>
    <w:rsid w:val="00550E4F"/>
    <w:rsid w:val="005512AC"/>
    <w:rsid w:val="00551F87"/>
    <w:rsid w:val="005522A4"/>
    <w:rsid w:val="005522D6"/>
    <w:rsid w:val="00553A56"/>
    <w:rsid w:val="00553FF0"/>
    <w:rsid w:val="005541E0"/>
    <w:rsid w:val="0055468C"/>
    <w:rsid w:val="005546FD"/>
    <w:rsid w:val="00554A4C"/>
    <w:rsid w:val="00554A86"/>
    <w:rsid w:val="00554EEF"/>
    <w:rsid w:val="00555B82"/>
    <w:rsid w:val="00555F96"/>
    <w:rsid w:val="00556132"/>
    <w:rsid w:val="00556467"/>
    <w:rsid w:val="00560132"/>
    <w:rsid w:val="0056026E"/>
    <w:rsid w:val="00561237"/>
    <w:rsid w:val="00561718"/>
    <w:rsid w:val="00562C8C"/>
    <w:rsid w:val="005631EB"/>
    <w:rsid w:val="0056469C"/>
    <w:rsid w:val="005653DE"/>
    <w:rsid w:val="00565496"/>
    <w:rsid w:val="00565AC7"/>
    <w:rsid w:val="00566FDB"/>
    <w:rsid w:val="005673EE"/>
    <w:rsid w:val="00567ADE"/>
    <w:rsid w:val="00567B96"/>
    <w:rsid w:val="005706FC"/>
    <w:rsid w:val="00570822"/>
    <w:rsid w:val="00571193"/>
    <w:rsid w:val="0057201F"/>
    <w:rsid w:val="00573516"/>
    <w:rsid w:val="005736B7"/>
    <w:rsid w:val="00573987"/>
    <w:rsid w:val="00573C6F"/>
    <w:rsid w:val="00573E23"/>
    <w:rsid w:val="005755E5"/>
    <w:rsid w:val="00575753"/>
    <w:rsid w:val="00575E21"/>
    <w:rsid w:val="0057612A"/>
    <w:rsid w:val="00576D2B"/>
    <w:rsid w:val="00577075"/>
    <w:rsid w:val="0057716A"/>
    <w:rsid w:val="00577C38"/>
    <w:rsid w:val="00577E06"/>
    <w:rsid w:val="00580530"/>
    <w:rsid w:val="00581E67"/>
    <w:rsid w:val="0058268A"/>
    <w:rsid w:val="00582DC8"/>
    <w:rsid w:val="0058314A"/>
    <w:rsid w:val="00583612"/>
    <w:rsid w:val="00584634"/>
    <w:rsid w:val="00585009"/>
    <w:rsid w:val="005855AC"/>
    <w:rsid w:val="00585604"/>
    <w:rsid w:val="00585770"/>
    <w:rsid w:val="0058588D"/>
    <w:rsid w:val="005858C7"/>
    <w:rsid w:val="00586031"/>
    <w:rsid w:val="0058680E"/>
    <w:rsid w:val="00586915"/>
    <w:rsid w:val="0058724A"/>
    <w:rsid w:val="00587837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8F"/>
    <w:rsid w:val="005924D3"/>
    <w:rsid w:val="00592688"/>
    <w:rsid w:val="00594E00"/>
    <w:rsid w:val="00594F8B"/>
    <w:rsid w:val="0059563B"/>
    <w:rsid w:val="00595DA0"/>
    <w:rsid w:val="00596AF0"/>
    <w:rsid w:val="00596DF3"/>
    <w:rsid w:val="005973D3"/>
    <w:rsid w:val="00597C57"/>
    <w:rsid w:val="005A141E"/>
    <w:rsid w:val="005A1A5E"/>
    <w:rsid w:val="005A1EDD"/>
    <w:rsid w:val="005A2091"/>
    <w:rsid w:val="005A3945"/>
    <w:rsid w:val="005A40FD"/>
    <w:rsid w:val="005A4881"/>
    <w:rsid w:val="005A5046"/>
    <w:rsid w:val="005A5237"/>
    <w:rsid w:val="005A5631"/>
    <w:rsid w:val="005A674C"/>
    <w:rsid w:val="005A79C3"/>
    <w:rsid w:val="005B0847"/>
    <w:rsid w:val="005B0A80"/>
    <w:rsid w:val="005B11E0"/>
    <w:rsid w:val="005B1365"/>
    <w:rsid w:val="005B181C"/>
    <w:rsid w:val="005B29BF"/>
    <w:rsid w:val="005B40EC"/>
    <w:rsid w:val="005B4215"/>
    <w:rsid w:val="005B5081"/>
    <w:rsid w:val="005B566E"/>
    <w:rsid w:val="005B5B03"/>
    <w:rsid w:val="005B5B1D"/>
    <w:rsid w:val="005B65FE"/>
    <w:rsid w:val="005B6818"/>
    <w:rsid w:val="005B6A15"/>
    <w:rsid w:val="005B6D72"/>
    <w:rsid w:val="005C05A3"/>
    <w:rsid w:val="005C10C4"/>
    <w:rsid w:val="005C12FD"/>
    <w:rsid w:val="005C138A"/>
    <w:rsid w:val="005C1771"/>
    <w:rsid w:val="005C1C2D"/>
    <w:rsid w:val="005C1CC3"/>
    <w:rsid w:val="005C1ED0"/>
    <w:rsid w:val="005C2C4F"/>
    <w:rsid w:val="005C3729"/>
    <w:rsid w:val="005C3D9C"/>
    <w:rsid w:val="005C4B1B"/>
    <w:rsid w:val="005C5567"/>
    <w:rsid w:val="005C5E1B"/>
    <w:rsid w:val="005C6367"/>
    <w:rsid w:val="005C66C5"/>
    <w:rsid w:val="005C713C"/>
    <w:rsid w:val="005C716B"/>
    <w:rsid w:val="005C77C8"/>
    <w:rsid w:val="005C7B91"/>
    <w:rsid w:val="005C7EA7"/>
    <w:rsid w:val="005D07DF"/>
    <w:rsid w:val="005D0868"/>
    <w:rsid w:val="005D09FF"/>
    <w:rsid w:val="005D11F8"/>
    <w:rsid w:val="005D133A"/>
    <w:rsid w:val="005D147D"/>
    <w:rsid w:val="005D1643"/>
    <w:rsid w:val="005D16D1"/>
    <w:rsid w:val="005D1CC4"/>
    <w:rsid w:val="005D22F4"/>
    <w:rsid w:val="005D23D8"/>
    <w:rsid w:val="005D2865"/>
    <w:rsid w:val="005D287C"/>
    <w:rsid w:val="005D29DF"/>
    <w:rsid w:val="005D300F"/>
    <w:rsid w:val="005D35B1"/>
    <w:rsid w:val="005D3AA2"/>
    <w:rsid w:val="005D4264"/>
    <w:rsid w:val="005D45E3"/>
    <w:rsid w:val="005D4610"/>
    <w:rsid w:val="005D4938"/>
    <w:rsid w:val="005D4FB7"/>
    <w:rsid w:val="005D50E8"/>
    <w:rsid w:val="005D6393"/>
    <w:rsid w:val="005D6641"/>
    <w:rsid w:val="005D70D6"/>
    <w:rsid w:val="005D7B9A"/>
    <w:rsid w:val="005E00CD"/>
    <w:rsid w:val="005E03C3"/>
    <w:rsid w:val="005E06F7"/>
    <w:rsid w:val="005E0EA3"/>
    <w:rsid w:val="005E0ECD"/>
    <w:rsid w:val="005E102E"/>
    <w:rsid w:val="005E1351"/>
    <w:rsid w:val="005E29E9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5C71"/>
    <w:rsid w:val="005E75A5"/>
    <w:rsid w:val="005E77B8"/>
    <w:rsid w:val="005F09CC"/>
    <w:rsid w:val="005F0C60"/>
    <w:rsid w:val="005F142B"/>
    <w:rsid w:val="005F1BFC"/>
    <w:rsid w:val="005F20FC"/>
    <w:rsid w:val="005F250D"/>
    <w:rsid w:val="005F3454"/>
    <w:rsid w:val="005F39F5"/>
    <w:rsid w:val="005F3A54"/>
    <w:rsid w:val="005F3C8B"/>
    <w:rsid w:val="005F4184"/>
    <w:rsid w:val="005F459A"/>
    <w:rsid w:val="005F4D44"/>
    <w:rsid w:val="005F4E98"/>
    <w:rsid w:val="005F5605"/>
    <w:rsid w:val="005F5F41"/>
    <w:rsid w:val="005F5F4C"/>
    <w:rsid w:val="005F63D0"/>
    <w:rsid w:val="005F652E"/>
    <w:rsid w:val="005F6576"/>
    <w:rsid w:val="005F7274"/>
    <w:rsid w:val="005F7E16"/>
    <w:rsid w:val="0060003E"/>
    <w:rsid w:val="00600126"/>
    <w:rsid w:val="006003DD"/>
    <w:rsid w:val="00600610"/>
    <w:rsid w:val="00600D66"/>
    <w:rsid w:val="00600EC2"/>
    <w:rsid w:val="00600EF0"/>
    <w:rsid w:val="00601363"/>
    <w:rsid w:val="00601571"/>
    <w:rsid w:val="00601D9D"/>
    <w:rsid w:val="006023DA"/>
    <w:rsid w:val="00602847"/>
    <w:rsid w:val="00602D72"/>
    <w:rsid w:val="006035C5"/>
    <w:rsid w:val="00603892"/>
    <w:rsid w:val="006038C7"/>
    <w:rsid w:val="00604C03"/>
    <w:rsid w:val="00604EC2"/>
    <w:rsid w:val="0060541E"/>
    <w:rsid w:val="00605524"/>
    <w:rsid w:val="0060559E"/>
    <w:rsid w:val="00606845"/>
    <w:rsid w:val="006071AE"/>
    <w:rsid w:val="006078BF"/>
    <w:rsid w:val="00607BDD"/>
    <w:rsid w:val="00607DDD"/>
    <w:rsid w:val="00610174"/>
    <w:rsid w:val="00610AB8"/>
    <w:rsid w:val="00610D56"/>
    <w:rsid w:val="00611161"/>
    <w:rsid w:val="006118B8"/>
    <w:rsid w:val="006124A4"/>
    <w:rsid w:val="00612BB3"/>
    <w:rsid w:val="00612E3E"/>
    <w:rsid w:val="006131A4"/>
    <w:rsid w:val="006132F9"/>
    <w:rsid w:val="00613516"/>
    <w:rsid w:val="00613B02"/>
    <w:rsid w:val="00613B1D"/>
    <w:rsid w:val="00613E6D"/>
    <w:rsid w:val="0061413F"/>
    <w:rsid w:val="00614C50"/>
    <w:rsid w:val="006152AB"/>
    <w:rsid w:val="00615523"/>
    <w:rsid w:val="006156FB"/>
    <w:rsid w:val="00615750"/>
    <w:rsid w:val="00615D60"/>
    <w:rsid w:val="00616741"/>
    <w:rsid w:val="006168F0"/>
    <w:rsid w:val="00616959"/>
    <w:rsid w:val="00616AA6"/>
    <w:rsid w:val="00616F32"/>
    <w:rsid w:val="0061727B"/>
    <w:rsid w:val="0061771D"/>
    <w:rsid w:val="00620739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5642"/>
    <w:rsid w:val="00625A1A"/>
    <w:rsid w:val="00626280"/>
    <w:rsid w:val="00626829"/>
    <w:rsid w:val="006276AF"/>
    <w:rsid w:val="00627E25"/>
    <w:rsid w:val="006303A5"/>
    <w:rsid w:val="00633055"/>
    <w:rsid w:val="006331BB"/>
    <w:rsid w:val="006333AC"/>
    <w:rsid w:val="00633516"/>
    <w:rsid w:val="00633F18"/>
    <w:rsid w:val="006342B8"/>
    <w:rsid w:val="00634331"/>
    <w:rsid w:val="00634BEF"/>
    <w:rsid w:val="0063520F"/>
    <w:rsid w:val="006365A3"/>
    <w:rsid w:val="006369DA"/>
    <w:rsid w:val="006400A6"/>
    <w:rsid w:val="006402F3"/>
    <w:rsid w:val="00640406"/>
    <w:rsid w:val="00640578"/>
    <w:rsid w:val="00640DDE"/>
    <w:rsid w:val="00641061"/>
    <w:rsid w:val="006413BD"/>
    <w:rsid w:val="006416CE"/>
    <w:rsid w:val="00641A67"/>
    <w:rsid w:val="00641FAA"/>
    <w:rsid w:val="00642149"/>
    <w:rsid w:val="006423DD"/>
    <w:rsid w:val="0064266C"/>
    <w:rsid w:val="006428ED"/>
    <w:rsid w:val="00642B98"/>
    <w:rsid w:val="00642C23"/>
    <w:rsid w:val="00642DCD"/>
    <w:rsid w:val="0064353C"/>
    <w:rsid w:val="006436D2"/>
    <w:rsid w:val="00643BDD"/>
    <w:rsid w:val="00643FB7"/>
    <w:rsid w:val="00644614"/>
    <w:rsid w:val="00644975"/>
    <w:rsid w:val="00645921"/>
    <w:rsid w:val="0064598F"/>
    <w:rsid w:val="00646F85"/>
    <w:rsid w:val="006477F2"/>
    <w:rsid w:val="006478AF"/>
    <w:rsid w:val="00647ABF"/>
    <w:rsid w:val="00651390"/>
    <w:rsid w:val="006516D1"/>
    <w:rsid w:val="0065195F"/>
    <w:rsid w:val="00651D3C"/>
    <w:rsid w:val="00652939"/>
    <w:rsid w:val="006534FC"/>
    <w:rsid w:val="006538E9"/>
    <w:rsid w:val="00653E47"/>
    <w:rsid w:val="0065435E"/>
    <w:rsid w:val="00654B27"/>
    <w:rsid w:val="00654CC9"/>
    <w:rsid w:val="00654F5A"/>
    <w:rsid w:val="006551A4"/>
    <w:rsid w:val="00655355"/>
    <w:rsid w:val="0065543B"/>
    <w:rsid w:val="0065572A"/>
    <w:rsid w:val="00655847"/>
    <w:rsid w:val="00655AFE"/>
    <w:rsid w:val="00656124"/>
    <w:rsid w:val="0065647A"/>
    <w:rsid w:val="00656CB3"/>
    <w:rsid w:val="00657B85"/>
    <w:rsid w:val="00657DBB"/>
    <w:rsid w:val="0066009C"/>
    <w:rsid w:val="0066072D"/>
    <w:rsid w:val="00660D55"/>
    <w:rsid w:val="0066102C"/>
    <w:rsid w:val="00661993"/>
    <w:rsid w:val="00661A7C"/>
    <w:rsid w:val="00662351"/>
    <w:rsid w:val="00662361"/>
    <w:rsid w:val="006624A8"/>
    <w:rsid w:val="00662B26"/>
    <w:rsid w:val="00662D54"/>
    <w:rsid w:val="0066339B"/>
    <w:rsid w:val="006644A9"/>
    <w:rsid w:val="00664D88"/>
    <w:rsid w:val="00665456"/>
    <w:rsid w:val="00665E0B"/>
    <w:rsid w:val="00666AB7"/>
    <w:rsid w:val="00666F45"/>
    <w:rsid w:val="0066720A"/>
    <w:rsid w:val="00667B8D"/>
    <w:rsid w:val="006703FF"/>
    <w:rsid w:val="00670F66"/>
    <w:rsid w:val="00671934"/>
    <w:rsid w:val="00672425"/>
    <w:rsid w:val="0067307F"/>
    <w:rsid w:val="00673196"/>
    <w:rsid w:val="00673985"/>
    <w:rsid w:val="00673999"/>
    <w:rsid w:val="00674244"/>
    <w:rsid w:val="00674D84"/>
    <w:rsid w:val="0067532E"/>
    <w:rsid w:val="00675441"/>
    <w:rsid w:val="00675612"/>
    <w:rsid w:val="00675C9D"/>
    <w:rsid w:val="00675E24"/>
    <w:rsid w:val="00676009"/>
    <w:rsid w:val="0067621E"/>
    <w:rsid w:val="00677A3D"/>
    <w:rsid w:val="00677AF2"/>
    <w:rsid w:val="006804CC"/>
    <w:rsid w:val="0068071F"/>
    <w:rsid w:val="00680A87"/>
    <w:rsid w:val="006812B2"/>
    <w:rsid w:val="0068145D"/>
    <w:rsid w:val="00681F1E"/>
    <w:rsid w:val="00682919"/>
    <w:rsid w:val="00683142"/>
    <w:rsid w:val="006844EE"/>
    <w:rsid w:val="0068529A"/>
    <w:rsid w:val="00685F6B"/>
    <w:rsid w:val="0068613F"/>
    <w:rsid w:val="006865B2"/>
    <w:rsid w:val="0068692C"/>
    <w:rsid w:val="006869B9"/>
    <w:rsid w:val="00686E82"/>
    <w:rsid w:val="00687426"/>
    <w:rsid w:val="006879F6"/>
    <w:rsid w:val="00690014"/>
    <w:rsid w:val="00690483"/>
    <w:rsid w:val="006907FD"/>
    <w:rsid w:val="006912B4"/>
    <w:rsid w:val="00691683"/>
    <w:rsid w:val="0069194A"/>
    <w:rsid w:val="006919D0"/>
    <w:rsid w:val="00691C1E"/>
    <w:rsid w:val="00692109"/>
    <w:rsid w:val="00692126"/>
    <w:rsid w:val="00692EDC"/>
    <w:rsid w:val="00693068"/>
    <w:rsid w:val="00693F75"/>
    <w:rsid w:val="00694066"/>
    <w:rsid w:val="006940F4"/>
    <w:rsid w:val="00694164"/>
    <w:rsid w:val="0069474C"/>
    <w:rsid w:val="00695611"/>
    <w:rsid w:val="00695761"/>
    <w:rsid w:val="00695FDF"/>
    <w:rsid w:val="006961ED"/>
    <w:rsid w:val="00696325"/>
    <w:rsid w:val="00697BEB"/>
    <w:rsid w:val="00697EB6"/>
    <w:rsid w:val="006A005B"/>
    <w:rsid w:val="006A05D5"/>
    <w:rsid w:val="006A08BD"/>
    <w:rsid w:val="006A08DF"/>
    <w:rsid w:val="006A12BE"/>
    <w:rsid w:val="006A15EC"/>
    <w:rsid w:val="006A1687"/>
    <w:rsid w:val="006A1B57"/>
    <w:rsid w:val="006A2B08"/>
    <w:rsid w:val="006A2BC6"/>
    <w:rsid w:val="006A3554"/>
    <w:rsid w:val="006A3EE1"/>
    <w:rsid w:val="006A4FE7"/>
    <w:rsid w:val="006A5726"/>
    <w:rsid w:val="006A6617"/>
    <w:rsid w:val="006A6BA0"/>
    <w:rsid w:val="006A78C1"/>
    <w:rsid w:val="006B0694"/>
    <w:rsid w:val="006B0827"/>
    <w:rsid w:val="006B1425"/>
    <w:rsid w:val="006B1E2A"/>
    <w:rsid w:val="006B235B"/>
    <w:rsid w:val="006B2603"/>
    <w:rsid w:val="006B2C07"/>
    <w:rsid w:val="006B2CD9"/>
    <w:rsid w:val="006B2ED4"/>
    <w:rsid w:val="006B307A"/>
    <w:rsid w:val="006B346E"/>
    <w:rsid w:val="006B3520"/>
    <w:rsid w:val="006B366D"/>
    <w:rsid w:val="006B3E90"/>
    <w:rsid w:val="006B4BF9"/>
    <w:rsid w:val="006B5404"/>
    <w:rsid w:val="006B5631"/>
    <w:rsid w:val="006B59AD"/>
    <w:rsid w:val="006B5B7E"/>
    <w:rsid w:val="006B628E"/>
    <w:rsid w:val="006B65B8"/>
    <w:rsid w:val="006B6DC3"/>
    <w:rsid w:val="006B6F53"/>
    <w:rsid w:val="006B73E2"/>
    <w:rsid w:val="006B7653"/>
    <w:rsid w:val="006B7C4A"/>
    <w:rsid w:val="006B7E1B"/>
    <w:rsid w:val="006C0456"/>
    <w:rsid w:val="006C0789"/>
    <w:rsid w:val="006C1CC4"/>
    <w:rsid w:val="006C222B"/>
    <w:rsid w:val="006C2ADA"/>
    <w:rsid w:val="006C2D38"/>
    <w:rsid w:val="006C2E93"/>
    <w:rsid w:val="006C5774"/>
    <w:rsid w:val="006C59B9"/>
    <w:rsid w:val="006C5C4D"/>
    <w:rsid w:val="006C6020"/>
    <w:rsid w:val="006C603C"/>
    <w:rsid w:val="006C6206"/>
    <w:rsid w:val="006C637C"/>
    <w:rsid w:val="006C6905"/>
    <w:rsid w:val="006C7847"/>
    <w:rsid w:val="006C78AD"/>
    <w:rsid w:val="006C7A51"/>
    <w:rsid w:val="006C7DA8"/>
    <w:rsid w:val="006C7E20"/>
    <w:rsid w:val="006D0059"/>
    <w:rsid w:val="006D0662"/>
    <w:rsid w:val="006D07C5"/>
    <w:rsid w:val="006D097F"/>
    <w:rsid w:val="006D0CBC"/>
    <w:rsid w:val="006D0DD1"/>
    <w:rsid w:val="006D21B3"/>
    <w:rsid w:val="006D22D0"/>
    <w:rsid w:val="006D2E5C"/>
    <w:rsid w:val="006D301E"/>
    <w:rsid w:val="006D3785"/>
    <w:rsid w:val="006D4957"/>
    <w:rsid w:val="006D4B7F"/>
    <w:rsid w:val="006D6A3C"/>
    <w:rsid w:val="006D7437"/>
    <w:rsid w:val="006D751F"/>
    <w:rsid w:val="006E04CC"/>
    <w:rsid w:val="006E05D3"/>
    <w:rsid w:val="006E070C"/>
    <w:rsid w:val="006E0D0B"/>
    <w:rsid w:val="006E1083"/>
    <w:rsid w:val="006E247E"/>
    <w:rsid w:val="006E34C9"/>
    <w:rsid w:val="006E3820"/>
    <w:rsid w:val="006E3930"/>
    <w:rsid w:val="006E4373"/>
    <w:rsid w:val="006E45C0"/>
    <w:rsid w:val="006E4783"/>
    <w:rsid w:val="006E4C74"/>
    <w:rsid w:val="006E575D"/>
    <w:rsid w:val="006E59D2"/>
    <w:rsid w:val="006E5A98"/>
    <w:rsid w:val="006E5CBC"/>
    <w:rsid w:val="006E6ECA"/>
    <w:rsid w:val="006E709B"/>
    <w:rsid w:val="006E7137"/>
    <w:rsid w:val="006E7993"/>
    <w:rsid w:val="006F0125"/>
    <w:rsid w:val="006F0543"/>
    <w:rsid w:val="006F0C91"/>
    <w:rsid w:val="006F2705"/>
    <w:rsid w:val="006F28EB"/>
    <w:rsid w:val="006F2AB4"/>
    <w:rsid w:val="006F2EFA"/>
    <w:rsid w:val="006F35EC"/>
    <w:rsid w:val="006F4205"/>
    <w:rsid w:val="006F51DF"/>
    <w:rsid w:val="006F544A"/>
    <w:rsid w:val="006F616F"/>
    <w:rsid w:val="006F6C0C"/>
    <w:rsid w:val="006F7677"/>
    <w:rsid w:val="006F76AF"/>
    <w:rsid w:val="00700661"/>
    <w:rsid w:val="0070191C"/>
    <w:rsid w:val="0070246E"/>
    <w:rsid w:val="007025E7"/>
    <w:rsid w:val="00702CB5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7504"/>
    <w:rsid w:val="00710C63"/>
    <w:rsid w:val="00710CF1"/>
    <w:rsid w:val="007110ED"/>
    <w:rsid w:val="00711279"/>
    <w:rsid w:val="0071271F"/>
    <w:rsid w:val="00712794"/>
    <w:rsid w:val="00712828"/>
    <w:rsid w:val="007137DA"/>
    <w:rsid w:val="00713E08"/>
    <w:rsid w:val="00714151"/>
    <w:rsid w:val="007141F9"/>
    <w:rsid w:val="00714427"/>
    <w:rsid w:val="0071653F"/>
    <w:rsid w:val="00716FF2"/>
    <w:rsid w:val="007170F2"/>
    <w:rsid w:val="007176A1"/>
    <w:rsid w:val="00717A5C"/>
    <w:rsid w:val="00717EF2"/>
    <w:rsid w:val="00720450"/>
    <w:rsid w:val="007207CA"/>
    <w:rsid w:val="00720A0B"/>
    <w:rsid w:val="007213F1"/>
    <w:rsid w:val="007218E5"/>
    <w:rsid w:val="0072343C"/>
    <w:rsid w:val="0072367E"/>
    <w:rsid w:val="00723AA1"/>
    <w:rsid w:val="00724D57"/>
    <w:rsid w:val="00725A5C"/>
    <w:rsid w:val="00725FE3"/>
    <w:rsid w:val="0072668F"/>
    <w:rsid w:val="00726E7C"/>
    <w:rsid w:val="00726F0E"/>
    <w:rsid w:val="0072785F"/>
    <w:rsid w:val="00727C5E"/>
    <w:rsid w:val="00727F57"/>
    <w:rsid w:val="00730100"/>
    <w:rsid w:val="0073104D"/>
    <w:rsid w:val="007311BD"/>
    <w:rsid w:val="00731C72"/>
    <w:rsid w:val="00731EB4"/>
    <w:rsid w:val="007322FC"/>
    <w:rsid w:val="00733EE9"/>
    <w:rsid w:val="007342B3"/>
    <w:rsid w:val="00734816"/>
    <w:rsid w:val="00734BE4"/>
    <w:rsid w:val="00734FBF"/>
    <w:rsid w:val="0073527E"/>
    <w:rsid w:val="00735570"/>
    <w:rsid w:val="00735D3B"/>
    <w:rsid w:val="00735E92"/>
    <w:rsid w:val="00736770"/>
    <w:rsid w:val="00736F52"/>
    <w:rsid w:val="0073758E"/>
    <w:rsid w:val="00737953"/>
    <w:rsid w:val="00737AEF"/>
    <w:rsid w:val="007401D6"/>
    <w:rsid w:val="007404D0"/>
    <w:rsid w:val="0074068F"/>
    <w:rsid w:val="00740A30"/>
    <w:rsid w:val="00740A89"/>
    <w:rsid w:val="00740AC9"/>
    <w:rsid w:val="00741820"/>
    <w:rsid w:val="00741A58"/>
    <w:rsid w:val="00741AC5"/>
    <w:rsid w:val="00742456"/>
    <w:rsid w:val="00742931"/>
    <w:rsid w:val="00742991"/>
    <w:rsid w:val="00742B05"/>
    <w:rsid w:val="00742D8C"/>
    <w:rsid w:val="00742EC1"/>
    <w:rsid w:val="0074388E"/>
    <w:rsid w:val="0074469C"/>
    <w:rsid w:val="00744B69"/>
    <w:rsid w:val="00744BC7"/>
    <w:rsid w:val="00745529"/>
    <w:rsid w:val="00745548"/>
    <w:rsid w:val="007456C5"/>
    <w:rsid w:val="0074575C"/>
    <w:rsid w:val="00745AD7"/>
    <w:rsid w:val="00746096"/>
    <w:rsid w:val="007460DF"/>
    <w:rsid w:val="00746C46"/>
    <w:rsid w:val="00746D0F"/>
    <w:rsid w:val="00746D21"/>
    <w:rsid w:val="00747ECB"/>
    <w:rsid w:val="007502D9"/>
    <w:rsid w:val="00750432"/>
    <w:rsid w:val="00750462"/>
    <w:rsid w:val="00750550"/>
    <w:rsid w:val="007511F9"/>
    <w:rsid w:val="0075138B"/>
    <w:rsid w:val="00751B8B"/>
    <w:rsid w:val="00751C70"/>
    <w:rsid w:val="0075238E"/>
    <w:rsid w:val="0075249B"/>
    <w:rsid w:val="0075266B"/>
    <w:rsid w:val="007529E4"/>
    <w:rsid w:val="00752C5A"/>
    <w:rsid w:val="007534E3"/>
    <w:rsid w:val="007537A8"/>
    <w:rsid w:val="00753A64"/>
    <w:rsid w:val="00753A82"/>
    <w:rsid w:val="007547F3"/>
    <w:rsid w:val="00754969"/>
    <w:rsid w:val="00754F3E"/>
    <w:rsid w:val="00755CFB"/>
    <w:rsid w:val="00755D92"/>
    <w:rsid w:val="00755F93"/>
    <w:rsid w:val="007563A5"/>
    <w:rsid w:val="007567DB"/>
    <w:rsid w:val="00756DFC"/>
    <w:rsid w:val="00756ED9"/>
    <w:rsid w:val="007571A0"/>
    <w:rsid w:val="00757D1D"/>
    <w:rsid w:val="00761671"/>
    <w:rsid w:val="00761677"/>
    <w:rsid w:val="00761DD2"/>
    <w:rsid w:val="00761EF7"/>
    <w:rsid w:val="0076264A"/>
    <w:rsid w:val="00762AC1"/>
    <w:rsid w:val="00763751"/>
    <w:rsid w:val="00763E1B"/>
    <w:rsid w:val="0076411B"/>
    <w:rsid w:val="00764218"/>
    <w:rsid w:val="00764C88"/>
    <w:rsid w:val="00765F62"/>
    <w:rsid w:val="0076683A"/>
    <w:rsid w:val="00766D56"/>
    <w:rsid w:val="007679CE"/>
    <w:rsid w:val="00767E2F"/>
    <w:rsid w:val="00767EAA"/>
    <w:rsid w:val="007700D6"/>
    <w:rsid w:val="00770453"/>
    <w:rsid w:val="00770507"/>
    <w:rsid w:val="007708E8"/>
    <w:rsid w:val="0077119E"/>
    <w:rsid w:val="007719BA"/>
    <w:rsid w:val="00772185"/>
    <w:rsid w:val="007722B6"/>
    <w:rsid w:val="00772403"/>
    <w:rsid w:val="007728B8"/>
    <w:rsid w:val="00772ADF"/>
    <w:rsid w:val="00773DB3"/>
    <w:rsid w:val="0077453B"/>
    <w:rsid w:val="00774965"/>
    <w:rsid w:val="00774D2C"/>
    <w:rsid w:val="00775451"/>
    <w:rsid w:val="0077573B"/>
    <w:rsid w:val="00776300"/>
    <w:rsid w:val="00776729"/>
    <w:rsid w:val="00776C54"/>
    <w:rsid w:val="00776CDC"/>
    <w:rsid w:val="00777402"/>
    <w:rsid w:val="00777BEE"/>
    <w:rsid w:val="007811CD"/>
    <w:rsid w:val="00781BC7"/>
    <w:rsid w:val="00782165"/>
    <w:rsid w:val="00782A4E"/>
    <w:rsid w:val="00782DF0"/>
    <w:rsid w:val="00783361"/>
    <w:rsid w:val="007836D6"/>
    <w:rsid w:val="00783771"/>
    <w:rsid w:val="00783B06"/>
    <w:rsid w:val="00783B3C"/>
    <w:rsid w:val="00783E7F"/>
    <w:rsid w:val="00784EFD"/>
    <w:rsid w:val="007855CF"/>
    <w:rsid w:val="00785B82"/>
    <w:rsid w:val="00785BE5"/>
    <w:rsid w:val="00786147"/>
    <w:rsid w:val="0078734C"/>
    <w:rsid w:val="007875C7"/>
    <w:rsid w:val="00787832"/>
    <w:rsid w:val="00787844"/>
    <w:rsid w:val="00791739"/>
    <w:rsid w:val="00791933"/>
    <w:rsid w:val="00791988"/>
    <w:rsid w:val="00791A41"/>
    <w:rsid w:val="007923E5"/>
    <w:rsid w:val="0079257C"/>
    <w:rsid w:val="00792697"/>
    <w:rsid w:val="00792940"/>
    <w:rsid w:val="00792D39"/>
    <w:rsid w:val="00792E41"/>
    <w:rsid w:val="007931C2"/>
    <w:rsid w:val="00793802"/>
    <w:rsid w:val="00793A97"/>
    <w:rsid w:val="00793D00"/>
    <w:rsid w:val="00794819"/>
    <w:rsid w:val="00794C34"/>
    <w:rsid w:val="00794D18"/>
    <w:rsid w:val="007954CC"/>
    <w:rsid w:val="007955DA"/>
    <w:rsid w:val="00795603"/>
    <w:rsid w:val="0079585E"/>
    <w:rsid w:val="00795CAC"/>
    <w:rsid w:val="0079672A"/>
    <w:rsid w:val="00796B20"/>
    <w:rsid w:val="00796FC4"/>
    <w:rsid w:val="00797B5F"/>
    <w:rsid w:val="00797ED7"/>
    <w:rsid w:val="007A0A1B"/>
    <w:rsid w:val="007A0C23"/>
    <w:rsid w:val="007A0F8A"/>
    <w:rsid w:val="007A13B5"/>
    <w:rsid w:val="007A1697"/>
    <w:rsid w:val="007A176F"/>
    <w:rsid w:val="007A1C7F"/>
    <w:rsid w:val="007A1F5D"/>
    <w:rsid w:val="007A2217"/>
    <w:rsid w:val="007A23E7"/>
    <w:rsid w:val="007A2571"/>
    <w:rsid w:val="007A26F5"/>
    <w:rsid w:val="007A2E09"/>
    <w:rsid w:val="007A33CC"/>
    <w:rsid w:val="007A3C3D"/>
    <w:rsid w:val="007A3D21"/>
    <w:rsid w:val="007A415B"/>
    <w:rsid w:val="007A4390"/>
    <w:rsid w:val="007A4748"/>
    <w:rsid w:val="007A48ED"/>
    <w:rsid w:val="007A4F46"/>
    <w:rsid w:val="007A5221"/>
    <w:rsid w:val="007A555E"/>
    <w:rsid w:val="007A5AFE"/>
    <w:rsid w:val="007A6919"/>
    <w:rsid w:val="007A704C"/>
    <w:rsid w:val="007A73B1"/>
    <w:rsid w:val="007A7A83"/>
    <w:rsid w:val="007B0E3A"/>
    <w:rsid w:val="007B1442"/>
    <w:rsid w:val="007B16B7"/>
    <w:rsid w:val="007B1B6A"/>
    <w:rsid w:val="007B2052"/>
    <w:rsid w:val="007B2DCA"/>
    <w:rsid w:val="007B2E86"/>
    <w:rsid w:val="007B32A9"/>
    <w:rsid w:val="007B3368"/>
    <w:rsid w:val="007B3D69"/>
    <w:rsid w:val="007B3EE0"/>
    <w:rsid w:val="007B4282"/>
    <w:rsid w:val="007B45CD"/>
    <w:rsid w:val="007B45EF"/>
    <w:rsid w:val="007B4EA5"/>
    <w:rsid w:val="007B56A6"/>
    <w:rsid w:val="007B5979"/>
    <w:rsid w:val="007B62E3"/>
    <w:rsid w:val="007B68DE"/>
    <w:rsid w:val="007B69DC"/>
    <w:rsid w:val="007B6D65"/>
    <w:rsid w:val="007B7788"/>
    <w:rsid w:val="007B7AF1"/>
    <w:rsid w:val="007C0534"/>
    <w:rsid w:val="007C0638"/>
    <w:rsid w:val="007C0BF1"/>
    <w:rsid w:val="007C1203"/>
    <w:rsid w:val="007C16CB"/>
    <w:rsid w:val="007C16CC"/>
    <w:rsid w:val="007C1CF9"/>
    <w:rsid w:val="007C2382"/>
    <w:rsid w:val="007C25D9"/>
    <w:rsid w:val="007C304D"/>
    <w:rsid w:val="007C3C5F"/>
    <w:rsid w:val="007C43CB"/>
    <w:rsid w:val="007C4418"/>
    <w:rsid w:val="007C4652"/>
    <w:rsid w:val="007C4BA7"/>
    <w:rsid w:val="007C4DF6"/>
    <w:rsid w:val="007C5E1D"/>
    <w:rsid w:val="007C665C"/>
    <w:rsid w:val="007C686E"/>
    <w:rsid w:val="007C6E63"/>
    <w:rsid w:val="007C72E6"/>
    <w:rsid w:val="007C763F"/>
    <w:rsid w:val="007D0424"/>
    <w:rsid w:val="007D047C"/>
    <w:rsid w:val="007D0855"/>
    <w:rsid w:val="007D1303"/>
    <w:rsid w:val="007D192C"/>
    <w:rsid w:val="007D19AA"/>
    <w:rsid w:val="007D19EE"/>
    <w:rsid w:val="007D262D"/>
    <w:rsid w:val="007D267E"/>
    <w:rsid w:val="007D2BB7"/>
    <w:rsid w:val="007D3BFB"/>
    <w:rsid w:val="007D4013"/>
    <w:rsid w:val="007D43CE"/>
    <w:rsid w:val="007D4481"/>
    <w:rsid w:val="007D448F"/>
    <w:rsid w:val="007D472D"/>
    <w:rsid w:val="007D4BD9"/>
    <w:rsid w:val="007D4C3C"/>
    <w:rsid w:val="007D52E2"/>
    <w:rsid w:val="007D6964"/>
    <w:rsid w:val="007D6A11"/>
    <w:rsid w:val="007D6C0C"/>
    <w:rsid w:val="007D7426"/>
    <w:rsid w:val="007D74D2"/>
    <w:rsid w:val="007D774D"/>
    <w:rsid w:val="007D7E46"/>
    <w:rsid w:val="007E0444"/>
    <w:rsid w:val="007E0DDC"/>
    <w:rsid w:val="007E11FD"/>
    <w:rsid w:val="007E13A7"/>
    <w:rsid w:val="007E17DB"/>
    <w:rsid w:val="007E1F38"/>
    <w:rsid w:val="007E2607"/>
    <w:rsid w:val="007E269A"/>
    <w:rsid w:val="007E4088"/>
    <w:rsid w:val="007E427A"/>
    <w:rsid w:val="007E42A3"/>
    <w:rsid w:val="007E487D"/>
    <w:rsid w:val="007E54BA"/>
    <w:rsid w:val="007E58E1"/>
    <w:rsid w:val="007E5E93"/>
    <w:rsid w:val="007E63E8"/>
    <w:rsid w:val="007E6A92"/>
    <w:rsid w:val="007E6D04"/>
    <w:rsid w:val="007E6E6E"/>
    <w:rsid w:val="007E6F69"/>
    <w:rsid w:val="007E709D"/>
    <w:rsid w:val="007E7903"/>
    <w:rsid w:val="007F0CD2"/>
    <w:rsid w:val="007F0D12"/>
    <w:rsid w:val="007F1DF3"/>
    <w:rsid w:val="007F2019"/>
    <w:rsid w:val="007F2FB3"/>
    <w:rsid w:val="007F3A4F"/>
    <w:rsid w:val="007F3E23"/>
    <w:rsid w:val="007F425F"/>
    <w:rsid w:val="007F4479"/>
    <w:rsid w:val="007F4482"/>
    <w:rsid w:val="007F4DC0"/>
    <w:rsid w:val="007F59DF"/>
    <w:rsid w:val="007F5C63"/>
    <w:rsid w:val="007F5FDE"/>
    <w:rsid w:val="007F6356"/>
    <w:rsid w:val="007F7B67"/>
    <w:rsid w:val="008004AF"/>
    <w:rsid w:val="00800919"/>
    <w:rsid w:val="00800B75"/>
    <w:rsid w:val="00801008"/>
    <w:rsid w:val="00801C04"/>
    <w:rsid w:val="0080215A"/>
    <w:rsid w:val="00802C10"/>
    <w:rsid w:val="00802D29"/>
    <w:rsid w:val="008033ED"/>
    <w:rsid w:val="008046A9"/>
    <w:rsid w:val="00804E69"/>
    <w:rsid w:val="00806126"/>
    <w:rsid w:val="0080625E"/>
    <w:rsid w:val="00806B52"/>
    <w:rsid w:val="00806C79"/>
    <w:rsid w:val="00806DF9"/>
    <w:rsid w:val="0080729D"/>
    <w:rsid w:val="0080731E"/>
    <w:rsid w:val="00810064"/>
    <w:rsid w:val="00810759"/>
    <w:rsid w:val="00811FAC"/>
    <w:rsid w:val="008124E5"/>
    <w:rsid w:val="00812799"/>
    <w:rsid w:val="00812F69"/>
    <w:rsid w:val="00813285"/>
    <w:rsid w:val="0081398E"/>
    <w:rsid w:val="00813F8E"/>
    <w:rsid w:val="00813FAB"/>
    <w:rsid w:val="0081413D"/>
    <w:rsid w:val="008145E7"/>
    <w:rsid w:val="00814964"/>
    <w:rsid w:val="00814DC4"/>
    <w:rsid w:val="00814E8D"/>
    <w:rsid w:val="008153ED"/>
    <w:rsid w:val="008160B4"/>
    <w:rsid w:val="0081646D"/>
    <w:rsid w:val="00816809"/>
    <w:rsid w:val="00817B2C"/>
    <w:rsid w:val="00817FD7"/>
    <w:rsid w:val="00820D06"/>
    <w:rsid w:val="00820E69"/>
    <w:rsid w:val="00821BA9"/>
    <w:rsid w:val="00821BB6"/>
    <w:rsid w:val="00822C27"/>
    <w:rsid w:val="00822C9D"/>
    <w:rsid w:val="00823ACE"/>
    <w:rsid w:val="00823D44"/>
    <w:rsid w:val="00823F51"/>
    <w:rsid w:val="0082485F"/>
    <w:rsid w:val="00824CEB"/>
    <w:rsid w:val="008252D9"/>
    <w:rsid w:val="008255A5"/>
    <w:rsid w:val="00825F48"/>
    <w:rsid w:val="00826EE8"/>
    <w:rsid w:val="0083012C"/>
    <w:rsid w:val="00830615"/>
    <w:rsid w:val="00830E40"/>
    <w:rsid w:val="00831A98"/>
    <w:rsid w:val="00831E21"/>
    <w:rsid w:val="00832628"/>
    <w:rsid w:val="00832B87"/>
    <w:rsid w:val="00833065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159"/>
    <w:rsid w:val="008372FA"/>
    <w:rsid w:val="0083731B"/>
    <w:rsid w:val="00837468"/>
    <w:rsid w:val="00837996"/>
    <w:rsid w:val="0084083E"/>
    <w:rsid w:val="00840D77"/>
    <w:rsid w:val="008414EE"/>
    <w:rsid w:val="00841598"/>
    <w:rsid w:val="0084246E"/>
    <w:rsid w:val="0084346A"/>
    <w:rsid w:val="008434C5"/>
    <w:rsid w:val="00843A60"/>
    <w:rsid w:val="00843A85"/>
    <w:rsid w:val="00843BD2"/>
    <w:rsid w:val="00843CDD"/>
    <w:rsid w:val="00843D29"/>
    <w:rsid w:val="00843DD3"/>
    <w:rsid w:val="008447BB"/>
    <w:rsid w:val="00845663"/>
    <w:rsid w:val="008456C9"/>
    <w:rsid w:val="00845A6B"/>
    <w:rsid w:val="00847079"/>
    <w:rsid w:val="0084759E"/>
    <w:rsid w:val="00847ABA"/>
    <w:rsid w:val="00850B96"/>
    <w:rsid w:val="00850CE1"/>
    <w:rsid w:val="00850D6E"/>
    <w:rsid w:val="0085168E"/>
    <w:rsid w:val="00851C26"/>
    <w:rsid w:val="00851CB7"/>
    <w:rsid w:val="00852A98"/>
    <w:rsid w:val="00852B58"/>
    <w:rsid w:val="00853243"/>
    <w:rsid w:val="008537B5"/>
    <w:rsid w:val="0085409D"/>
    <w:rsid w:val="0085469E"/>
    <w:rsid w:val="00854856"/>
    <w:rsid w:val="00854A94"/>
    <w:rsid w:val="00855696"/>
    <w:rsid w:val="00855AFB"/>
    <w:rsid w:val="00855D84"/>
    <w:rsid w:val="00856BD2"/>
    <w:rsid w:val="00856DB9"/>
    <w:rsid w:val="00857233"/>
    <w:rsid w:val="00860FD8"/>
    <w:rsid w:val="008610F1"/>
    <w:rsid w:val="00861909"/>
    <w:rsid w:val="008622FA"/>
    <w:rsid w:val="00862BE0"/>
    <w:rsid w:val="00862D6E"/>
    <w:rsid w:val="00862F80"/>
    <w:rsid w:val="0086381F"/>
    <w:rsid w:val="008638B1"/>
    <w:rsid w:val="00863E15"/>
    <w:rsid w:val="008643D0"/>
    <w:rsid w:val="008652BB"/>
    <w:rsid w:val="0086552B"/>
    <w:rsid w:val="00865865"/>
    <w:rsid w:val="0086641B"/>
    <w:rsid w:val="00866ED9"/>
    <w:rsid w:val="00866F50"/>
    <w:rsid w:val="0086708C"/>
    <w:rsid w:val="00867F30"/>
    <w:rsid w:val="00870501"/>
    <w:rsid w:val="008705B8"/>
    <w:rsid w:val="008710A7"/>
    <w:rsid w:val="008710E0"/>
    <w:rsid w:val="0087122C"/>
    <w:rsid w:val="008712A3"/>
    <w:rsid w:val="00871AE9"/>
    <w:rsid w:val="0087230D"/>
    <w:rsid w:val="00872574"/>
    <w:rsid w:val="00872714"/>
    <w:rsid w:val="00872883"/>
    <w:rsid w:val="008729DF"/>
    <w:rsid w:val="008732BC"/>
    <w:rsid w:val="008734F1"/>
    <w:rsid w:val="008739DE"/>
    <w:rsid w:val="008740EB"/>
    <w:rsid w:val="00874711"/>
    <w:rsid w:val="0087489D"/>
    <w:rsid w:val="00874A10"/>
    <w:rsid w:val="00874D22"/>
    <w:rsid w:val="00875D37"/>
    <w:rsid w:val="00876468"/>
    <w:rsid w:val="008779E3"/>
    <w:rsid w:val="008808AD"/>
    <w:rsid w:val="00880E34"/>
    <w:rsid w:val="00881EDE"/>
    <w:rsid w:val="00882005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A8C"/>
    <w:rsid w:val="00886A9B"/>
    <w:rsid w:val="00886CAA"/>
    <w:rsid w:val="00887706"/>
    <w:rsid w:val="00887BF1"/>
    <w:rsid w:val="00887FDA"/>
    <w:rsid w:val="0089080A"/>
    <w:rsid w:val="00890A16"/>
    <w:rsid w:val="00890F4E"/>
    <w:rsid w:val="00891454"/>
    <w:rsid w:val="00891A01"/>
    <w:rsid w:val="008928FB"/>
    <w:rsid w:val="00892F1F"/>
    <w:rsid w:val="00893412"/>
    <w:rsid w:val="00893576"/>
    <w:rsid w:val="00893756"/>
    <w:rsid w:val="008937F1"/>
    <w:rsid w:val="008941C6"/>
    <w:rsid w:val="00894254"/>
    <w:rsid w:val="00894261"/>
    <w:rsid w:val="0089435F"/>
    <w:rsid w:val="00894948"/>
    <w:rsid w:val="00894EEB"/>
    <w:rsid w:val="0089534B"/>
    <w:rsid w:val="00895701"/>
    <w:rsid w:val="00895DD6"/>
    <w:rsid w:val="00896496"/>
    <w:rsid w:val="0089649B"/>
    <w:rsid w:val="00896BA6"/>
    <w:rsid w:val="00896ED9"/>
    <w:rsid w:val="00897E14"/>
    <w:rsid w:val="00897E21"/>
    <w:rsid w:val="008A1624"/>
    <w:rsid w:val="008A1D55"/>
    <w:rsid w:val="008A2158"/>
    <w:rsid w:val="008A2541"/>
    <w:rsid w:val="008A2C08"/>
    <w:rsid w:val="008A3BD1"/>
    <w:rsid w:val="008A3CAF"/>
    <w:rsid w:val="008A3D16"/>
    <w:rsid w:val="008A3F08"/>
    <w:rsid w:val="008A3F47"/>
    <w:rsid w:val="008A4486"/>
    <w:rsid w:val="008A527D"/>
    <w:rsid w:val="008A64DA"/>
    <w:rsid w:val="008A6D25"/>
    <w:rsid w:val="008B04C1"/>
    <w:rsid w:val="008B09AE"/>
    <w:rsid w:val="008B0F7F"/>
    <w:rsid w:val="008B16D1"/>
    <w:rsid w:val="008B182C"/>
    <w:rsid w:val="008B1C61"/>
    <w:rsid w:val="008B36F5"/>
    <w:rsid w:val="008B47A9"/>
    <w:rsid w:val="008B4A7D"/>
    <w:rsid w:val="008B50A6"/>
    <w:rsid w:val="008B53B5"/>
    <w:rsid w:val="008B5AC1"/>
    <w:rsid w:val="008B6081"/>
    <w:rsid w:val="008B6288"/>
    <w:rsid w:val="008B62EF"/>
    <w:rsid w:val="008B6894"/>
    <w:rsid w:val="008B6D79"/>
    <w:rsid w:val="008B7175"/>
    <w:rsid w:val="008B7270"/>
    <w:rsid w:val="008B7475"/>
    <w:rsid w:val="008C007C"/>
    <w:rsid w:val="008C017E"/>
    <w:rsid w:val="008C0782"/>
    <w:rsid w:val="008C0A7D"/>
    <w:rsid w:val="008C0BAA"/>
    <w:rsid w:val="008C1255"/>
    <w:rsid w:val="008C2438"/>
    <w:rsid w:val="008C2A68"/>
    <w:rsid w:val="008C2AC6"/>
    <w:rsid w:val="008C2E33"/>
    <w:rsid w:val="008C2FA7"/>
    <w:rsid w:val="008C460A"/>
    <w:rsid w:val="008C47F3"/>
    <w:rsid w:val="008C48F8"/>
    <w:rsid w:val="008C4EE5"/>
    <w:rsid w:val="008C4F1B"/>
    <w:rsid w:val="008C5089"/>
    <w:rsid w:val="008C508B"/>
    <w:rsid w:val="008C532A"/>
    <w:rsid w:val="008C53B4"/>
    <w:rsid w:val="008C53EA"/>
    <w:rsid w:val="008C5F15"/>
    <w:rsid w:val="008D00DE"/>
    <w:rsid w:val="008D0222"/>
    <w:rsid w:val="008D06A0"/>
    <w:rsid w:val="008D0813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4102"/>
    <w:rsid w:val="008D4E9D"/>
    <w:rsid w:val="008D4EA8"/>
    <w:rsid w:val="008D589B"/>
    <w:rsid w:val="008D5C3B"/>
    <w:rsid w:val="008D5C5D"/>
    <w:rsid w:val="008D617C"/>
    <w:rsid w:val="008D67FC"/>
    <w:rsid w:val="008D6BE4"/>
    <w:rsid w:val="008D6CAD"/>
    <w:rsid w:val="008D6F83"/>
    <w:rsid w:val="008D7B63"/>
    <w:rsid w:val="008E13CF"/>
    <w:rsid w:val="008E2315"/>
    <w:rsid w:val="008E36A8"/>
    <w:rsid w:val="008E4980"/>
    <w:rsid w:val="008E5282"/>
    <w:rsid w:val="008E52A2"/>
    <w:rsid w:val="008E54D4"/>
    <w:rsid w:val="008E66F1"/>
    <w:rsid w:val="008E6EDC"/>
    <w:rsid w:val="008E737B"/>
    <w:rsid w:val="008E74B3"/>
    <w:rsid w:val="008E79A6"/>
    <w:rsid w:val="008E7E18"/>
    <w:rsid w:val="008F004D"/>
    <w:rsid w:val="008F05CE"/>
    <w:rsid w:val="008F14B3"/>
    <w:rsid w:val="008F1BAB"/>
    <w:rsid w:val="008F20EF"/>
    <w:rsid w:val="008F263A"/>
    <w:rsid w:val="008F2723"/>
    <w:rsid w:val="008F27F4"/>
    <w:rsid w:val="008F30A3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BC"/>
    <w:rsid w:val="008F7B80"/>
    <w:rsid w:val="008F7CE6"/>
    <w:rsid w:val="00900036"/>
    <w:rsid w:val="009007B4"/>
    <w:rsid w:val="00900C9A"/>
    <w:rsid w:val="00901245"/>
    <w:rsid w:val="009016FC"/>
    <w:rsid w:val="009020D5"/>
    <w:rsid w:val="0090257B"/>
    <w:rsid w:val="009026AD"/>
    <w:rsid w:val="009026E1"/>
    <w:rsid w:val="009029D4"/>
    <w:rsid w:val="0090363A"/>
    <w:rsid w:val="00903FD7"/>
    <w:rsid w:val="009046CC"/>
    <w:rsid w:val="0090568D"/>
    <w:rsid w:val="009063CB"/>
    <w:rsid w:val="0090675A"/>
    <w:rsid w:val="009068B5"/>
    <w:rsid w:val="00906E32"/>
    <w:rsid w:val="00907739"/>
    <w:rsid w:val="00907ABF"/>
    <w:rsid w:val="00907D3C"/>
    <w:rsid w:val="00907F28"/>
    <w:rsid w:val="009100EE"/>
    <w:rsid w:val="00910817"/>
    <w:rsid w:val="00910EFE"/>
    <w:rsid w:val="00911B7B"/>
    <w:rsid w:val="009123B5"/>
    <w:rsid w:val="00912D60"/>
    <w:rsid w:val="00913AB6"/>
    <w:rsid w:val="0091413C"/>
    <w:rsid w:val="0091454D"/>
    <w:rsid w:val="00914F4E"/>
    <w:rsid w:val="0091620E"/>
    <w:rsid w:val="00916423"/>
    <w:rsid w:val="00916AC3"/>
    <w:rsid w:val="00916D58"/>
    <w:rsid w:val="0091790D"/>
    <w:rsid w:val="00917EE5"/>
    <w:rsid w:val="00917FFE"/>
    <w:rsid w:val="00920002"/>
    <w:rsid w:val="009205C5"/>
    <w:rsid w:val="009221C8"/>
    <w:rsid w:val="00922831"/>
    <w:rsid w:val="00922954"/>
    <w:rsid w:val="009248E4"/>
    <w:rsid w:val="0092499C"/>
    <w:rsid w:val="00925D86"/>
    <w:rsid w:val="009265B3"/>
    <w:rsid w:val="0093043D"/>
    <w:rsid w:val="009306B8"/>
    <w:rsid w:val="0093169B"/>
    <w:rsid w:val="00932185"/>
    <w:rsid w:val="00932743"/>
    <w:rsid w:val="0093283B"/>
    <w:rsid w:val="0093289E"/>
    <w:rsid w:val="0093297C"/>
    <w:rsid w:val="00932AFA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408E1"/>
    <w:rsid w:val="00941656"/>
    <w:rsid w:val="00942E3E"/>
    <w:rsid w:val="00943021"/>
    <w:rsid w:val="00943A33"/>
    <w:rsid w:val="009440DD"/>
    <w:rsid w:val="009456DF"/>
    <w:rsid w:val="009479FA"/>
    <w:rsid w:val="00947B6F"/>
    <w:rsid w:val="009504AC"/>
    <w:rsid w:val="009516C8"/>
    <w:rsid w:val="00952979"/>
    <w:rsid w:val="00952B4B"/>
    <w:rsid w:val="00953784"/>
    <w:rsid w:val="00954A77"/>
    <w:rsid w:val="00954C4C"/>
    <w:rsid w:val="00954C6A"/>
    <w:rsid w:val="00955A4E"/>
    <w:rsid w:val="00955C76"/>
    <w:rsid w:val="00955F92"/>
    <w:rsid w:val="00956738"/>
    <w:rsid w:val="00956AA6"/>
    <w:rsid w:val="009573A0"/>
    <w:rsid w:val="009576A9"/>
    <w:rsid w:val="0096022D"/>
    <w:rsid w:val="0096024C"/>
    <w:rsid w:val="00960F84"/>
    <w:rsid w:val="00961154"/>
    <w:rsid w:val="00961709"/>
    <w:rsid w:val="009619FF"/>
    <w:rsid w:val="00961A89"/>
    <w:rsid w:val="009630DD"/>
    <w:rsid w:val="00963789"/>
    <w:rsid w:val="0096391A"/>
    <w:rsid w:val="0096395A"/>
    <w:rsid w:val="00964417"/>
    <w:rsid w:val="009656FA"/>
    <w:rsid w:val="00965935"/>
    <w:rsid w:val="0096614C"/>
    <w:rsid w:val="00966374"/>
    <w:rsid w:val="009666B6"/>
    <w:rsid w:val="00967090"/>
    <w:rsid w:val="0096739A"/>
    <w:rsid w:val="009678BB"/>
    <w:rsid w:val="009704BF"/>
    <w:rsid w:val="0097053F"/>
    <w:rsid w:val="009706E7"/>
    <w:rsid w:val="00970801"/>
    <w:rsid w:val="00970881"/>
    <w:rsid w:val="00971351"/>
    <w:rsid w:val="009714FC"/>
    <w:rsid w:val="00971D2B"/>
    <w:rsid w:val="00972701"/>
    <w:rsid w:val="00972BDA"/>
    <w:rsid w:val="00972D75"/>
    <w:rsid w:val="00972DA0"/>
    <w:rsid w:val="00972FC3"/>
    <w:rsid w:val="00973A8E"/>
    <w:rsid w:val="009745FE"/>
    <w:rsid w:val="00974BD4"/>
    <w:rsid w:val="00975087"/>
    <w:rsid w:val="00975146"/>
    <w:rsid w:val="00975365"/>
    <w:rsid w:val="0097566D"/>
    <w:rsid w:val="009758FD"/>
    <w:rsid w:val="00976155"/>
    <w:rsid w:val="009762E3"/>
    <w:rsid w:val="00976DDD"/>
    <w:rsid w:val="00977AFC"/>
    <w:rsid w:val="009807A1"/>
    <w:rsid w:val="00980C71"/>
    <w:rsid w:val="00981376"/>
    <w:rsid w:val="00981A3C"/>
    <w:rsid w:val="00981D69"/>
    <w:rsid w:val="00982081"/>
    <w:rsid w:val="00983725"/>
    <w:rsid w:val="0098375B"/>
    <w:rsid w:val="00983B7A"/>
    <w:rsid w:val="009841D6"/>
    <w:rsid w:val="00984406"/>
    <w:rsid w:val="009846E0"/>
    <w:rsid w:val="00984A61"/>
    <w:rsid w:val="00984DA1"/>
    <w:rsid w:val="00984E9A"/>
    <w:rsid w:val="009851A5"/>
    <w:rsid w:val="009855E6"/>
    <w:rsid w:val="009859FA"/>
    <w:rsid w:val="009859FD"/>
    <w:rsid w:val="00985DB3"/>
    <w:rsid w:val="00986DF3"/>
    <w:rsid w:val="00986EE4"/>
    <w:rsid w:val="00987465"/>
    <w:rsid w:val="00987D94"/>
    <w:rsid w:val="00990AB1"/>
    <w:rsid w:val="00991BB7"/>
    <w:rsid w:val="009922A6"/>
    <w:rsid w:val="00992D11"/>
    <w:rsid w:val="009939E0"/>
    <w:rsid w:val="00994030"/>
    <w:rsid w:val="009942D3"/>
    <w:rsid w:val="00994A58"/>
    <w:rsid w:val="00994BED"/>
    <w:rsid w:val="009951D9"/>
    <w:rsid w:val="00995263"/>
    <w:rsid w:val="00995D30"/>
    <w:rsid w:val="0099769A"/>
    <w:rsid w:val="00997939"/>
    <w:rsid w:val="00997A4D"/>
    <w:rsid w:val="00997EB2"/>
    <w:rsid w:val="009A094D"/>
    <w:rsid w:val="009A1562"/>
    <w:rsid w:val="009A18CC"/>
    <w:rsid w:val="009A1BAA"/>
    <w:rsid w:val="009A23C8"/>
    <w:rsid w:val="009A2511"/>
    <w:rsid w:val="009A2C8F"/>
    <w:rsid w:val="009A3D05"/>
    <w:rsid w:val="009A478C"/>
    <w:rsid w:val="009A5907"/>
    <w:rsid w:val="009A5C42"/>
    <w:rsid w:val="009A61F3"/>
    <w:rsid w:val="009A705B"/>
    <w:rsid w:val="009A71A8"/>
    <w:rsid w:val="009A7584"/>
    <w:rsid w:val="009B020F"/>
    <w:rsid w:val="009B0471"/>
    <w:rsid w:val="009B07AD"/>
    <w:rsid w:val="009B0FB5"/>
    <w:rsid w:val="009B1E86"/>
    <w:rsid w:val="009B2054"/>
    <w:rsid w:val="009B2216"/>
    <w:rsid w:val="009B2E9B"/>
    <w:rsid w:val="009B3B1E"/>
    <w:rsid w:val="009B4827"/>
    <w:rsid w:val="009B49F0"/>
    <w:rsid w:val="009B4AA3"/>
    <w:rsid w:val="009B5914"/>
    <w:rsid w:val="009B6F77"/>
    <w:rsid w:val="009B7AA3"/>
    <w:rsid w:val="009C02AD"/>
    <w:rsid w:val="009C0A58"/>
    <w:rsid w:val="009C0E23"/>
    <w:rsid w:val="009C113E"/>
    <w:rsid w:val="009C1147"/>
    <w:rsid w:val="009C1C66"/>
    <w:rsid w:val="009C4056"/>
    <w:rsid w:val="009C452C"/>
    <w:rsid w:val="009C4791"/>
    <w:rsid w:val="009C4EAF"/>
    <w:rsid w:val="009C55C2"/>
    <w:rsid w:val="009C5FEB"/>
    <w:rsid w:val="009C6AB8"/>
    <w:rsid w:val="009C728D"/>
    <w:rsid w:val="009C757C"/>
    <w:rsid w:val="009D0BC8"/>
    <w:rsid w:val="009D16A8"/>
    <w:rsid w:val="009D1947"/>
    <w:rsid w:val="009D2018"/>
    <w:rsid w:val="009D216E"/>
    <w:rsid w:val="009D2992"/>
    <w:rsid w:val="009D2B37"/>
    <w:rsid w:val="009D395B"/>
    <w:rsid w:val="009D3D09"/>
    <w:rsid w:val="009D52A6"/>
    <w:rsid w:val="009D5511"/>
    <w:rsid w:val="009D5E36"/>
    <w:rsid w:val="009D62D3"/>
    <w:rsid w:val="009D69C4"/>
    <w:rsid w:val="009D6E6F"/>
    <w:rsid w:val="009E04A6"/>
    <w:rsid w:val="009E0A1A"/>
    <w:rsid w:val="009E0A38"/>
    <w:rsid w:val="009E3327"/>
    <w:rsid w:val="009E421A"/>
    <w:rsid w:val="009E480D"/>
    <w:rsid w:val="009E5096"/>
    <w:rsid w:val="009E5CA0"/>
    <w:rsid w:val="009E5F6B"/>
    <w:rsid w:val="009E6E67"/>
    <w:rsid w:val="009E73B5"/>
    <w:rsid w:val="009F010C"/>
    <w:rsid w:val="009F0339"/>
    <w:rsid w:val="009F10C3"/>
    <w:rsid w:val="009F12B8"/>
    <w:rsid w:val="009F1E5E"/>
    <w:rsid w:val="009F22B2"/>
    <w:rsid w:val="009F240B"/>
    <w:rsid w:val="009F35E6"/>
    <w:rsid w:val="009F3A73"/>
    <w:rsid w:val="009F51D3"/>
    <w:rsid w:val="009F5E05"/>
    <w:rsid w:val="009F61A3"/>
    <w:rsid w:val="009F67E9"/>
    <w:rsid w:val="009F6C2F"/>
    <w:rsid w:val="009F79D3"/>
    <w:rsid w:val="009F7A7C"/>
    <w:rsid w:val="009F7AA8"/>
    <w:rsid w:val="00A00127"/>
    <w:rsid w:val="00A0041D"/>
    <w:rsid w:val="00A0069B"/>
    <w:rsid w:val="00A0074D"/>
    <w:rsid w:val="00A0081B"/>
    <w:rsid w:val="00A008F4"/>
    <w:rsid w:val="00A00DF3"/>
    <w:rsid w:val="00A010FE"/>
    <w:rsid w:val="00A012BD"/>
    <w:rsid w:val="00A01478"/>
    <w:rsid w:val="00A015AF"/>
    <w:rsid w:val="00A02478"/>
    <w:rsid w:val="00A0267B"/>
    <w:rsid w:val="00A02920"/>
    <w:rsid w:val="00A034A0"/>
    <w:rsid w:val="00A03CA9"/>
    <w:rsid w:val="00A059AE"/>
    <w:rsid w:val="00A05FAF"/>
    <w:rsid w:val="00A0601F"/>
    <w:rsid w:val="00A066BF"/>
    <w:rsid w:val="00A06DDF"/>
    <w:rsid w:val="00A07298"/>
    <w:rsid w:val="00A077B4"/>
    <w:rsid w:val="00A102F2"/>
    <w:rsid w:val="00A108BC"/>
    <w:rsid w:val="00A10BE3"/>
    <w:rsid w:val="00A10C20"/>
    <w:rsid w:val="00A10E05"/>
    <w:rsid w:val="00A10E7A"/>
    <w:rsid w:val="00A10F31"/>
    <w:rsid w:val="00A11D0E"/>
    <w:rsid w:val="00A11DE1"/>
    <w:rsid w:val="00A12C96"/>
    <w:rsid w:val="00A1324D"/>
    <w:rsid w:val="00A13417"/>
    <w:rsid w:val="00A138E0"/>
    <w:rsid w:val="00A13EC9"/>
    <w:rsid w:val="00A14165"/>
    <w:rsid w:val="00A145DF"/>
    <w:rsid w:val="00A14C87"/>
    <w:rsid w:val="00A14E0F"/>
    <w:rsid w:val="00A15143"/>
    <w:rsid w:val="00A15178"/>
    <w:rsid w:val="00A157BD"/>
    <w:rsid w:val="00A15CBD"/>
    <w:rsid w:val="00A15EC8"/>
    <w:rsid w:val="00A16088"/>
    <w:rsid w:val="00A160A7"/>
    <w:rsid w:val="00A16885"/>
    <w:rsid w:val="00A171BF"/>
    <w:rsid w:val="00A17A7B"/>
    <w:rsid w:val="00A20A31"/>
    <w:rsid w:val="00A20C83"/>
    <w:rsid w:val="00A210A6"/>
    <w:rsid w:val="00A213AB"/>
    <w:rsid w:val="00A227DF"/>
    <w:rsid w:val="00A22AAC"/>
    <w:rsid w:val="00A232A1"/>
    <w:rsid w:val="00A2355F"/>
    <w:rsid w:val="00A23BA1"/>
    <w:rsid w:val="00A23BB8"/>
    <w:rsid w:val="00A246F5"/>
    <w:rsid w:val="00A25B28"/>
    <w:rsid w:val="00A2601A"/>
    <w:rsid w:val="00A2601F"/>
    <w:rsid w:val="00A264E0"/>
    <w:rsid w:val="00A26E5D"/>
    <w:rsid w:val="00A26F7B"/>
    <w:rsid w:val="00A27314"/>
    <w:rsid w:val="00A27D75"/>
    <w:rsid w:val="00A3077D"/>
    <w:rsid w:val="00A31133"/>
    <w:rsid w:val="00A31149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172"/>
    <w:rsid w:val="00A352AB"/>
    <w:rsid w:val="00A3672C"/>
    <w:rsid w:val="00A36AF6"/>
    <w:rsid w:val="00A36B54"/>
    <w:rsid w:val="00A36FEC"/>
    <w:rsid w:val="00A37A35"/>
    <w:rsid w:val="00A37DA1"/>
    <w:rsid w:val="00A4023E"/>
    <w:rsid w:val="00A40A73"/>
    <w:rsid w:val="00A41070"/>
    <w:rsid w:val="00A41136"/>
    <w:rsid w:val="00A41435"/>
    <w:rsid w:val="00A41882"/>
    <w:rsid w:val="00A419DD"/>
    <w:rsid w:val="00A42035"/>
    <w:rsid w:val="00A4206A"/>
    <w:rsid w:val="00A4226C"/>
    <w:rsid w:val="00A42879"/>
    <w:rsid w:val="00A43292"/>
    <w:rsid w:val="00A43C81"/>
    <w:rsid w:val="00A44C87"/>
    <w:rsid w:val="00A44D07"/>
    <w:rsid w:val="00A44DCE"/>
    <w:rsid w:val="00A44F45"/>
    <w:rsid w:val="00A458C8"/>
    <w:rsid w:val="00A45FA9"/>
    <w:rsid w:val="00A46452"/>
    <w:rsid w:val="00A47174"/>
    <w:rsid w:val="00A471AA"/>
    <w:rsid w:val="00A50B7F"/>
    <w:rsid w:val="00A5185A"/>
    <w:rsid w:val="00A519BC"/>
    <w:rsid w:val="00A51D4C"/>
    <w:rsid w:val="00A51FF3"/>
    <w:rsid w:val="00A5217C"/>
    <w:rsid w:val="00A52195"/>
    <w:rsid w:val="00A5222E"/>
    <w:rsid w:val="00A52403"/>
    <w:rsid w:val="00A52674"/>
    <w:rsid w:val="00A527C8"/>
    <w:rsid w:val="00A535EE"/>
    <w:rsid w:val="00A538FC"/>
    <w:rsid w:val="00A5413F"/>
    <w:rsid w:val="00A55668"/>
    <w:rsid w:val="00A55BB8"/>
    <w:rsid w:val="00A5765B"/>
    <w:rsid w:val="00A579D8"/>
    <w:rsid w:val="00A57A11"/>
    <w:rsid w:val="00A57C8E"/>
    <w:rsid w:val="00A603AA"/>
    <w:rsid w:val="00A604D9"/>
    <w:rsid w:val="00A60BA0"/>
    <w:rsid w:val="00A60D7B"/>
    <w:rsid w:val="00A6101F"/>
    <w:rsid w:val="00A61040"/>
    <w:rsid w:val="00A62764"/>
    <w:rsid w:val="00A6322C"/>
    <w:rsid w:val="00A6370E"/>
    <w:rsid w:val="00A63993"/>
    <w:rsid w:val="00A639EB"/>
    <w:rsid w:val="00A63F58"/>
    <w:rsid w:val="00A63F6F"/>
    <w:rsid w:val="00A647C0"/>
    <w:rsid w:val="00A64934"/>
    <w:rsid w:val="00A64F61"/>
    <w:rsid w:val="00A6632B"/>
    <w:rsid w:val="00A677E6"/>
    <w:rsid w:val="00A67882"/>
    <w:rsid w:val="00A67F4A"/>
    <w:rsid w:val="00A70263"/>
    <w:rsid w:val="00A70897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3E78"/>
    <w:rsid w:val="00A752BE"/>
    <w:rsid w:val="00A75F3D"/>
    <w:rsid w:val="00A76148"/>
    <w:rsid w:val="00A76518"/>
    <w:rsid w:val="00A76FBD"/>
    <w:rsid w:val="00A77BBA"/>
    <w:rsid w:val="00A77F8F"/>
    <w:rsid w:val="00A80401"/>
    <w:rsid w:val="00A80701"/>
    <w:rsid w:val="00A810FB"/>
    <w:rsid w:val="00A81345"/>
    <w:rsid w:val="00A8154B"/>
    <w:rsid w:val="00A82100"/>
    <w:rsid w:val="00A82AF0"/>
    <w:rsid w:val="00A82CC5"/>
    <w:rsid w:val="00A82D62"/>
    <w:rsid w:val="00A831E1"/>
    <w:rsid w:val="00A834E4"/>
    <w:rsid w:val="00A83C31"/>
    <w:rsid w:val="00A83FB0"/>
    <w:rsid w:val="00A8431E"/>
    <w:rsid w:val="00A8491D"/>
    <w:rsid w:val="00A84C75"/>
    <w:rsid w:val="00A850EA"/>
    <w:rsid w:val="00A860AF"/>
    <w:rsid w:val="00A871F5"/>
    <w:rsid w:val="00A879B2"/>
    <w:rsid w:val="00A87A47"/>
    <w:rsid w:val="00A87E15"/>
    <w:rsid w:val="00A90A86"/>
    <w:rsid w:val="00A91859"/>
    <w:rsid w:val="00A9206A"/>
    <w:rsid w:val="00A921CB"/>
    <w:rsid w:val="00A932E6"/>
    <w:rsid w:val="00A934D3"/>
    <w:rsid w:val="00A936B1"/>
    <w:rsid w:val="00A93B0F"/>
    <w:rsid w:val="00A93FFC"/>
    <w:rsid w:val="00A946C2"/>
    <w:rsid w:val="00A94DA0"/>
    <w:rsid w:val="00A94FB9"/>
    <w:rsid w:val="00A959B3"/>
    <w:rsid w:val="00A95E97"/>
    <w:rsid w:val="00A9660A"/>
    <w:rsid w:val="00A96EA1"/>
    <w:rsid w:val="00A97317"/>
    <w:rsid w:val="00A97576"/>
    <w:rsid w:val="00AA1087"/>
    <w:rsid w:val="00AA1634"/>
    <w:rsid w:val="00AA184E"/>
    <w:rsid w:val="00AA1F00"/>
    <w:rsid w:val="00AA2608"/>
    <w:rsid w:val="00AA263A"/>
    <w:rsid w:val="00AA2928"/>
    <w:rsid w:val="00AA361B"/>
    <w:rsid w:val="00AA3E92"/>
    <w:rsid w:val="00AA4FC4"/>
    <w:rsid w:val="00AA55CF"/>
    <w:rsid w:val="00AA5ACA"/>
    <w:rsid w:val="00AA5C64"/>
    <w:rsid w:val="00AA602E"/>
    <w:rsid w:val="00AA61C2"/>
    <w:rsid w:val="00AA6208"/>
    <w:rsid w:val="00AA6282"/>
    <w:rsid w:val="00AA66C7"/>
    <w:rsid w:val="00AA716F"/>
    <w:rsid w:val="00AA72C0"/>
    <w:rsid w:val="00AA7C89"/>
    <w:rsid w:val="00AA7E47"/>
    <w:rsid w:val="00AA7F21"/>
    <w:rsid w:val="00AB02A9"/>
    <w:rsid w:val="00AB0368"/>
    <w:rsid w:val="00AB0682"/>
    <w:rsid w:val="00AB1634"/>
    <w:rsid w:val="00AB18C3"/>
    <w:rsid w:val="00AB1AB0"/>
    <w:rsid w:val="00AB2305"/>
    <w:rsid w:val="00AB357A"/>
    <w:rsid w:val="00AB44A5"/>
    <w:rsid w:val="00AB58F6"/>
    <w:rsid w:val="00AB5A60"/>
    <w:rsid w:val="00AB5E09"/>
    <w:rsid w:val="00AB6125"/>
    <w:rsid w:val="00AB640A"/>
    <w:rsid w:val="00AB66FC"/>
    <w:rsid w:val="00AB69FF"/>
    <w:rsid w:val="00AB6EBE"/>
    <w:rsid w:val="00AB70E1"/>
    <w:rsid w:val="00AB73DE"/>
    <w:rsid w:val="00AB7434"/>
    <w:rsid w:val="00AB7B40"/>
    <w:rsid w:val="00AB7D4C"/>
    <w:rsid w:val="00AC0749"/>
    <w:rsid w:val="00AC1B5D"/>
    <w:rsid w:val="00AC1D9F"/>
    <w:rsid w:val="00AC201B"/>
    <w:rsid w:val="00AC2183"/>
    <w:rsid w:val="00AC227B"/>
    <w:rsid w:val="00AC3096"/>
    <w:rsid w:val="00AC35A9"/>
    <w:rsid w:val="00AC3BBB"/>
    <w:rsid w:val="00AC3CC5"/>
    <w:rsid w:val="00AC49C6"/>
    <w:rsid w:val="00AC588C"/>
    <w:rsid w:val="00AC5F42"/>
    <w:rsid w:val="00AC6A14"/>
    <w:rsid w:val="00AC6B61"/>
    <w:rsid w:val="00AC6C1A"/>
    <w:rsid w:val="00AC712D"/>
    <w:rsid w:val="00AC7502"/>
    <w:rsid w:val="00AC76A1"/>
    <w:rsid w:val="00AD0301"/>
    <w:rsid w:val="00AD03C1"/>
    <w:rsid w:val="00AD0FB0"/>
    <w:rsid w:val="00AD1400"/>
    <w:rsid w:val="00AD16E8"/>
    <w:rsid w:val="00AD17AE"/>
    <w:rsid w:val="00AD1968"/>
    <w:rsid w:val="00AD1BF5"/>
    <w:rsid w:val="00AD210A"/>
    <w:rsid w:val="00AD2A70"/>
    <w:rsid w:val="00AD2E9A"/>
    <w:rsid w:val="00AD395A"/>
    <w:rsid w:val="00AD3C6D"/>
    <w:rsid w:val="00AD3C9B"/>
    <w:rsid w:val="00AD42CD"/>
    <w:rsid w:val="00AD4DB6"/>
    <w:rsid w:val="00AD4F87"/>
    <w:rsid w:val="00AD5107"/>
    <w:rsid w:val="00AD5804"/>
    <w:rsid w:val="00AD61B4"/>
    <w:rsid w:val="00AD6281"/>
    <w:rsid w:val="00AD6306"/>
    <w:rsid w:val="00AD64B8"/>
    <w:rsid w:val="00AD6540"/>
    <w:rsid w:val="00AD71B9"/>
    <w:rsid w:val="00AD7A8E"/>
    <w:rsid w:val="00AE01D3"/>
    <w:rsid w:val="00AE0E23"/>
    <w:rsid w:val="00AE12E1"/>
    <w:rsid w:val="00AE15DF"/>
    <w:rsid w:val="00AE273C"/>
    <w:rsid w:val="00AE2906"/>
    <w:rsid w:val="00AE3A07"/>
    <w:rsid w:val="00AE3C93"/>
    <w:rsid w:val="00AE3CB8"/>
    <w:rsid w:val="00AE428D"/>
    <w:rsid w:val="00AE503D"/>
    <w:rsid w:val="00AE5607"/>
    <w:rsid w:val="00AE5696"/>
    <w:rsid w:val="00AE6816"/>
    <w:rsid w:val="00AE717E"/>
    <w:rsid w:val="00AE73C6"/>
    <w:rsid w:val="00AE76EC"/>
    <w:rsid w:val="00AE77E9"/>
    <w:rsid w:val="00AE7A06"/>
    <w:rsid w:val="00AE7CF5"/>
    <w:rsid w:val="00AF0385"/>
    <w:rsid w:val="00AF0868"/>
    <w:rsid w:val="00AF0A1D"/>
    <w:rsid w:val="00AF0F10"/>
    <w:rsid w:val="00AF10B0"/>
    <w:rsid w:val="00AF1724"/>
    <w:rsid w:val="00AF376C"/>
    <w:rsid w:val="00AF3C00"/>
    <w:rsid w:val="00AF4438"/>
    <w:rsid w:val="00AF4798"/>
    <w:rsid w:val="00AF52ED"/>
    <w:rsid w:val="00AF6C51"/>
    <w:rsid w:val="00AF6E80"/>
    <w:rsid w:val="00AF6E9C"/>
    <w:rsid w:val="00AF728E"/>
    <w:rsid w:val="00AF76E4"/>
    <w:rsid w:val="00B00230"/>
    <w:rsid w:val="00B007A3"/>
    <w:rsid w:val="00B00CA8"/>
    <w:rsid w:val="00B00E9F"/>
    <w:rsid w:val="00B00FB4"/>
    <w:rsid w:val="00B014CB"/>
    <w:rsid w:val="00B01A3A"/>
    <w:rsid w:val="00B0264B"/>
    <w:rsid w:val="00B02B96"/>
    <w:rsid w:val="00B02CEF"/>
    <w:rsid w:val="00B03834"/>
    <w:rsid w:val="00B03D9E"/>
    <w:rsid w:val="00B03F09"/>
    <w:rsid w:val="00B049B9"/>
    <w:rsid w:val="00B05A67"/>
    <w:rsid w:val="00B06439"/>
    <w:rsid w:val="00B06DF3"/>
    <w:rsid w:val="00B07352"/>
    <w:rsid w:val="00B100F6"/>
    <w:rsid w:val="00B1027F"/>
    <w:rsid w:val="00B104B8"/>
    <w:rsid w:val="00B107A8"/>
    <w:rsid w:val="00B10CEA"/>
    <w:rsid w:val="00B115F3"/>
    <w:rsid w:val="00B1329F"/>
    <w:rsid w:val="00B13D11"/>
    <w:rsid w:val="00B14274"/>
    <w:rsid w:val="00B15097"/>
    <w:rsid w:val="00B15983"/>
    <w:rsid w:val="00B15A0D"/>
    <w:rsid w:val="00B16F00"/>
    <w:rsid w:val="00B1757B"/>
    <w:rsid w:val="00B1786E"/>
    <w:rsid w:val="00B178FE"/>
    <w:rsid w:val="00B209AB"/>
    <w:rsid w:val="00B22942"/>
    <w:rsid w:val="00B22BDF"/>
    <w:rsid w:val="00B23060"/>
    <w:rsid w:val="00B23310"/>
    <w:rsid w:val="00B23643"/>
    <w:rsid w:val="00B24242"/>
    <w:rsid w:val="00B24274"/>
    <w:rsid w:val="00B24580"/>
    <w:rsid w:val="00B245D3"/>
    <w:rsid w:val="00B24F26"/>
    <w:rsid w:val="00B250DA"/>
    <w:rsid w:val="00B2552B"/>
    <w:rsid w:val="00B25B09"/>
    <w:rsid w:val="00B25B73"/>
    <w:rsid w:val="00B25F79"/>
    <w:rsid w:val="00B261E6"/>
    <w:rsid w:val="00B263D6"/>
    <w:rsid w:val="00B266C6"/>
    <w:rsid w:val="00B27122"/>
    <w:rsid w:val="00B27322"/>
    <w:rsid w:val="00B273AF"/>
    <w:rsid w:val="00B27483"/>
    <w:rsid w:val="00B278D5"/>
    <w:rsid w:val="00B27932"/>
    <w:rsid w:val="00B27E65"/>
    <w:rsid w:val="00B30104"/>
    <w:rsid w:val="00B30287"/>
    <w:rsid w:val="00B31047"/>
    <w:rsid w:val="00B320F9"/>
    <w:rsid w:val="00B32164"/>
    <w:rsid w:val="00B33848"/>
    <w:rsid w:val="00B33B31"/>
    <w:rsid w:val="00B33F47"/>
    <w:rsid w:val="00B34281"/>
    <w:rsid w:val="00B34455"/>
    <w:rsid w:val="00B34B1A"/>
    <w:rsid w:val="00B34DBE"/>
    <w:rsid w:val="00B35F26"/>
    <w:rsid w:val="00B364F0"/>
    <w:rsid w:val="00B366CB"/>
    <w:rsid w:val="00B3703E"/>
    <w:rsid w:val="00B37A29"/>
    <w:rsid w:val="00B40EA9"/>
    <w:rsid w:val="00B415F2"/>
    <w:rsid w:val="00B41D57"/>
    <w:rsid w:val="00B41F16"/>
    <w:rsid w:val="00B4239C"/>
    <w:rsid w:val="00B4290E"/>
    <w:rsid w:val="00B42F42"/>
    <w:rsid w:val="00B4341F"/>
    <w:rsid w:val="00B43E5F"/>
    <w:rsid w:val="00B43E6D"/>
    <w:rsid w:val="00B44028"/>
    <w:rsid w:val="00B442B6"/>
    <w:rsid w:val="00B45AFA"/>
    <w:rsid w:val="00B45AFC"/>
    <w:rsid w:val="00B45BD8"/>
    <w:rsid w:val="00B46E08"/>
    <w:rsid w:val="00B478C6"/>
    <w:rsid w:val="00B478C9"/>
    <w:rsid w:val="00B4796B"/>
    <w:rsid w:val="00B50164"/>
    <w:rsid w:val="00B5065E"/>
    <w:rsid w:val="00B50FA0"/>
    <w:rsid w:val="00B51150"/>
    <w:rsid w:val="00B51990"/>
    <w:rsid w:val="00B52742"/>
    <w:rsid w:val="00B52AEF"/>
    <w:rsid w:val="00B52B0C"/>
    <w:rsid w:val="00B534BF"/>
    <w:rsid w:val="00B538CF"/>
    <w:rsid w:val="00B53BFA"/>
    <w:rsid w:val="00B541D3"/>
    <w:rsid w:val="00B54254"/>
    <w:rsid w:val="00B54263"/>
    <w:rsid w:val="00B5434C"/>
    <w:rsid w:val="00B550ED"/>
    <w:rsid w:val="00B552CD"/>
    <w:rsid w:val="00B55ADB"/>
    <w:rsid w:val="00B55C1C"/>
    <w:rsid w:val="00B55E41"/>
    <w:rsid w:val="00B561CE"/>
    <w:rsid w:val="00B56267"/>
    <w:rsid w:val="00B56FA5"/>
    <w:rsid w:val="00B60500"/>
    <w:rsid w:val="00B616C6"/>
    <w:rsid w:val="00B6212F"/>
    <w:rsid w:val="00B62AA3"/>
    <w:rsid w:val="00B63141"/>
    <w:rsid w:val="00B63A96"/>
    <w:rsid w:val="00B63CA3"/>
    <w:rsid w:val="00B63CDF"/>
    <w:rsid w:val="00B6461A"/>
    <w:rsid w:val="00B64E7A"/>
    <w:rsid w:val="00B64F1D"/>
    <w:rsid w:val="00B65126"/>
    <w:rsid w:val="00B6581B"/>
    <w:rsid w:val="00B65BE0"/>
    <w:rsid w:val="00B65EB0"/>
    <w:rsid w:val="00B66293"/>
    <w:rsid w:val="00B66346"/>
    <w:rsid w:val="00B664FD"/>
    <w:rsid w:val="00B6669D"/>
    <w:rsid w:val="00B66E83"/>
    <w:rsid w:val="00B672B4"/>
    <w:rsid w:val="00B67649"/>
    <w:rsid w:val="00B67A34"/>
    <w:rsid w:val="00B67BD5"/>
    <w:rsid w:val="00B67E02"/>
    <w:rsid w:val="00B704D2"/>
    <w:rsid w:val="00B707A5"/>
    <w:rsid w:val="00B70EEC"/>
    <w:rsid w:val="00B717F4"/>
    <w:rsid w:val="00B718C7"/>
    <w:rsid w:val="00B718E0"/>
    <w:rsid w:val="00B73829"/>
    <w:rsid w:val="00B7387B"/>
    <w:rsid w:val="00B73E9D"/>
    <w:rsid w:val="00B76055"/>
    <w:rsid w:val="00B7629C"/>
    <w:rsid w:val="00B769B3"/>
    <w:rsid w:val="00B76E0F"/>
    <w:rsid w:val="00B779E6"/>
    <w:rsid w:val="00B801EF"/>
    <w:rsid w:val="00B8062F"/>
    <w:rsid w:val="00B80D07"/>
    <w:rsid w:val="00B81550"/>
    <w:rsid w:val="00B81A76"/>
    <w:rsid w:val="00B81FEA"/>
    <w:rsid w:val="00B82B5F"/>
    <w:rsid w:val="00B82BA7"/>
    <w:rsid w:val="00B83020"/>
    <w:rsid w:val="00B83146"/>
    <w:rsid w:val="00B83275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87949"/>
    <w:rsid w:val="00B87D86"/>
    <w:rsid w:val="00B90259"/>
    <w:rsid w:val="00B90CBD"/>
    <w:rsid w:val="00B91194"/>
    <w:rsid w:val="00B9120C"/>
    <w:rsid w:val="00B930E1"/>
    <w:rsid w:val="00B93177"/>
    <w:rsid w:val="00B931FE"/>
    <w:rsid w:val="00B9390A"/>
    <w:rsid w:val="00B942ED"/>
    <w:rsid w:val="00B94826"/>
    <w:rsid w:val="00B94A8F"/>
    <w:rsid w:val="00B95872"/>
    <w:rsid w:val="00B962CB"/>
    <w:rsid w:val="00B967A4"/>
    <w:rsid w:val="00B96AF3"/>
    <w:rsid w:val="00B96BA6"/>
    <w:rsid w:val="00B96BFD"/>
    <w:rsid w:val="00B97806"/>
    <w:rsid w:val="00B97AD0"/>
    <w:rsid w:val="00B97ADD"/>
    <w:rsid w:val="00BA00D2"/>
    <w:rsid w:val="00BA01CD"/>
    <w:rsid w:val="00BA083A"/>
    <w:rsid w:val="00BA09A1"/>
    <w:rsid w:val="00BA0C79"/>
    <w:rsid w:val="00BA0F52"/>
    <w:rsid w:val="00BA2321"/>
    <w:rsid w:val="00BA2C5D"/>
    <w:rsid w:val="00BA3486"/>
    <w:rsid w:val="00BA38F5"/>
    <w:rsid w:val="00BA3D63"/>
    <w:rsid w:val="00BA4304"/>
    <w:rsid w:val="00BA538D"/>
    <w:rsid w:val="00BA575F"/>
    <w:rsid w:val="00BA595A"/>
    <w:rsid w:val="00BA5FC6"/>
    <w:rsid w:val="00BA610E"/>
    <w:rsid w:val="00BA6182"/>
    <w:rsid w:val="00BA6BB1"/>
    <w:rsid w:val="00BA6C02"/>
    <w:rsid w:val="00BA6DD0"/>
    <w:rsid w:val="00BA7AAB"/>
    <w:rsid w:val="00BB06A9"/>
    <w:rsid w:val="00BB126C"/>
    <w:rsid w:val="00BB13A6"/>
    <w:rsid w:val="00BB1F9B"/>
    <w:rsid w:val="00BB29A3"/>
    <w:rsid w:val="00BB2F8A"/>
    <w:rsid w:val="00BB38B9"/>
    <w:rsid w:val="00BB3BA0"/>
    <w:rsid w:val="00BB4409"/>
    <w:rsid w:val="00BB49C5"/>
    <w:rsid w:val="00BB572F"/>
    <w:rsid w:val="00BB640F"/>
    <w:rsid w:val="00BB66DB"/>
    <w:rsid w:val="00BB66EA"/>
    <w:rsid w:val="00BB6701"/>
    <w:rsid w:val="00BB6B85"/>
    <w:rsid w:val="00BB6FEE"/>
    <w:rsid w:val="00BB7A1F"/>
    <w:rsid w:val="00BB7A22"/>
    <w:rsid w:val="00BB7AB1"/>
    <w:rsid w:val="00BC02EE"/>
    <w:rsid w:val="00BC0BA5"/>
    <w:rsid w:val="00BC0E77"/>
    <w:rsid w:val="00BC18EF"/>
    <w:rsid w:val="00BC1BA0"/>
    <w:rsid w:val="00BC2474"/>
    <w:rsid w:val="00BC3CD6"/>
    <w:rsid w:val="00BC49A0"/>
    <w:rsid w:val="00BC4B97"/>
    <w:rsid w:val="00BC4D2F"/>
    <w:rsid w:val="00BC58CA"/>
    <w:rsid w:val="00BC5E24"/>
    <w:rsid w:val="00BC611F"/>
    <w:rsid w:val="00BC62BE"/>
    <w:rsid w:val="00BC71DD"/>
    <w:rsid w:val="00BC7385"/>
    <w:rsid w:val="00BC7B79"/>
    <w:rsid w:val="00BD07B4"/>
    <w:rsid w:val="00BD0C69"/>
    <w:rsid w:val="00BD15A1"/>
    <w:rsid w:val="00BD1F86"/>
    <w:rsid w:val="00BD2096"/>
    <w:rsid w:val="00BD3262"/>
    <w:rsid w:val="00BD41FC"/>
    <w:rsid w:val="00BD4671"/>
    <w:rsid w:val="00BD478C"/>
    <w:rsid w:val="00BD4A99"/>
    <w:rsid w:val="00BD546C"/>
    <w:rsid w:val="00BD5AF2"/>
    <w:rsid w:val="00BD643F"/>
    <w:rsid w:val="00BD72BF"/>
    <w:rsid w:val="00BD7BC8"/>
    <w:rsid w:val="00BD7EE4"/>
    <w:rsid w:val="00BD7EE5"/>
    <w:rsid w:val="00BE0AA1"/>
    <w:rsid w:val="00BE102E"/>
    <w:rsid w:val="00BE10B6"/>
    <w:rsid w:val="00BE1804"/>
    <w:rsid w:val="00BE1AD7"/>
    <w:rsid w:val="00BE1CF0"/>
    <w:rsid w:val="00BE223D"/>
    <w:rsid w:val="00BE23DE"/>
    <w:rsid w:val="00BE2BF7"/>
    <w:rsid w:val="00BE2CA1"/>
    <w:rsid w:val="00BE3864"/>
    <w:rsid w:val="00BE38C8"/>
    <w:rsid w:val="00BE40B2"/>
    <w:rsid w:val="00BE4242"/>
    <w:rsid w:val="00BE4377"/>
    <w:rsid w:val="00BE4857"/>
    <w:rsid w:val="00BE4F81"/>
    <w:rsid w:val="00BE602A"/>
    <w:rsid w:val="00BE7147"/>
    <w:rsid w:val="00BE74D4"/>
    <w:rsid w:val="00BF06EF"/>
    <w:rsid w:val="00BF13A4"/>
    <w:rsid w:val="00BF2CD8"/>
    <w:rsid w:val="00BF2DA4"/>
    <w:rsid w:val="00BF353B"/>
    <w:rsid w:val="00BF4A55"/>
    <w:rsid w:val="00BF55D0"/>
    <w:rsid w:val="00BF7130"/>
    <w:rsid w:val="00BF793B"/>
    <w:rsid w:val="00BF799E"/>
    <w:rsid w:val="00C00D96"/>
    <w:rsid w:val="00C00E7E"/>
    <w:rsid w:val="00C01B58"/>
    <w:rsid w:val="00C02327"/>
    <w:rsid w:val="00C03237"/>
    <w:rsid w:val="00C03D90"/>
    <w:rsid w:val="00C04655"/>
    <w:rsid w:val="00C04744"/>
    <w:rsid w:val="00C04DFD"/>
    <w:rsid w:val="00C04E92"/>
    <w:rsid w:val="00C05593"/>
    <w:rsid w:val="00C055BB"/>
    <w:rsid w:val="00C05C64"/>
    <w:rsid w:val="00C06137"/>
    <w:rsid w:val="00C06796"/>
    <w:rsid w:val="00C06A2C"/>
    <w:rsid w:val="00C06BC0"/>
    <w:rsid w:val="00C077C2"/>
    <w:rsid w:val="00C07ADC"/>
    <w:rsid w:val="00C07C36"/>
    <w:rsid w:val="00C119EB"/>
    <w:rsid w:val="00C11D2D"/>
    <w:rsid w:val="00C12254"/>
    <w:rsid w:val="00C12402"/>
    <w:rsid w:val="00C12AE3"/>
    <w:rsid w:val="00C1315D"/>
    <w:rsid w:val="00C14B14"/>
    <w:rsid w:val="00C15B4A"/>
    <w:rsid w:val="00C161D6"/>
    <w:rsid w:val="00C164D4"/>
    <w:rsid w:val="00C16523"/>
    <w:rsid w:val="00C1685F"/>
    <w:rsid w:val="00C17984"/>
    <w:rsid w:val="00C17AFF"/>
    <w:rsid w:val="00C17E66"/>
    <w:rsid w:val="00C20561"/>
    <w:rsid w:val="00C20665"/>
    <w:rsid w:val="00C20836"/>
    <w:rsid w:val="00C219B2"/>
    <w:rsid w:val="00C22176"/>
    <w:rsid w:val="00C22380"/>
    <w:rsid w:val="00C22877"/>
    <w:rsid w:val="00C22FAB"/>
    <w:rsid w:val="00C23376"/>
    <w:rsid w:val="00C233F4"/>
    <w:rsid w:val="00C23604"/>
    <w:rsid w:val="00C2408C"/>
    <w:rsid w:val="00C24943"/>
    <w:rsid w:val="00C254C2"/>
    <w:rsid w:val="00C25C24"/>
    <w:rsid w:val="00C25F01"/>
    <w:rsid w:val="00C25F96"/>
    <w:rsid w:val="00C26527"/>
    <w:rsid w:val="00C26D1A"/>
    <w:rsid w:val="00C306B8"/>
    <w:rsid w:val="00C30FCC"/>
    <w:rsid w:val="00C312BC"/>
    <w:rsid w:val="00C32484"/>
    <w:rsid w:val="00C32637"/>
    <w:rsid w:val="00C328C2"/>
    <w:rsid w:val="00C3290A"/>
    <w:rsid w:val="00C32EDF"/>
    <w:rsid w:val="00C330F3"/>
    <w:rsid w:val="00C338F2"/>
    <w:rsid w:val="00C34046"/>
    <w:rsid w:val="00C34450"/>
    <w:rsid w:val="00C34644"/>
    <w:rsid w:val="00C34647"/>
    <w:rsid w:val="00C34CA3"/>
    <w:rsid w:val="00C35867"/>
    <w:rsid w:val="00C35C28"/>
    <w:rsid w:val="00C36027"/>
    <w:rsid w:val="00C36410"/>
    <w:rsid w:val="00C36C57"/>
    <w:rsid w:val="00C37155"/>
    <w:rsid w:val="00C371E5"/>
    <w:rsid w:val="00C40860"/>
    <w:rsid w:val="00C40CCC"/>
    <w:rsid w:val="00C41253"/>
    <w:rsid w:val="00C426D8"/>
    <w:rsid w:val="00C440A9"/>
    <w:rsid w:val="00C4440D"/>
    <w:rsid w:val="00C44508"/>
    <w:rsid w:val="00C454B4"/>
    <w:rsid w:val="00C45523"/>
    <w:rsid w:val="00C4552E"/>
    <w:rsid w:val="00C4576A"/>
    <w:rsid w:val="00C4599A"/>
    <w:rsid w:val="00C472F7"/>
    <w:rsid w:val="00C478BA"/>
    <w:rsid w:val="00C47C13"/>
    <w:rsid w:val="00C50646"/>
    <w:rsid w:val="00C507E5"/>
    <w:rsid w:val="00C51124"/>
    <w:rsid w:val="00C518A2"/>
    <w:rsid w:val="00C51B81"/>
    <w:rsid w:val="00C51BAA"/>
    <w:rsid w:val="00C51DFC"/>
    <w:rsid w:val="00C51E88"/>
    <w:rsid w:val="00C51FBA"/>
    <w:rsid w:val="00C52B75"/>
    <w:rsid w:val="00C539EC"/>
    <w:rsid w:val="00C53B81"/>
    <w:rsid w:val="00C53C99"/>
    <w:rsid w:val="00C53E70"/>
    <w:rsid w:val="00C5410F"/>
    <w:rsid w:val="00C54217"/>
    <w:rsid w:val="00C553C0"/>
    <w:rsid w:val="00C55510"/>
    <w:rsid w:val="00C56A1D"/>
    <w:rsid w:val="00C573B9"/>
    <w:rsid w:val="00C57DCD"/>
    <w:rsid w:val="00C605D2"/>
    <w:rsid w:val="00C608AB"/>
    <w:rsid w:val="00C60E29"/>
    <w:rsid w:val="00C61095"/>
    <w:rsid w:val="00C6181C"/>
    <w:rsid w:val="00C6226C"/>
    <w:rsid w:val="00C627DB"/>
    <w:rsid w:val="00C62F39"/>
    <w:rsid w:val="00C634FC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6C4C"/>
    <w:rsid w:val="00C66EF5"/>
    <w:rsid w:val="00C671F4"/>
    <w:rsid w:val="00C67290"/>
    <w:rsid w:val="00C677A9"/>
    <w:rsid w:val="00C67FF6"/>
    <w:rsid w:val="00C705EE"/>
    <w:rsid w:val="00C71514"/>
    <w:rsid w:val="00C71E2E"/>
    <w:rsid w:val="00C74914"/>
    <w:rsid w:val="00C74B3A"/>
    <w:rsid w:val="00C74D93"/>
    <w:rsid w:val="00C7524A"/>
    <w:rsid w:val="00C75D8B"/>
    <w:rsid w:val="00C76E74"/>
    <w:rsid w:val="00C76F25"/>
    <w:rsid w:val="00C774BA"/>
    <w:rsid w:val="00C77A86"/>
    <w:rsid w:val="00C77BBE"/>
    <w:rsid w:val="00C8008C"/>
    <w:rsid w:val="00C8036B"/>
    <w:rsid w:val="00C81D57"/>
    <w:rsid w:val="00C82231"/>
    <w:rsid w:val="00C829E1"/>
    <w:rsid w:val="00C82C85"/>
    <w:rsid w:val="00C83401"/>
    <w:rsid w:val="00C839E2"/>
    <w:rsid w:val="00C83E3D"/>
    <w:rsid w:val="00C83FFA"/>
    <w:rsid w:val="00C8445A"/>
    <w:rsid w:val="00C84653"/>
    <w:rsid w:val="00C8506C"/>
    <w:rsid w:val="00C857D6"/>
    <w:rsid w:val="00C85CB9"/>
    <w:rsid w:val="00C86026"/>
    <w:rsid w:val="00C8689E"/>
    <w:rsid w:val="00C873D3"/>
    <w:rsid w:val="00C87F46"/>
    <w:rsid w:val="00C905B1"/>
    <w:rsid w:val="00C90B8F"/>
    <w:rsid w:val="00C90CEF"/>
    <w:rsid w:val="00C914CF"/>
    <w:rsid w:val="00C91656"/>
    <w:rsid w:val="00C91D97"/>
    <w:rsid w:val="00C91FBB"/>
    <w:rsid w:val="00C9243F"/>
    <w:rsid w:val="00C92F8A"/>
    <w:rsid w:val="00C9328E"/>
    <w:rsid w:val="00C943D2"/>
    <w:rsid w:val="00C9465F"/>
    <w:rsid w:val="00C94700"/>
    <w:rsid w:val="00C94B8E"/>
    <w:rsid w:val="00C9512F"/>
    <w:rsid w:val="00C9639D"/>
    <w:rsid w:val="00C97C01"/>
    <w:rsid w:val="00C97E0B"/>
    <w:rsid w:val="00CA01E0"/>
    <w:rsid w:val="00CA05AA"/>
    <w:rsid w:val="00CA05E4"/>
    <w:rsid w:val="00CA0A1A"/>
    <w:rsid w:val="00CA0DAA"/>
    <w:rsid w:val="00CA0E02"/>
    <w:rsid w:val="00CA19EF"/>
    <w:rsid w:val="00CA1AA8"/>
    <w:rsid w:val="00CA239F"/>
    <w:rsid w:val="00CA2A28"/>
    <w:rsid w:val="00CA2F9A"/>
    <w:rsid w:val="00CA2FF2"/>
    <w:rsid w:val="00CA31F6"/>
    <w:rsid w:val="00CA3A96"/>
    <w:rsid w:val="00CA4246"/>
    <w:rsid w:val="00CA4EE4"/>
    <w:rsid w:val="00CA54E7"/>
    <w:rsid w:val="00CA58DC"/>
    <w:rsid w:val="00CA5ABF"/>
    <w:rsid w:val="00CA5FAD"/>
    <w:rsid w:val="00CA644C"/>
    <w:rsid w:val="00CA68C1"/>
    <w:rsid w:val="00CA6AD8"/>
    <w:rsid w:val="00CA6D78"/>
    <w:rsid w:val="00CA6F60"/>
    <w:rsid w:val="00CA796E"/>
    <w:rsid w:val="00CB0153"/>
    <w:rsid w:val="00CB06D6"/>
    <w:rsid w:val="00CB07F1"/>
    <w:rsid w:val="00CB097A"/>
    <w:rsid w:val="00CB0CD1"/>
    <w:rsid w:val="00CB0F84"/>
    <w:rsid w:val="00CB15D2"/>
    <w:rsid w:val="00CB22A8"/>
    <w:rsid w:val="00CB26AD"/>
    <w:rsid w:val="00CB2B7D"/>
    <w:rsid w:val="00CB362F"/>
    <w:rsid w:val="00CB37DE"/>
    <w:rsid w:val="00CB3AC6"/>
    <w:rsid w:val="00CB3BCD"/>
    <w:rsid w:val="00CB3EA7"/>
    <w:rsid w:val="00CB3FC3"/>
    <w:rsid w:val="00CB41E8"/>
    <w:rsid w:val="00CB4D1F"/>
    <w:rsid w:val="00CB5403"/>
    <w:rsid w:val="00CB694E"/>
    <w:rsid w:val="00CB6F82"/>
    <w:rsid w:val="00CB71F8"/>
    <w:rsid w:val="00CB742E"/>
    <w:rsid w:val="00CB78E7"/>
    <w:rsid w:val="00CB7E75"/>
    <w:rsid w:val="00CC0382"/>
    <w:rsid w:val="00CC145F"/>
    <w:rsid w:val="00CC14CA"/>
    <w:rsid w:val="00CC1560"/>
    <w:rsid w:val="00CC2118"/>
    <w:rsid w:val="00CC2484"/>
    <w:rsid w:val="00CC3140"/>
    <w:rsid w:val="00CC34F7"/>
    <w:rsid w:val="00CC354A"/>
    <w:rsid w:val="00CC3B6B"/>
    <w:rsid w:val="00CC3E22"/>
    <w:rsid w:val="00CC4242"/>
    <w:rsid w:val="00CC55E9"/>
    <w:rsid w:val="00CC56C4"/>
    <w:rsid w:val="00CC5A74"/>
    <w:rsid w:val="00CC5F94"/>
    <w:rsid w:val="00CC615A"/>
    <w:rsid w:val="00CC6988"/>
    <w:rsid w:val="00CC6A7F"/>
    <w:rsid w:val="00CC6D4B"/>
    <w:rsid w:val="00CC7C64"/>
    <w:rsid w:val="00CD0A72"/>
    <w:rsid w:val="00CD2267"/>
    <w:rsid w:val="00CD22F1"/>
    <w:rsid w:val="00CD239E"/>
    <w:rsid w:val="00CD2C00"/>
    <w:rsid w:val="00CD2E05"/>
    <w:rsid w:val="00CD31C1"/>
    <w:rsid w:val="00CD3B51"/>
    <w:rsid w:val="00CD5491"/>
    <w:rsid w:val="00CD5E64"/>
    <w:rsid w:val="00CD614F"/>
    <w:rsid w:val="00CD6184"/>
    <w:rsid w:val="00CD6446"/>
    <w:rsid w:val="00CD64E0"/>
    <w:rsid w:val="00CD6D44"/>
    <w:rsid w:val="00CD7BF5"/>
    <w:rsid w:val="00CD7DE5"/>
    <w:rsid w:val="00CE076F"/>
    <w:rsid w:val="00CE0F3A"/>
    <w:rsid w:val="00CE1582"/>
    <w:rsid w:val="00CE2169"/>
    <w:rsid w:val="00CE21F0"/>
    <w:rsid w:val="00CE254E"/>
    <w:rsid w:val="00CE2BAE"/>
    <w:rsid w:val="00CE2DA0"/>
    <w:rsid w:val="00CE31B9"/>
    <w:rsid w:val="00CE36C6"/>
    <w:rsid w:val="00CE39B7"/>
    <w:rsid w:val="00CE3A4A"/>
    <w:rsid w:val="00CE3C0E"/>
    <w:rsid w:val="00CE3CCD"/>
    <w:rsid w:val="00CE3DEA"/>
    <w:rsid w:val="00CE4430"/>
    <w:rsid w:val="00CE529E"/>
    <w:rsid w:val="00CE54B2"/>
    <w:rsid w:val="00CE78A7"/>
    <w:rsid w:val="00CE7A4D"/>
    <w:rsid w:val="00CE7C4D"/>
    <w:rsid w:val="00CE7DFC"/>
    <w:rsid w:val="00CF0347"/>
    <w:rsid w:val="00CF1141"/>
    <w:rsid w:val="00CF1174"/>
    <w:rsid w:val="00CF1249"/>
    <w:rsid w:val="00CF15A0"/>
    <w:rsid w:val="00CF1FE9"/>
    <w:rsid w:val="00CF26C4"/>
    <w:rsid w:val="00CF2740"/>
    <w:rsid w:val="00CF4060"/>
    <w:rsid w:val="00CF4493"/>
    <w:rsid w:val="00CF48EF"/>
    <w:rsid w:val="00CF4CD5"/>
    <w:rsid w:val="00CF4DF0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676"/>
    <w:rsid w:val="00D0112E"/>
    <w:rsid w:val="00D01717"/>
    <w:rsid w:val="00D01B68"/>
    <w:rsid w:val="00D03BE2"/>
    <w:rsid w:val="00D03FC0"/>
    <w:rsid w:val="00D04843"/>
    <w:rsid w:val="00D04A31"/>
    <w:rsid w:val="00D05851"/>
    <w:rsid w:val="00D0679B"/>
    <w:rsid w:val="00D0695C"/>
    <w:rsid w:val="00D10B35"/>
    <w:rsid w:val="00D113BF"/>
    <w:rsid w:val="00D113C0"/>
    <w:rsid w:val="00D11979"/>
    <w:rsid w:val="00D1232F"/>
    <w:rsid w:val="00D12393"/>
    <w:rsid w:val="00D124CE"/>
    <w:rsid w:val="00D12979"/>
    <w:rsid w:val="00D13537"/>
    <w:rsid w:val="00D135D3"/>
    <w:rsid w:val="00D144E8"/>
    <w:rsid w:val="00D145D9"/>
    <w:rsid w:val="00D1478C"/>
    <w:rsid w:val="00D14937"/>
    <w:rsid w:val="00D159C5"/>
    <w:rsid w:val="00D15BF3"/>
    <w:rsid w:val="00D15F5E"/>
    <w:rsid w:val="00D16139"/>
    <w:rsid w:val="00D16752"/>
    <w:rsid w:val="00D1792E"/>
    <w:rsid w:val="00D17E56"/>
    <w:rsid w:val="00D2022F"/>
    <w:rsid w:val="00D210C2"/>
    <w:rsid w:val="00D210EA"/>
    <w:rsid w:val="00D21C3E"/>
    <w:rsid w:val="00D2258B"/>
    <w:rsid w:val="00D22714"/>
    <w:rsid w:val="00D22994"/>
    <w:rsid w:val="00D22B98"/>
    <w:rsid w:val="00D22F73"/>
    <w:rsid w:val="00D2307C"/>
    <w:rsid w:val="00D23CD2"/>
    <w:rsid w:val="00D23F55"/>
    <w:rsid w:val="00D2493A"/>
    <w:rsid w:val="00D2565B"/>
    <w:rsid w:val="00D25E45"/>
    <w:rsid w:val="00D26325"/>
    <w:rsid w:val="00D26822"/>
    <w:rsid w:val="00D26D3B"/>
    <w:rsid w:val="00D27A78"/>
    <w:rsid w:val="00D27C51"/>
    <w:rsid w:val="00D3086D"/>
    <w:rsid w:val="00D313D3"/>
    <w:rsid w:val="00D316A4"/>
    <w:rsid w:val="00D3178E"/>
    <w:rsid w:val="00D31F0B"/>
    <w:rsid w:val="00D31F70"/>
    <w:rsid w:val="00D32693"/>
    <w:rsid w:val="00D32D40"/>
    <w:rsid w:val="00D336DD"/>
    <w:rsid w:val="00D33A1A"/>
    <w:rsid w:val="00D33D9D"/>
    <w:rsid w:val="00D33F61"/>
    <w:rsid w:val="00D34002"/>
    <w:rsid w:val="00D345F1"/>
    <w:rsid w:val="00D34CB8"/>
    <w:rsid w:val="00D3655B"/>
    <w:rsid w:val="00D36748"/>
    <w:rsid w:val="00D3698E"/>
    <w:rsid w:val="00D369F3"/>
    <w:rsid w:val="00D4149E"/>
    <w:rsid w:val="00D414ED"/>
    <w:rsid w:val="00D415AD"/>
    <w:rsid w:val="00D42254"/>
    <w:rsid w:val="00D42303"/>
    <w:rsid w:val="00D425B9"/>
    <w:rsid w:val="00D42704"/>
    <w:rsid w:val="00D42DDD"/>
    <w:rsid w:val="00D432FD"/>
    <w:rsid w:val="00D4427C"/>
    <w:rsid w:val="00D446B2"/>
    <w:rsid w:val="00D44CE2"/>
    <w:rsid w:val="00D4534B"/>
    <w:rsid w:val="00D45574"/>
    <w:rsid w:val="00D45AF2"/>
    <w:rsid w:val="00D45D06"/>
    <w:rsid w:val="00D466B7"/>
    <w:rsid w:val="00D46745"/>
    <w:rsid w:val="00D47370"/>
    <w:rsid w:val="00D47A1E"/>
    <w:rsid w:val="00D47E86"/>
    <w:rsid w:val="00D47FB3"/>
    <w:rsid w:val="00D50037"/>
    <w:rsid w:val="00D500AB"/>
    <w:rsid w:val="00D50208"/>
    <w:rsid w:val="00D50D7B"/>
    <w:rsid w:val="00D51050"/>
    <w:rsid w:val="00D518C0"/>
    <w:rsid w:val="00D51E24"/>
    <w:rsid w:val="00D51F52"/>
    <w:rsid w:val="00D51F98"/>
    <w:rsid w:val="00D5227B"/>
    <w:rsid w:val="00D53507"/>
    <w:rsid w:val="00D54106"/>
    <w:rsid w:val="00D54174"/>
    <w:rsid w:val="00D54260"/>
    <w:rsid w:val="00D54CE5"/>
    <w:rsid w:val="00D55555"/>
    <w:rsid w:val="00D558EB"/>
    <w:rsid w:val="00D566B9"/>
    <w:rsid w:val="00D5699B"/>
    <w:rsid w:val="00D56A3F"/>
    <w:rsid w:val="00D575D6"/>
    <w:rsid w:val="00D57B21"/>
    <w:rsid w:val="00D600B5"/>
    <w:rsid w:val="00D617B1"/>
    <w:rsid w:val="00D61FFC"/>
    <w:rsid w:val="00D62E88"/>
    <w:rsid w:val="00D651AA"/>
    <w:rsid w:val="00D652BD"/>
    <w:rsid w:val="00D6563F"/>
    <w:rsid w:val="00D6591F"/>
    <w:rsid w:val="00D65B35"/>
    <w:rsid w:val="00D65EB8"/>
    <w:rsid w:val="00D66224"/>
    <w:rsid w:val="00D66B7B"/>
    <w:rsid w:val="00D67587"/>
    <w:rsid w:val="00D67636"/>
    <w:rsid w:val="00D67BAE"/>
    <w:rsid w:val="00D70A37"/>
    <w:rsid w:val="00D71072"/>
    <w:rsid w:val="00D71A16"/>
    <w:rsid w:val="00D71F1E"/>
    <w:rsid w:val="00D722A3"/>
    <w:rsid w:val="00D728D2"/>
    <w:rsid w:val="00D72BC2"/>
    <w:rsid w:val="00D73FA6"/>
    <w:rsid w:val="00D744F6"/>
    <w:rsid w:val="00D7457F"/>
    <w:rsid w:val="00D746AE"/>
    <w:rsid w:val="00D74C1B"/>
    <w:rsid w:val="00D74F42"/>
    <w:rsid w:val="00D75559"/>
    <w:rsid w:val="00D75813"/>
    <w:rsid w:val="00D75EE7"/>
    <w:rsid w:val="00D76C1C"/>
    <w:rsid w:val="00D801F5"/>
    <w:rsid w:val="00D8051B"/>
    <w:rsid w:val="00D80FAF"/>
    <w:rsid w:val="00D814FF"/>
    <w:rsid w:val="00D815FC"/>
    <w:rsid w:val="00D81BF6"/>
    <w:rsid w:val="00D81C58"/>
    <w:rsid w:val="00D81C66"/>
    <w:rsid w:val="00D82471"/>
    <w:rsid w:val="00D82662"/>
    <w:rsid w:val="00D83F39"/>
    <w:rsid w:val="00D84923"/>
    <w:rsid w:val="00D854FD"/>
    <w:rsid w:val="00D859EA"/>
    <w:rsid w:val="00D85BD9"/>
    <w:rsid w:val="00D86198"/>
    <w:rsid w:val="00D86216"/>
    <w:rsid w:val="00D8681E"/>
    <w:rsid w:val="00D87F53"/>
    <w:rsid w:val="00D909CA"/>
    <w:rsid w:val="00D90C8E"/>
    <w:rsid w:val="00D90ED7"/>
    <w:rsid w:val="00D90FF3"/>
    <w:rsid w:val="00D914A5"/>
    <w:rsid w:val="00D91945"/>
    <w:rsid w:val="00D91A9B"/>
    <w:rsid w:val="00D91D8F"/>
    <w:rsid w:val="00D92657"/>
    <w:rsid w:val="00D926A0"/>
    <w:rsid w:val="00D926CF"/>
    <w:rsid w:val="00D95882"/>
    <w:rsid w:val="00D95E7F"/>
    <w:rsid w:val="00D96E0F"/>
    <w:rsid w:val="00DA0068"/>
    <w:rsid w:val="00DA081E"/>
    <w:rsid w:val="00DA0A56"/>
    <w:rsid w:val="00DA101C"/>
    <w:rsid w:val="00DA1080"/>
    <w:rsid w:val="00DA10C6"/>
    <w:rsid w:val="00DA16AF"/>
    <w:rsid w:val="00DA1BC6"/>
    <w:rsid w:val="00DA2891"/>
    <w:rsid w:val="00DA2D61"/>
    <w:rsid w:val="00DA2D6D"/>
    <w:rsid w:val="00DA322D"/>
    <w:rsid w:val="00DA3378"/>
    <w:rsid w:val="00DA387D"/>
    <w:rsid w:val="00DA40C1"/>
    <w:rsid w:val="00DA4522"/>
    <w:rsid w:val="00DA4D32"/>
    <w:rsid w:val="00DA5338"/>
    <w:rsid w:val="00DA53E0"/>
    <w:rsid w:val="00DA5D84"/>
    <w:rsid w:val="00DA69A2"/>
    <w:rsid w:val="00DA6B0E"/>
    <w:rsid w:val="00DA7215"/>
    <w:rsid w:val="00DA7C0E"/>
    <w:rsid w:val="00DA7D6B"/>
    <w:rsid w:val="00DB089C"/>
    <w:rsid w:val="00DB0DEE"/>
    <w:rsid w:val="00DB121F"/>
    <w:rsid w:val="00DB2C56"/>
    <w:rsid w:val="00DB32F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5E6"/>
    <w:rsid w:val="00DC00BB"/>
    <w:rsid w:val="00DC0431"/>
    <w:rsid w:val="00DC0686"/>
    <w:rsid w:val="00DC07FA"/>
    <w:rsid w:val="00DC0AEC"/>
    <w:rsid w:val="00DC14A8"/>
    <w:rsid w:val="00DC198F"/>
    <w:rsid w:val="00DC2374"/>
    <w:rsid w:val="00DC2384"/>
    <w:rsid w:val="00DC399A"/>
    <w:rsid w:val="00DC40E5"/>
    <w:rsid w:val="00DC5002"/>
    <w:rsid w:val="00DC5210"/>
    <w:rsid w:val="00DC569B"/>
    <w:rsid w:val="00DC6455"/>
    <w:rsid w:val="00DC645B"/>
    <w:rsid w:val="00DC65E3"/>
    <w:rsid w:val="00DC6AA2"/>
    <w:rsid w:val="00DC7461"/>
    <w:rsid w:val="00DC7698"/>
    <w:rsid w:val="00DC7F04"/>
    <w:rsid w:val="00DD02DA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B8D"/>
    <w:rsid w:val="00DD2C59"/>
    <w:rsid w:val="00DD2C77"/>
    <w:rsid w:val="00DD30F9"/>
    <w:rsid w:val="00DD325A"/>
    <w:rsid w:val="00DD33EB"/>
    <w:rsid w:val="00DD35B6"/>
    <w:rsid w:val="00DD3768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7376"/>
    <w:rsid w:val="00DD73DE"/>
    <w:rsid w:val="00DD7B84"/>
    <w:rsid w:val="00DD7BB1"/>
    <w:rsid w:val="00DE0360"/>
    <w:rsid w:val="00DE04EA"/>
    <w:rsid w:val="00DE0BDB"/>
    <w:rsid w:val="00DE1029"/>
    <w:rsid w:val="00DE139C"/>
    <w:rsid w:val="00DE1B0E"/>
    <w:rsid w:val="00DE2977"/>
    <w:rsid w:val="00DE2A6A"/>
    <w:rsid w:val="00DE3A04"/>
    <w:rsid w:val="00DE3C32"/>
    <w:rsid w:val="00DE409A"/>
    <w:rsid w:val="00DE47D9"/>
    <w:rsid w:val="00DE5269"/>
    <w:rsid w:val="00DE5AB1"/>
    <w:rsid w:val="00DE5B20"/>
    <w:rsid w:val="00DE5F89"/>
    <w:rsid w:val="00DE6907"/>
    <w:rsid w:val="00DE7216"/>
    <w:rsid w:val="00DF0172"/>
    <w:rsid w:val="00DF0A29"/>
    <w:rsid w:val="00DF0AE5"/>
    <w:rsid w:val="00DF164C"/>
    <w:rsid w:val="00DF1A17"/>
    <w:rsid w:val="00DF20E2"/>
    <w:rsid w:val="00DF2C44"/>
    <w:rsid w:val="00DF2E7F"/>
    <w:rsid w:val="00DF3045"/>
    <w:rsid w:val="00DF4F04"/>
    <w:rsid w:val="00DF53EC"/>
    <w:rsid w:val="00DF5E28"/>
    <w:rsid w:val="00DF66C3"/>
    <w:rsid w:val="00DF68B5"/>
    <w:rsid w:val="00E00008"/>
    <w:rsid w:val="00E0015B"/>
    <w:rsid w:val="00E00180"/>
    <w:rsid w:val="00E0028F"/>
    <w:rsid w:val="00E0283D"/>
    <w:rsid w:val="00E0391C"/>
    <w:rsid w:val="00E040B5"/>
    <w:rsid w:val="00E046E5"/>
    <w:rsid w:val="00E04BF2"/>
    <w:rsid w:val="00E04EB7"/>
    <w:rsid w:val="00E05736"/>
    <w:rsid w:val="00E06005"/>
    <w:rsid w:val="00E06378"/>
    <w:rsid w:val="00E06529"/>
    <w:rsid w:val="00E0698D"/>
    <w:rsid w:val="00E06B19"/>
    <w:rsid w:val="00E06B1D"/>
    <w:rsid w:val="00E06B59"/>
    <w:rsid w:val="00E07A68"/>
    <w:rsid w:val="00E07E45"/>
    <w:rsid w:val="00E07FD6"/>
    <w:rsid w:val="00E07FF1"/>
    <w:rsid w:val="00E10120"/>
    <w:rsid w:val="00E104F6"/>
    <w:rsid w:val="00E10760"/>
    <w:rsid w:val="00E10AD6"/>
    <w:rsid w:val="00E10BE1"/>
    <w:rsid w:val="00E113A0"/>
    <w:rsid w:val="00E1182C"/>
    <w:rsid w:val="00E11B1F"/>
    <w:rsid w:val="00E12F33"/>
    <w:rsid w:val="00E1448C"/>
    <w:rsid w:val="00E145CF"/>
    <w:rsid w:val="00E14823"/>
    <w:rsid w:val="00E154E6"/>
    <w:rsid w:val="00E159FD"/>
    <w:rsid w:val="00E16260"/>
    <w:rsid w:val="00E166BE"/>
    <w:rsid w:val="00E16B28"/>
    <w:rsid w:val="00E17EB6"/>
    <w:rsid w:val="00E205CF"/>
    <w:rsid w:val="00E21100"/>
    <w:rsid w:val="00E211EF"/>
    <w:rsid w:val="00E215A2"/>
    <w:rsid w:val="00E21FC2"/>
    <w:rsid w:val="00E22942"/>
    <w:rsid w:val="00E22F9F"/>
    <w:rsid w:val="00E230B7"/>
    <w:rsid w:val="00E2315D"/>
    <w:rsid w:val="00E2328D"/>
    <w:rsid w:val="00E23AA8"/>
    <w:rsid w:val="00E23E7E"/>
    <w:rsid w:val="00E24284"/>
    <w:rsid w:val="00E24BC7"/>
    <w:rsid w:val="00E24F5B"/>
    <w:rsid w:val="00E25A60"/>
    <w:rsid w:val="00E25AF0"/>
    <w:rsid w:val="00E2715E"/>
    <w:rsid w:val="00E27881"/>
    <w:rsid w:val="00E314E1"/>
    <w:rsid w:val="00E317B0"/>
    <w:rsid w:val="00E32C8E"/>
    <w:rsid w:val="00E3314C"/>
    <w:rsid w:val="00E34E5E"/>
    <w:rsid w:val="00E35AAE"/>
    <w:rsid w:val="00E35DCA"/>
    <w:rsid w:val="00E361BB"/>
    <w:rsid w:val="00E36843"/>
    <w:rsid w:val="00E370E8"/>
    <w:rsid w:val="00E371C7"/>
    <w:rsid w:val="00E37EDF"/>
    <w:rsid w:val="00E37EFB"/>
    <w:rsid w:val="00E40D04"/>
    <w:rsid w:val="00E40F07"/>
    <w:rsid w:val="00E418F1"/>
    <w:rsid w:val="00E4214A"/>
    <w:rsid w:val="00E42260"/>
    <w:rsid w:val="00E42AE3"/>
    <w:rsid w:val="00E43453"/>
    <w:rsid w:val="00E43C14"/>
    <w:rsid w:val="00E43DE3"/>
    <w:rsid w:val="00E44D3E"/>
    <w:rsid w:val="00E455B2"/>
    <w:rsid w:val="00E45853"/>
    <w:rsid w:val="00E462DF"/>
    <w:rsid w:val="00E47F5D"/>
    <w:rsid w:val="00E5006C"/>
    <w:rsid w:val="00E516D1"/>
    <w:rsid w:val="00E52301"/>
    <w:rsid w:val="00E53895"/>
    <w:rsid w:val="00E5477C"/>
    <w:rsid w:val="00E54833"/>
    <w:rsid w:val="00E548CB"/>
    <w:rsid w:val="00E548F9"/>
    <w:rsid w:val="00E54A0A"/>
    <w:rsid w:val="00E54AE3"/>
    <w:rsid w:val="00E55AEA"/>
    <w:rsid w:val="00E55DAC"/>
    <w:rsid w:val="00E567D1"/>
    <w:rsid w:val="00E56B03"/>
    <w:rsid w:val="00E60426"/>
    <w:rsid w:val="00E6212E"/>
    <w:rsid w:val="00E62609"/>
    <w:rsid w:val="00E629A8"/>
    <w:rsid w:val="00E62F14"/>
    <w:rsid w:val="00E632A4"/>
    <w:rsid w:val="00E63D8B"/>
    <w:rsid w:val="00E64366"/>
    <w:rsid w:val="00E648CE"/>
    <w:rsid w:val="00E65698"/>
    <w:rsid w:val="00E657E6"/>
    <w:rsid w:val="00E65B04"/>
    <w:rsid w:val="00E65BFB"/>
    <w:rsid w:val="00E65EEB"/>
    <w:rsid w:val="00E65F00"/>
    <w:rsid w:val="00E66236"/>
    <w:rsid w:val="00E66923"/>
    <w:rsid w:val="00E670EC"/>
    <w:rsid w:val="00E67F9C"/>
    <w:rsid w:val="00E70403"/>
    <w:rsid w:val="00E7047B"/>
    <w:rsid w:val="00E70756"/>
    <w:rsid w:val="00E70B97"/>
    <w:rsid w:val="00E70EDD"/>
    <w:rsid w:val="00E70FD6"/>
    <w:rsid w:val="00E713C3"/>
    <w:rsid w:val="00E7214E"/>
    <w:rsid w:val="00E72DD0"/>
    <w:rsid w:val="00E72EFC"/>
    <w:rsid w:val="00E73298"/>
    <w:rsid w:val="00E73F71"/>
    <w:rsid w:val="00E73FBA"/>
    <w:rsid w:val="00E74548"/>
    <w:rsid w:val="00E74895"/>
    <w:rsid w:val="00E75F32"/>
    <w:rsid w:val="00E75FE1"/>
    <w:rsid w:val="00E76A15"/>
    <w:rsid w:val="00E76F83"/>
    <w:rsid w:val="00E77122"/>
    <w:rsid w:val="00E7744E"/>
    <w:rsid w:val="00E7771C"/>
    <w:rsid w:val="00E77968"/>
    <w:rsid w:val="00E779E5"/>
    <w:rsid w:val="00E77CBA"/>
    <w:rsid w:val="00E80853"/>
    <w:rsid w:val="00E81366"/>
    <w:rsid w:val="00E8165F"/>
    <w:rsid w:val="00E822DC"/>
    <w:rsid w:val="00E83860"/>
    <w:rsid w:val="00E848FB"/>
    <w:rsid w:val="00E84BA3"/>
    <w:rsid w:val="00E84CC1"/>
    <w:rsid w:val="00E84F26"/>
    <w:rsid w:val="00E853BA"/>
    <w:rsid w:val="00E85512"/>
    <w:rsid w:val="00E855D8"/>
    <w:rsid w:val="00E85C8A"/>
    <w:rsid w:val="00E85E23"/>
    <w:rsid w:val="00E85F74"/>
    <w:rsid w:val="00E86410"/>
    <w:rsid w:val="00E86BF9"/>
    <w:rsid w:val="00E86D0C"/>
    <w:rsid w:val="00E86DAA"/>
    <w:rsid w:val="00E870B7"/>
    <w:rsid w:val="00E9028C"/>
    <w:rsid w:val="00E90F84"/>
    <w:rsid w:val="00E91097"/>
    <w:rsid w:val="00E9119D"/>
    <w:rsid w:val="00E91834"/>
    <w:rsid w:val="00E91C91"/>
    <w:rsid w:val="00E91DAD"/>
    <w:rsid w:val="00E927B2"/>
    <w:rsid w:val="00E92CF9"/>
    <w:rsid w:val="00E92ED6"/>
    <w:rsid w:val="00E931A3"/>
    <w:rsid w:val="00E93573"/>
    <w:rsid w:val="00E9432A"/>
    <w:rsid w:val="00E9476A"/>
    <w:rsid w:val="00E949FF"/>
    <w:rsid w:val="00E94DA4"/>
    <w:rsid w:val="00E94E9C"/>
    <w:rsid w:val="00E952A4"/>
    <w:rsid w:val="00E95DC6"/>
    <w:rsid w:val="00E9601C"/>
    <w:rsid w:val="00E9632A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2341"/>
    <w:rsid w:val="00EA24D1"/>
    <w:rsid w:val="00EA38FE"/>
    <w:rsid w:val="00EA41A7"/>
    <w:rsid w:val="00EA6007"/>
    <w:rsid w:val="00EA60C1"/>
    <w:rsid w:val="00EA6306"/>
    <w:rsid w:val="00EA6BAA"/>
    <w:rsid w:val="00EA6DA4"/>
    <w:rsid w:val="00EA6FC8"/>
    <w:rsid w:val="00EA72C8"/>
    <w:rsid w:val="00EA78A1"/>
    <w:rsid w:val="00EA7D35"/>
    <w:rsid w:val="00EB010D"/>
    <w:rsid w:val="00EB0321"/>
    <w:rsid w:val="00EB0AB8"/>
    <w:rsid w:val="00EB0E45"/>
    <w:rsid w:val="00EB12C1"/>
    <w:rsid w:val="00EB135C"/>
    <w:rsid w:val="00EB19EF"/>
    <w:rsid w:val="00EB1BD0"/>
    <w:rsid w:val="00EB242C"/>
    <w:rsid w:val="00EB243C"/>
    <w:rsid w:val="00EB258C"/>
    <w:rsid w:val="00EB272B"/>
    <w:rsid w:val="00EB281F"/>
    <w:rsid w:val="00EB2FB1"/>
    <w:rsid w:val="00EB358F"/>
    <w:rsid w:val="00EB35DB"/>
    <w:rsid w:val="00EB3888"/>
    <w:rsid w:val="00EB4A37"/>
    <w:rsid w:val="00EB4BDC"/>
    <w:rsid w:val="00EB4C39"/>
    <w:rsid w:val="00EB4F6F"/>
    <w:rsid w:val="00EB574D"/>
    <w:rsid w:val="00EB58CE"/>
    <w:rsid w:val="00EB6474"/>
    <w:rsid w:val="00EC151C"/>
    <w:rsid w:val="00EC1C7C"/>
    <w:rsid w:val="00EC1C8E"/>
    <w:rsid w:val="00EC1FC5"/>
    <w:rsid w:val="00EC3675"/>
    <w:rsid w:val="00EC5531"/>
    <w:rsid w:val="00EC58F2"/>
    <w:rsid w:val="00EC593D"/>
    <w:rsid w:val="00EC5A9D"/>
    <w:rsid w:val="00EC5BD6"/>
    <w:rsid w:val="00EC6D18"/>
    <w:rsid w:val="00EC7066"/>
    <w:rsid w:val="00EC71EC"/>
    <w:rsid w:val="00EC73D0"/>
    <w:rsid w:val="00EC7C8A"/>
    <w:rsid w:val="00ED04E9"/>
    <w:rsid w:val="00ED0CEC"/>
    <w:rsid w:val="00ED0DCC"/>
    <w:rsid w:val="00ED0F67"/>
    <w:rsid w:val="00ED17A8"/>
    <w:rsid w:val="00ED1E6F"/>
    <w:rsid w:val="00ED2945"/>
    <w:rsid w:val="00ED354D"/>
    <w:rsid w:val="00ED4676"/>
    <w:rsid w:val="00ED4CC4"/>
    <w:rsid w:val="00ED6C64"/>
    <w:rsid w:val="00ED7312"/>
    <w:rsid w:val="00ED77E9"/>
    <w:rsid w:val="00ED7D78"/>
    <w:rsid w:val="00EE0408"/>
    <w:rsid w:val="00EE095E"/>
    <w:rsid w:val="00EE15BA"/>
    <w:rsid w:val="00EE1D43"/>
    <w:rsid w:val="00EE1D74"/>
    <w:rsid w:val="00EE2205"/>
    <w:rsid w:val="00EE2524"/>
    <w:rsid w:val="00EE35FB"/>
    <w:rsid w:val="00EE3CCD"/>
    <w:rsid w:val="00EE3EF9"/>
    <w:rsid w:val="00EE4643"/>
    <w:rsid w:val="00EE4EF6"/>
    <w:rsid w:val="00EE51E4"/>
    <w:rsid w:val="00EE5D97"/>
    <w:rsid w:val="00EE61D3"/>
    <w:rsid w:val="00EE69B5"/>
    <w:rsid w:val="00EE6F89"/>
    <w:rsid w:val="00EF0244"/>
    <w:rsid w:val="00EF1276"/>
    <w:rsid w:val="00EF1B82"/>
    <w:rsid w:val="00EF1B85"/>
    <w:rsid w:val="00EF1E0B"/>
    <w:rsid w:val="00EF1F20"/>
    <w:rsid w:val="00EF1FFE"/>
    <w:rsid w:val="00EF20BF"/>
    <w:rsid w:val="00EF2D2F"/>
    <w:rsid w:val="00EF31FF"/>
    <w:rsid w:val="00EF362E"/>
    <w:rsid w:val="00EF391F"/>
    <w:rsid w:val="00EF40B9"/>
    <w:rsid w:val="00EF474F"/>
    <w:rsid w:val="00EF47A5"/>
    <w:rsid w:val="00EF5EED"/>
    <w:rsid w:val="00EF617D"/>
    <w:rsid w:val="00EF6858"/>
    <w:rsid w:val="00EF6BC9"/>
    <w:rsid w:val="00EF6CCE"/>
    <w:rsid w:val="00EF6EC4"/>
    <w:rsid w:val="00EF6F65"/>
    <w:rsid w:val="00EF7153"/>
    <w:rsid w:val="00EF7D89"/>
    <w:rsid w:val="00F004E8"/>
    <w:rsid w:val="00F01572"/>
    <w:rsid w:val="00F027E7"/>
    <w:rsid w:val="00F02BCD"/>
    <w:rsid w:val="00F03A7F"/>
    <w:rsid w:val="00F04931"/>
    <w:rsid w:val="00F04F87"/>
    <w:rsid w:val="00F05A0D"/>
    <w:rsid w:val="00F05C5C"/>
    <w:rsid w:val="00F05E86"/>
    <w:rsid w:val="00F060CC"/>
    <w:rsid w:val="00F061E0"/>
    <w:rsid w:val="00F06B83"/>
    <w:rsid w:val="00F078FA"/>
    <w:rsid w:val="00F07AE6"/>
    <w:rsid w:val="00F07CDC"/>
    <w:rsid w:val="00F102E5"/>
    <w:rsid w:val="00F11F9F"/>
    <w:rsid w:val="00F127D1"/>
    <w:rsid w:val="00F128A4"/>
    <w:rsid w:val="00F12D00"/>
    <w:rsid w:val="00F13423"/>
    <w:rsid w:val="00F13C30"/>
    <w:rsid w:val="00F13FC2"/>
    <w:rsid w:val="00F1415B"/>
    <w:rsid w:val="00F142C2"/>
    <w:rsid w:val="00F1431F"/>
    <w:rsid w:val="00F14B6B"/>
    <w:rsid w:val="00F157E3"/>
    <w:rsid w:val="00F15930"/>
    <w:rsid w:val="00F16538"/>
    <w:rsid w:val="00F17D9F"/>
    <w:rsid w:val="00F17DD3"/>
    <w:rsid w:val="00F17E59"/>
    <w:rsid w:val="00F17EF7"/>
    <w:rsid w:val="00F20744"/>
    <w:rsid w:val="00F207A9"/>
    <w:rsid w:val="00F21297"/>
    <w:rsid w:val="00F216A1"/>
    <w:rsid w:val="00F2191F"/>
    <w:rsid w:val="00F21930"/>
    <w:rsid w:val="00F22BA7"/>
    <w:rsid w:val="00F22D47"/>
    <w:rsid w:val="00F23D37"/>
    <w:rsid w:val="00F2452A"/>
    <w:rsid w:val="00F24635"/>
    <w:rsid w:val="00F2478E"/>
    <w:rsid w:val="00F2490D"/>
    <w:rsid w:val="00F24C14"/>
    <w:rsid w:val="00F24C99"/>
    <w:rsid w:val="00F24D04"/>
    <w:rsid w:val="00F260BD"/>
    <w:rsid w:val="00F26510"/>
    <w:rsid w:val="00F27102"/>
    <w:rsid w:val="00F2757C"/>
    <w:rsid w:val="00F27E84"/>
    <w:rsid w:val="00F30137"/>
    <w:rsid w:val="00F305C1"/>
    <w:rsid w:val="00F305EA"/>
    <w:rsid w:val="00F30744"/>
    <w:rsid w:val="00F3115A"/>
    <w:rsid w:val="00F316B0"/>
    <w:rsid w:val="00F32165"/>
    <w:rsid w:val="00F32737"/>
    <w:rsid w:val="00F3360E"/>
    <w:rsid w:val="00F344CF"/>
    <w:rsid w:val="00F35A03"/>
    <w:rsid w:val="00F35A05"/>
    <w:rsid w:val="00F35FC3"/>
    <w:rsid w:val="00F3619D"/>
    <w:rsid w:val="00F365CC"/>
    <w:rsid w:val="00F36919"/>
    <w:rsid w:val="00F36A71"/>
    <w:rsid w:val="00F3737F"/>
    <w:rsid w:val="00F376DA"/>
    <w:rsid w:val="00F408C6"/>
    <w:rsid w:val="00F409A2"/>
    <w:rsid w:val="00F413D3"/>
    <w:rsid w:val="00F41CAF"/>
    <w:rsid w:val="00F42046"/>
    <w:rsid w:val="00F42AFA"/>
    <w:rsid w:val="00F42CFA"/>
    <w:rsid w:val="00F44758"/>
    <w:rsid w:val="00F449DB"/>
    <w:rsid w:val="00F44A89"/>
    <w:rsid w:val="00F456E8"/>
    <w:rsid w:val="00F466D6"/>
    <w:rsid w:val="00F466E0"/>
    <w:rsid w:val="00F46A91"/>
    <w:rsid w:val="00F46E7D"/>
    <w:rsid w:val="00F46FAB"/>
    <w:rsid w:val="00F47518"/>
    <w:rsid w:val="00F4765B"/>
    <w:rsid w:val="00F47E24"/>
    <w:rsid w:val="00F50952"/>
    <w:rsid w:val="00F50B30"/>
    <w:rsid w:val="00F50C6C"/>
    <w:rsid w:val="00F523F1"/>
    <w:rsid w:val="00F53052"/>
    <w:rsid w:val="00F537FA"/>
    <w:rsid w:val="00F5398D"/>
    <w:rsid w:val="00F53FA7"/>
    <w:rsid w:val="00F54607"/>
    <w:rsid w:val="00F54A96"/>
    <w:rsid w:val="00F54E1A"/>
    <w:rsid w:val="00F55CB3"/>
    <w:rsid w:val="00F55F34"/>
    <w:rsid w:val="00F560A9"/>
    <w:rsid w:val="00F572B1"/>
    <w:rsid w:val="00F579FC"/>
    <w:rsid w:val="00F57E06"/>
    <w:rsid w:val="00F60901"/>
    <w:rsid w:val="00F612CC"/>
    <w:rsid w:val="00F61797"/>
    <w:rsid w:val="00F618DD"/>
    <w:rsid w:val="00F63477"/>
    <w:rsid w:val="00F63759"/>
    <w:rsid w:val="00F63B43"/>
    <w:rsid w:val="00F63DC5"/>
    <w:rsid w:val="00F64645"/>
    <w:rsid w:val="00F64E9E"/>
    <w:rsid w:val="00F65A04"/>
    <w:rsid w:val="00F65C3E"/>
    <w:rsid w:val="00F6735C"/>
    <w:rsid w:val="00F67387"/>
    <w:rsid w:val="00F674ED"/>
    <w:rsid w:val="00F70BEC"/>
    <w:rsid w:val="00F7116B"/>
    <w:rsid w:val="00F71856"/>
    <w:rsid w:val="00F72B20"/>
    <w:rsid w:val="00F72BB8"/>
    <w:rsid w:val="00F72BEE"/>
    <w:rsid w:val="00F731F4"/>
    <w:rsid w:val="00F73E8D"/>
    <w:rsid w:val="00F740B1"/>
    <w:rsid w:val="00F74276"/>
    <w:rsid w:val="00F74D22"/>
    <w:rsid w:val="00F76562"/>
    <w:rsid w:val="00F76809"/>
    <w:rsid w:val="00F77474"/>
    <w:rsid w:val="00F77565"/>
    <w:rsid w:val="00F77BE6"/>
    <w:rsid w:val="00F77F63"/>
    <w:rsid w:val="00F814EB"/>
    <w:rsid w:val="00F831CF"/>
    <w:rsid w:val="00F8320D"/>
    <w:rsid w:val="00F837C3"/>
    <w:rsid w:val="00F83915"/>
    <w:rsid w:val="00F83947"/>
    <w:rsid w:val="00F84283"/>
    <w:rsid w:val="00F844BC"/>
    <w:rsid w:val="00F84A03"/>
    <w:rsid w:val="00F85739"/>
    <w:rsid w:val="00F85867"/>
    <w:rsid w:val="00F861E0"/>
    <w:rsid w:val="00F86761"/>
    <w:rsid w:val="00F8715B"/>
    <w:rsid w:val="00F87911"/>
    <w:rsid w:val="00F87C01"/>
    <w:rsid w:val="00F900E6"/>
    <w:rsid w:val="00F901F2"/>
    <w:rsid w:val="00F90EB5"/>
    <w:rsid w:val="00F91812"/>
    <w:rsid w:val="00F91D00"/>
    <w:rsid w:val="00F91E49"/>
    <w:rsid w:val="00F92085"/>
    <w:rsid w:val="00F93054"/>
    <w:rsid w:val="00F931DB"/>
    <w:rsid w:val="00F935E4"/>
    <w:rsid w:val="00F93948"/>
    <w:rsid w:val="00F95107"/>
    <w:rsid w:val="00F9512C"/>
    <w:rsid w:val="00F951D6"/>
    <w:rsid w:val="00F95D00"/>
    <w:rsid w:val="00F96037"/>
    <w:rsid w:val="00F960E1"/>
    <w:rsid w:val="00F96379"/>
    <w:rsid w:val="00F965D7"/>
    <w:rsid w:val="00F968F6"/>
    <w:rsid w:val="00F971A8"/>
    <w:rsid w:val="00F97C3C"/>
    <w:rsid w:val="00F97C8E"/>
    <w:rsid w:val="00FA0831"/>
    <w:rsid w:val="00FA0D4A"/>
    <w:rsid w:val="00FA0E1F"/>
    <w:rsid w:val="00FA0F50"/>
    <w:rsid w:val="00FA1C78"/>
    <w:rsid w:val="00FA1E5B"/>
    <w:rsid w:val="00FA4701"/>
    <w:rsid w:val="00FA4E6B"/>
    <w:rsid w:val="00FA619D"/>
    <w:rsid w:val="00FA63D9"/>
    <w:rsid w:val="00FA65BB"/>
    <w:rsid w:val="00FA692D"/>
    <w:rsid w:val="00FA69DC"/>
    <w:rsid w:val="00FA71CB"/>
    <w:rsid w:val="00FA757C"/>
    <w:rsid w:val="00FA7B87"/>
    <w:rsid w:val="00FB087F"/>
    <w:rsid w:val="00FB0D46"/>
    <w:rsid w:val="00FB1765"/>
    <w:rsid w:val="00FB1A2E"/>
    <w:rsid w:val="00FB1E57"/>
    <w:rsid w:val="00FB2122"/>
    <w:rsid w:val="00FB28E8"/>
    <w:rsid w:val="00FB2AF1"/>
    <w:rsid w:val="00FB43B9"/>
    <w:rsid w:val="00FB43BF"/>
    <w:rsid w:val="00FB4F59"/>
    <w:rsid w:val="00FB5076"/>
    <w:rsid w:val="00FB5E6D"/>
    <w:rsid w:val="00FB5FD8"/>
    <w:rsid w:val="00FB602F"/>
    <w:rsid w:val="00FB64B4"/>
    <w:rsid w:val="00FB67E7"/>
    <w:rsid w:val="00FB6A5B"/>
    <w:rsid w:val="00FB7C8C"/>
    <w:rsid w:val="00FC0C8B"/>
    <w:rsid w:val="00FC0CD3"/>
    <w:rsid w:val="00FC1607"/>
    <w:rsid w:val="00FC1832"/>
    <w:rsid w:val="00FC1AB1"/>
    <w:rsid w:val="00FC1E94"/>
    <w:rsid w:val="00FC2179"/>
    <w:rsid w:val="00FC2AAA"/>
    <w:rsid w:val="00FC3234"/>
    <w:rsid w:val="00FC348D"/>
    <w:rsid w:val="00FC3D89"/>
    <w:rsid w:val="00FC45E3"/>
    <w:rsid w:val="00FC464B"/>
    <w:rsid w:val="00FC4BEF"/>
    <w:rsid w:val="00FC55E7"/>
    <w:rsid w:val="00FC5BA7"/>
    <w:rsid w:val="00FC6374"/>
    <w:rsid w:val="00FC640C"/>
    <w:rsid w:val="00FC671E"/>
    <w:rsid w:val="00FC6B03"/>
    <w:rsid w:val="00FC6FC2"/>
    <w:rsid w:val="00FC6FE2"/>
    <w:rsid w:val="00FC7C4D"/>
    <w:rsid w:val="00FC7F31"/>
    <w:rsid w:val="00FD0060"/>
    <w:rsid w:val="00FD007B"/>
    <w:rsid w:val="00FD08D4"/>
    <w:rsid w:val="00FD09AD"/>
    <w:rsid w:val="00FD104F"/>
    <w:rsid w:val="00FD1FBA"/>
    <w:rsid w:val="00FD233B"/>
    <w:rsid w:val="00FD24FD"/>
    <w:rsid w:val="00FD2B02"/>
    <w:rsid w:val="00FD3B83"/>
    <w:rsid w:val="00FD3E4E"/>
    <w:rsid w:val="00FD4022"/>
    <w:rsid w:val="00FD41D5"/>
    <w:rsid w:val="00FD4704"/>
    <w:rsid w:val="00FD48AB"/>
    <w:rsid w:val="00FD4978"/>
    <w:rsid w:val="00FD4A28"/>
    <w:rsid w:val="00FD5D8E"/>
    <w:rsid w:val="00FD71C5"/>
    <w:rsid w:val="00FD7559"/>
    <w:rsid w:val="00FD78FC"/>
    <w:rsid w:val="00FE02D7"/>
    <w:rsid w:val="00FE0474"/>
    <w:rsid w:val="00FE07D6"/>
    <w:rsid w:val="00FE0AD0"/>
    <w:rsid w:val="00FE1980"/>
    <w:rsid w:val="00FE1A53"/>
    <w:rsid w:val="00FE1D79"/>
    <w:rsid w:val="00FE2812"/>
    <w:rsid w:val="00FE3161"/>
    <w:rsid w:val="00FE33EE"/>
    <w:rsid w:val="00FE4277"/>
    <w:rsid w:val="00FE4DF5"/>
    <w:rsid w:val="00FE5459"/>
    <w:rsid w:val="00FE546B"/>
    <w:rsid w:val="00FE5BDA"/>
    <w:rsid w:val="00FE6033"/>
    <w:rsid w:val="00FE69B4"/>
    <w:rsid w:val="00FE6BCB"/>
    <w:rsid w:val="00FE7014"/>
    <w:rsid w:val="00FE703C"/>
    <w:rsid w:val="00FE7C17"/>
    <w:rsid w:val="00FE7EED"/>
    <w:rsid w:val="00FE7FE5"/>
    <w:rsid w:val="00FF100F"/>
    <w:rsid w:val="00FF1488"/>
    <w:rsid w:val="00FF1A03"/>
    <w:rsid w:val="00FF26B5"/>
    <w:rsid w:val="00FF2C07"/>
    <w:rsid w:val="00FF2C25"/>
    <w:rsid w:val="00FF2FB3"/>
    <w:rsid w:val="00FF3AB0"/>
    <w:rsid w:val="00FF3F77"/>
    <w:rsid w:val="00FF4143"/>
    <w:rsid w:val="00FF4B07"/>
    <w:rsid w:val="00FF6116"/>
    <w:rsid w:val="00FF6580"/>
    <w:rsid w:val="00FF6B90"/>
    <w:rsid w:val="00FF6D62"/>
    <w:rsid w:val="00FF7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80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97C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597C57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597C57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597C57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597C57"/>
    <w:rPr>
      <w:rFonts w:cs="EucrosiaUPC"/>
      <w:spacing w:val="-6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7C57"/>
    <w:rPr>
      <w:rFonts w:ascii="Arial" w:hAnsi="Arial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7C57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597C57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597C57"/>
    <w:pPr>
      <w:numPr>
        <w:ilvl w:val="1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7C57"/>
    <w:pPr>
      <w:numPr>
        <w:ilvl w:val="2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rsid w:val="00597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C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7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C5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C5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597C57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97C57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7C57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597C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97C57"/>
    <w:rPr>
      <w:rFonts w:ascii="Arial" w:hAnsi="Arial" w:cs="Times New Roman"/>
      <w:i/>
      <w:iCs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597C57"/>
    <w:rPr>
      <w:rFonts w:cs="EucrosiaUPC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597C57"/>
  </w:style>
  <w:style w:type="character" w:customStyle="1" w:styleId="BodyText3Char">
    <w:name w:val="Body Text 3 Char"/>
    <w:basedOn w:val="DefaultParagraphFont"/>
    <w:link w:val="BodyText3"/>
    <w:uiPriority w:val="99"/>
    <w:rsid w:val="00597C57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7C57"/>
    <w:rPr>
      <w:color w:val="0000FF"/>
      <w:u w:val="single"/>
    </w:rPr>
  </w:style>
  <w:style w:type="character" w:styleId="FollowedHyperlink">
    <w:name w:val="FollowedHyperlink"/>
    <w:uiPriority w:val="99"/>
    <w:rsid w:val="00597C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7C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7C57"/>
    <w:rPr>
      <w:rFonts w:ascii="Cordia New" w:hAnsi="Cordia New"/>
      <w:color w:val="000000"/>
      <w:sz w:val="24"/>
      <w:szCs w:val="30"/>
    </w:rPr>
  </w:style>
  <w:style w:type="paragraph" w:customStyle="1" w:styleId="Default">
    <w:name w:val="Default"/>
    <w:rsid w:val="00597C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597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97C57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C57"/>
    <w:rPr>
      <w:rFonts w:ascii="Angsana New" w:hAnsi="Angsana New"/>
      <w:color w:val="000000"/>
      <w:szCs w:val="23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AEBFD-01E2-46E3-BCBF-71AC82834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1670</TotalTime>
  <Pages>25</Pages>
  <Words>9207</Words>
  <Characters>37798</Characters>
  <Application>Microsoft Office Word</Application>
  <DocSecurity>0</DocSecurity>
  <Lines>314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46912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140</cp:revision>
  <cp:lastPrinted>2020-08-10T09:01:00Z</cp:lastPrinted>
  <dcterms:created xsi:type="dcterms:W3CDTF">2020-06-04T07:02:00Z</dcterms:created>
  <dcterms:modified xsi:type="dcterms:W3CDTF">2020-08-13T02:38:00Z</dcterms:modified>
</cp:coreProperties>
</file>