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15FB2B" w14:textId="77777777" w:rsidR="00344CAC" w:rsidRPr="009E555A" w:rsidRDefault="00344CAC" w:rsidP="00E8282F">
      <w:pPr>
        <w:rPr>
          <w:rFonts w:ascii="Angsana New" w:hAnsi="Angsana New"/>
          <w:b/>
          <w:bCs/>
          <w:sz w:val="32"/>
          <w:szCs w:val="32"/>
        </w:rPr>
      </w:pPr>
    </w:p>
    <w:p w14:paraId="55516448" w14:textId="77777777" w:rsidR="00C76604" w:rsidRPr="009E555A" w:rsidRDefault="00C76604" w:rsidP="00E8282F">
      <w:pPr>
        <w:rPr>
          <w:rFonts w:ascii="Angsana New" w:hAnsi="Angsana New"/>
          <w:b/>
          <w:bCs/>
          <w:sz w:val="32"/>
          <w:szCs w:val="32"/>
        </w:rPr>
      </w:pPr>
    </w:p>
    <w:p w14:paraId="2E80F8D2" w14:textId="77777777" w:rsidR="00344CAC" w:rsidRPr="009E555A" w:rsidRDefault="00344CAC" w:rsidP="00E8282F">
      <w:pPr>
        <w:rPr>
          <w:rFonts w:ascii="Angsana New" w:hAnsi="Angsana New"/>
          <w:b/>
          <w:bCs/>
          <w:sz w:val="32"/>
          <w:szCs w:val="32"/>
        </w:rPr>
      </w:pPr>
    </w:p>
    <w:p w14:paraId="24D661E3" w14:textId="77777777" w:rsidR="00344CAC" w:rsidRPr="009E555A" w:rsidRDefault="00344CAC" w:rsidP="00E8282F">
      <w:pPr>
        <w:rPr>
          <w:rFonts w:ascii="Angsana New" w:hAnsi="Angsana New"/>
          <w:b/>
          <w:bCs/>
          <w:sz w:val="32"/>
          <w:szCs w:val="32"/>
        </w:rPr>
      </w:pPr>
    </w:p>
    <w:p w14:paraId="4F7613E3" w14:textId="77777777" w:rsidR="00344CAC" w:rsidRPr="009E555A" w:rsidRDefault="00344CAC" w:rsidP="00E8282F">
      <w:pPr>
        <w:rPr>
          <w:rFonts w:ascii="Angsana New" w:hAnsi="Angsana New"/>
          <w:b/>
          <w:bCs/>
          <w:sz w:val="32"/>
          <w:szCs w:val="32"/>
        </w:rPr>
      </w:pPr>
    </w:p>
    <w:p w14:paraId="7FE5BDCF" w14:textId="77777777" w:rsidR="00344CAC" w:rsidRPr="009E555A" w:rsidRDefault="00344CAC" w:rsidP="00E8282F">
      <w:pPr>
        <w:rPr>
          <w:rFonts w:ascii="Angsana New" w:hAnsi="Angsana New"/>
          <w:b/>
          <w:bCs/>
          <w:sz w:val="32"/>
          <w:szCs w:val="32"/>
          <w:cs/>
        </w:rPr>
      </w:pPr>
    </w:p>
    <w:p w14:paraId="2BAF9FF1" w14:textId="77777777" w:rsidR="00344CAC" w:rsidRPr="009E555A" w:rsidRDefault="00344CAC" w:rsidP="00E8282F">
      <w:pPr>
        <w:rPr>
          <w:rFonts w:ascii="Angsana New" w:hAnsi="Angsana New"/>
          <w:b/>
          <w:bCs/>
          <w:sz w:val="32"/>
          <w:szCs w:val="32"/>
          <w:cs/>
        </w:rPr>
      </w:pPr>
    </w:p>
    <w:p w14:paraId="0B97B034" w14:textId="77777777" w:rsidR="00344CAC" w:rsidRPr="009E555A" w:rsidRDefault="00344CAC" w:rsidP="00E8282F">
      <w:pPr>
        <w:rPr>
          <w:rFonts w:ascii="Angsana New" w:hAnsi="Angsana New"/>
          <w:b/>
          <w:bCs/>
          <w:sz w:val="32"/>
          <w:szCs w:val="32"/>
          <w:cs/>
        </w:rPr>
      </w:pPr>
    </w:p>
    <w:p w14:paraId="554F7196" w14:textId="77777777" w:rsidR="00344CAC" w:rsidRPr="009E555A" w:rsidRDefault="00344CAC" w:rsidP="00E8282F">
      <w:pPr>
        <w:rPr>
          <w:rFonts w:ascii="Angsana New" w:hAnsi="Angsana New"/>
          <w:b/>
          <w:bCs/>
          <w:sz w:val="20"/>
          <w:szCs w:val="20"/>
        </w:rPr>
      </w:pPr>
    </w:p>
    <w:p w14:paraId="63C57842" w14:textId="77777777" w:rsidR="00344CAC" w:rsidRPr="009E555A" w:rsidRDefault="00344CAC" w:rsidP="00E8282F">
      <w:pPr>
        <w:rPr>
          <w:rFonts w:ascii="Angsana New" w:hAnsi="Angsana New"/>
          <w:b/>
          <w:bCs/>
          <w:sz w:val="32"/>
          <w:szCs w:val="32"/>
        </w:rPr>
      </w:pPr>
    </w:p>
    <w:p w14:paraId="29A363FB" w14:textId="77777777" w:rsidR="0077006B" w:rsidRPr="009E555A" w:rsidRDefault="0077006B" w:rsidP="0077006B">
      <w:pPr>
        <w:pStyle w:val="Heading1"/>
        <w:spacing w:line="600" w:lineRule="exact"/>
        <w:jc w:val="center"/>
        <w:rPr>
          <w:rFonts w:ascii="Angsana New" w:hAnsi="Angsana New"/>
          <w:sz w:val="52"/>
          <w:szCs w:val="52"/>
          <w:u w:val="none"/>
        </w:rPr>
      </w:pPr>
      <w:r w:rsidRPr="009E555A">
        <w:rPr>
          <w:rFonts w:ascii="Angsana New" w:hAnsi="Angsana New"/>
          <w:sz w:val="52"/>
          <w:szCs w:val="52"/>
          <w:u w:val="none"/>
          <w:cs/>
        </w:rPr>
        <w:t>บริษัท</w:t>
      </w:r>
      <w:r w:rsidRPr="009E555A">
        <w:rPr>
          <w:rFonts w:ascii="Angsana New" w:hAnsi="Angsana New"/>
          <w:sz w:val="52"/>
          <w:szCs w:val="52"/>
          <w:u w:val="none"/>
        </w:rPr>
        <w:t xml:space="preserve"> </w:t>
      </w:r>
      <w:r w:rsidRPr="009E555A">
        <w:rPr>
          <w:rFonts w:ascii="Angsana New" w:hAnsi="Angsana New"/>
          <w:sz w:val="52"/>
          <w:szCs w:val="52"/>
          <w:u w:val="none"/>
          <w:cs/>
        </w:rPr>
        <w:t xml:space="preserve">เซ็ปเป้ จำกัด </w:t>
      </w:r>
      <w:r w:rsidRPr="009E555A">
        <w:rPr>
          <w:rFonts w:ascii="Angsana New" w:hAnsi="Angsana New"/>
          <w:sz w:val="52"/>
          <w:szCs w:val="52"/>
          <w:u w:val="none"/>
        </w:rPr>
        <w:t>(</w:t>
      </w:r>
      <w:r w:rsidRPr="009E555A">
        <w:rPr>
          <w:rFonts w:ascii="Angsana New" w:hAnsi="Angsana New"/>
          <w:sz w:val="52"/>
          <w:szCs w:val="52"/>
          <w:u w:val="none"/>
          <w:cs/>
        </w:rPr>
        <w:t>มหาชน</w:t>
      </w:r>
      <w:r w:rsidRPr="009E555A">
        <w:rPr>
          <w:rFonts w:ascii="Angsana New" w:hAnsi="Angsana New"/>
          <w:sz w:val="52"/>
          <w:szCs w:val="52"/>
          <w:u w:val="none"/>
        </w:rPr>
        <w:t xml:space="preserve">) </w:t>
      </w:r>
      <w:r w:rsidRPr="009E555A">
        <w:rPr>
          <w:rFonts w:ascii="Angsana New" w:hAnsi="Angsana New"/>
          <w:sz w:val="52"/>
          <w:szCs w:val="52"/>
          <w:u w:val="none"/>
          <w:cs/>
        </w:rPr>
        <w:t>และบริษัทย่อย</w:t>
      </w:r>
    </w:p>
    <w:p w14:paraId="7C3F4C27" w14:textId="77777777" w:rsidR="00FF64F7" w:rsidRPr="009E555A" w:rsidRDefault="00FF64F7" w:rsidP="00FF64F7">
      <w:pPr>
        <w:pStyle w:val="ReportHeading1"/>
        <w:framePr w:w="0" w:hRule="auto" w:hSpace="0" w:wrap="notBeside" w:vAnchor="text" w:x="1126" w:y="114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1B5168EB" w14:textId="10D68EFB" w:rsidR="0043229B" w:rsidRPr="009E555A" w:rsidRDefault="0043229B" w:rsidP="0043229B">
      <w:pPr>
        <w:pStyle w:val="ReportHeading1"/>
        <w:framePr w:w="0" w:hRule="auto" w:hSpace="0" w:wrap="notBeside" w:vAnchor="text" w:x="1126" w:y="114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E555A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F66CC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9E555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1D32D039" w14:textId="0C6D1E1F" w:rsidR="0043229B" w:rsidRPr="009E555A" w:rsidRDefault="0043229B" w:rsidP="0043229B">
      <w:pPr>
        <w:pStyle w:val="ReportHeading1"/>
        <w:framePr w:w="0" w:hRule="auto" w:hSpace="0" w:wrap="notBeside" w:vAnchor="text" w:x="1126" w:y="114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</w:t>
      </w:r>
      <w:r w:rsidR="00B046A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น</w:t>
      </w:r>
      <w:r w:rsidR="0071512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สิ้นสุดวันที่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CF74A9" w:rsidRPr="00CF74A9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A455D8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71512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Pr="00A455D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CF74A9" w:rsidRPr="00CF74A9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416ACDCF" w14:textId="77777777" w:rsidR="0043229B" w:rsidRPr="009E555A" w:rsidRDefault="0043229B" w:rsidP="0043229B">
      <w:pPr>
        <w:pStyle w:val="ReportHeading1"/>
        <w:framePr w:w="0" w:hRule="auto" w:hSpace="0" w:wrap="notBeside" w:vAnchor="text" w:x="1126" w:y="114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9E555A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9665365" w14:textId="7BA2DD44" w:rsidR="0043229B" w:rsidRPr="009E555A" w:rsidRDefault="0043229B" w:rsidP="0043229B">
      <w:pPr>
        <w:pStyle w:val="ReportHeading1"/>
        <w:framePr w:w="0" w:hRule="auto" w:hSpace="0" w:wrap="notBeside" w:vAnchor="text" w:x="1126" w:y="114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E555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F66CC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9E555A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8FFB753" w14:textId="77777777" w:rsidR="00FF64F7" w:rsidRPr="009E555A" w:rsidRDefault="00FF64F7" w:rsidP="00A77545">
      <w:pPr>
        <w:pStyle w:val="ReportHeading1"/>
        <w:framePr w:w="0" w:hRule="auto" w:hSpace="0" w:wrap="notBeside" w:vAnchor="text" w:x="1126" w:y="114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528EFA1" w14:textId="77777777" w:rsidR="00344CAC" w:rsidRPr="009E555A" w:rsidRDefault="00344CAC" w:rsidP="00344CAC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  <w:sectPr w:rsidR="00344CAC" w:rsidRPr="009E555A" w:rsidSect="00424EB8">
          <w:footerReference w:type="even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0E7DAC5D" w14:textId="77777777" w:rsidR="00125DA7" w:rsidRPr="009E555A" w:rsidRDefault="00125DA7" w:rsidP="00E8282F">
      <w:pPr>
        <w:rPr>
          <w:rFonts w:ascii="Angsana New" w:eastAsia="Cordia New" w:hAnsi="Angsana New"/>
          <w:sz w:val="30"/>
          <w:szCs w:val="30"/>
        </w:rPr>
      </w:pPr>
    </w:p>
    <w:p w14:paraId="064A1A18" w14:textId="77777777" w:rsidR="00A314EB" w:rsidRDefault="00A314EB" w:rsidP="00D37E03">
      <w:pPr>
        <w:rPr>
          <w:rFonts w:ascii="Angsana New" w:hAnsi="Angsana New"/>
          <w:sz w:val="32"/>
          <w:szCs w:val="32"/>
        </w:rPr>
      </w:pPr>
    </w:p>
    <w:p w14:paraId="63D7C7EF" w14:textId="77777777" w:rsidR="00A314EB" w:rsidRDefault="00A314EB" w:rsidP="00D37E03">
      <w:pPr>
        <w:rPr>
          <w:rFonts w:ascii="Angsana New" w:hAnsi="Angsana New"/>
          <w:sz w:val="32"/>
          <w:szCs w:val="32"/>
        </w:rPr>
      </w:pPr>
    </w:p>
    <w:p w14:paraId="681E0505" w14:textId="77777777" w:rsidR="00A314EB" w:rsidRDefault="00A314EB" w:rsidP="00D37E03">
      <w:pPr>
        <w:rPr>
          <w:rFonts w:ascii="Angsana New" w:hAnsi="Angsana New"/>
          <w:sz w:val="32"/>
          <w:szCs w:val="32"/>
        </w:rPr>
      </w:pPr>
    </w:p>
    <w:p w14:paraId="62B391EB" w14:textId="6C6FFBB7" w:rsidR="00A314EB" w:rsidRDefault="00A314EB" w:rsidP="00D37E03">
      <w:pPr>
        <w:rPr>
          <w:rFonts w:ascii="Angsana New" w:hAnsi="Angsana New"/>
          <w:sz w:val="32"/>
          <w:szCs w:val="32"/>
        </w:rPr>
      </w:pPr>
    </w:p>
    <w:p w14:paraId="1DF1BCF0" w14:textId="3E151A81" w:rsidR="00A314EB" w:rsidRDefault="00A314EB" w:rsidP="00D37E03">
      <w:pPr>
        <w:rPr>
          <w:rFonts w:ascii="Angsana New" w:hAnsi="Angsana New"/>
          <w:sz w:val="32"/>
          <w:szCs w:val="32"/>
        </w:rPr>
      </w:pPr>
    </w:p>
    <w:p w14:paraId="5DEA117C" w14:textId="4AA6A439" w:rsidR="00A314EB" w:rsidRDefault="00A314EB" w:rsidP="00D37E03">
      <w:pPr>
        <w:rPr>
          <w:rFonts w:ascii="Angsana New" w:hAnsi="Angsana New"/>
          <w:sz w:val="32"/>
          <w:szCs w:val="32"/>
        </w:rPr>
      </w:pPr>
    </w:p>
    <w:p w14:paraId="75F704FB" w14:textId="77777777" w:rsidR="00D37E03" w:rsidRDefault="00D37E03" w:rsidP="00D37E03">
      <w:pPr>
        <w:rPr>
          <w:rFonts w:ascii="Angsana New" w:hAnsi="Angsana New"/>
          <w:sz w:val="32"/>
          <w:szCs w:val="32"/>
        </w:rPr>
      </w:pPr>
    </w:p>
    <w:p w14:paraId="77ADBB21" w14:textId="77777777" w:rsidR="002F0981" w:rsidRPr="00E8282F" w:rsidRDefault="002F0981" w:rsidP="00E8282F">
      <w:pPr>
        <w:pStyle w:val="Heading1"/>
        <w:rPr>
          <w:rFonts w:ascii="Angsana New" w:hAnsi="Angsana New"/>
          <w:sz w:val="32"/>
          <w:szCs w:val="32"/>
          <w:u w:val="none"/>
        </w:rPr>
      </w:pPr>
      <w:r w:rsidRPr="00E8282F">
        <w:rPr>
          <w:rFonts w:ascii="Angsana New" w:hAnsi="Angsana New"/>
          <w:sz w:val="32"/>
          <w:szCs w:val="32"/>
          <w:u w:val="none"/>
          <w:cs/>
        </w:rPr>
        <w:t>รายงานการสอบทาน</w:t>
      </w:r>
      <w:r w:rsidRPr="00E8282F">
        <w:rPr>
          <w:rFonts w:ascii="Angsana New" w:hAnsi="Angsana New"/>
          <w:sz w:val="32"/>
          <w:szCs w:val="32"/>
          <w:u w:val="none"/>
          <w:cs/>
          <w:lang w:val="th-TH"/>
        </w:rPr>
        <w:t>ข้อมูลทางการเงินระหว่างกาล</w:t>
      </w:r>
      <w:r w:rsidRPr="00E8282F">
        <w:rPr>
          <w:rFonts w:ascii="Angsana New" w:hAnsi="Angsana New"/>
          <w:sz w:val="32"/>
          <w:szCs w:val="32"/>
          <w:u w:val="none"/>
          <w:cs/>
        </w:rPr>
        <w:t>โดยผู้สอบบัญชีรับอนุญาต</w:t>
      </w:r>
    </w:p>
    <w:p w14:paraId="5EF0CF35" w14:textId="77777777" w:rsidR="002F0981" w:rsidRPr="009E555A" w:rsidRDefault="002F0981" w:rsidP="00E8282F">
      <w:pPr>
        <w:rPr>
          <w:rFonts w:ascii="Angsana New" w:eastAsia="Cordia New" w:hAnsi="Angsana New"/>
          <w:sz w:val="30"/>
          <w:szCs w:val="30"/>
          <w:highlight w:val="yellow"/>
        </w:rPr>
      </w:pPr>
    </w:p>
    <w:p w14:paraId="574A0596" w14:textId="77777777" w:rsidR="002F0981" w:rsidRPr="00E8282F" w:rsidRDefault="002F0981" w:rsidP="00E8282F">
      <w:pPr>
        <w:rPr>
          <w:rFonts w:ascii="Angsana New" w:eastAsia="Cordia New" w:hAnsi="Angsana New"/>
          <w:b/>
          <w:bCs/>
          <w:sz w:val="30"/>
          <w:szCs w:val="30"/>
        </w:rPr>
      </w:pPr>
      <w:r w:rsidRPr="00E8282F">
        <w:rPr>
          <w:rFonts w:ascii="Angsana New" w:eastAsia="Cordia New" w:hAnsi="Angsana New"/>
          <w:b/>
          <w:bCs/>
          <w:sz w:val="30"/>
          <w:szCs w:val="30"/>
          <w:cs/>
        </w:rPr>
        <w:t xml:space="preserve">เสนอ  คณะกรรมการบริษัท เซ็ปเป้ จำกัด (มหาชน) </w:t>
      </w:r>
    </w:p>
    <w:p w14:paraId="4DC52375" w14:textId="77777777" w:rsidR="002F0981" w:rsidRPr="009E555A" w:rsidRDefault="002F0981" w:rsidP="00E8282F">
      <w:pPr>
        <w:rPr>
          <w:rFonts w:ascii="Angsana New" w:eastAsia="Cordia New" w:hAnsi="Angsana New"/>
          <w:b/>
          <w:bCs/>
          <w:sz w:val="30"/>
          <w:szCs w:val="30"/>
          <w:highlight w:val="yellow"/>
        </w:rPr>
      </w:pPr>
    </w:p>
    <w:p w14:paraId="1EEE22C9" w14:textId="185CFB64" w:rsidR="00471241" w:rsidRPr="009E555A" w:rsidRDefault="00471241" w:rsidP="00471241">
      <w:pPr>
        <w:jc w:val="thaiDistribute"/>
        <w:rPr>
          <w:rFonts w:ascii="Angsana New" w:hAnsi="Angsana New"/>
          <w:spacing w:val="-2"/>
          <w:sz w:val="30"/>
          <w:szCs w:val="30"/>
        </w:rPr>
      </w:pP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CF74A9" w:rsidRPr="00CF74A9">
        <w:rPr>
          <w:rFonts w:ascii="Angsana New" w:hAnsi="Angsana New"/>
          <w:spacing w:val="-2"/>
          <w:sz w:val="30"/>
          <w:szCs w:val="30"/>
        </w:rPr>
        <w:t>30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15127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F74A9" w:rsidRPr="00CF74A9">
        <w:rPr>
          <w:rFonts w:ascii="Angsana New" w:hAnsi="Angsana New"/>
          <w:spacing w:val="-2"/>
          <w:sz w:val="30"/>
          <w:szCs w:val="30"/>
        </w:rPr>
        <w:t>256</w:t>
      </w:r>
      <w:r w:rsidR="00CF74A9" w:rsidRPr="00CF74A9">
        <w:rPr>
          <w:rFonts w:ascii="Angsana New" w:hAnsi="Angsana New" w:hint="cs"/>
          <w:spacing w:val="-2"/>
          <w:sz w:val="30"/>
          <w:szCs w:val="30"/>
        </w:rPr>
        <w:t>3</w:t>
      </w:r>
      <w:r w:rsidRPr="002F0981">
        <w:rPr>
          <w:rFonts w:ascii="Angsana New" w:hAnsi="Angsana New"/>
          <w:spacing w:val="-2"/>
          <w:sz w:val="30"/>
          <w:szCs w:val="30"/>
        </w:rPr>
        <w:t xml:space="preserve"> 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งบกำไรขาดทุ</w:t>
      </w:r>
      <w:r>
        <w:rPr>
          <w:rFonts w:ascii="Angsana New" w:hAnsi="Angsana New" w:hint="cs"/>
          <w:spacing w:val="-2"/>
          <w:sz w:val="30"/>
          <w:szCs w:val="30"/>
          <w:cs/>
        </w:rPr>
        <w:t>นรวมและงบกำไรขาดทุนเฉพาะกิจการ</w:t>
      </w:r>
      <w:r w:rsidR="00B046A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2F0981">
        <w:rPr>
          <w:rFonts w:ascii="Angsana New" w:hAnsi="Angsana New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B046A5">
        <w:rPr>
          <w:rFonts w:ascii="Angsana New" w:hAnsi="Angsana New" w:hint="cs"/>
          <w:spacing w:val="-2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CF74A9" w:rsidRPr="00CF74A9">
        <w:rPr>
          <w:rFonts w:ascii="Angsana New" w:hAnsi="Angsana New"/>
          <w:spacing w:val="-2"/>
          <w:sz w:val="30"/>
          <w:szCs w:val="30"/>
        </w:rPr>
        <w:t>30</w:t>
      </w:r>
      <w:r w:rsidR="00B046A5">
        <w:rPr>
          <w:rFonts w:ascii="Angsana New" w:hAnsi="Angsana New"/>
          <w:spacing w:val="-2"/>
          <w:sz w:val="30"/>
          <w:szCs w:val="30"/>
        </w:rPr>
        <w:t xml:space="preserve"> </w:t>
      </w:r>
      <w:r w:rsidR="00B046A5">
        <w:rPr>
          <w:rFonts w:ascii="Angsana New" w:hAnsi="Angsana New" w:hint="cs"/>
          <w:spacing w:val="-2"/>
          <w:sz w:val="30"/>
          <w:szCs w:val="30"/>
          <w:cs/>
        </w:rPr>
        <w:t xml:space="preserve">มิถุนายน </w:t>
      </w:r>
      <w:r w:rsidR="00CF74A9" w:rsidRPr="00CF74A9">
        <w:rPr>
          <w:rFonts w:ascii="Angsana New" w:hAnsi="Angsana New"/>
          <w:spacing w:val="-2"/>
          <w:sz w:val="30"/>
          <w:szCs w:val="30"/>
        </w:rPr>
        <w:t>2563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2F0981">
        <w:rPr>
          <w:rFonts w:ascii="Angsana New" w:hAnsi="Angsana New"/>
          <w:spacing w:val="-2"/>
          <w:sz w:val="30"/>
          <w:szCs w:val="30"/>
          <w:cs/>
        </w:rPr>
        <w:t>งบ</w:t>
      </w:r>
      <w:r w:rsidRPr="009168C6">
        <w:rPr>
          <w:rFonts w:ascii="Angsana New" w:hAnsi="Angsana New"/>
          <w:sz w:val="30"/>
          <w:szCs w:val="30"/>
          <w:cs/>
        </w:rPr>
        <w:t>แสดงการเปลี่ยนแปลงส่วนของผู้ถือหุ้นรวมและ</w:t>
      </w:r>
      <w:r w:rsidR="00B046A5">
        <w:rPr>
          <w:rFonts w:ascii="Angsana New" w:hAnsi="Angsana New"/>
          <w:sz w:val="30"/>
          <w:szCs w:val="30"/>
        </w:rPr>
        <w:br/>
      </w:r>
      <w:r w:rsidRPr="009168C6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งบแสดงการเปลี่ยนแปลงส่วนของผู้ถือหุ้นเฉพาะกิจการ</w:t>
      </w:r>
      <w:r w:rsidRPr="009168C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t>และงบกระแ</w:t>
      </w:r>
      <w:r>
        <w:rPr>
          <w:rFonts w:ascii="Angsana New" w:hAnsi="Angsana New" w:hint="cs"/>
          <w:spacing w:val="-2"/>
          <w:sz w:val="30"/>
          <w:szCs w:val="30"/>
          <w:cs/>
        </w:rPr>
        <w:t>ส</w:t>
      </w:r>
      <w:r w:rsidRPr="002F0981">
        <w:rPr>
          <w:rFonts w:ascii="Angsana New" w:hAnsi="Angsana New"/>
          <w:spacing w:val="-2"/>
          <w:sz w:val="30"/>
          <w:szCs w:val="30"/>
          <w:cs/>
        </w:rPr>
        <w:t>เงินสดรวมและงบกระแสเงินสดเฉพาะกิจการ</w:t>
      </w:r>
      <w:r w:rsidRPr="00423AD1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="00715127"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Pr="00423AD1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CF74A9" w:rsidRPr="00CF74A9">
        <w:rPr>
          <w:rFonts w:ascii="Angsana New" w:hAnsi="Angsana New"/>
          <w:spacing w:val="-4"/>
          <w:sz w:val="30"/>
          <w:szCs w:val="30"/>
        </w:rPr>
        <w:t>30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715127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CF74A9" w:rsidRPr="00CF74A9">
        <w:rPr>
          <w:rFonts w:ascii="Angsana New" w:hAnsi="Angsana New"/>
          <w:spacing w:val="-4"/>
          <w:sz w:val="30"/>
          <w:szCs w:val="30"/>
        </w:rPr>
        <w:t>2563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 xml:space="preserve">และหมายเหตุประกอบงบการเงินแบบย่อ (ข้อมูลทางการเงินระหว่างกาล) </w:t>
      </w: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ของบริษัท 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เซ็ปเป้</w:t>
      </w: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 จำกัด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 xml:space="preserve"> (มหาชน) </w:t>
      </w: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และบริษัทย่อย และของเฉพาะบริษัท 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เซ็ปเป้</w:t>
      </w: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 จำกัด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 xml:space="preserve"> (มหาชน) </w:t>
      </w:r>
      <w:r>
        <w:rPr>
          <w:rFonts w:ascii="Angsana New" w:hAnsi="Angsana New"/>
          <w:spacing w:val="-2"/>
          <w:sz w:val="30"/>
          <w:szCs w:val="30"/>
          <w:cs/>
        </w:rPr>
        <w:t>ตามลำดับ</w:t>
      </w: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 ซึ่งผู้บริหารของกิจการเป็นผู้รับผิดชอบ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 ตามมาตรฐานการบัญชีฉบับที่ </w:t>
      </w:r>
      <w:r w:rsidR="00CF74A9" w:rsidRPr="00CF74A9">
        <w:rPr>
          <w:rFonts w:ascii="Angsana New" w:hAnsi="Angsana New"/>
          <w:spacing w:val="-2"/>
          <w:sz w:val="30"/>
          <w:szCs w:val="30"/>
        </w:rPr>
        <w:t>34</w:t>
      </w:r>
      <w:r w:rsidRPr="002F0981">
        <w:rPr>
          <w:rFonts w:ascii="Angsana New" w:hAnsi="Angsana New"/>
          <w:spacing w:val="-2"/>
          <w:sz w:val="30"/>
          <w:szCs w:val="30"/>
        </w:rPr>
        <w:t xml:space="preserve"> 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เรื่อง</w:t>
      </w:r>
      <w:r w:rsidRPr="002F0981"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การรายงานทางกา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รเงินระหว่างกาล</w:t>
      </w:r>
      <w:r w:rsidRPr="002F0981">
        <w:rPr>
          <w:rFonts w:ascii="Angsana New" w:hAnsi="Angsana New"/>
          <w:spacing w:val="-2"/>
          <w:sz w:val="30"/>
          <w:szCs w:val="30"/>
        </w:rPr>
        <w:t xml:space="preserve"> </w:t>
      </w:r>
      <w:r w:rsidRPr="002F0981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ให้ข้อสรุปเกี่ยวกับข้อมูลทางการเงินระหว่างกาลดังกล่าว</w:t>
      </w:r>
      <w:r w:rsidRPr="002F0981">
        <w:rPr>
          <w:rFonts w:ascii="Angsana New" w:hAnsi="Angsana New"/>
          <w:spacing w:val="-2"/>
          <w:sz w:val="30"/>
          <w:szCs w:val="30"/>
          <w:cs/>
        </w:rPr>
        <w:t>จากผลการสอบทานของข้าพเจ้า</w:t>
      </w:r>
    </w:p>
    <w:p w14:paraId="30B94659" w14:textId="77777777" w:rsidR="002F0981" w:rsidRPr="009E555A" w:rsidRDefault="002F0981" w:rsidP="002F098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ECC8931" w14:textId="77777777" w:rsidR="002F0981" w:rsidRPr="009E555A" w:rsidRDefault="002F0981" w:rsidP="002F0981">
      <w:pPr>
        <w:tabs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9E555A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  <w:r w:rsidRPr="009E555A">
        <w:rPr>
          <w:rFonts w:ascii="Angsana New" w:hAnsi="Angsana New"/>
          <w:i/>
          <w:iCs/>
          <w:sz w:val="30"/>
          <w:szCs w:val="30"/>
          <w:cs/>
        </w:rPr>
        <w:tab/>
      </w:r>
      <w:r w:rsidRPr="009E555A">
        <w:rPr>
          <w:rFonts w:ascii="Angsana New" w:hAnsi="Angsana New"/>
          <w:i/>
          <w:iCs/>
          <w:sz w:val="30"/>
          <w:szCs w:val="30"/>
          <w:cs/>
        </w:rPr>
        <w:tab/>
      </w:r>
    </w:p>
    <w:p w14:paraId="17B7F3DF" w14:textId="77777777" w:rsidR="002F0981" w:rsidRPr="009E555A" w:rsidRDefault="002F0981" w:rsidP="002F098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713680A" w14:textId="6DA65D5D" w:rsidR="00971DF7" w:rsidRPr="009E555A" w:rsidRDefault="00971DF7" w:rsidP="00971DF7">
      <w:pPr>
        <w:jc w:val="thaiDistribute"/>
        <w:rPr>
          <w:rFonts w:ascii="Angsana New" w:hAnsi="Angsana New"/>
          <w:sz w:val="30"/>
          <w:szCs w:val="30"/>
        </w:rPr>
      </w:pPr>
      <w:r w:rsidRPr="009E555A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CF74A9" w:rsidRPr="00CF74A9">
        <w:rPr>
          <w:rFonts w:ascii="Angsana New" w:hAnsi="Angsana New"/>
          <w:sz w:val="30"/>
          <w:szCs w:val="30"/>
        </w:rPr>
        <w:t>2410</w:t>
      </w:r>
      <w:r w:rsidRPr="009E555A">
        <w:rPr>
          <w:rFonts w:ascii="Angsana New" w:hAnsi="Angsana New"/>
          <w:sz w:val="30"/>
          <w:szCs w:val="30"/>
        </w:rPr>
        <w:t xml:space="preserve"> </w:t>
      </w:r>
      <w:r w:rsidRPr="009E555A">
        <w:rPr>
          <w:rFonts w:ascii="Angsana New" w:hAnsi="Angsana New"/>
          <w:sz w:val="30"/>
          <w:szCs w:val="30"/>
          <w:cs/>
        </w:rPr>
        <w:t>“การสอบทานข้อมูลทางการเงินระหว่างกาล</w:t>
      </w:r>
      <w:r w:rsidR="005B4FA4">
        <w:rPr>
          <w:rFonts w:ascii="Angsana New" w:hAnsi="Angsana New"/>
          <w:sz w:val="30"/>
          <w:szCs w:val="30"/>
        </w:rPr>
        <w:br/>
      </w:r>
      <w:r w:rsidRPr="009E555A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E8AF9B0" w14:textId="77777777" w:rsidR="008934BD" w:rsidRPr="009E555A" w:rsidRDefault="008934BD" w:rsidP="008934BD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9E555A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0499954E" w14:textId="77777777" w:rsidR="008934BD" w:rsidRPr="009E555A" w:rsidRDefault="008934BD" w:rsidP="008934BD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30185F0" w14:textId="77777777" w:rsidR="002D0C5C" w:rsidRPr="0043315A" w:rsidRDefault="002D0C5C" w:rsidP="00DB4C5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6"/>
          <w:szCs w:val="36"/>
        </w:rPr>
      </w:pPr>
    </w:p>
    <w:p w14:paraId="3C7C0F4C" w14:textId="77777777" w:rsidR="002F0981" w:rsidRPr="009E555A" w:rsidRDefault="002F0981" w:rsidP="00F66CCE">
      <w:pPr>
        <w:autoSpaceDE w:val="0"/>
        <w:autoSpaceDN w:val="0"/>
        <w:adjustRightInd w:val="0"/>
        <w:spacing w:before="120"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9E555A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7E63988B" w14:textId="77777777" w:rsidR="00803629" w:rsidRPr="009E555A" w:rsidRDefault="00803629" w:rsidP="00DB4C5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4DE006B4" w14:textId="3C14A941" w:rsidR="00971DF7" w:rsidRPr="009E555A" w:rsidRDefault="00971DF7" w:rsidP="00971DF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9E555A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CF74A9" w:rsidRPr="00CF74A9">
        <w:rPr>
          <w:rFonts w:ascii="Angsana New" w:hAnsi="Angsana New"/>
          <w:sz w:val="30"/>
          <w:szCs w:val="30"/>
        </w:rPr>
        <w:t>34</w:t>
      </w:r>
      <w:r w:rsidRPr="009E555A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66E0B1F" w14:textId="77777777" w:rsidR="002F0981" w:rsidRDefault="002F0981" w:rsidP="002F098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  <w:bookmarkStart w:id="0" w:name="_GoBack"/>
      <w:bookmarkEnd w:id="0"/>
    </w:p>
    <w:p w14:paraId="7A711992" w14:textId="77777777" w:rsidR="002F0981" w:rsidRPr="009E555A" w:rsidRDefault="002F0981" w:rsidP="002F098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FEEEC47" w14:textId="77777777" w:rsidR="00DB4C54" w:rsidRDefault="00DB4C54" w:rsidP="002F098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BEB4279" w14:textId="77777777" w:rsidR="00826C32" w:rsidRPr="009E555A" w:rsidRDefault="00826C32" w:rsidP="002F098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B61FE43" w14:textId="77777777" w:rsidR="002F0981" w:rsidRPr="009E555A" w:rsidRDefault="002F0981" w:rsidP="002F098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964362B" w14:textId="77777777" w:rsidR="002F0981" w:rsidRPr="009E555A" w:rsidRDefault="002F0981" w:rsidP="002F0981">
      <w:pPr>
        <w:tabs>
          <w:tab w:val="center" w:pos="648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9E555A">
        <w:rPr>
          <w:rFonts w:ascii="Angsana New" w:hAnsi="Angsana New"/>
          <w:sz w:val="30"/>
          <w:szCs w:val="30"/>
        </w:rPr>
        <w:t>(</w:t>
      </w:r>
      <w:r w:rsidRPr="009E555A">
        <w:rPr>
          <w:rFonts w:ascii="Angsana New" w:hAnsi="Angsana New"/>
          <w:sz w:val="30"/>
          <w:szCs w:val="30"/>
          <w:cs/>
        </w:rPr>
        <w:t>สุรีย์รัตน์ ทองอรุณแสง)</w:t>
      </w:r>
    </w:p>
    <w:p w14:paraId="547EE3B1" w14:textId="77777777" w:rsidR="002F0981" w:rsidRPr="009E555A" w:rsidRDefault="002F0981" w:rsidP="002F0981">
      <w:pPr>
        <w:tabs>
          <w:tab w:val="center" w:pos="648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9E555A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2F1CF80" w14:textId="6AE052F1" w:rsidR="002F0981" w:rsidRPr="009E555A" w:rsidRDefault="002F0981" w:rsidP="002F0981">
      <w:pPr>
        <w:tabs>
          <w:tab w:val="center" w:pos="648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9E555A">
        <w:rPr>
          <w:rFonts w:ascii="Angsana New" w:hAnsi="Angsana New"/>
          <w:sz w:val="30"/>
          <w:szCs w:val="30"/>
          <w:cs/>
        </w:rPr>
        <w:t>เลขทะเบียน</w:t>
      </w:r>
      <w:r w:rsidRPr="009E555A">
        <w:rPr>
          <w:rFonts w:ascii="Angsana New" w:hAnsi="Angsana New"/>
          <w:sz w:val="30"/>
          <w:szCs w:val="30"/>
        </w:rPr>
        <w:t xml:space="preserve"> </w:t>
      </w:r>
      <w:r w:rsidR="00CF74A9" w:rsidRPr="00CF74A9">
        <w:rPr>
          <w:rFonts w:ascii="Angsana New" w:hAnsi="Angsana New"/>
          <w:sz w:val="30"/>
          <w:szCs w:val="30"/>
        </w:rPr>
        <w:t>4409</w:t>
      </w:r>
    </w:p>
    <w:p w14:paraId="31B21EF1" w14:textId="77777777" w:rsidR="002C4C1B" w:rsidRPr="009E555A" w:rsidRDefault="002C4C1B" w:rsidP="002F0981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</w:p>
    <w:p w14:paraId="1959DB4B" w14:textId="77777777" w:rsidR="002F0981" w:rsidRPr="009E555A" w:rsidRDefault="002F0981" w:rsidP="002F0981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9E555A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7BE9F74" w14:textId="666C30F6" w:rsidR="002F0981" w:rsidRDefault="002F0981" w:rsidP="00715127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9E555A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F9F3571" w14:textId="1AA70078" w:rsidR="00715127" w:rsidRPr="009E555A" w:rsidRDefault="00CF74A9" w:rsidP="00715127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CF74A9">
        <w:rPr>
          <w:rFonts w:ascii="Angsana New" w:hAnsi="Angsana New"/>
          <w:sz w:val="30"/>
          <w:szCs w:val="30"/>
        </w:rPr>
        <w:t>13</w:t>
      </w:r>
      <w:r w:rsidR="00B046A5">
        <w:rPr>
          <w:rFonts w:ascii="Angsana New" w:hAnsi="Angsana New"/>
          <w:sz w:val="30"/>
          <w:szCs w:val="30"/>
        </w:rPr>
        <w:t xml:space="preserve"> </w:t>
      </w:r>
      <w:r w:rsidR="00B046A5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CF74A9">
        <w:rPr>
          <w:rFonts w:ascii="Angsana New" w:hAnsi="Angsana New"/>
          <w:sz w:val="30"/>
          <w:szCs w:val="30"/>
        </w:rPr>
        <w:t>2563</w:t>
      </w:r>
    </w:p>
    <w:p w14:paraId="46EC0934" w14:textId="0818A13D" w:rsidR="00344CAC" w:rsidRPr="009E555A" w:rsidRDefault="00344CAC" w:rsidP="00344CAC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2B32255" w14:textId="475C9D14" w:rsidR="00383777" w:rsidRPr="00383777" w:rsidRDefault="00383777" w:rsidP="00AC7D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sectPr w:rsidR="00383777" w:rsidRPr="00383777" w:rsidSect="00573F10">
      <w:footerReference w:type="default" r:id="rId10"/>
      <w:footerReference w:type="first" r:id="rId11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89DDAF" w14:textId="77777777" w:rsidR="0091136B" w:rsidRDefault="0091136B">
      <w:r>
        <w:separator/>
      </w:r>
    </w:p>
  </w:endnote>
  <w:endnote w:type="continuationSeparator" w:id="0">
    <w:p w14:paraId="4D512BC4" w14:textId="77777777" w:rsidR="0091136B" w:rsidRDefault="00911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4BBF99" w14:textId="674FB625" w:rsidR="00587832" w:rsidRPr="00424EB8" w:rsidRDefault="00587832">
    <w:pPr>
      <w:pStyle w:val="Footer"/>
      <w:tabs>
        <w:tab w:val="clear" w:pos="4678"/>
      </w:tabs>
      <w:jc w:val="center"/>
      <w:rPr>
        <w:caps/>
        <w:noProof/>
        <w:color w:val="5B9BD5"/>
      </w:rPr>
    </w:pPr>
    <w:r w:rsidRPr="00424EB8">
      <w:rPr>
        <w:caps/>
        <w:color w:val="5B9BD5"/>
      </w:rPr>
      <w:fldChar w:fldCharType="begin"/>
    </w:r>
    <w:r w:rsidRPr="00424EB8">
      <w:rPr>
        <w:caps/>
        <w:color w:val="5B9BD5"/>
      </w:rPr>
      <w:instrText xml:space="preserve"> PAGE   \* MERGEFORMAT </w:instrText>
    </w:r>
    <w:r w:rsidRPr="00424EB8">
      <w:rPr>
        <w:caps/>
        <w:color w:val="5B9BD5"/>
      </w:rPr>
      <w:fldChar w:fldCharType="separate"/>
    </w:r>
    <w:r w:rsidRPr="006F18F0">
      <w:rPr>
        <w:caps/>
        <w:noProof/>
        <w:color w:val="5B9BD5"/>
      </w:rPr>
      <w:t>1</w:t>
    </w:r>
    <w:r w:rsidRPr="00CF74A9">
      <w:rPr>
        <w:caps/>
        <w:noProof/>
        <w:color w:val="5B9BD5"/>
      </w:rPr>
      <w:t>6</w:t>
    </w:r>
    <w:r w:rsidRPr="00424EB8">
      <w:rPr>
        <w:caps/>
        <w:noProof/>
        <w:color w:val="5B9BD5"/>
      </w:rPr>
      <w:fldChar w:fldCharType="end"/>
    </w:r>
  </w:p>
  <w:p w14:paraId="1B023E81" w14:textId="77777777" w:rsidR="00587832" w:rsidRDefault="00587832" w:rsidP="008B002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24725E" w14:textId="19514D59" w:rsidR="00587832" w:rsidRPr="00424EB8" w:rsidRDefault="00587832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Pr="00CF74A9">
      <w:rPr>
        <w:rFonts w:ascii="Angsana New" w:hAnsi="Angsana New"/>
        <w:noProof/>
        <w:sz w:val="30"/>
        <w:szCs w:val="30"/>
      </w:rPr>
      <w:t>1</w:t>
    </w:r>
    <w:r w:rsidRPr="00424EB8">
      <w:rPr>
        <w:rFonts w:ascii="Angsana New" w:hAnsi="Angsana New"/>
        <w:noProof/>
        <w:sz w:val="30"/>
        <w:szCs w:val="30"/>
      </w:rPr>
      <w:fldChar w:fldCharType="end"/>
    </w:r>
  </w:p>
  <w:p w14:paraId="0944660E" w14:textId="77777777" w:rsidR="00587832" w:rsidRDefault="0058783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FA95EB" w14:textId="5257CE98" w:rsidR="00587832" w:rsidRPr="00106206" w:rsidRDefault="00587832" w:rsidP="00106206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Pr="00CF74A9">
      <w:rPr>
        <w:rFonts w:ascii="Angsana New" w:hAnsi="Angsana New"/>
        <w:noProof/>
        <w:sz w:val="30"/>
        <w:szCs w:val="30"/>
      </w:rPr>
      <w:t>2</w:t>
    </w:r>
    <w:r w:rsidRPr="00424EB8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9E03A9" w14:textId="77777777" w:rsidR="00587832" w:rsidRPr="00424EB8" w:rsidRDefault="00587832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3233E7" w14:textId="77777777" w:rsidR="0091136B" w:rsidRDefault="0091136B">
      <w:r>
        <w:separator/>
      </w:r>
    </w:p>
  </w:footnote>
  <w:footnote w:type="continuationSeparator" w:id="0">
    <w:p w14:paraId="7A2997ED" w14:textId="77777777" w:rsidR="0091136B" w:rsidRDefault="009113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767781D"/>
    <w:multiLevelType w:val="multilevel"/>
    <w:tmpl w:val="B5CAAE98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/>
        <w:i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1" w15:restartNumberingAfterBreak="0">
    <w:nsid w:val="1C1C0EB8"/>
    <w:multiLevelType w:val="hybridMultilevel"/>
    <w:tmpl w:val="985C8A58"/>
    <w:lvl w:ilvl="0" w:tplc="D58E4E12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4F4C6004"/>
    <w:multiLevelType w:val="hybridMultilevel"/>
    <w:tmpl w:val="66B48E5E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665C1C30"/>
    <w:multiLevelType w:val="hybridMultilevel"/>
    <w:tmpl w:val="228CD8CC"/>
    <w:lvl w:ilvl="0" w:tplc="466852A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A73BAD"/>
    <w:multiLevelType w:val="hybridMultilevel"/>
    <w:tmpl w:val="73D2AE96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B160A1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C65C30"/>
    <w:multiLevelType w:val="hybridMultilevel"/>
    <w:tmpl w:val="20304DDE"/>
    <w:lvl w:ilvl="0" w:tplc="B854F05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97CE1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A0862A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CF8EF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D480E9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91C430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320463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CEA62F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3FA2A65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4"/>
  </w:num>
  <w:num w:numId="12">
    <w:abstractNumId w:val="12"/>
  </w:num>
  <w:num w:numId="13">
    <w:abstractNumId w:val="20"/>
  </w:num>
  <w:num w:numId="14">
    <w:abstractNumId w:val="13"/>
  </w:num>
  <w:num w:numId="15">
    <w:abstractNumId w:val="15"/>
  </w:num>
  <w:num w:numId="16">
    <w:abstractNumId w:val="21"/>
  </w:num>
  <w:num w:numId="17">
    <w:abstractNumId w:val="23"/>
  </w:num>
  <w:num w:numId="18">
    <w:abstractNumId w:val="17"/>
  </w:num>
  <w:num w:numId="19">
    <w:abstractNumId w:val="22"/>
  </w:num>
  <w:num w:numId="20">
    <w:abstractNumId w:val="10"/>
  </w:num>
  <w:num w:numId="21">
    <w:abstractNumId w:val="11"/>
  </w:num>
  <w:num w:numId="22">
    <w:abstractNumId w:val="19"/>
  </w:num>
  <w:num w:numId="23">
    <w:abstractNumId w:val="18"/>
  </w:num>
  <w:num w:numId="24">
    <w:abstractNumId w:val="1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奜۸ҧ찔娯"/>
  </w:docVars>
  <w:rsids>
    <w:rsidRoot w:val="00926A88"/>
    <w:rsid w:val="0000000F"/>
    <w:rsid w:val="000001C9"/>
    <w:rsid w:val="0000073B"/>
    <w:rsid w:val="000007A6"/>
    <w:rsid w:val="00000A38"/>
    <w:rsid w:val="00000AB1"/>
    <w:rsid w:val="00000CAE"/>
    <w:rsid w:val="00000D00"/>
    <w:rsid w:val="0000111A"/>
    <w:rsid w:val="00001146"/>
    <w:rsid w:val="0000124A"/>
    <w:rsid w:val="00001564"/>
    <w:rsid w:val="00001828"/>
    <w:rsid w:val="000019FF"/>
    <w:rsid w:val="00001C5C"/>
    <w:rsid w:val="0000225E"/>
    <w:rsid w:val="0000253F"/>
    <w:rsid w:val="000025E7"/>
    <w:rsid w:val="00002775"/>
    <w:rsid w:val="00002D4C"/>
    <w:rsid w:val="00003014"/>
    <w:rsid w:val="0000319B"/>
    <w:rsid w:val="000039F0"/>
    <w:rsid w:val="00004694"/>
    <w:rsid w:val="000048B2"/>
    <w:rsid w:val="00005144"/>
    <w:rsid w:val="00005218"/>
    <w:rsid w:val="000054F7"/>
    <w:rsid w:val="000057E8"/>
    <w:rsid w:val="00005DA2"/>
    <w:rsid w:val="00005E97"/>
    <w:rsid w:val="00006270"/>
    <w:rsid w:val="0000635E"/>
    <w:rsid w:val="00006606"/>
    <w:rsid w:val="0000670A"/>
    <w:rsid w:val="00006A97"/>
    <w:rsid w:val="00006C36"/>
    <w:rsid w:val="00006D8F"/>
    <w:rsid w:val="00006E55"/>
    <w:rsid w:val="00006E83"/>
    <w:rsid w:val="00007275"/>
    <w:rsid w:val="000073B9"/>
    <w:rsid w:val="00007514"/>
    <w:rsid w:val="0000758D"/>
    <w:rsid w:val="00007B57"/>
    <w:rsid w:val="00007BE5"/>
    <w:rsid w:val="00007CDE"/>
    <w:rsid w:val="00010063"/>
    <w:rsid w:val="00010826"/>
    <w:rsid w:val="00010C8C"/>
    <w:rsid w:val="00010E04"/>
    <w:rsid w:val="00012981"/>
    <w:rsid w:val="00012DE0"/>
    <w:rsid w:val="000131EC"/>
    <w:rsid w:val="0001330E"/>
    <w:rsid w:val="000135E9"/>
    <w:rsid w:val="00013EAC"/>
    <w:rsid w:val="0001439D"/>
    <w:rsid w:val="00014662"/>
    <w:rsid w:val="000149D7"/>
    <w:rsid w:val="00014ED6"/>
    <w:rsid w:val="0001516F"/>
    <w:rsid w:val="0001523D"/>
    <w:rsid w:val="000156A3"/>
    <w:rsid w:val="00015CFC"/>
    <w:rsid w:val="00015DF2"/>
    <w:rsid w:val="00015E0E"/>
    <w:rsid w:val="00015F3C"/>
    <w:rsid w:val="0001649A"/>
    <w:rsid w:val="0001680B"/>
    <w:rsid w:val="00016C76"/>
    <w:rsid w:val="00016D60"/>
    <w:rsid w:val="000170CE"/>
    <w:rsid w:val="000171A8"/>
    <w:rsid w:val="0001721D"/>
    <w:rsid w:val="000178E4"/>
    <w:rsid w:val="00017C4C"/>
    <w:rsid w:val="000201AE"/>
    <w:rsid w:val="000205E4"/>
    <w:rsid w:val="000206F9"/>
    <w:rsid w:val="0002076D"/>
    <w:rsid w:val="00020800"/>
    <w:rsid w:val="00020AC3"/>
    <w:rsid w:val="00020FF8"/>
    <w:rsid w:val="0002105A"/>
    <w:rsid w:val="000212FC"/>
    <w:rsid w:val="00021DDE"/>
    <w:rsid w:val="0002214E"/>
    <w:rsid w:val="00022187"/>
    <w:rsid w:val="000221D5"/>
    <w:rsid w:val="00022510"/>
    <w:rsid w:val="000226A2"/>
    <w:rsid w:val="00022CE6"/>
    <w:rsid w:val="00023093"/>
    <w:rsid w:val="000233EE"/>
    <w:rsid w:val="000234A2"/>
    <w:rsid w:val="00023A10"/>
    <w:rsid w:val="00023F99"/>
    <w:rsid w:val="00023FAB"/>
    <w:rsid w:val="00024486"/>
    <w:rsid w:val="0002477D"/>
    <w:rsid w:val="00024C02"/>
    <w:rsid w:val="00024C6E"/>
    <w:rsid w:val="00024DCE"/>
    <w:rsid w:val="00024E82"/>
    <w:rsid w:val="00024E86"/>
    <w:rsid w:val="00025587"/>
    <w:rsid w:val="000257B8"/>
    <w:rsid w:val="00025800"/>
    <w:rsid w:val="00025D88"/>
    <w:rsid w:val="00025DA7"/>
    <w:rsid w:val="0002657C"/>
    <w:rsid w:val="000267F3"/>
    <w:rsid w:val="00026E5A"/>
    <w:rsid w:val="00027133"/>
    <w:rsid w:val="00027732"/>
    <w:rsid w:val="00027A4F"/>
    <w:rsid w:val="000302CA"/>
    <w:rsid w:val="00030326"/>
    <w:rsid w:val="000307A1"/>
    <w:rsid w:val="0003082D"/>
    <w:rsid w:val="00030A1B"/>
    <w:rsid w:val="00030C5B"/>
    <w:rsid w:val="00030DC1"/>
    <w:rsid w:val="0003115F"/>
    <w:rsid w:val="00031B6D"/>
    <w:rsid w:val="00031BFF"/>
    <w:rsid w:val="000321ED"/>
    <w:rsid w:val="0003233B"/>
    <w:rsid w:val="00032437"/>
    <w:rsid w:val="00032BC1"/>
    <w:rsid w:val="00032CDA"/>
    <w:rsid w:val="00032E07"/>
    <w:rsid w:val="000331C1"/>
    <w:rsid w:val="000337A0"/>
    <w:rsid w:val="00033C9A"/>
    <w:rsid w:val="00033E5D"/>
    <w:rsid w:val="000343FB"/>
    <w:rsid w:val="00034CC4"/>
    <w:rsid w:val="0003538F"/>
    <w:rsid w:val="000355EA"/>
    <w:rsid w:val="0003578C"/>
    <w:rsid w:val="00035EE9"/>
    <w:rsid w:val="00036425"/>
    <w:rsid w:val="00036459"/>
    <w:rsid w:val="000370C0"/>
    <w:rsid w:val="00037211"/>
    <w:rsid w:val="000377B6"/>
    <w:rsid w:val="00037B7C"/>
    <w:rsid w:val="00040229"/>
    <w:rsid w:val="0004048C"/>
    <w:rsid w:val="000406AC"/>
    <w:rsid w:val="00040C19"/>
    <w:rsid w:val="00040CD2"/>
    <w:rsid w:val="00040FA9"/>
    <w:rsid w:val="00041035"/>
    <w:rsid w:val="00041102"/>
    <w:rsid w:val="00041861"/>
    <w:rsid w:val="000418D1"/>
    <w:rsid w:val="00041B2A"/>
    <w:rsid w:val="00041C99"/>
    <w:rsid w:val="00041EE6"/>
    <w:rsid w:val="0004267C"/>
    <w:rsid w:val="00043306"/>
    <w:rsid w:val="0004371C"/>
    <w:rsid w:val="0004379D"/>
    <w:rsid w:val="00043984"/>
    <w:rsid w:val="00043D2E"/>
    <w:rsid w:val="00043D9B"/>
    <w:rsid w:val="00043F2A"/>
    <w:rsid w:val="00044386"/>
    <w:rsid w:val="0004479A"/>
    <w:rsid w:val="00044C40"/>
    <w:rsid w:val="00045126"/>
    <w:rsid w:val="0004539A"/>
    <w:rsid w:val="0004542F"/>
    <w:rsid w:val="0004560C"/>
    <w:rsid w:val="000459ED"/>
    <w:rsid w:val="00045DD1"/>
    <w:rsid w:val="00045EBB"/>
    <w:rsid w:val="000460E9"/>
    <w:rsid w:val="0004662B"/>
    <w:rsid w:val="00046CD4"/>
    <w:rsid w:val="00046D1C"/>
    <w:rsid w:val="00047454"/>
    <w:rsid w:val="0004764A"/>
    <w:rsid w:val="0005055E"/>
    <w:rsid w:val="00050AAC"/>
    <w:rsid w:val="00050E37"/>
    <w:rsid w:val="00050EAD"/>
    <w:rsid w:val="0005123C"/>
    <w:rsid w:val="00051E12"/>
    <w:rsid w:val="00051EFB"/>
    <w:rsid w:val="0005210A"/>
    <w:rsid w:val="000526F5"/>
    <w:rsid w:val="0005293C"/>
    <w:rsid w:val="00052976"/>
    <w:rsid w:val="000529AF"/>
    <w:rsid w:val="00052E52"/>
    <w:rsid w:val="00052E72"/>
    <w:rsid w:val="00052EBD"/>
    <w:rsid w:val="00052F3E"/>
    <w:rsid w:val="00053BCF"/>
    <w:rsid w:val="0005502B"/>
    <w:rsid w:val="000556DB"/>
    <w:rsid w:val="00055E40"/>
    <w:rsid w:val="00055FE1"/>
    <w:rsid w:val="0005698B"/>
    <w:rsid w:val="00056B68"/>
    <w:rsid w:val="00056CB8"/>
    <w:rsid w:val="000572E0"/>
    <w:rsid w:val="0005792F"/>
    <w:rsid w:val="000579DC"/>
    <w:rsid w:val="0006031C"/>
    <w:rsid w:val="00060600"/>
    <w:rsid w:val="0006062C"/>
    <w:rsid w:val="000606C8"/>
    <w:rsid w:val="000607A1"/>
    <w:rsid w:val="00060806"/>
    <w:rsid w:val="00060A35"/>
    <w:rsid w:val="00060AA7"/>
    <w:rsid w:val="00060AD0"/>
    <w:rsid w:val="000610FD"/>
    <w:rsid w:val="000614E8"/>
    <w:rsid w:val="00061503"/>
    <w:rsid w:val="0006154C"/>
    <w:rsid w:val="000616FE"/>
    <w:rsid w:val="00061CF8"/>
    <w:rsid w:val="00062051"/>
    <w:rsid w:val="000620C5"/>
    <w:rsid w:val="00062236"/>
    <w:rsid w:val="0006242A"/>
    <w:rsid w:val="000625AA"/>
    <w:rsid w:val="00062B69"/>
    <w:rsid w:val="00062B9E"/>
    <w:rsid w:val="00063026"/>
    <w:rsid w:val="00063153"/>
    <w:rsid w:val="000637D4"/>
    <w:rsid w:val="00063967"/>
    <w:rsid w:val="00063E0D"/>
    <w:rsid w:val="00063FCE"/>
    <w:rsid w:val="00063FFE"/>
    <w:rsid w:val="000644E0"/>
    <w:rsid w:val="00064635"/>
    <w:rsid w:val="000646DB"/>
    <w:rsid w:val="00064784"/>
    <w:rsid w:val="0006499C"/>
    <w:rsid w:val="00064ABA"/>
    <w:rsid w:val="00064FCF"/>
    <w:rsid w:val="000653B7"/>
    <w:rsid w:val="00065749"/>
    <w:rsid w:val="000659EA"/>
    <w:rsid w:val="00065D3D"/>
    <w:rsid w:val="00065F53"/>
    <w:rsid w:val="00066571"/>
    <w:rsid w:val="00066B52"/>
    <w:rsid w:val="00066B57"/>
    <w:rsid w:val="00066EAF"/>
    <w:rsid w:val="0006701B"/>
    <w:rsid w:val="00067305"/>
    <w:rsid w:val="00067306"/>
    <w:rsid w:val="00070419"/>
    <w:rsid w:val="00070507"/>
    <w:rsid w:val="00070746"/>
    <w:rsid w:val="00070792"/>
    <w:rsid w:val="00071180"/>
    <w:rsid w:val="0007154C"/>
    <w:rsid w:val="00071703"/>
    <w:rsid w:val="00071852"/>
    <w:rsid w:val="0007191E"/>
    <w:rsid w:val="000729D0"/>
    <w:rsid w:val="00072CBA"/>
    <w:rsid w:val="00073583"/>
    <w:rsid w:val="00073B38"/>
    <w:rsid w:val="00074D9C"/>
    <w:rsid w:val="00074FF3"/>
    <w:rsid w:val="000750CF"/>
    <w:rsid w:val="0007515B"/>
    <w:rsid w:val="00075675"/>
    <w:rsid w:val="00075E10"/>
    <w:rsid w:val="00076223"/>
    <w:rsid w:val="000763DA"/>
    <w:rsid w:val="000764A8"/>
    <w:rsid w:val="00076772"/>
    <w:rsid w:val="00076E56"/>
    <w:rsid w:val="000773EC"/>
    <w:rsid w:val="000774D8"/>
    <w:rsid w:val="000778C5"/>
    <w:rsid w:val="000779B6"/>
    <w:rsid w:val="00077C24"/>
    <w:rsid w:val="00077D2D"/>
    <w:rsid w:val="00077E7D"/>
    <w:rsid w:val="0008043A"/>
    <w:rsid w:val="00080EF3"/>
    <w:rsid w:val="00081618"/>
    <w:rsid w:val="00081670"/>
    <w:rsid w:val="00081DD1"/>
    <w:rsid w:val="00082D49"/>
    <w:rsid w:val="00083062"/>
    <w:rsid w:val="00083356"/>
    <w:rsid w:val="000838CE"/>
    <w:rsid w:val="00083ABE"/>
    <w:rsid w:val="00083B51"/>
    <w:rsid w:val="00083D27"/>
    <w:rsid w:val="0008427E"/>
    <w:rsid w:val="00084CCE"/>
    <w:rsid w:val="00084EC4"/>
    <w:rsid w:val="000851AC"/>
    <w:rsid w:val="0008540D"/>
    <w:rsid w:val="000865FF"/>
    <w:rsid w:val="00086BE2"/>
    <w:rsid w:val="00086E2D"/>
    <w:rsid w:val="0008719C"/>
    <w:rsid w:val="0008746E"/>
    <w:rsid w:val="0008765C"/>
    <w:rsid w:val="00087771"/>
    <w:rsid w:val="000879A9"/>
    <w:rsid w:val="00087CF8"/>
    <w:rsid w:val="00087EA8"/>
    <w:rsid w:val="00087F50"/>
    <w:rsid w:val="0009010F"/>
    <w:rsid w:val="0009039C"/>
    <w:rsid w:val="00090466"/>
    <w:rsid w:val="00090C66"/>
    <w:rsid w:val="00090D04"/>
    <w:rsid w:val="00090E86"/>
    <w:rsid w:val="000917E6"/>
    <w:rsid w:val="000918BC"/>
    <w:rsid w:val="00091A53"/>
    <w:rsid w:val="00091B39"/>
    <w:rsid w:val="00091DFD"/>
    <w:rsid w:val="00092009"/>
    <w:rsid w:val="000924E2"/>
    <w:rsid w:val="00092851"/>
    <w:rsid w:val="00093070"/>
    <w:rsid w:val="0009317C"/>
    <w:rsid w:val="0009325E"/>
    <w:rsid w:val="000934A0"/>
    <w:rsid w:val="00093881"/>
    <w:rsid w:val="0009390D"/>
    <w:rsid w:val="00093B22"/>
    <w:rsid w:val="000944F9"/>
    <w:rsid w:val="00094B0E"/>
    <w:rsid w:val="00094BE8"/>
    <w:rsid w:val="00094E7B"/>
    <w:rsid w:val="00095610"/>
    <w:rsid w:val="00095761"/>
    <w:rsid w:val="00095B40"/>
    <w:rsid w:val="00095CD4"/>
    <w:rsid w:val="00095F41"/>
    <w:rsid w:val="000960D5"/>
    <w:rsid w:val="00096333"/>
    <w:rsid w:val="00096528"/>
    <w:rsid w:val="00096869"/>
    <w:rsid w:val="000969DB"/>
    <w:rsid w:val="00096BD0"/>
    <w:rsid w:val="00096D64"/>
    <w:rsid w:val="00096D6C"/>
    <w:rsid w:val="000970D5"/>
    <w:rsid w:val="00097373"/>
    <w:rsid w:val="000973FC"/>
    <w:rsid w:val="000976AB"/>
    <w:rsid w:val="00097E2B"/>
    <w:rsid w:val="00097EA6"/>
    <w:rsid w:val="00097F05"/>
    <w:rsid w:val="00097FBE"/>
    <w:rsid w:val="000A0157"/>
    <w:rsid w:val="000A0496"/>
    <w:rsid w:val="000A04A1"/>
    <w:rsid w:val="000A0AA5"/>
    <w:rsid w:val="000A13E5"/>
    <w:rsid w:val="000A198C"/>
    <w:rsid w:val="000A1B32"/>
    <w:rsid w:val="000A1F92"/>
    <w:rsid w:val="000A1FC2"/>
    <w:rsid w:val="000A22D2"/>
    <w:rsid w:val="000A2457"/>
    <w:rsid w:val="000A26C2"/>
    <w:rsid w:val="000A2AD8"/>
    <w:rsid w:val="000A2C74"/>
    <w:rsid w:val="000A2E8A"/>
    <w:rsid w:val="000A2FC6"/>
    <w:rsid w:val="000A305A"/>
    <w:rsid w:val="000A31FF"/>
    <w:rsid w:val="000A33B3"/>
    <w:rsid w:val="000A35A3"/>
    <w:rsid w:val="000A3A4C"/>
    <w:rsid w:val="000A3A99"/>
    <w:rsid w:val="000A3EEE"/>
    <w:rsid w:val="000A435D"/>
    <w:rsid w:val="000A45E8"/>
    <w:rsid w:val="000A4A3B"/>
    <w:rsid w:val="000A4F1C"/>
    <w:rsid w:val="000A4FB1"/>
    <w:rsid w:val="000A5B00"/>
    <w:rsid w:val="000A629F"/>
    <w:rsid w:val="000A6F36"/>
    <w:rsid w:val="000A70BC"/>
    <w:rsid w:val="000A7164"/>
    <w:rsid w:val="000A75C3"/>
    <w:rsid w:val="000A75CB"/>
    <w:rsid w:val="000A7CA8"/>
    <w:rsid w:val="000B027E"/>
    <w:rsid w:val="000B0479"/>
    <w:rsid w:val="000B04F4"/>
    <w:rsid w:val="000B054E"/>
    <w:rsid w:val="000B07C9"/>
    <w:rsid w:val="000B0A6C"/>
    <w:rsid w:val="000B0D72"/>
    <w:rsid w:val="000B0ED2"/>
    <w:rsid w:val="000B0F0E"/>
    <w:rsid w:val="000B1370"/>
    <w:rsid w:val="000B16D9"/>
    <w:rsid w:val="000B208F"/>
    <w:rsid w:val="000B20EB"/>
    <w:rsid w:val="000B2942"/>
    <w:rsid w:val="000B2B00"/>
    <w:rsid w:val="000B2BDA"/>
    <w:rsid w:val="000B33AB"/>
    <w:rsid w:val="000B3507"/>
    <w:rsid w:val="000B354D"/>
    <w:rsid w:val="000B35BC"/>
    <w:rsid w:val="000B3794"/>
    <w:rsid w:val="000B3B42"/>
    <w:rsid w:val="000B3D80"/>
    <w:rsid w:val="000B4453"/>
    <w:rsid w:val="000B47E1"/>
    <w:rsid w:val="000B5568"/>
    <w:rsid w:val="000B56EC"/>
    <w:rsid w:val="000B57CC"/>
    <w:rsid w:val="000B595C"/>
    <w:rsid w:val="000B5ADF"/>
    <w:rsid w:val="000B5EE4"/>
    <w:rsid w:val="000B5F3F"/>
    <w:rsid w:val="000B6B81"/>
    <w:rsid w:val="000B6E49"/>
    <w:rsid w:val="000B760E"/>
    <w:rsid w:val="000B7959"/>
    <w:rsid w:val="000B79C7"/>
    <w:rsid w:val="000B7ADB"/>
    <w:rsid w:val="000B7BA7"/>
    <w:rsid w:val="000B7CAE"/>
    <w:rsid w:val="000C0B73"/>
    <w:rsid w:val="000C0F68"/>
    <w:rsid w:val="000C1031"/>
    <w:rsid w:val="000C11BF"/>
    <w:rsid w:val="000C1261"/>
    <w:rsid w:val="000C1C6C"/>
    <w:rsid w:val="000C21E9"/>
    <w:rsid w:val="000C260D"/>
    <w:rsid w:val="000C2752"/>
    <w:rsid w:val="000C2773"/>
    <w:rsid w:val="000C2855"/>
    <w:rsid w:val="000C2B2F"/>
    <w:rsid w:val="000C2D7A"/>
    <w:rsid w:val="000C3306"/>
    <w:rsid w:val="000C3816"/>
    <w:rsid w:val="000C3D63"/>
    <w:rsid w:val="000C3FAF"/>
    <w:rsid w:val="000C40DF"/>
    <w:rsid w:val="000C4521"/>
    <w:rsid w:val="000C4840"/>
    <w:rsid w:val="000C524B"/>
    <w:rsid w:val="000C52F3"/>
    <w:rsid w:val="000C565B"/>
    <w:rsid w:val="000C57E3"/>
    <w:rsid w:val="000C588A"/>
    <w:rsid w:val="000C6363"/>
    <w:rsid w:val="000C648A"/>
    <w:rsid w:val="000C7F23"/>
    <w:rsid w:val="000D09A8"/>
    <w:rsid w:val="000D0F86"/>
    <w:rsid w:val="000D10C6"/>
    <w:rsid w:val="000D186A"/>
    <w:rsid w:val="000D1EB8"/>
    <w:rsid w:val="000D1FA2"/>
    <w:rsid w:val="000D23E4"/>
    <w:rsid w:val="000D27EE"/>
    <w:rsid w:val="000D2864"/>
    <w:rsid w:val="000D287A"/>
    <w:rsid w:val="000D29AE"/>
    <w:rsid w:val="000D3189"/>
    <w:rsid w:val="000D325C"/>
    <w:rsid w:val="000D356E"/>
    <w:rsid w:val="000D3C8D"/>
    <w:rsid w:val="000D48FE"/>
    <w:rsid w:val="000D4C0A"/>
    <w:rsid w:val="000D4D18"/>
    <w:rsid w:val="000D4DCF"/>
    <w:rsid w:val="000D56A0"/>
    <w:rsid w:val="000D5970"/>
    <w:rsid w:val="000D5EB8"/>
    <w:rsid w:val="000D670D"/>
    <w:rsid w:val="000D689A"/>
    <w:rsid w:val="000D69DF"/>
    <w:rsid w:val="000D6B87"/>
    <w:rsid w:val="000D6DC1"/>
    <w:rsid w:val="000D78DD"/>
    <w:rsid w:val="000D78E0"/>
    <w:rsid w:val="000D7924"/>
    <w:rsid w:val="000D7E13"/>
    <w:rsid w:val="000E004C"/>
    <w:rsid w:val="000E0060"/>
    <w:rsid w:val="000E049A"/>
    <w:rsid w:val="000E0844"/>
    <w:rsid w:val="000E088C"/>
    <w:rsid w:val="000E0CEC"/>
    <w:rsid w:val="000E0ED5"/>
    <w:rsid w:val="000E15DD"/>
    <w:rsid w:val="000E22B4"/>
    <w:rsid w:val="000E4294"/>
    <w:rsid w:val="000E4351"/>
    <w:rsid w:val="000E483C"/>
    <w:rsid w:val="000E48A1"/>
    <w:rsid w:val="000E48A5"/>
    <w:rsid w:val="000E492F"/>
    <w:rsid w:val="000E4DF1"/>
    <w:rsid w:val="000E6210"/>
    <w:rsid w:val="000E6AC0"/>
    <w:rsid w:val="000E79C3"/>
    <w:rsid w:val="000E7D05"/>
    <w:rsid w:val="000E7D75"/>
    <w:rsid w:val="000E7E2D"/>
    <w:rsid w:val="000F015A"/>
    <w:rsid w:val="000F02B9"/>
    <w:rsid w:val="000F0930"/>
    <w:rsid w:val="000F0F93"/>
    <w:rsid w:val="000F1100"/>
    <w:rsid w:val="000F13D7"/>
    <w:rsid w:val="000F18AE"/>
    <w:rsid w:val="000F2333"/>
    <w:rsid w:val="000F267F"/>
    <w:rsid w:val="000F282F"/>
    <w:rsid w:val="000F290C"/>
    <w:rsid w:val="000F2B1F"/>
    <w:rsid w:val="000F2B70"/>
    <w:rsid w:val="000F2D36"/>
    <w:rsid w:val="000F2E63"/>
    <w:rsid w:val="000F2F15"/>
    <w:rsid w:val="000F3093"/>
    <w:rsid w:val="000F31B9"/>
    <w:rsid w:val="000F33A2"/>
    <w:rsid w:val="000F39E1"/>
    <w:rsid w:val="000F3FBE"/>
    <w:rsid w:val="000F4025"/>
    <w:rsid w:val="000F415B"/>
    <w:rsid w:val="000F4245"/>
    <w:rsid w:val="000F4D17"/>
    <w:rsid w:val="000F4E2C"/>
    <w:rsid w:val="000F54A1"/>
    <w:rsid w:val="000F5522"/>
    <w:rsid w:val="000F5724"/>
    <w:rsid w:val="000F5B44"/>
    <w:rsid w:val="000F5BD5"/>
    <w:rsid w:val="000F609E"/>
    <w:rsid w:val="000F632E"/>
    <w:rsid w:val="000F6352"/>
    <w:rsid w:val="000F6405"/>
    <w:rsid w:val="000F65B7"/>
    <w:rsid w:val="000F661B"/>
    <w:rsid w:val="000F6DD9"/>
    <w:rsid w:val="000F6FF9"/>
    <w:rsid w:val="000F7E27"/>
    <w:rsid w:val="001000D4"/>
    <w:rsid w:val="001000DB"/>
    <w:rsid w:val="001005AD"/>
    <w:rsid w:val="00100A18"/>
    <w:rsid w:val="00100FAF"/>
    <w:rsid w:val="001011AA"/>
    <w:rsid w:val="001016EB"/>
    <w:rsid w:val="001017E7"/>
    <w:rsid w:val="001022EC"/>
    <w:rsid w:val="00102BE5"/>
    <w:rsid w:val="00102EF9"/>
    <w:rsid w:val="00102F41"/>
    <w:rsid w:val="00102F7E"/>
    <w:rsid w:val="0010303D"/>
    <w:rsid w:val="0010324A"/>
    <w:rsid w:val="001037FC"/>
    <w:rsid w:val="00103AD6"/>
    <w:rsid w:val="0010429A"/>
    <w:rsid w:val="00104377"/>
    <w:rsid w:val="00104564"/>
    <w:rsid w:val="00104ADD"/>
    <w:rsid w:val="001056C3"/>
    <w:rsid w:val="0010588F"/>
    <w:rsid w:val="001058E0"/>
    <w:rsid w:val="00105963"/>
    <w:rsid w:val="00105C06"/>
    <w:rsid w:val="00105C87"/>
    <w:rsid w:val="00105DC7"/>
    <w:rsid w:val="00105E87"/>
    <w:rsid w:val="00105EE3"/>
    <w:rsid w:val="0010600A"/>
    <w:rsid w:val="00106206"/>
    <w:rsid w:val="00106223"/>
    <w:rsid w:val="00106323"/>
    <w:rsid w:val="00106D6F"/>
    <w:rsid w:val="00107306"/>
    <w:rsid w:val="001074DD"/>
    <w:rsid w:val="001078C7"/>
    <w:rsid w:val="0011062F"/>
    <w:rsid w:val="00111149"/>
    <w:rsid w:val="00111614"/>
    <w:rsid w:val="00111B28"/>
    <w:rsid w:val="00111C40"/>
    <w:rsid w:val="00111DC4"/>
    <w:rsid w:val="00111FAC"/>
    <w:rsid w:val="001123EB"/>
    <w:rsid w:val="001127B2"/>
    <w:rsid w:val="00112F85"/>
    <w:rsid w:val="00113319"/>
    <w:rsid w:val="00113339"/>
    <w:rsid w:val="0011438E"/>
    <w:rsid w:val="001144F9"/>
    <w:rsid w:val="0011460E"/>
    <w:rsid w:val="00115C2B"/>
    <w:rsid w:val="00115D81"/>
    <w:rsid w:val="00116284"/>
    <w:rsid w:val="001164B9"/>
    <w:rsid w:val="00116688"/>
    <w:rsid w:val="001168C2"/>
    <w:rsid w:val="001169FA"/>
    <w:rsid w:val="00116D79"/>
    <w:rsid w:val="00116E11"/>
    <w:rsid w:val="0011705F"/>
    <w:rsid w:val="001173BE"/>
    <w:rsid w:val="001174E6"/>
    <w:rsid w:val="00120006"/>
    <w:rsid w:val="001201C4"/>
    <w:rsid w:val="0012039F"/>
    <w:rsid w:val="001206B8"/>
    <w:rsid w:val="00120F25"/>
    <w:rsid w:val="00120F74"/>
    <w:rsid w:val="00121866"/>
    <w:rsid w:val="0012283D"/>
    <w:rsid w:val="001229C5"/>
    <w:rsid w:val="00122C75"/>
    <w:rsid w:val="0012305C"/>
    <w:rsid w:val="00123384"/>
    <w:rsid w:val="0012453A"/>
    <w:rsid w:val="001247C1"/>
    <w:rsid w:val="0012494D"/>
    <w:rsid w:val="00124DF3"/>
    <w:rsid w:val="00124EEF"/>
    <w:rsid w:val="00124F2E"/>
    <w:rsid w:val="00125673"/>
    <w:rsid w:val="00125753"/>
    <w:rsid w:val="001258A5"/>
    <w:rsid w:val="00125905"/>
    <w:rsid w:val="00125CA7"/>
    <w:rsid w:val="00125DA7"/>
    <w:rsid w:val="00126133"/>
    <w:rsid w:val="001266AA"/>
    <w:rsid w:val="001266D2"/>
    <w:rsid w:val="001269B3"/>
    <w:rsid w:val="00126E04"/>
    <w:rsid w:val="00127DC9"/>
    <w:rsid w:val="00127E25"/>
    <w:rsid w:val="00127ED4"/>
    <w:rsid w:val="00130058"/>
    <w:rsid w:val="001306A1"/>
    <w:rsid w:val="0013075F"/>
    <w:rsid w:val="00130CF7"/>
    <w:rsid w:val="00130F88"/>
    <w:rsid w:val="00130F99"/>
    <w:rsid w:val="00130FE6"/>
    <w:rsid w:val="00130FF9"/>
    <w:rsid w:val="0013101C"/>
    <w:rsid w:val="001314A4"/>
    <w:rsid w:val="00131727"/>
    <w:rsid w:val="00131B70"/>
    <w:rsid w:val="00131B77"/>
    <w:rsid w:val="00131C85"/>
    <w:rsid w:val="00131CF0"/>
    <w:rsid w:val="00131E7E"/>
    <w:rsid w:val="00132181"/>
    <w:rsid w:val="0013238D"/>
    <w:rsid w:val="001324C9"/>
    <w:rsid w:val="001324D5"/>
    <w:rsid w:val="001326A6"/>
    <w:rsid w:val="001329FD"/>
    <w:rsid w:val="00132D45"/>
    <w:rsid w:val="001330D0"/>
    <w:rsid w:val="00133304"/>
    <w:rsid w:val="00133523"/>
    <w:rsid w:val="00133FE0"/>
    <w:rsid w:val="00133FFF"/>
    <w:rsid w:val="0013443B"/>
    <w:rsid w:val="0013467C"/>
    <w:rsid w:val="00134CEC"/>
    <w:rsid w:val="00135BE8"/>
    <w:rsid w:val="00136469"/>
    <w:rsid w:val="001368DD"/>
    <w:rsid w:val="00136E62"/>
    <w:rsid w:val="00137091"/>
    <w:rsid w:val="00137748"/>
    <w:rsid w:val="00137C8C"/>
    <w:rsid w:val="00137E32"/>
    <w:rsid w:val="00140083"/>
    <w:rsid w:val="00140590"/>
    <w:rsid w:val="001405D6"/>
    <w:rsid w:val="00140858"/>
    <w:rsid w:val="00140DF2"/>
    <w:rsid w:val="0014139E"/>
    <w:rsid w:val="001417AA"/>
    <w:rsid w:val="00141904"/>
    <w:rsid w:val="00141A86"/>
    <w:rsid w:val="00141EAA"/>
    <w:rsid w:val="00142355"/>
    <w:rsid w:val="00142C19"/>
    <w:rsid w:val="00142EAB"/>
    <w:rsid w:val="00142F61"/>
    <w:rsid w:val="0014301C"/>
    <w:rsid w:val="001436EA"/>
    <w:rsid w:val="001437BF"/>
    <w:rsid w:val="00143858"/>
    <w:rsid w:val="001439C9"/>
    <w:rsid w:val="0014452B"/>
    <w:rsid w:val="0014551A"/>
    <w:rsid w:val="001458F1"/>
    <w:rsid w:val="00145AA5"/>
    <w:rsid w:val="001462C3"/>
    <w:rsid w:val="001469DE"/>
    <w:rsid w:val="00146C24"/>
    <w:rsid w:val="00146F69"/>
    <w:rsid w:val="0014748A"/>
    <w:rsid w:val="00147634"/>
    <w:rsid w:val="00147715"/>
    <w:rsid w:val="001478E7"/>
    <w:rsid w:val="001506FF"/>
    <w:rsid w:val="00150A10"/>
    <w:rsid w:val="00150C7B"/>
    <w:rsid w:val="001514D9"/>
    <w:rsid w:val="00151807"/>
    <w:rsid w:val="00151C30"/>
    <w:rsid w:val="00151DCE"/>
    <w:rsid w:val="0015274F"/>
    <w:rsid w:val="00152814"/>
    <w:rsid w:val="00152E04"/>
    <w:rsid w:val="00152EEF"/>
    <w:rsid w:val="001530CB"/>
    <w:rsid w:val="00153378"/>
    <w:rsid w:val="0015368B"/>
    <w:rsid w:val="00153772"/>
    <w:rsid w:val="00153D01"/>
    <w:rsid w:val="00153E0E"/>
    <w:rsid w:val="00153FDA"/>
    <w:rsid w:val="00153FF6"/>
    <w:rsid w:val="00154305"/>
    <w:rsid w:val="001548DC"/>
    <w:rsid w:val="00154B5C"/>
    <w:rsid w:val="0015535B"/>
    <w:rsid w:val="00155559"/>
    <w:rsid w:val="00155762"/>
    <w:rsid w:val="00155797"/>
    <w:rsid w:val="001562C6"/>
    <w:rsid w:val="00156752"/>
    <w:rsid w:val="0015735B"/>
    <w:rsid w:val="00157DDD"/>
    <w:rsid w:val="00157E5C"/>
    <w:rsid w:val="00160490"/>
    <w:rsid w:val="001604CE"/>
    <w:rsid w:val="0016090C"/>
    <w:rsid w:val="00160B35"/>
    <w:rsid w:val="00160E20"/>
    <w:rsid w:val="001610F5"/>
    <w:rsid w:val="0016116E"/>
    <w:rsid w:val="0016156F"/>
    <w:rsid w:val="00161623"/>
    <w:rsid w:val="0016304D"/>
    <w:rsid w:val="001635C3"/>
    <w:rsid w:val="0016364A"/>
    <w:rsid w:val="00163A71"/>
    <w:rsid w:val="00163E61"/>
    <w:rsid w:val="00163FDB"/>
    <w:rsid w:val="001641D9"/>
    <w:rsid w:val="00164A74"/>
    <w:rsid w:val="001657DF"/>
    <w:rsid w:val="00165A94"/>
    <w:rsid w:val="00165B77"/>
    <w:rsid w:val="00165EB6"/>
    <w:rsid w:val="00165EEC"/>
    <w:rsid w:val="00166029"/>
    <w:rsid w:val="00166402"/>
    <w:rsid w:val="0016646D"/>
    <w:rsid w:val="00166923"/>
    <w:rsid w:val="00166F22"/>
    <w:rsid w:val="0016792D"/>
    <w:rsid w:val="0017008C"/>
    <w:rsid w:val="0017024F"/>
    <w:rsid w:val="001706FA"/>
    <w:rsid w:val="00170835"/>
    <w:rsid w:val="00170B70"/>
    <w:rsid w:val="00170D3B"/>
    <w:rsid w:val="00170E09"/>
    <w:rsid w:val="00170E4C"/>
    <w:rsid w:val="0017100F"/>
    <w:rsid w:val="0017158F"/>
    <w:rsid w:val="00171986"/>
    <w:rsid w:val="00171B30"/>
    <w:rsid w:val="00171BBA"/>
    <w:rsid w:val="00171C6F"/>
    <w:rsid w:val="00171F6F"/>
    <w:rsid w:val="001723E0"/>
    <w:rsid w:val="00172535"/>
    <w:rsid w:val="001726D4"/>
    <w:rsid w:val="00172BF0"/>
    <w:rsid w:val="0017314A"/>
    <w:rsid w:val="001731BE"/>
    <w:rsid w:val="00173A32"/>
    <w:rsid w:val="00173ECA"/>
    <w:rsid w:val="0017436B"/>
    <w:rsid w:val="00174643"/>
    <w:rsid w:val="001749BA"/>
    <w:rsid w:val="00174B85"/>
    <w:rsid w:val="00174D46"/>
    <w:rsid w:val="0017539E"/>
    <w:rsid w:val="001753DF"/>
    <w:rsid w:val="0017549F"/>
    <w:rsid w:val="001756AB"/>
    <w:rsid w:val="00175BFA"/>
    <w:rsid w:val="00175EC3"/>
    <w:rsid w:val="00175EEE"/>
    <w:rsid w:val="00176205"/>
    <w:rsid w:val="00176A83"/>
    <w:rsid w:val="00176BC8"/>
    <w:rsid w:val="00176E02"/>
    <w:rsid w:val="00177024"/>
    <w:rsid w:val="00177041"/>
    <w:rsid w:val="00177440"/>
    <w:rsid w:val="001775D3"/>
    <w:rsid w:val="0017767C"/>
    <w:rsid w:val="00177BB9"/>
    <w:rsid w:val="00177BE7"/>
    <w:rsid w:val="00177CEB"/>
    <w:rsid w:val="00177F57"/>
    <w:rsid w:val="00180213"/>
    <w:rsid w:val="0018034B"/>
    <w:rsid w:val="0018090B"/>
    <w:rsid w:val="001815B4"/>
    <w:rsid w:val="00181696"/>
    <w:rsid w:val="00181840"/>
    <w:rsid w:val="00181B18"/>
    <w:rsid w:val="00181CF0"/>
    <w:rsid w:val="00182927"/>
    <w:rsid w:val="00182D1C"/>
    <w:rsid w:val="0018327C"/>
    <w:rsid w:val="001836E5"/>
    <w:rsid w:val="00183C55"/>
    <w:rsid w:val="00183C6D"/>
    <w:rsid w:val="001840BD"/>
    <w:rsid w:val="001840C6"/>
    <w:rsid w:val="0018434C"/>
    <w:rsid w:val="001843E9"/>
    <w:rsid w:val="001852C6"/>
    <w:rsid w:val="00185813"/>
    <w:rsid w:val="001859F1"/>
    <w:rsid w:val="00185B11"/>
    <w:rsid w:val="00185C47"/>
    <w:rsid w:val="00186501"/>
    <w:rsid w:val="00186906"/>
    <w:rsid w:val="00186A30"/>
    <w:rsid w:val="00186BC1"/>
    <w:rsid w:val="00186EEE"/>
    <w:rsid w:val="00186F41"/>
    <w:rsid w:val="00187375"/>
    <w:rsid w:val="00190127"/>
    <w:rsid w:val="0019021F"/>
    <w:rsid w:val="00190481"/>
    <w:rsid w:val="001904AF"/>
    <w:rsid w:val="0019068E"/>
    <w:rsid w:val="00190C33"/>
    <w:rsid w:val="00191547"/>
    <w:rsid w:val="00192366"/>
    <w:rsid w:val="0019279A"/>
    <w:rsid w:val="001928FE"/>
    <w:rsid w:val="00192995"/>
    <w:rsid w:val="001929FB"/>
    <w:rsid w:val="0019345E"/>
    <w:rsid w:val="0019384A"/>
    <w:rsid w:val="00193D43"/>
    <w:rsid w:val="00193E41"/>
    <w:rsid w:val="00193EE2"/>
    <w:rsid w:val="001940B5"/>
    <w:rsid w:val="0019429C"/>
    <w:rsid w:val="0019436B"/>
    <w:rsid w:val="001949A1"/>
    <w:rsid w:val="00194B31"/>
    <w:rsid w:val="00194ED0"/>
    <w:rsid w:val="00194F81"/>
    <w:rsid w:val="001950D7"/>
    <w:rsid w:val="001956DD"/>
    <w:rsid w:val="00195E4D"/>
    <w:rsid w:val="0019623E"/>
    <w:rsid w:val="001962AA"/>
    <w:rsid w:val="001967E5"/>
    <w:rsid w:val="00197472"/>
    <w:rsid w:val="001977E1"/>
    <w:rsid w:val="00197BAA"/>
    <w:rsid w:val="00197BE1"/>
    <w:rsid w:val="001A05D4"/>
    <w:rsid w:val="001A0C2C"/>
    <w:rsid w:val="001A0F79"/>
    <w:rsid w:val="001A1368"/>
    <w:rsid w:val="001A1436"/>
    <w:rsid w:val="001A1C7D"/>
    <w:rsid w:val="001A23F3"/>
    <w:rsid w:val="001A2BAB"/>
    <w:rsid w:val="001A2CB3"/>
    <w:rsid w:val="001A2CBB"/>
    <w:rsid w:val="001A2DBA"/>
    <w:rsid w:val="001A2F00"/>
    <w:rsid w:val="001A3123"/>
    <w:rsid w:val="001A3205"/>
    <w:rsid w:val="001A3484"/>
    <w:rsid w:val="001A3B39"/>
    <w:rsid w:val="001A3BE9"/>
    <w:rsid w:val="001A432C"/>
    <w:rsid w:val="001A43B3"/>
    <w:rsid w:val="001A4547"/>
    <w:rsid w:val="001A49F1"/>
    <w:rsid w:val="001A52E9"/>
    <w:rsid w:val="001A56AD"/>
    <w:rsid w:val="001A579F"/>
    <w:rsid w:val="001A593B"/>
    <w:rsid w:val="001A5D5F"/>
    <w:rsid w:val="001A5DE6"/>
    <w:rsid w:val="001A5F5B"/>
    <w:rsid w:val="001A5FC2"/>
    <w:rsid w:val="001A5FF0"/>
    <w:rsid w:val="001A6190"/>
    <w:rsid w:val="001A6439"/>
    <w:rsid w:val="001A735A"/>
    <w:rsid w:val="001A76C0"/>
    <w:rsid w:val="001A77D7"/>
    <w:rsid w:val="001A7856"/>
    <w:rsid w:val="001A7A85"/>
    <w:rsid w:val="001A7A88"/>
    <w:rsid w:val="001A7A8F"/>
    <w:rsid w:val="001A7E7D"/>
    <w:rsid w:val="001A7F83"/>
    <w:rsid w:val="001B02A9"/>
    <w:rsid w:val="001B09E7"/>
    <w:rsid w:val="001B13AD"/>
    <w:rsid w:val="001B1697"/>
    <w:rsid w:val="001B1A81"/>
    <w:rsid w:val="001B27B5"/>
    <w:rsid w:val="001B27E7"/>
    <w:rsid w:val="001B3178"/>
    <w:rsid w:val="001B319E"/>
    <w:rsid w:val="001B3206"/>
    <w:rsid w:val="001B3691"/>
    <w:rsid w:val="001B36C3"/>
    <w:rsid w:val="001B45DF"/>
    <w:rsid w:val="001B4703"/>
    <w:rsid w:val="001B4BA2"/>
    <w:rsid w:val="001B4C02"/>
    <w:rsid w:val="001B4C11"/>
    <w:rsid w:val="001B56F0"/>
    <w:rsid w:val="001B58EA"/>
    <w:rsid w:val="001B5B0B"/>
    <w:rsid w:val="001B60F9"/>
    <w:rsid w:val="001B6127"/>
    <w:rsid w:val="001B6601"/>
    <w:rsid w:val="001B6B79"/>
    <w:rsid w:val="001B77E9"/>
    <w:rsid w:val="001B7A74"/>
    <w:rsid w:val="001B7B72"/>
    <w:rsid w:val="001B7BAF"/>
    <w:rsid w:val="001B7C22"/>
    <w:rsid w:val="001B7C8F"/>
    <w:rsid w:val="001C009A"/>
    <w:rsid w:val="001C00B0"/>
    <w:rsid w:val="001C02E7"/>
    <w:rsid w:val="001C0488"/>
    <w:rsid w:val="001C0959"/>
    <w:rsid w:val="001C0B5B"/>
    <w:rsid w:val="001C0FC2"/>
    <w:rsid w:val="001C1134"/>
    <w:rsid w:val="001C130E"/>
    <w:rsid w:val="001C1987"/>
    <w:rsid w:val="001C22D3"/>
    <w:rsid w:val="001C2EFB"/>
    <w:rsid w:val="001C3741"/>
    <w:rsid w:val="001C3B3F"/>
    <w:rsid w:val="001C4527"/>
    <w:rsid w:val="001C455C"/>
    <w:rsid w:val="001C4FBC"/>
    <w:rsid w:val="001C5256"/>
    <w:rsid w:val="001C5742"/>
    <w:rsid w:val="001C5978"/>
    <w:rsid w:val="001C5A1B"/>
    <w:rsid w:val="001C63B5"/>
    <w:rsid w:val="001C6D02"/>
    <w:rsid w:val="001C70E5"/>
    <w:rsid w:val="001C72CB"/>
    <w:rsid w:val="001C7527"/>
    <w:rsid w:val="001D016A"/>
    <w:rsid w:val="001D01A1"/>
    <w:rsid w:val="001D0E48"/>
    <w:rsid w:val="001D0EC4"/>
    <w:rsid w:val="001D1175"/>
    <w:rsid w:val="001D124B"/>
    <w:rsid w:val="001D15CD"/>
    <w:rsid w:val="001D17D5"/>
    <w:rsid w:val="001D1B36"/>
    <w:rsid w:val="001D1EDC"/>
    <w:rsid w:val="001D2017"/>
    <w:rsid w:val="001D21CA"/>
    <w:rsid w:val="001D23BA"/>
    <w:rsid w:val="001D272C"/>
    <w:rsid w:val="001D29BC"/>
    <w:rsid w:val="001D311E"/>
    <w:rsid w:val="001D3802"/>
    <w:rsid w:val="001D3AEA"/>
    <w:rsid w:val="001D3F5B"/>
    <w:rsid w:val="001D43A5"/>
    <w:rsid w:val="001D444F"/>
    <w:rsid w:val="001D482B"/>
    <w:rsid w:val="001D48CF"/>
    <w:rsid w:val="001D54D5"/>
    <w:rsid w:val="001D5B12"/>
    <w:rsid w:val="001D6BF1"/>
    <w:rsid w:val="001D7046"/>
    <w:rsid w:val="001D7187"/>
    <w:rsid w:val="001D7270"/>
    <w:rsid w:val="001D7302"/>
    <w:rsid w:val="001D78A3"/>
    <w:rsid w:val="001D7C0C"/>
    <w:rsid w:val="001D7C8F"/>
    <w:rsid w:val="001D7D35"/>
    <w:rsid w:val="001E036B"/>
    <w:rsid w:val="001E0542"/>
    <w:rsid w:val="001E06A6"/>
    <w:rsid w:val="001E0A87"/>
    <w:rsid w:val="001E0E6A"/>
    <w:rsid w:val="001E11DE"/>
    <w:rsid w:val="001E1301"/>
    <w:rsid w:val="001E1B56"/>
    <w:rsid w:val="001E1ED0"/>
    <w:rsid w:val="001E21C4"/>
    <w:rsid w:val="001E29DD"/>
    <w:rsid w:val="001E2A3C"/>
    <w:rsid w:val="001E31A0"/>
    <w:rsid w:val="001E3A07"/>
    <w:rsid w:val="001E3CEE"/>
    <w:rsid w:val="001E42A1"/>
    <w:rsid w:val="001E4514"/>
    <w:rsid w:val="001E4573"/>
    <w:rsid w:val="001E473B"/>
    <w:rsid w:val="001E47F9"/>
    <w:rsid w:val="001E4B10"/>
    <w:rsid w:val="001E4D14"/>
    <w:rsid w:val="001E50AF"/>
    <w:rsid w:val="001E51E8"/>
    <w:rsid w:val="001E52AE"/>
    <w:rsid w:val="001E536A"/>
    <w:rsid w:val="001E5764"/>
    <w:rsid w:val="001E5870"/>
    <w:rsid w:val="001E61F0"/>
    <w:rsid w:val="001E6749"/>
    <w:rsid w:val="001E6E89"/>
    <w:rsid w:val="001E7722"/>
    <w:rsid w:val="001E7729"/>
    <w:rsid w:val="001E7BD9"/>
    <w:rsid w:val="001F05F8"/>
    <w:rsid w:val="001F0A31"/>
    <w:rsid w:val="001F0EE5"/>
    <w:rsid w:val="001F113E"/>
    <w:rsid w:val="001F1B33"/>
    <w:rsid w:val="001F1B69"/>
    <w:rsid w:val="001F28ED"/>
    <w:rsid w:val="001F2A6C"/>
    <w:rsid w:val="001F2B98"/>
    <w:rsid w:val="001F2D55"/>
    <w:rsid w:val="001F3849"/>
    <w:rsid w:val="001F3889"/>
    <w:rsid w:val="001F3B1C"/>
    <w:rsid w:val="001F3B93"/>
    <w:rsid w:val="001F419C"/>
    <w:rsid w:val="001F4490"/>
    <w:rsid w:val="001F4A2B"/>
    <w:rsid w:val="001F4D0C"/>
    <w:rsid w:val="001F512A"/>
    <w:rsid w:val="001F5703"/>
    <w:rsid w:val="001F57D1"/>
    <w:rsid w:val="001F5D18"/>
    <w:rsid w:val="001F5EEF"/>
    <w:rsid w:val="001F63C6"/>
    <w:rsid w:val="001F63DA"/>
    <w:rsid w:val="001F6B10"/>
    <w:rsid w:val="001F6BEA"/>
    <w:rsid w:val="001F70FB"/>
    <w:rsid w:val="001F71AF"/>
    <w:rsid w:val="001F75B2"/>
    <w:rsid w:val="001F7FCF"/>
    <w:rsid w:val="002002F2"/>
    <w:rsid w:val="00200BC3"/>
    <w:rsid w:val="00200D65"/>
    <w:rsid w:val="00200F14"/>
    <w:rsid w:val="00201230"/>
    <w:rsid w:val="00201C90"/>
    <w:rsid w:val="00201E47"/>
    <w:rsid w:val="00202158"/>
    <w:rsid w:val="00202744"/>
    <w:rsid w:val="002027C3"/>
    <w:rsid w:val="002028C4"/>
    <w:rsid w:val="002029A7"/>
    <w:rsid w:val="00202B6C"/>
    <w:rsid w:val="00202BB2"/>
    <w:rsid w:val="00202F87"/>
    <w:rsid w:val="00203290"/>
    <w:rsid w:val="00203728"/>
    <w:rsid w:val="00203744"/>
    <w:rsid w:val="00203886"/>
    <w:rsid w:val="00203C8D"/>
    <w:rsid w:val="00203CA9"/>
    <w:rsid w:val="00204B0C"/>
    <w:rsid w:val="00204B1E"/>
    <w:rsid w:val="00204BCD"/>
    <w:rsid w:val="002056AA"/>
    <w:rsid w:val="0020571B"/>
    <w:rsid w:val="00205868"/>
    <w:rsid w:val="002058E1"/>
    <w:rsid w:val="00205B37"/>
    <w:rsid w:val="00206192"/>
    <w:rsid w:val="002065C1"/>
    <w:rsid w:val="00206E21"/>
    <w:rsid w:val="00206E3E"/>
    <w:rsid w:val="0020741F"/>
    <w:rsid w:val="00207479"/>
    <w:rsid w:val="00207CB8"/>
    <w:rsid w:val="0021021C"/>
    <w:rsid w:val="0021029C"/>
    <w:rsid w:val="00210AC7"/>
    <w:rsid w:val="00211098"/>
    <w:rsid w:val="00211644"/>
    <w:rsid w:val="00211791"/>
    <w:rsid w:val="00211E6A"/>
    <w:rsid w:val="00211FCE"/>
    <w:rsid w:val="002120BD"/>
    <w:rsid w:val="0021288D"/>
    <w:rsid w:val="00212A50"/>
    <w:rsid w:val="00213245"/>
    <w:rsid w:val="002133D3"/>
    <w:rsid w:val="00213493"/>
    <w:rsid w:val="00213A79"/>
    <w:rsid w:val="00213AB4"/>
    <w:rsid w:val="00213BDA"/>
    <w:rsid w:val="00213E67"/>
    <w:rsid w:val="00213F76"/>
    <w:rsid w:val="002144E8"/>
    <w:rsid w:val="00214748"/>
    <w:rsid w:val="00214809"/>
    <w:rsid w:val="0021551A"/>
    <w:rsid w:val="0021580A"/>
    <w:rsid w:val="0021580C"/>
    <w:rsid w:val="00215981"/>
    <w:rsid w:val="00215BD0"/>
    <w:rsid w:val="00215E2A"/>
    <w:rsid w:val="00216712"/>
    <w:rsid w:val="00216B2C"/>
    <w:rsid w:val="002170EC"/>
    <w:rsid w:val="002171A7"/>
    <w:rsid w:val="0021730B"/>
    <w:rsid w:val="00217312"/>
    <w:rsid w:val="0021792C"/>
    <w:rsid w:val="00217A67"/>
    <w:rsid w:val="00217BDE"/>
    <w:rsid w:val="00217C27"/>
    <w:rsid w:val="00217E18"/>
    <w:rsid w:val="0022006F"/>
    <w:rsid w:val="002205B5"/>
    <w:rsid w:val="002205D4"/>
    <w:rsid w:val="00220645"/>
    <w:rsid w:val="002206DA"/>
    <w:rsid w:val="002206F7"/>
    <w:rsid w:val="00220726"/>
    <w:rsid w:val="002207B1"/>
    <w:rsid w:val="00220D8C"/>
    <w:rsid w:val="00220F42"/>
    <w:rsid w:val="0022102C"/>
    <w:rsid w:val="00221282"/>
    <w:rsid w:val="002214A7"/>
    <w:rsid w:val="00221A28"/>
    <w:rsid w:val="00221BFA"/>
    <w:rsid w:val="00221E29"/>
    <w:rsid w:val="002222E4"/>
    <w:rsid w:val="002223BF"/>
    <w:rsid w:val="0022270C"/>
    <w:rsid w:val="00223651"/>
    <w:rsid w:val="00223A1A"/>
    <w:rsid w:val="002240AD"/>
    <w:rsid w:val="00224965"/>
    <w:rsid w:val="00224C4B"/>
    <w:rsid w:val="00225213"/>
    <w:rsid w:val="00225941"/>
    <w:rsid w:val="00225B7E"/>
    <w:rsid w:val="00225D32"/>
    <w:rsid w:val="00225EC1"/>
    <w:rsid w:val="002265F1"/>
    <w:rsid w:val="0022735E"/>
    <w:rsid w:val="0022762D"/>
    <w:rsid w:val="00227DF2"/>
    <w:rsid w:val="002302EF"/>
    <w:rsid w:val="00230C61"/>
    <w:rsid w:val="00231A71"/>
    <w:rsid w:val="00232181"/>
    <w:rsid w:val="002322EE"/>
    <w:rsid w:val="00232B89"/>
    <w:rsid w:val="002337A5"/>
    <w:rsid w:val="00233A4F"/>
    <w:rsid w:val="00233C4E"/>
    <w:rsid w:val="00233D1D"/>
    <w:rsid w:val="00233E0D"/>
    <w:rsid w:val="002341D8"/>
    <w:rsid w:val="0023422E"/>
    <w:rsid w:val="002343FF"/>
    <w:rsid w:val="00234669"/>
    <w:rsid w:val="00234822"/>
    <w:rsid w:val="00234865"/>
    <w:rsid w:val="00234BC5"/>
    <w:rsid w:val="00234F4A"/>
    <w:rsid w:val="0023518F"/>
    <w:rsid w:val="002354D1"/>
    <w:rsid w:val="002355A5"/>
    <w:rsid w:val="00235A68"/>
    <w:rsid w:val="00235EED"/>
    <w:rsid w:val="00236151"/>
    <w:rsid w:val="002361D6"/>
    <w:rsid w:val="00236288"/>
    <w:rsid w:val="0023640F"/>
    <w:rsid w:val="002365DF"/>
    <w:rsid w:val="00236E3D"/>
    <w:rsid w:val="0023730E"/>
    <w:rsid w:val="00237C16"/>
    <w:rsid w:val="00237C8C"/>
    <w:rsid w:val="00237EF0"/>
    <w:rsid w:val="00240062"/>
    <w:rsid w:val="00240758"/>
    <w:rsid w:val="00241356"/>
    <w:rsid w:val="002418A2"/>
    <w:rsid w:val="00241B1F"/>
    <w:rsid w:val="00241B2D"/>
    <w:rsid w:val="00241C5C"/>
    <w:rsid w:val="00241E5E"/>
    <w:rsid w:val="0024217D"/>
    <w:rsid w:val="002421FE"/>
    <w:rsid w:val="00242217"/>
    <w:rsid w:val="002424D1"/>
    <w:rsid w:val="002425C9"/>
    <w:rsid w:val="0024265A"/>
    <w:rsid w:val="0024272E"/>
    <w:rsid w:val="0024280A"/>
    <w:rsid w:val="0024282B"/>
    <w:rsid w:val="002429DE"/>
    <w:rsid w:val="00242AAD"/>
    <w:rsid w:val="00242DCF"/>
    <w:rsid w:val="00242F6F"/>
    <w:rsid w:val="002434B9"/>
    <w:rsid w:val="002434C9"/>
    <w:rsid w:val="00243640"/>
    <w:rsid w:val="0024390D"/>
    <w:rsid w:val="002447B8"/>
    <w:rsid w:val="002447DF"/>
    <w:rsid w:val="002447F5"/>
    <w:rsid w:val="0024485C"/>
    <w:rsid w:val="002448B9"/>
    <w:rsid w:val="00244A57"/>
    <w:rsid w:val="00244BF9"/>
    <w:rsid w:val="00245146"/>
    <w:rsid w:val="00245797"/>
    <w:rsid w:val="00245E4B"/>
    <w:rsid w:val="00245E95"/>
    <w:rsid w:val="00245EDE"/>
    <w:rsid w:val="002461D5"/>
    <w:rsid w:val="00246281"/>
    <w:rsid w:val="00246708"/>
    <w:rsid w:val="00246764"/>
    <w:rsid w:val="00246BD4"/>
    <w:rsid w:val="00246D4A"/>
    <w:rsid w:val="00246DE7"/>
    <w:rsid w:val="002471C7"/>
    <w:rsid w:val="0024753A"/>
    <w:rsid w:val="00247932"/>
    <w:rsid w:val="00247BBC"/>
    <w:rsid w:val="00247FEE"/>
    <w:rsid w:val="00250004"/>
    <w:rsid w:val="00250855"/>
    <w:rsid w:val="00250897"/>
    <w:rsid w:val="00250943"/>
    <w:rsid w:val="00250CA7"/>
    <w:rsid w:val="0025127C"/>
    <w:rsid w:val="00251430"/>
    <w:rsid w:val="002514B8"/>
    <w:rsid w:val="002515A4"/>
    <w:rsid w:val="002518CC"/>
    <w:rsid w:val="002518ED"/>
    <w:rsid w:val="00251FC2"/>
    <w:rsid w:val="0025227E"/>
    <w:rsid w:val="00252290"/>
    <w:rsid w:val="002523BA"/>
    <w:rsid w:val="00252665"/>
    <w:rsid w:val="0025294D"/>
    <w:rsid w:val="00252A32"/>
    <w:rsid w:val="00252BBC"/>
    <w:rsid w:val="00252F65"/>
    <w:rsid w:val="002531A2"/>
    <w:rsid w:val="00253498"/>
    <w:rsid w:val="002535D2"/>
    <w:rsid w:val="002535EA"/>
    <w:rsid w:val="002538EC"/>
    <w:rsid w:val="00253C53"/>
    <w:rsid w:val="002546F3"/>
    <w:rsid w:val="002548A1"/>
    <w:rsid w:val="00254D67"/>
    <w:rsid w:val="00254DC2"/>
    <w:rsid w:val="0025511F"/>
    <w:rsid w:val="00255698"/>
    <w:rsid w:val="00255864"/>
    <w:rsid w:val="0025673C"/>
    <w:rsid w:val="00256791"/>
    <w:rsid w:val="00256D4A"/>
    <w:rsid w:val="00257261"/>
    <w:rsid w:val="002577D1"/>
    <w:rsid w:val="00257B5B"/>
    <w:rsid w:val="00257F3E"/>
    <w:rsid w:val="00257FE9"/>
    <w:rsid w:val="00260073"/>
    <w:rsid w:val="00260C30"/>
    <w:rsid w:val="00260EAA"/>
    <w:rsid w:val="002610A8"/>
    <w:rsid w:val="0026144B"/>
    <w:rsid w:val="00261A21"/>
    <w:rsid w:val="00261E09"/>
    <w:rsid w:val="002621A6"/>
    <w:rsid w:val="002623C2"/>
    <w:rsid w:val="00262626"/>
    <w:rsid w:val="0026268F"/>
    <w:rsid w:val="00262BDE"/>
    <w:rsid w:val="00262DD8"/>
    <w:rsid w:val="002630F6"/>
    <w:rsid w:val="00263117"/>
    <w:rsid w:val="0026347B"/>
    <w:rsid w:val="0026361B"/>
    <w:rsid w:val="00263B93"/>
    <w:rsid w:val="002650C7"/>
    <w:rsid w:val="0026526B"/>
    <w:rsid w:val="00265413"/>
    <w:rsid w:val="00265D4E"/>
    <w:rsid w:val="0026624D"/>
    <w:rsid w:val="00266D0C"/>
    <w:rsid w:val="00267132"/>
    <w:rsid w:val="00267586"/>
    <w:rsid w:val="00267A91"/>
    <w:rsid w:val="00267A9B"/>
    <w:rsid w:val="00267BA3"/>
    <w:rsid w:val="0027046C"/>
    <w:rsid w:val="002704C8"/>
    <w:rsid w:val="002704F7"/>
    <w:rsid w:val="00270CFA"/>
    <w:rsid w:val="00270EBE"/>
    <w:rsid w:val="002712A4"/>
    <w:rsid w:val="002723D0"/>
    <w:rsid w:val="00272574"/>
    <w:rsid w:val="0027257C"/>
    <w:rsid w:val="002725A2"/>
    <w:rsid w:val="002730A6"/>
    <w:rsid w:val="002732F0"/>
    <w:rsid w:val="002734B1"/>
    <w:rsid w:val="00273738"/>
    <w:rsid w:val="00273860"/>
    <w:rsid w:val="00273CA4"/>
    <w:rsid w:val="002740C5"/>
    <w:rsid w:val="00274110"/>
    <w:rsid w:val="00274144"/>
    <w:rsid w:val="002741BE"/>
    <w:rsid w:val="002742AF"/>
    <w:rsid w:val="00274BFE"/>
    <w:rsid w:val="00274D6A"/>
    <w:rsid w:val="00274FC5"/>
    <w:rsid w:val="00275160"/>
    <w:rsid w:val="002752D6"/>
    <w:rsid w:val="0027546F"/>
    <w:rsid w:val="00275857"/>
    <w:rsid w:val="00275A96"/>
    <w:rsid w:val="00275B9A"/>
    <w:rsid w:val="00275F61"/>
    <w:rsid w:val="00275FBB"/>
    <w:rsid w:val="0027616E"/>
    <w:rsid w:val="00276BAB"/>
    <w:rsid w:val="00276F4D"/>
    <w:rsid w:val="00277387"/>
    <w:rsid w:val="002775CE"/>
    <w:rsid w:val="0027765B"/>
    <w:rsid w:val="00277D9A"/>
    <w:rsid w:val="00280807"/>
    <w:rsid w:val="0028162C"/>
    <w:rsid w:val="00281660"/>
    <w:rsid w:val="0028216C"/>
    <w:rsid w:val="0028271E"/>
    <w:rsid w:val="00282831"/>
    <w:rsid w:val="002833A1"/>
    <w:rsid w:val="002834A7"/>
    <w:rsid w:val="002835BA"/>
    <w:rsid w:val="002837F3"/>
    <w:rsid w:val="002839DB"/>
    <w:rsid w:val="00283C4F"/>
    <w:rsid w:val="00283C91"/>
    <w:rsid w:val="002847AE"/>
    <w:rsid w:val="00284826"/>
    <w:rsid w:val="00284AF5"/>
    <w:rsid w:val="00284F20"/>
    <w:rsid w:val="002858EF"/>
    <w:rsid w:val="00285AF1"/>
    <w:rsid w:val="00285D88"/>
    <w:rsid w:val="00285E5E"/>
    <w:rsid w:val="00286159"/>
    <w:rsid w:val="00286E0F"/>
    <w:rsid w:val="00287010"/>
    <w:rsid w:val="002870E2"/>
    <w:rsid w:val="0028722F"/>
    <w:rsid w:val="002872C5"/>
    <w:rsid w:val="00287A89"/>
    <w:rsid w:val="00287CAB"/>
    <w:rsid w:val="00290C21"/>
    <w:rsid w:val="00290C70"/>
    <w:rsid w:val="00290F1F"/>
    <w:rsid w:val="00291ABA"/>
    <w:rsid w:val="00291CA1"/>
    <w:rsid w:val="00292071"/>
    <w:rsid w:val="00292183"/>
    <w:rsid w:val="002925CB"/>
    <w:rsid w:val="002928E2"/>
    <w:rsid w:val="00292FAA"/>
    <w:rsid w:val="00293227"/>
    <w:rsid w:val="00293D54"/>
    <w:rsid w:val="00293E62"/>
    <w:rsid w:val="002941ED"/>
    <w:rsid w:val="00294458"/>
    <w:rsid w:val="00294518"/>
    <w:rsid w:val="00294629"/>
    <w:rsid w:val="002948B1"/>
    <w:rsid w:val="00294A7D"/>
    <w:rsid w:val="00294B1B"/>
    <w:rsid w:val="00294FF7"/>
    <w:rsid w:val="00294FFA"/>
    <w:rsid w:val="002955BB"/>
    <w:rsid w:val="00295993"/>
    <w:rsid w:val="0029602D"/>
    <w:rsid w:val="00296496"/>
    <w:rsid w:val="00296771"/>
    <w:rsid w:val="00296BA7"/>
    <w:rsid w:val="0029732F"/>
    <w:rsid w:val="00297624"/>
    <w:rsid w:val="002977FD"/>
    <w:rsid w:val="002978C6"/>
    <w:rsid w:val="00297BC2"/>
    <w:rsid w:val="002A0170"/>
    <w:rsid w:val="002A0213"/>
    <w:rsid w:val="002A0312"/>
    <w:rsid w:val="002A03BF"/>
    <w:rsid w:val="002A10FE"/>
    <w:rsid w:val="002A15F4"/>
    <w:rsid w:val="002A161C"/>
    <w:rsid w:val="002A1959"/>
    <w:rsid w:val="002A2055"/>
    <w:rsid w:val="002A266D"/>
    <w:rsid w:val="002A28CB"/>
    <w:rsid w:val="002A29DA"/>
    <w:rsid w:val="002A2BAC"/>
    <w:rsid w:val="002A2D1B"/>
    <w:rsid w:val="002A318B"/>
    <w:rsid w:val="002A322E"/>
    <w:rsid w:val="002A3556"/>
    <w:rsid w:val="002A3799"/>
    <w:rsid w:val="002A39BD"/>
    <w:rsid w:val="002A3C6F"/>
    <w:rsid w:val="002A44B5"/>
    <w:rsid w:val="002A48FF"/>
    <w:rsid w:val="002A4C69"/>
    <w:rsid w:val="002A4D2F"/>
    <w:rsid w:val="002A4F2E"/>
    <w:rsid w:val="002A5500"/>
    <w:rsid w:val="002A5899"/>
    <w:rsid w:val="002A5E04"/>
    <w:rsid w:val="002A6180"/>
    <w:rsid w:val="002A62DD"/>
    <w:rsid w:val="002A6429"/>
    <w:rsid w:val="002A658D"/>
    <w:rsid w:val="002A6818"/>
    <w:rsid w:val="002A6CCC"/>
    <w:rsid w:val="002A7556"/>
    <w:rsid w:val="002A7969"/>
    <w:rsid w:val="002B0434"/>
    <w:rsid w:val="002B07CE"/>
    <w:rsid w:val="002B0A5D"/>
    <w:rsid w:val="002B0E3D"/>
    <w:rsid w:val="002B152F"/>
    <w:rsid w:val="002B15A7"/>
    <w:rsid w:val="002B16CA"/>
    <w:rsid w:val="002B1777"/>
    <w:rsid w:val="002B1EFD"/>
    <w:rsid w:val="002B20CD"/>
    <w:rsid w:val="002B2723"/>
    <w:rsid w:val="002B27A1"/>
    <w:rsid w:val="002B292A"/>
    <w:rsid w:val="002B292F"/>
    <w:rsid w:val="002B3B3B"/>
    <w:rsid w:val="002B3F9C"/>
    <w:rsid w:val="002B4472"/>
    <w:rsid w:val="002B4893"/>
    <w:rsid w:val="002B4E9E"/>
    <w:rsid w:val="002B52E2"/>
    <w:rsid w:val="002B5510"/>
    <w:rsid w:val="002B55CF"/>
    <w:rsid w:val="002B585E"/>
    <w:rsid w:val="002B592E"/>
    <w:rsid w:val="002B5AF1"/>
    <w:rsid w:val="002B5E4A"/>
    <w:rsid w:val="002B5FFE"/>
    <w:rsid w:val="002B615B"/>
    <w:rsid w:val="002B62AB"/>
    <w:rsid w:val="002B635A"/>
    <w:rsid w:val="002B6409"/>
    <w:rsid w:val="002B69A1"/>
    <w:rsid w:val="002B6D08"/>
    <w:rsid w:val="002B72A3"/>
    <w:rsid w:val="002B76F2"/>
    <w:rsid w:val="002B77D6"/>
    <w:rsid w:val="002B7A60"/>
    <w:rsid w:val="002B7DB5"/>
    <w:rsid w:val="002C00C8"/>
    <w:rsid w:val="002C0265"/>
    <w:rsid w:val="002C06DD"/>
    <w:rsid w:val="002C0FEE"/>
    <w:rsid w:val="002C158D"/>
    <w:rsid w:val="002C16B6"/>
    <w:rsid w:val="002C1846"/>
    <w:rsid w:val="002C1939"/>
    <w:rsid w:val="002C2031"/>
    <w:rsid w:val="002C25CB"/>
    <w:rsid w:val="002C273C"/>
    <w:rsid w:val="002C2896"/>
    <w:rsid w:val="002C29C6"/>
    <w:rsid w:val="002C29EE"/>
    <w:rsid w:val="002C2ED6"/>
    <w:rsid w:val="002C2F80"/>
    <w:rsid w:val="002C351B"/>
    <w:rsid w:val="002C3BE3"/>
    <w:rsid w:val="002C3EB3"/>
    <w:rsid w:val="002C3ED4"/>
    <w:rsid w:val="002C423E"/>
    <w:rsid w:val="002C47FB"/>
    <w:rsid w:val="002C4818"/>
    <w:rsid w:val="002C4C10"/>
    <w:rsid w:val="002C4C1B"/>
    <w:rsid w:val="002C4D7A"/>
    <w:rsid w:val="002C4E26"/>
    <w:rsid w:val="002C5163"/>
    <w:rsid w:val="002C56D6"/>
    <w:rsid w:val="002C5CE7"/>
    <w:rsid w:val="002C61DB"/>
    <w:rsid w:val="002C644E"/>
    <w:rsid w:val="002C64A8"/>
    <w:rsid w:val="002C65AB"/>
    <w:rsid w:val="002C65B6"/>
    <w:rsid w:val="002C6F0A"/>
    <w:rsid w:val="002C705B"/>
    <w:rsid w:val="002C70F4"/>
    <w:rsid w:val="002C7145"/>
    <w:rsid w:val="002C72A6"/>
    <w:rsid w:val="002C7BE1"/>
    <w:rsid w:val="002C7DDF"/>
    <w:rsid w:val="002C7FD1"/>
    <w:rsid w:val="002D05CA"/>
    <w:rsid w:val="002D0685"/>
    <w:rsid w:val="002D0AA8"/>
    <w:rsid w:val="002D0AA9"/>
    <w:rsid w:val="002D0BA3"/>
    <w:rsid w:val="002D0C5C"/>
    <w:rsid w:val="002D0EC3"/>
    <w:rsid w:val="002D13AA"/>
    <w:rsid w:val="002D1610"/>
    <w:rsid w:val="002D1804"/>
    <w:rsid w:val="002D194C"/>
    <w:rsid w:val="002D2003"/>
    <w:rsid w:val="002D2274"/>
    <w:rsid w:val="002D2982"/>
    <w:rsid w:val="002D2BC7"/>
    <w:rsid w:val="002D2C0F"/>
    <w:rsid w:val="002D2CE4"/>
    <w:rsid w:val="002D2F2F"/>
    <w:rsid w:val="002D2F99"/>
    <w:rsid w:val="002D3104"/>
    <w:rsid w:val="002D337B"/>
    <w:rsid w:val="002D3956"/>
    <w:rsid w:val="002D40CB"/>
    <w:rsid w:val="002D4A06"/>
    <w:rsid w:val="002D4A63"/>
    <w:rsid w:val="002D4BE4"/>
    <w:rsid w:val="002D5671"/>
    <w:rsid w:val="002D5717"/>
    <w:rsid w:val="002D5D9D"/>
    <w:rsid w:val="002D61CF"/>
    <w:rsid w:val="002D6495"/>
    <w:rsid w:val="002D6641"/>
    <w:rsid w:val="002D6909"/>
    <w:rsid w:val="002D69C9"/>
    <w:rsid w:val="002D6FDC"/>
    <w:rsid w:val="002D70EA"/>
    <w:rsid w:val="002D71C0"/>
    <w:rsid w:val="002D7257"/>
    <w:rsid w:val="002D7611"/>
    <w:rsid w:val="002D76BB"/>
    <w:rsid w:val="002D7A55"/>
    <w:rsid w:val="002E050A"/>
    <w:rsid w:val="002E0630"/>
    <w:rsid w:val="002E07B0"/>
    <w:rsid w:val="002E1433"/>
    <w:rsid w:val="002E1489"/>
    <w:rsid w:val="002E1639"/>
    <w:rsid w:val="002E1692"/>
    <w:rsid w:val="002E2174"/>
    <w:rsid w:val="002E21B3"/>
    <w:rsid w:val="002E2217"/>
    <w:rsid w:val="002E252E"/>
    <w:rsid w:val="002E29E0"/>
    <w:rsid w:val="002E2AC8"/>
    <w:rsid w:val="002E301E"/>
    <w:rsid w:val="002E34EF"/>
    <w:rsid w:val="002E3714"/>
    <w:rsid w:val="002E37C0"/>
    <w:rsid w:val="002E3876"/>
    <w:rsid w:val="002E39E1"/>
    <w:rsid w:val="002E3A50"/>
    <w:rsid w:val="002E3C02"/>
    <w:rsid w:val="002E44A9"/>
    <w:rsid w:val="002E4EA0"/>
    <w:rsid w:val="002E4F41"/>
    <w:rsid w:val="002E5025"/>
    <w:rsid w:val="002E5029"/>
    <w:rsid w:val="002E57BE"/>
    <w:rsid w:val="002E5B07"/>
    <w:rsid w:val="002E633D"/>
    <w:rsid w:val="002E659E"/>
    <w:rsid w:val="002E692B"/>
    <w:rsid w:val="002E6AF1"/>
    <w:rsid w:val="002E6D40"/>
    <w:rsid w:val="002E6E0F"/>
    <w:rsid w:val="002E6EF8"/>
    <w:rsid w:val="002E7284"/>
    <w:rsid w:val="002E78F1"/>
    <w:rsid w:val="002E7A83"/>
    <w:rsid w:val="002F0073"/>
    <w:rsid w:val="002F053E"/>
    <w:rsid w:val="002F0836"/>
    <w:rsid w:val="002F0981"/>
    <w:rsid w:val="002F0999"/>
    <w:rsid w:val="002F0EA7"/>
    <w:rsid w:val="002F13DE"/>
    <w:rsid w:val="002F18B2"/>
    <w:rsid w:val="002F1C94"/>
    <w:rsid w:val="002F2027"/>
    <w:rsid w:val="002F2380"/>
    <w:rsid w:val="002F24EF"/>
    <w:rsid w:val="002F2797"/>
    <w:rsid w:val="002F2815"/>
    <w:rsid w:val="002F29EC"/>
    <w:rsid w:val="002F2B36"/>
    <w:rsid w:val="002F2BE6"/>
    <w:rsid w:val="002F2F94"/>
    <w:rsid w:val="002F3443"/>
    <w:rsid w:val="002F3D10"/>
    <w:rsid w:val="002F3F8F"/>
    <w:rsid w:val="002F48DD"/>
    <w:rsid w:val="002F4BE5"/>
    <w:rsid w:val="002F4FD0"/>
    <w:rsid w:val="002F52C8"/>
    <w:rsid w:val="002F57A8"/>
    <w:rsid w:val="002F5980"/>
    <w:rsid w:val="002F5ADB"/>
    <w:rsid w:val="002F5C44"/>
    <w:rsid w:val="002F5C78"/>
    <w:rsid w:val="002F5D29"/>
    <w:rsid w:val="002F63B1"/>
    <w:rsid w:val="002F63FF"/>
    <w:rsid w:val="002F6B98"/>
    <w:rsid w:val="002F6C85"/>
    <w:rsid w:val="002F6ECF"/>
    <w:rsid w:val="002F7045"/>
    <w:rsid w:val="002F7C7D"/>
    <w:rsid w:val="0030059F"/>
    <w:rsid w:val="00300CCB"/>
    <w:rsid w:val="00301215"/>
    <w:rsid w:val="00302218"/>
    <w:rsid w:val="00302411"/>
    <w:rsid w:val="0030346F"/>
    <w:rsid w:val="003034F5"/>
    <w:rsid w:val="00304462"/>
    <w:rsid w:val="0030467B"/>
    <w:rsid w:val="0030478A"/>
    <w:rsid w:val="00304D33"/>
    <w:rsid w:val="00304E36"/>
    <w:rsid w:val="00304EAD"/>
    <w:rsid w:val="00305127"/>
    <w:rsid w:val="00305253"/>
    <w:rsid w:val="00305AE6"/>
    <w:rsid w:val="00305F98"/>
    <w:rsid w:val="00306246"/>
    <w:rsid w:val="00306278"/>
    <w:rsid w:val="0030630A"/>
    <w:rsid w:val="00306424"/>
    <w:rsid w:val="003066E0"/>
    <w:rsid w:val="00306DDB"/>
    <w:rsid w:val="00307040"/>
    <w:rsid w:val="003070A0"/>
    <w:rsid w:val="00307261"/>
    <w:rsid w:val="00307488"/>
    <w:rsid w:val="0030752C"/>
    <w:rsid w:val="00307BD7"/>
    <w:rsid w:val="00307EF1"/>
    <w:rsid w:val="00310357"/>
    <w:rsid w:val="00310643"/>
    <w:rsid w:val="00310A0E"/>
    <w:rsid w:val="00310B36"/>
    <w:rsid w:val="00310B96"/>
    <w:rsid w:val="00310C67"/>
    <w:rsid w:val="00310FAF"/>
    <w:rsid w:val="00311A1C"/>
    <w:rsid w:val="00311B3A"/>
    <w:rsid w:val="00311F61"/>
    <w:rsid w:val="00312045"/>
    <w:rsid w:val="0031205A"/>
    <w:rsid w:val="0031264A"/>
    <w:rsid w:val="00312977"/>
    <w:rsid w:val="0031303C"/>
    <w:rsid w:val="00313523"/>
    <w:rsid w:val="00313690"/>
    <w:rsid w:val="00313837"/>
    <w:rsid w:val="00313943"/>
    <w:rsid w:val="00313E5A"/>
    <w:rsid w:val="00314116"/>
    <w:rsid w:val="0031418A"/>
    <w:rsid w:val="00314791"/>
    <w:rsid w:val="00314C5A"/>
    <w:rsid w:val="00314D56"/>
    <w:rsid w:val="00314E8E"/>
    <w:rsid w:val="003155DB"/>
    <w:rsid w:val="00315843"/>
    <w:rsid w:val="003159F4"/>
    <w:rsid w:val="0031610C"/>
    <w:rsid w:val="0031644A"/>
    <w:rsid w:val="003168F1"/>
    <w:rsid w:val="00316BA3"/>
    <w:rsid w:val="00316D35"/>
    <w:rsid w:val="00316F19"/>
    <w:rsid w:val="003178E9"/>
    <w:rsid w:val="00320213"/>
    <w:rsid w:val="003203BF"/>
    <w:rsid w:val="0032063A"/>
    <w:rsid w:val="0032065D"/>
    <w:rsid w:val="00320918"/>
    <w:rsid w:val="00320B7D"/>
    <w:rsid w:val="00320D7E"/>
    <w:rsid w:val="00320F65"/>
    <w:rsid w:val="003212A7"/>
    <w:rsid w:val="003214E0"/>
    <w:rsid w:val="003214FF"/>
    <w:rsid w:val="00321518"/>
    <w:rsid w:val="00321934"/>
    <w:rsid w:val="00321DBC"/>
    <w:rsid w:val="00321FC8"/>
    <w:rsid w:val="00322162"/>
    <w:rsid w:val="0032220C"/>
    <w:rsid w:val="00322352"/>
    <w:rsid w:val="00322553"/>
    <w:rsid w:val="0032307D"/>
    <w:rsid w:val="003230C9"/>
    <w:rsid w:val="003234C3"/>
    <w:rsid w:val="00323DF1"/>
    <w:rsid w:val="00323E46"/>
    <w:rsid w:val="00324377"/>
    <w:rsid w:val="003244B5"/>
    <w:rsid w:val="0032452F"/>
    <w:rsid w:val="003247D9"/>
    <w:rsid w:val="003248A2"/>
    <w:rsid w:val="00325802"/>
    <w:rsid w:val="00325C97"/>
    <w:rsid w:val="003261E2"/>
    <w:rsid w:val="00326364"/>
    <w:rsid w:val="0032687B"/>
    <w:rsid w:val="00326A21"/>
    <w:rsid w:val="00326A90"/>
    <w:rsid w:val="00326F36"/>
    <w:rsid w:val="00327247"/>
    <w:rsid w:val="00327531"/>
    <w:rsid w:val="00327A2C"/>
    <w:rsid w:val="00327C31"/>
    <w:rsid w:val="00327F50"/>
    <w:rsid w:val="003308AC"/>
    <w:rsid w:val="00330B79"/>
    <w:rsid w:val="00330C04"/>
    <w:rsid w:val="00330F35"/>
    <w:rsid w:val="003311F9"/>
    <w:rsid w:val="00331213"/>
    <w:rsid w:val="003312FA"/>
    <w:rsid w:val="003314DC"/>
    <w:rsid w:val="0033167B"/>
    <w:rsid w:val="00332D23"/>
    <w:rsid w:val="00332E9A"/>
    <w:rsid w:val="00333909"/>
    <w:rsid w:val="0033390C"/>
    <w:rsid w:val="00333B14"/>
    <w:rsid w:val="00333CE0"/>
    <w:rsid w:val="00333CF5"/>
    <w:rsid w:val="00333DF1"/>
    <w:rsid w:val="00334696"/>
    <w:rsid w:val="00334A54"/>
    <w:rsid w:val="00334C56"/>
    <w:rsid w:val="00334C95"/>
    <w:rsid w:val="00334D99"/>
    <w:rsid w:val="003352DC"/>
    <w:rsid w:val="003354B9"/>
    <w:rsid w:val="003356DC"/>
    <w:rsid w:val="00335846"/>
    <w:rsid w:val="00335B84"/>
    <w:rsid w:val="003360DB"/>
    <w:rsid w:val="0033611B"/>
    <w:rsid w:val="003363FA"/>
    <w:rsid w:val="00336474"/>
    <w:rsid w:val="003367B5"/>
    <w:rsid w:val="00336A9C"/>
    <w:rsid w:val="00337031"/>
    <w:rsid w:val="0033733C"/>
    <w:rsid w:val="0033739D"/>
    <w:rsid w:val="00337519"/>
    <w:rsid w:val="00337522"/>
    <w:rsid w:val="00337E5B"/>
    <w:rsid w:val="00340248"/>
    <w:rsid w:val="003405AF"/>
    <w:rsid w:val="00340AC5"/>
    <w:rsid w:val="00340D71"/>
    <w:rsid w:val="00340F7F"/>
    <w:rsid w:val="003414B8"/>
    <w:rsid w:val="003415AE"/>
    <w:rsid w:val="003415E8"/>
    <w:rsid w:val="0034191B"/>
    <w:rsid w:val="0034218E"/>
    <w:rsid w:val="003421AB"/>
    <w:rsid w:val="00342443"/>
    <w:rsid w:val="0034272A"/>
    <w:rsid w:val="00343063"/>
    <w:rsid w:val="003433F1"/>
    <w:rsid w:val="00343876"/>
    <w:rsid w:val="00343E75"/>
    <w:rsid w:val="00343F03"/>
    <w:rsid w:val="00344491"/>
    <w:rsid w:val="0034460D"/>
    <w:rsid w:val="00344623"/>
    <w:rsid w:val="003448E3"/>
    <w:rsid w:val="00344CAC"/>
    <w:rsid w:val="00344EB9"/>
    <w:rsid w:val="00345718"/>
    <w:rsid w:val="0034574C"/>
    <w:rsid w:val="00345774"/>
    <w:rsid w:val="003458AB"/>
    <w:rsid w:val="0034595D"/>
    <w:rsid w:val="00345CBE"/>
    <w:rsid w:val="00345E30"/>
    <w:rsid w:val="00345E67"/>
    <w:rsid w:val="00345F68"/>
    <w:rsid w:val="0034608E"/>
    <w:rsid w:val="003460CB"/>
    <w:rsid w:val="00346257"/>
    <w:rsid w:val="00346308"/>
    <w:rsid w:val="00346864"/>
    <w:rsid w:val="003468D6"/>
    <w:rsid w:val="00346E38"/>
    <w:rsid w:val="00346EF9"/>
    <w:rsid w:val="003475CF"/>
    <w:rsid w:val="0034767A"/>
    <w:rsid w:val="00347B3F"/>
    <w:rsid w:val="00347F0F"/>
    <w:rsid w:val="00350055"/>
    <w:rsid w:val="00350314"/>
    <w:rsid w:val="003503A1"/>
    <w:rsid w:val="003508F9"/>
    <w:rsid w:val="00350958"/>
    <w:rsid w:val="00350B09"/>
    <w:rsid w:val="00350DDD"/>
    <w:rsid w:val="003515A4"/>
    <w:rsid w:val="00351812"/>
    <w:rsid w:val="003518EB"/>
    <w:rsid w:val="00351A1B"/>
    <w:rsid w:val="00351A87"/>
    <w:rsid w:val="00351BD1"/>
    <w:rsid w:val="003524BB"/>
    <w:rsid w:val="00352778"/>
    <w:rsid w:val="003529D6"/>
    <w:rsid w:val="00352A2D"/>
    <w:rsid w:val="00353004"/>
    <w:rsid w:val="0035331B"/>
    <w:rsid w:val="003533B1"/>
    <w:rsid w:val="003535F7"/>
    <w:rsid w:val="003538EE"/>
    <w:rsid w:val="00353B40"/>
    <w:rsid w:val="00354207"/>
    <w:rsid w:val="00354381"/>
    <w:rsid w:val="0035475C"/>
    <w:rsid w:val="00354D7F"/>
    <w:rsid w:val="003551D7"/>
    <w:rsid w:val="00355524"/>
    <w:rsid w:val="00355C1D"/>
    <w:rsid w:val="0035619C"/>
    <w:rsid w:val="00356446"/>
    <w:rsid w:val="00356520"/>
    <w:rsid w:val="003567B5"/>
    <w:rsid w:val="00356807"/>
    <w:rsid w:val="0035765A"/>
    <w:rsid w:val="00357F84"/>
    <w:rsid w:val="00357FCD"/>
    <w:rsid w:val="00357FE5"/>
    <w:rsid w:val="003608B5"/>
    <w:rsid w:val="00360AD4"/>
    <w:rsid w:val="00360AFC"/>
    <w:rsid w:val="00361F12"/>
    <w:rsid w:val="003620B1"/>
    <w:rsid w:val="00362258"/>
    <w:rsid w:val="003623CC"/>
    <w:rsid w:val="00362C87"/>
    <w:rsid w:val="00363CC8"/>
    <w:rsid w:val="003640CF"/>
    <w:rsid w:val="00364183"/>
    <w:rsid w:val="0036451C"/>
    <w:rsid w:val="00364561"/>
    <w:rsid w:val="003645EF"/>
    <w:rsid w:val="00364870"/>
    <w:rsid w:val="00364B6A"/>
    <w:rsid w:val="00365045"/>
    <w:rsid w:val="00365665"/>
    <w:rsid w:val="00365828"/>
    <w:rsid w:val="00365A15"/>
    <w:rsid w:val="00365C3D"/>
    <w:rsid w:val="00366334"/>
    <w:rsid w:val="003663FA"/>
    <w:rsid w:val="00366E1A"/>
    <w:rsid w:val="0036705C"/>
    <w:rsid w:val="003671D4"/>
    <w:rsid w:val="003671D7"/>
    <w:rsid w:val="00367A46"/>
    <w:rsid w:val="00370496"/>
    <w:rsid w:val="0037097C"/>
    <w:rsid w:val="00370A27"/>
    <w:rsid w:val="00370D3D"/>
    <w:rsid w:val="003716F9"/>
    <w:rsid w:val="003717C3"/>
    <w:rsid w:val="00371BFC"/>
    <w:rsid w:val="00371E70"/>
    <w:rsid w:val="00372067"/>
    <w:rsid w:val="00372294"/>
    <w:rsid w:val="00372592"/>
    <w:rsid w:val="00372AFB"/>
    <w:rsid w:val="00372C59"/>
    <w:rsid w:val="00372CC1"/>
    <w:rsid w:val="00373076"/>
    <w:rsid w:val="003730C9"/>
    <w:rsid w:val="00373460"/>
    <w:rsid w:val="003747B4"/>
    <w:rsid w:val="00374A47"/>
    <w:rsid w:val="00374BBA"/>
    <w:rsid w:val="00374BFA"/>
    <w:rsid w:val="00374C21"/>
    <w:rsid w:val="00374DB7"/>
    <w:rsid w:val="00374EC7"/>
    <w:rsid w:val="00374F15"/>
    <w:rsid w:val="003752EA"/>
    <w:rsid w:val="0037539F"/>
    <w:rsid w:val="003755FA"/>
    <w:rsid w:val="00375DA8"/>
    <w:rsid w:val="003761C4"/>
    <w:rsid w:val="00376633"/>
    <w:rsid w:val="00376DCA"/>
    <w:rsid w:val="00376DDE"/>
    <w:rsid w:val="003770A4"/>
    <w:rsid w:val="0037748A"/>
    <w:rsid w:val="00377882"/>
    <w:rsid w:val="00377AAD"/>
    <w:rsid w:val="00377D52"/>
    <w:rsid w:val="00377F04"/>
    <w:rsid w:val="00380110"/>
    <w:rsid w:val="00380146"/>
    <w:rsid w:val="003801A0"/>
    <w:rsid w:val="00380385"/>
    <w:rsid w:val="003803DD"/>
    <w:rsid w:val="00380718"/>
    <w:rsid w:val="00380C1C"/>
    <w:rsid w:val="0038124D"/>
    <w:rsid w:val="003816BE"/>
    <w:rsid w:val="003828E3"/>
    <w:rsid w:val="00383013"/>
    <w:rsid w:val="0038366D"/>
    <w:rsid w:val="00383743"/>
    <w:rsid w:val="00383777"/>
    <w:rsid w:val="003839D6"/>
    <w:rsid w:val="00383FB7"/>
    <w:rsid w:val="003844BE"/>
    <w:rsid w:val="00384775"/>
    <w:rsid w:val="0038496A"/>
    <w:rsid w:val="00385E1C"/>
    <w:rsid w:val="00385FC4"/>
    <w:rsid w:val="00386364"/>
    <w:rsid w:val="00386986"/>
    <w:rsid w:val="00386CE5"/>
    <w:rsid w:val="00387084"/>
    <w:rsid w:val="003875D8"/>
    <w:rsid w:val="003876B9"/>
    <w:rsid w:val="0038771C"/>
    <w:rsid w:val="00387856"/>
    <w:rsid w:val="00387D23"/>
    <w:rsid w:val="0039094F"/>
    <w:rsid w:val="00390CE1"/>
    <w:rsid w:val="00392009"/>
    <w:rsid w:val="0039211A"/>
    <w:rsid w:val="00392376"/>
    <w:rsid w:val="00392511"/>
    <w:rsid w:val="0039332D"/>
    <w:rsid w:val="00393A65"/>
    <w:rsid w:val="00393E22"/>
    <w:rsid w:val="003940BF"/>
    <w:rsid w:val="003945A5"/>
    <w:rsid w:val="003946DC"/>
    <w:rsid w:val="00394CF3"/>
    <w:rsid w:val="00394D10"/>
    <w:rsid w:val="00394D45"/>
    <w:rsid w:val="00394E05"/>
    <w:rsid w:val="003952E9"/>
    <w:rsid w:val="00395387"/>
    <w:rsid w:val="00395599"/>
    <w:rsid w:val="003957D3"/>
    <w:rsid w:val="003958EE"/>
    <w:rsid w:val="00395C8C"/>
    <w:rsid w:val="00395D1D"/>
    <w:rsid w:val="00395F79"/>
    <w:rsid w:val="00396112"/>
    <w:rsid w:val="00396B5D"/>
    <w:rsid w:val="00396E2F"/>
    <w:rsid w:val="003972D1"/>
    <w:rsid w:val="0039741E"/>
    <w:rsid w:val="00397473"/>
    <w:rsid w:val="003977A9"/>
    <w:rsid w:val="00397AF7"/>
    <w:rsid w:val="00397D5B"/>
    <w:rsid w:val="00397E9C"/>
    <w:rsid w:val="003A0723"/>
    <w:rsid w:val="003A0903"/>
    <w:rsid w:val="003A1264"/>
    <w:rsid w:val="003A1385"/>
    <w:rsid w:val="003A208F"/>
    <w:rsid w:val="003A22AB"/>
    <w:rsid w:val="003A2C2A"/>
    <w:rsid w:val="003A3058"/>
    <w:rsid w:val="003A30E6"/>
    <w:rsid w:val="003A32C8"/>
    <w:rsid w:val="003A3373"/>
    <w:rsid w:val="003A376B"/>
    <w:rsid w:val="003A39CF"/>
    <w:rsid w:val="003A3FD3"/>
    <w:rsid w:val="003A43C6"/>
    <w:rsid w:val="003A4886"/>
    <w:rsid w:val="003A4A49"/>
    <w:rsid w:val="003A4F5B"/>
    <w:rsid w:val="003A58F2"/>
    <w:rsid w:val="003A5D7A"/>
    <w:rsid w:val="003A6CD2"/>
    <w:rsid w:val="003A70AC"/>
    <w:rsid w:val="003A71F1"/>
    <w:rsid w:val="003A72CB"/>
    <w:rsid w:val="003A74AE"/>
    <w:rsid w:val="003B099F"/>
    <w:rsid w:val="003B0A9F"/>
    <w:rsid w:val="003B0D95"/>
    <w:rsid w:val="003B0E8D"/>
    <w:rsid w:val="003B128A"/>
    <w:rsid w:val="003B1347"/>
    <w:rsid w:val="003B1411"/>
    <w:rsid w:val="003B16AD"/>
    <w:rsid w:val="003B174F"/>
    <w:rsid w:val="003B1E10"/>
    <w:rsid w:val="003B206B"/>
    <w:rsid w:val="003B251D"/>
    <w:rsid w:val="003B25DB"/>
    <w:rsid w:val="003B28FD"/>
    <w:rsid w:val="003B2905"/>
    <w:rsid w:val="003B2968"/>
    <w:rsid w:val="003B2B55"/>
    <w:rsid w:val="003B3251"/>
    <w:rsid w:val="003B3672"/>
    <w:rsid w:val="003B3B42"/>
    <w:rsid w:val="003B3B88"/>
    <w:rsid w:val="003B3D0D"/>
    <w:rsid w:val="003B40BF"/>
    <w:rsid w:val="003B44B2"/>
    <w:rsid w:val="003B47A9"/>
    <w:rsid w:val="003B4857"/>
    <w:rsid w:val="003B4BF7"/>
    <w:rsid w:val="003B4C6D"/>
    <w:rsid w:val="003B4FC1"/>
    <w:rsid w:val="003B50C3"/>
    <w:rsid w:val="003B51F1"/>
    <w:rsid w:val="003B529B"/>
    <w:rsid w:val="003B5680"/>
    <w:rsid w:val="003B5837"/>
    <w:rsid w:val="003B58E6"/>
    <w:rsid w:val="003B5C8F"/>
    <w:rsid w:val="003B619A"/>
    <w:rsid w:val="003B6768"/>
    <w:rsid w:val="003B6775"/>
    <w:rsid w:val="003B69F5"/>
    <w:rsid w:val="003B6F6A"/>
    <w:rsid w:val="003B71D4"/>
    <w:rsid w:val="003B7753"/>
    <w:rsid w:val="003B78F5"/>
    <w:rsid w:val="003B7975"/>
    <w:rsid w:val="003C04FB"/>
    <w:rsid w:val="003C073A"/>
    <w:rsid w:val="003C0C5C"/>
    <w:rsid w:val="003C10F0"/>
    <w:rsid w:val="003C129F"/>
    <w:rsid w:val="003C13A2"/>
    <w:rsid w:val="003C14C9"/>
    <w:rsid w:val="003C1531"/>
    <w:rsid w:val="003C286D"/>
    <w:rsid w:val="003C2966"/>
    <w:rsid w:val="003C3A3E"/>
    <w:rsid w:val="003C3C79"/>
    <w:rsid w:val="003C3E16"/>
    <w:rsid w:val="003C416A"/>
    <w:rsid w:val="003C4D5E"/>
    <w:rsid w:val="003C50B1"/>
    <w:rsid w:val="003C50FF"/>
    <w:rsid w:val="003C547B"/>
    <w:rsid w:val="003C5A32"/>
    <w:rsid w:val="003C604C"/>
    <w:rsid w:val="003C6798"/>
    <w:rsid w:val="003C67AE"/>
    <w:rsid w:val="003C67ED"/>
    <w:rsid w:val="003C6A3B"/>
    <w:rsid w:val="003C6AF5"/>
    <w:rsid w:val="003C6C2A"/>
    <w:rsid w:val="003C7563"/>
    <w:rsid w:val="003C7914"/>
    <w:rsid w:val="003C797A"/>
    <w:rsid w:val="003C7BD6"/>
    <w:rsid w:val="003C7D7C"/>
    <w:rsid w:val="003C7D8E"/>
    <w:rsid w:val="003C7FD0"/>
    <w:rsid w:val="003C7FE6"/>
    <w:rsid w:val="003D020B"/>
    <w:rsid w:val="003D02A1"/>
    <w:rsid w:val="003D047A"/>
    <w:rsid w:val="003D04A3"/>
    <w:rsid w:val="003D0540"/>
    <w:rsid w:val="003D060E"/>
    <w:rsid w:val="003D06A7"/>
    <w:rsid w:val="003D084A"/>
    <w:rsid w:val="003D0A33"/>
    <w:rsid w:val="003D13AE"/>
    <w:rsid w:val="003D1BFF"/>
    <w:rsid w:val="003D1D38"/>
    <w:rsid w:val="003D2108"/>
    <w:rsid w:val="003D25F8"/>
    <w:rsid w:val="003D2847"/>
    <w:rsid w:val="003D2B40"/>
    <w:rsid w:val="003D2F7B"/>
    <w:rsid w:val="003D326F"/>
    <w:rsid w:val="003D344A"/>
    <w:rsid w:val="003D3ECC"/>
    <w:rsid w:val="003D3FB3"/>
    <w:rsid w:val="003D42C7"/>
    <w:rsid w:val="003D43A8"/>
    <w:rsid w:val="003D46D7"/>
    <w:rsid w:val="003D4A64"/>
    <w:rsid w:val="003D4BCB"/>
    <w:rsid w:val="003D4EB7"/>
    <w:rsid w:val="003D523E"/>
    <w:rsid w:val="003D52A1"/>
    <w:rsid w:val="003D5327"/>
    <w:rsid w:val="003D562A"/>
    <w:rsid w:val="003D5A85"/>
    <w:rsid w:val="003D5C02"/>
    <w:rsid w:val="003D5F89"/>
    <w:rsid w:val="003D6018"/>
    <w:rsid w:val="003D6027"/>
    <w:rsid w:val="003D6144"/>
    <w:rsid w:val="003D61DB"/>
    <w:rsid w:val="003D650F"/>
    <w:rsid w:val="003D68B9"/>
    <w:rsid w:val="003D6ABE"/>
    <w:rsid w:val="003D6B52"/>
    <w:rsid w:val="003D6BBA"/>
    <w:rsid w:val="003D6FA0"/>
    <w:rsid w:val="003D73E8"/>
    <w:rsid w:val="003D74B4"/>
    <w:rsid w:val="003E0150"/>
    <w:rsid w:val="003E01C9"/>
    <w:rsid w:val="003E0BC3"/>
    <w:rsid w:val="003E1244"/>
    <w:rsid w:val="003E20E4"/>
    <w:rsid w:val="003E21B6"/>
    <w:rsid w:val="003E2253"/>
    <w:rsid w:val="003E2380"/>
    <w:rsid w:val="003E250C"/>
    <w:rsid w:val="003E286A"/>
    <w:rsid w:val="003E287F"/>
    <w:rsid w:val="003E2A10"/>
    <w:rsid w:val="003E2C86"/>
    <w:rsid w:val="003E2E2E"/>
    <w:rsid w:val="003E3020"/>
    <w:rsid w:val="003E32E1"/>
    <w:rsid w:val="003E34FB"/>
    <w:rsid w:val="003E36B8"/>
    <w:rsid w:val="003E3741"/>
    <w:rsid w:val="003E37BE"/>
    <w:rsid w:val="003E37E6"/>
    <w:rsid w:val="003E399B"/>
    <w:rsid w:val="003E3B8B"/>
    <w:rsid w:val="003E3C59"/>
    <w:rsid w:val="003E4155"/>
    <w:rsid w:val="003E4743"/>
    <w:rsid w:val="003E4CCE"/>
    <w:rsid w:val="003E4DF2"/>
    <w:rsid w:val="003E5A42"/>
    <w:rsid w:val="003E660F"/>
    <w:rsid w:val="003E6682"/>
    <w:rsid w:val="003E670E"/>
    <w:rsid w:val="003E6D50"/>
    <w:rsid w:val="003E6DB6"/>
    <w:rsid w:val="003E7AAE"/>
    <w:rsid w:val="003E7D96"/>
    <w:rsid w:val="003F010B"/>
    <w:rsid w:val="003F0307"/>
    <w:rsid w:val="003F0EDA"/>
    <w:rsid w:val="003F0F4A"/>
    <w:rsid w:val="003F1B86"/>
    <w:rsid w:val="003F1C4B"/>
    <w:rsid w:val="003F1C61"/>
    <w:rsid w:val="003F1F59"/>
    <w:rsid w:val="003F2073"/>
    <w:rsid w:val="003F20F9"/>
    <w:rsid w:val="003F22AD"/>
    <w:rsid w:val="003F2867"/>
    <w:rsid w:val="003F2A9C"/>
    <w:rsid w:val="003F2BCB"/>
    <w:rsid w:val="003F3008"/>
    <w:rsid w:val="003F30DD"/>
    <w:rsid w:val="003F3629"/>
    <w:rsid w:val="003F45B8"/>
    <w:rsid w:val="003F4673"/>
    <w:rsid w:val="003F477B"/>
    <w:rsid w:val="003F4C29"/>
    <w:rsid w:val="003F4DB8"/>
    <w:rsid w:val="003F5296"/>
    <w:rsid w:val="003F5304"/>
    <w:rsid w:val="003F5688"/>
    <w:rsid w:val="003F5E5C"/>
    <w:rsid w:val="003F6591"/>
    <w:rsid w:val="003F6649"/>
    <w:rsid w:val="003F6827"/>
    <w:rsid w:val="003F6B71"/>
    <w:rsid w:val="003F6C77"/>
    <w:rsid w:val="003F7534"/>
    <w:rsid w:val="003F78B7"/>
    <w:rsid w:val="003F7B76"/>
    <w:rsid w:val="003F7CB4"/>
    <w:rsid w:val="003F7F66"/>
    <w:rsid w:val="00400435"/>
    <w:rsid w:val="0040074F"/>
    <w:rsid w:val="00400E6B"/>
    <w:rsid w:val="0040129B"/>
    <w:rsid w:val="004015BB"/>
    <w:rsid w:val="0040191B"/>
    <w:rsid w:val="00401D36"/>
    <w:rsid w:val="00402166"/>
    <w:rsid w:val="00402226"/>
    <w:rsid w:val="004023E6"/>
    <w:rsid w:val="004028C8"/>
    <w:rsid w:val="004029FB"/>
    <w:rsid w:val="00402D95"/>
    <w:rsid w:val="00402EE7"/>
    <w:rsid w:val="00403491"/>
    <w:rsid w:val="00403C36"/>
    <w:rsid w:val="00403DD9"/>
    <w:rsid w:val="004048C8"/>
    <w:rsid w:val="00404FCB"/>
    <w:rsid w:val="004050F5"/>
    <w:rsid w:val="0040515F"/>
    <w:rsid w:val="00405221"/>
    <w:rsid w:val="0040566C"/>
    <w:rsid w:val="0040595E"/>
    <w:rsid w:val="00405A86"/>
    <w:rsid w:val="00405E06"/>
    <w:rsid w:val="00405E5A"/>
    <w:rsid w:val="00406070"/>
    <w:rsid w:val="0040614B"/>
    <w:rsid w:val="004064EF"/>
    <w:rsid w:val="004067EC"/>
    <w:rsid w:val="00406A2E"/>
    <w:rsid w:val="00406E3A"/>
    <w:rsid w:val="00406E4C"/>
    <w:rsid w:val="00407C75"/>
    <w:rsid w:val="00407E48"/>
    <w:rsid w:val="00407FA4"/>
    <w:rsid w:val="004104A8"/>
    <w:rsid w:val="00410560"/>
    <w:rsid w:val="00410799"/>
    <w:rsid w:val="0041079F"/>
    <w:rsid w:val="00410B4C"/>
    <w:rsid w:val="00410E7E"/>
    <w:rsid w:val="004111E3"/>
    <w:rsid w:val="00411312"/>
    <w:rsid w:val="0041146C"/>
    <w:rsid w:val="004115C0"/>
    <w:rsid w:val="00411AEB"/>
    <w:rsid w:val="00411F0F"/>
    <w:rsid w:val="00411FE5"/>
    <w:rsid w:val="00412125"/>
    <w:rsid w:val="004125AA"/>
    <w:rsid w:val="0041295B"/>
    <w:rsid w:val="004129EB"/>
    <w:rsid w:val="00412AEA"/>
    <w:rsid w:val="00412B7F"/>
    <w:rsid w:val="00412D87"/>
    <w:rsid w:val="00412DBA"/>
    <w:rsid w:val="00413468"/>
    <w:rsid w:val="00413A8B"/>
    <w:rsid w:val="00413FBA"/>
    <w:rsid w:val="004141D1"/>
    <w:rsid w:val="0041425F"/>
    <w:rsid w:val="004142E9"/>
    <w:rsid w:val="0041434F"/>
    <w:rsid w:val="00414690"/>
    <w:rsid w:val="00414FF3"/>
    <w:rsid w:val="004151FB"/>
    <w:rsid w:val="00415477"/>
    <w:rsid w:val="00415498"/>
    <w:rsid w:val="00415AA9"/>
    <w:rsid w:val="00415C3B"/>
    <w:rsid w:val="004164FB"/>
    <w:rsid w:val="004166F8"/>
    <w:rsid w:val="00416AB1"/>
    <w:rsid w:val="00416BFA"/>
    <w:rsid w:val="00417456"/>
    <w:rsid w:val="00417730"/>
    <w:rsid w:val="004177C0"/>
    <w:rsid w:val="00417A05"/>
    <w:rsid w:val="00417A74"/>
    <w:rsid w:val="00417FB9"/>
    <w:rsid w:val="0042036F"/>
    <w:rsid w:val="004210E0"/>
    <w:rsid w:val="00421170"/>
    <w:rsid w:val="00421810"/>
    <w:rsid w:val="004218A6"/>
    <w:rsid w:val="00421AB1"/>
    <w:rsid w:val="004221A5"/>
    <w:rsid w:val="00422CD0"/>
    <w:rsid w:val="0042330F"/>
    <w:rsid w:val="004235C8"/>
    <w:rsid w:val="0042361D"/>
    <w:rsid w:val="0042366D"/>
    <w:rsid w:val="0042373B"/>
    <w:rsid w:val="00423998"/>
    <w:rsid w:val="00423AD1"/>
    <w:rsid w:val="00423E86"/>
    <w:rsid w:val="00424792"/>
    <w:rsid w:val="00424795"/>
    <w:rsid w:val="00424CF8"/>
    <w:rsid w:val="00424EB8"/>
    <w:rsid w:val="00424F5D"/>
    <w:rsid w:val="00425163"/>
    <w:rsid w:val="0042518B"/>
    <w:rsid w:val="00425267"/>
    <w:rsid w:val="00425334"/>
    <w:rsid w:val="00425A5E"/>
    <w:rsid w:val="00425EC3"/>
    <w:rsid w:val="00425F76"/>
    <w:rsid w:val="004263B7"/>
    <w:rsid w:val="00426557"/>
    <w:rsid w:val="00426F0D"/>
    <w:rsid w:val="00427392"/>
    <w:rsid w:val="004274D7"/>
    <w:rsid w:val="004277C3"/>
    <w:rsid w:val="00427F92"/>
    <w:rsid w:val="00427FBE"/>
    <w:rsid w:val="004301F5"/>
    <w:rsid w:val="004303C1"/>
    <w:rsid w:val="004304F1"/>
    <w:rsid w:val="0043069B"/>
    <w:rsid w:val="0043072E"/>
    <w:rsid w:val="004307E2"/>
    <w:rsid w:val="00430C20"/>
    <w:rsid w:val="00430FD2"/>
    <w:rsid w:val="00431054"/>
    <w:rsid w:val="004313F6"/>
    <w:rsid w:val="00431501"/>
    <w:rsid w:val="004319B5"/>
    <w:rsid w:val="00431E84"/>
    <w:rsid w:val="00431EDE"/>
    <w:rsid w:val="0043229B"/>
    <w:rsid w:val="00432645"/>
    <w:rsid w:val="004326C6"/>
    <w:rsid w:val="00432D09"/>
    <w:rsid w:val="00432D34"/>
    <w:rsid w:val="0043302E"/>
    <w:rsid w:val="0043315A"/>
    <w:rsid w:val="0043341C"/>
    <w:rsid w:val="004336D0"/>
    <w:rsid w:val="00433C86"/>
    <w:rsid w:val="00433F93"/>
    <w:rsid w:val="00434236"/>
    <w:rsid w:val="004346C0"/>
    <w:rsid w:val="00434A03"/>
    <w:rsid w:val="00434B80"/>
    <w:rsid w:val="00435316"/>
    <w:rsid w:val="00435436"/>
    <w:rsid w:val="00435560"/>
    <w:rsid w:val="004355CB"/>
    <w:rsid w:val="004356D8"/>
    <w:rsid w:val="00435810"/>
    <w:rsid w:val="00435BFC"/>
    <w:rsid w:val="00436025"/>
    <w:rsid w:val="004363C5"/>
    <w:rsid w:val="00436554"/>
    <w:rsid w:val="00436727"/>
    <w:rsid w:val="00436F83"/>
    <w:rsid w:val="00437110"/>
    <w:rsid w:val="00437364"/>
    <w:rsid w:val="0043758D"/>
    <w:rsid w:val="0043775B"/>
    <w:rsid w:val="00437950"/>
    <w:rsid w:val="00437AF5"/>
    <w:rsid w:val="00437C77"/>
    <w:rsid w:val="0044001E"/>
    <w:rsid w:val="00440632"/>
    <w:rsid w:val="004407E3"/>
    <w:rsid w:val="00440863"/>
    <w:rsid w:val="00440950"/>
    <w:rsid w:val="00440994"/>
    <w:rsid w:val="00440A24"/>
    <w:rsid w:val="00440CBF"/>
    <w:rsid w:val="00440D50"/>
    <w:rsid w:val="00440F5B"/>
    <w:rsid w:val="0044110A"/>
    <w:rsid w:val="004411B9"/>
    <w:rsid w:val="0044122C"/>
    <w:rsid w:val="004412CE"/>
    <w:rsid w:val="00441406"/>
    <w:rsid w:val="00441676"/>
    <w:rsid w:val="004416F7"/>
    <w:rsid w:val="004418BC"/>
    <w:rsid w:val="00441A12"/>
    <w:rsid w:val="00441BE8"/>
    <w:rsid w:val="0044212F"/>
    <w:rsid w:val="0044225D"/>
    <w:rsid w:val="00442338"/>
    <w:rsid w:val="00442894"/>
    <w:rsid w:val="00442BA8"/>
    <w:rsid w:val="00443ECC"/>
    <w:rsid w:val="00443FBB"/>
    <w:rsid w:val="004440E2"/>
    <w:rsid w:val="00444131"/>
    <w:rsid w:val="0044418A"/>
    <w:rsid w:val="0044443D"/>
    <w:rsid w:val="004445F4"/>
    <w:rsid w:val="0044469F"/>
    <w:rsid w:val="00444A2F"/>
    <w:rsid w:val="00444C10"/>
    <w:rsid w:val="004450E7"/>
    <w:rsid w:val="004457E0"/>
    <w:rsid w:val="004458CB"/>
    <w:rsid w:val="004459DD"/>
    <w:rsid w:val="00445AF4"/>
    <w:rsid w:val="00445E50"/>
    <w:rsid w:val="00445F11"/>
    <w:rsid w:val="0044619B"/>
    <w:rsid w:val="004462FE"/>
    <w:rsid w:val="004469ED"/>
    <w:rsid w:val="00446CB1"/>
    <w:rsid w:val="004471E4"/>
    <w:rsid w:val="004473DF"/>
    <w:rsid w:val="00447A32"/>
    <w:rsid w:val="00447F80"/>
    <w:rsid w:val="00447F89"/>
    <w:rsid w:val="004501CE"/>
    <w:rsid w:val="00450CAE"/>
    <w:rsid w:val="00450EE7"/>
    <w:rsid w:val="00451068"/>
    <w:rsid w:val="004512D4"/>
    <w:rsid w:val="0045136C"/>
    <w:rsid w:val="004513A9"/>
    <w:rsid w:val="004513BF"/>
    <w:rsid w:val="00451536"/>
    <w:rsid w:val="00451E38"/>
    <w:rsid w:val="0045224F"/>
    <w:rsid w:val="004523D8"/>
    <w:rsid w:val="004526A9"/>
    <w:rsid w:val="004528F7"/>
    <w:rsid w:val="0045291C"/>
    <w:rsid w:val="00452C45"/>
    <w:rsid w:val="00452C60"/>
    <w:rsid w:val="00452CEB"/>
    <w:rsid w:val="0045324A"/>
    <w:rsid w:val="0045329B"/>
    <w:rsid w:val="004533F9"/>
    <w:rsid w:val="00453991"/>
    <w:rsid w:val="00453EEF"/>
    <w:rsid w:val="00453FC4"/>
    <w:rsid w:val="00454217"/>
    <w:rsid w:val="004542DA"/>
    <w:rsid w:val="00454877"/>
    <w:rsid w:val="004549C7"/>
    <w:rsid w:val="00454A47"/>
    <w:rsid w:val="00454FFC"/>
    <w:rsid w:val="0045511B"/>
    <w:rsid w:val="00455366"/>
    <w:rsid w:val="00455489"/>
    <w:rsid w:val="004555CE"/>
    <w:rsid w:val="00455962"/>
    <w:rsid w:val="00455EFA"/>
    <w:rsid w:val="004563AF"/>
    <w:rsid w:val="004567CD"/>
    <w:rsid w:val="00456D86"/>
    <w:rsid w:val="00456EA6"/>
    <w:rsid w:val="00456F8B"/>
    <w:rsid w:val="00457052"/>
    <w:rsid w:val="004572F8"/>
    <w:rsid w:val="004579EE"/>
    <w:rsid w:val="00457E7D"/>
    <w:rsid w:val="00457FD4"/>
    <w:rsid w:val="004601A5"/>
    <w:rsid w:val="004601B0"/>
    <w:rsid w:val="0046058F"/>
    <w:rsid w:val="00460C6D"/>
    <w:rsid w:val="004612DA"/>
    <w:rsid w:val="00461439"/>
    <w:rsid w:val="004615E1"/>
    <w:rsid w:val="004617A3"/>
    <w:rsid w:val="00462049"/>
    <w:rsid w:val="004620B4"/>
    <w:rsid w:val="004621D1"/>
    <w:rsid w:val="00462422"/>
    <w:rsid w:val="0046242E"/>
    <w:rsid w:val="0046252B"/>
    <w:rsid w:val="00462C89"/>
    <w:rsid w:val="00462EDC"/>
    <w:rsid w:val="0046303E"/>
    <w:rsid w:val="004635EC"/>
    <w:rsid w:val="004639C8"/>
    <w:rsid w:val="00463CB0"/>
    <w:rsid w:val="004641FB"/>
    <w:rsid w:val="00464388"/>
    <w:rsid w:val="004645B9"/>
    <w:rsid w:val="00464A64"/>
    <w:rsid w:val="004650C2"/>
    <w:rsid w:val="00465BAE"/>
    <w:rsid w:val="00465DBB"/>
    <w:rsid w:val="00465F74"/>
    <w:rsid w:val="004668EF"/>
    <w:rsid w:val="00466CB7"/>
    <w:rsid w:val="004670EB"/>
    <w:rsid w:val="004672D6"/>
    <w:rsid w:val="004674E4"/>
    <w:rsid w:val="004676B5"/>
    <w:rsid w:val="00467CBB"/>
    <w:rsid w:val="00470105"/>
    <w:rsid w:val="00470120"/>
    <w:rsid w:val="00470839"/>
    <w:rsid w:val="00471241"/>
    <w:rsid w:val="00471A84"/>
    <w:rsid w:val="00471AD4"/>
    <w:rsid w:val="004721CC"/>
    <w:rsid w:val="0047225E"/>
    <w:rsid w:val="00472C25"/>
    <w:rsid w:val="0047339F"/>
    <w:rsid w:val="004733B0"/>
    <w:rsid w:val="00473624"/>
    <w:rsid w:val="00473734"/>
    <w:rsid w:val="0047444B"/>
    <w:rsid w:val="00474910"/>
    <w:rsid w:val="00474A67"/>
    <w:rsid w:val="00474ACB"/>
    <w:rsid w:val="00474C81"/>
    <w:rsid w:val="004750DF"/>
    <w:rsid w:val="0047568A"/>
    <w:rsid w:val="00475A34"/>
    <w:rsid w:val="00475AC8"/>
    <w:rsid w:val="00475F6E"/>
    <w:rsid w:val="00476943"/>
    <w:rsid w:val="00476A63"/>
    <w:rsid w:val="00477579"/>
    <w:rsid w:val="004777DB"/>
    <w:rsid w:val="00477EC5"/>
    <w:rsid w:val="00480682"/>
    <w:rsid w:val="004806F8"/>
    <w:rsid w:val="004808C0"/>
    <w:rsid w:val="00480959"/>
    <w:rsid w:val="004809AE"/>
    <w:rsid w:val="00480B1D"/>
    <w:rsid w:val="00480BFD"/>
    <w:rsid w:val="00481084"/>
    <w:rsid w:val="00481173"/>
    <w:rsid w:val="004815F9"/>
    <w:rsid w:val="00481726"/>
    <w:rsid w:val="004819E1"/>
    <w:rsid w:val="00481C75"/>
    <w:rsid w:val="00482274"/>
    <w:rsid w:val="0048237C"/>
    <w:rsid w:val="004823B1"/>
    <w:rsid w:val="004823C6"/>
    <w:rsid w:val="00482A05"/>
    <w:rsid w:val="00482B97"/>
    <w:rsid w:val="00482EA5"/>
    <w:rsid w:val="00482EF0"/>
    <w:rsid w:val="004831A8"/>
    <w:rsid w:val="004833F1"/>
    <w:rsid w:val="00483B18"/>
    <w:rsid w:val="00484031"/>
    <w:rsid w:val="0048407C"/>
    <w:rsid w:val="00484087"/>
    <w:rsid w:val="00484754"/>
    <w:rsid w:val="0048479F"/>
    <w:rsid w:val="0048496E"/>
    <w:rsid w:val="00484D3E"/>
    <w:rsid w:val="00484D56"/>
    <w:rsid w:val="00484EF3"/>
    <w:rsid w:val="0048556F"/>
    <w:rsid w:val="004855C4"/>
    <w:rsid w:val="00485923"/>
    <w:rsid w:val="00485A8C"/>
    <w:rsid w:val="00485C9D"/>
    <w:rsid w:val="004863C7"/>
    <w:rsid w:val="0048653E"/>
    <w:rsid w:val="0048664B"/>
    <w:rsid w:val="00486A38"/>
    <w:rsid w:val="00486C4B"/>
    <w:rsid w:val="00486C8F"/>
    <w:rsid w:val="004872C7"/>
    <w:rsid w:val="004872F3"/>
    <w:rsid w:val="004876BC"/>
    <w:rsid w:val="0048770E"/>
    <w:rsid w:val="00487B08"/>
    <w:rsid w:val="0049062A"/>
    <w:rsid w:val="004908B5"/>
    <w:rsid w:val="00490B0B"/>
    <w:rsid w:val="00490D9F"/>
    <w:rsid w:val="00491034"/>
    <w:rsid w:val="004915FD"/>
    <w:rsid w:val="004917C4"/>
    <w:rsid w:val="00491D71"/>
    <w:rsid w:val="00491F73"/>
    <w:rsid w:val="00492215"/>
    <w:rsid w:val="00492A47"/>
    <w:rsid w:val="00492A71"/>
    <w:rsid w:val="00492AB5"/>
    <w:rsid w:val="00492B34"/>
    <w:rsid w:val="00493010"/>
    <w:rsid w:val="0049331C"/>
    <w:rsid w:val="00493411"/>
    <w:rsid w:val="00493669"/>
    <w:rsid w:val="004939F0"/>
    <w:rsid w:val="00493B6A"/>
    <w:rsid w:val="00493F63"/>
    <w:rsid w:val="004946BA"/>
    <w:rsid w:val="00494AE8"/>
    <w:rsid w:val="00495388"/>
    <w:rsid w:val="004953E2"/>
    <w:rsid w:val="0049543D"/>
    <w:rsid w:val="004956F7"/>
    <w:rsid w:val="00495870"/>
    <w:rsid w:val="00495BC3"/>
    <w:rsid w:val="00495E5D"/>
    <w:rsid w:val="004961D9"/>
    <w:rsid w:val="00496419"/>
    <w:rsid w:val="00496547"/>
    <w:rsid w:val="00496603"/>
    <w:rsid w:val="00496B25"/>
    <w:rsid w:val="00496BC0"/>
    <w:rsid w:val="004A0554"/>
    <w:rsid w:val="004A058D"/>
    <w:rsid w:val="004A08F9"/>
    <w:rsid w:val="004A109F"/>
    <w:rsid w:val="004A136E"/>
    <w:rsid w:val="004A15DE"/>
    <w:rsid w:val="004A211A"/>
    <w:rsid w:val="004A23BA"/>
    <w:rsid w:val="004A2ACC"/>
    <w:rsid w:val="004A2C72"/>
    <w:rsid w:val="004A2CEB"/>
    <w:rsid w:val="004A2EA2"/>
    <w:rsid w:val="004A2FD6"/>
    <w:rsid w:val="004A316A"/>
    <w:rsid w:val="004A35E5"/>
    <w:rsid w:val="004A3908"/>
    <w:rsid w:val="004A3935"/>
    <w:rsid w:val="004A3988"/>
    <w:rsid w:val="004A3CB2"/>
    <w:rsid w:val="004A439E"/>
    <w:rsid w:val="004A4404"/>
    <w:rsid w:val="004A45E1"/>
    <w:rsid w:val="004A467E"/>
    <w:rsid w:val="004A4958"/>
    <w:rsid w:val="004A4B35"/>
    <w:rsid w:val="004A4D32"/>
    <w:rsid w:val="004A521C"/>
    <w:rsid w:val="004A57CF"/>
    <w:rsid w:val="004A582F"/>
    <w:rsid w:val="004A59C0"/>
    <w:rsid w:val="004A5F47"/>
    <w:rsid w:val="004A6105"/>
    <w:rsid w:val="004A6985"/>
    <w:rsid w:val="004A6B5F"/>
    <w:rsid w:val="004A6C24"/>
    <w:rsid w:val="004A7787"/>
    <w:rsid w:val="004A7B11"/>
    <w:rsid w:val="004A7CF6"/>
    <w:rsid w:val="004A7EBD"/>
    <w:rsid w:val="004B01BA"/>
    <w:rsid w:val="004B060B"/>
    <w:rsid w:val="004B0A3F"/>
    <w:rsid w:val="004B0D3A"/>
    <w:rsid w:val="004B0E4D"/>
    <w:rsid w:val="004B10E8"/>
    <w:rsid w:val="004B1171"/>
    <w:rsid w:val="004B121A"/>
    <w:rsid w:val="004B1448"/>
    <w:rsid w:val="004B16DD"/>
    <w:rsid w:val="004B1F1A"/>
    <w:rsid w:val="004B2127"/>
    <w:rsid w:val="004B21BE"/>
    <w:rsid w:val="004B2A65"/>
    <w:rsid w:val="004B2C6C"/>
    <w:rsid w:val="004B2D20"/>
    <w:rsid w:val="004B304A"/>
    <w:rsid w:val="004B3202"/>
    <w:rsid w:val="004B3356"/>
    <w:rsid w:val="004B382F"/>
    <w:rsid w:val="004B3AC6"/>
    <w:rsid w:val="004B3FFF"/>
    <w:rsid w:val="004B4167"/>
    <w:rsid w:val="004B421A"/>
    <w:rsid w:val="004B45E1"/>
    <w:rsid w:val="004B47FF"/>
    <w:rsid w:val="004B4DAD"/>
    <w:rsid w:val="004B526A"/>
    <w:rsid w:val="004B5BA4"/>
    <w:rsid w:val="004B66D6"/>
    <w:rsid w:val="004B6ADA"/>
    <w:rsid w:val="004C0850"/>
    <w:rsid w:val="004C08C2"/>
    <w:rsid w:val="004C0E5B"/>
    <w:rsid w:val="004C134D"/>
    <w:rsid w:val="004C1E8E"/>
    <w:rsid w:val="004C25C6"/>
    <w:rsid w:val="004C26EB"/>
    <w:rsid w:val="004C2936"/>
    <w:rsid w:val="004C2964"/>
    <w:rsid w:val="004C2A06"/>
    <w:rsid w:val="004C3175"/>
    <w:rsid w:val="004C3372"/>
    <w:rsid w:val="004C3DAF"/>
    <w:rsid w:val="004C415E"/>
    <w:rsid w:val="004C41CE"/>
    <w:rsid w:val="004C4BAD"/>
    <w:rsid w:val="004C4C01"/>
    <w:rsid w:val="004C5468"/>
    <w:rsid w:val="004C54B1"/>
    <w:rsid w:val="004C5672"/>
    <w:rsid w:val="004C5A95"/>
    <w:rsid w:val="004C6059"/>
    <w:rsid w:val="004C62E2"/>
    <w:rsid w:val="004C67A8"/>
    <w:rsid w:val="004C67C3"/>
    <w:rsid w:val="004C791D"/>
    <w:rsid w:val="004C7986"/>
    <w:rsid w:val="004C7A66"/>
    <w:rsid w:val="004C7B32"/>
    <w:rsid w:val="004D00FA"/>
    <w:rsid w:val="004D0566"/>
    <w:rsid w:val="004D108A"/>
    <w:rsid w:val="004D1428"/>
    <w:rsid w:val="004D1642"/>
    <w:rsid w:val="004D17ED"/>
    <w:rsid w:val="004D198D"/>
    <w:rsid w:val="004D1DEB"/>
    <w:rsid w:val="004D1F15"/>
    <w:rsid w:val="004D2478"/>
    <w:rsid w:val="004D25A8"/>
    <w:rsid w:val="004D2F07"/>
    <w:rsid w:val="004D3341"/>
    <w:rsid w:val="004D34BE"/>
    <w:rsid w:val="004D3938"/>
    <w:rsid w:val="004D3BAD"/>
    <w:rsid w:val="004D3DFA"/>
    <w:rsid w:val="004D40F8"/>
    <w:rsid w:val="004D4269"/>
    <w:rsid w:val="004D4BCD"/>
    <w:rsid w:val="004D4CDC"/>
    <w:rsid w:val="004D55A3"/>
    <w:rsid w:val="004D59FC"/>
    <w:rsid w:val="004D5D5A"/>
    <w:rsid w:val="004D5DCF"/>
    <w:rsid w:val="004D5F4C"/>
    <w:rsid w:val="004D5FDD"/>
    <w:rsid w:val="004D6251"/>
    <w:rsid w:val="004D6364"/>
    <w:rsid w:val="004D68B9"/>
    <w:rsid w:val="004D6B04"/>
    <w:rsid w:val="004D6EC2"/>
    <w:rsid w:val="004D73E7"/>
    <w:rsid w:val="004D7617"/>
    <w:rsid w:val="004D76D6"/>
    <w:rsid w:val="004D7A19"/>
    <w:rsid w:val="004D7F87"/>
    <w:rsid w:val="004D7FB1"/>
    <w:rsid w:val="004E1150"/>
    <w:rsid w:val="004E17C7"/>
    <w:rsid w:val="004E191B"/>
    <w:rsid w:val="004E230D"/>
    <w:rsid w:val="004E24C1"/>
    <w:rsid w:val="004E2A15"/>
    <w:rsid w:val="004E2B53"/>
    <w:rsid w:val="004E2CA3"/>
    <w:rsid w:val="004E2ECF"/>
    <w:rsid w:val="004E2F81"/>
    <w:rsid w:val="004E3A1F"/>
    <w:rsid w:val="004E3BA7"/>
    <w:rsid w:val="004E4531"/>
    <w:rsid w:val="004E46B0"/>
    <w:rsid w:val="004E4893"/>
    <w:rsid w:val="004E4955"/>
    <w:rsid w:val="004E4DD7"/>
    <w:rsid w:val="004E5212"/>
    <w:rsid w:val="004E529B"/>
    <w:rsid w:val="004E52FC"/>
    <w:rsid w:val="004E537B"/>
    <w:rsid w:val="004E554B"/>
    <w:rsid w:val="004E5564"/>
    <w:rsid w:val="004E5A37"/>
    <w:rsid w:val="004E5CAD"/>
    <w:rsid w:val="004E630F"/>
    <w:rsid w:val="004E651C"/>
    <w:rsid w:val="004E6948"/>
    <w:rsid w:val="004E6CC3"/>
    <w:rsid w:val="004E70F4"/>
    <w:rsid w:val="004E77C8"/>
    <w:rsid w:val="004E77FF"/>
    <w:rsid w:val="004E7B16"/>
    <w:rsid w:val="004F00C4"/>
    <w:rsid w:val="004F0838"/>
    <w:rsid w:val="004F0ACB"/>
    <w:rsid w:val="004F11B3"/>
    <w:rsid w:val="004F13E5"/>
    <w:rsid w:val="004F1504"/>
    <w:rsid w:val="004F1930"/>
    <w:rsid w:val="004F1E1D"/>
    <w:rsid w:val="004F287E"/>
    <w:rsid w:val="004F2D02"/>
    <w:rsid w:val="004F2DAB"/>
    <w:rsid w:val="004F3262"/>
    <w:rsid w:val="004F388E"/>
    <w:rsid w:val="004F3BF6"/>
    <w:rsid w:val="004F40A5"/>
    <w:rsid w:val="004F4103"/>
    <w:rsid w:val="004F4190"/>
    <w:rsid w:val="004F4531"/>
    <w:rsid w:val="004F4CF3"/>
    <w:rsid w:val="004F4D4A"/>
    <w:rsid w:val="004F4F1F"/>
    <w:rsid w:val="004F4F75"/>
    <w:rsid w:val="004F5327"/>
    <w:rsid w:val="004F558C"/>
    <w:rsid w:val="004F558E"/>
    <w:rsid w:val="004F5B07"/>
    <w:rsid w:val="004F5B2C"/>
    <w:rsid w:val="004F5E24"/>
    <w:rsid w:val="004F6169"/>
    <w:rsid w:val="004F6229"/>
    <w:rsid w:val="004F6384"/>
    <w:rsid w:val="004F65EE"/>
    <w:rsid w:val="004F670E"/>
    <w:rsid w:val="004F6B09"/>
    <w:rsid w:val="004F6C42"/>
    <w:rsid w:val="004F6ECC"/>
    <w:rsid w:val="004F6ED0"/>
    <w:rsid w:val="004F75E7"/>
    <w:rsid w:val="005001FC"/>
    <w:rsid w:val="0050035F"/>
    <w:rsid w:val="005006EE"/>
    <w:rsid w:val="00500767"/>
    <w:rsid w:val="00500A52"/>
    <w:rsid w:val="00501090"/>
    <w:rsid w:val="005013CA"/>
    <w:rsid w:val="005014CB"/>
    <w:rsid w:val="0050174F"/>
    <w:rsid w:val="0050178E"/>
    <w:rsid w:val="00501D93"/>
    <w:rsid w:val="00502469"/>
    <w:rsid w:val="00502514"/>
    <w:rsid w:val="00502B86"/>
    <w:rsid w:val="005037D0"/>
    <w:rsid w:val="00503885"/>
    <w:rsid w:val="005039E5"/>
    <w:rsid w:val="00504049"/>
    <w:rsid w:val="0050409E"/>
    <w:rsid w:val="0050436B"/>
    <w:rsid w:val="00504636"/>
    <w:rsid w:val="00504915"/>
    <w:rsid w:val="00504DB4"/>
    <w:rsid w:val="005052DB"/>
    <w:rsid w:val="00505503"/>
    <w:rsid w:val="005065A6"/>
    <w:rsid w:val="005068B8"/>
    <w:rsid w:val="00506B67"/>
    <w:rsid w:val="00506E20"/>
    <w:rsid w:val="00506E9B"/>
    <w:rsid w:val="00507453"/>
    <w:rsid w:val="0051028D"/>
    <w:rsid w:val="005104AB"/>
    <w:rsid w:val="00510739"/>
    <w:rsid w:val="00510754"/>
    <w:rsid w:val="00510965"/>
    <w:rsid w:val="005109F1"/>
    <w:rsid w:val="00510B9B"/>
    <w:rsid w:val="005110C6"/>
    <w:rsid w:val="00511142"/>
    <w:rsid w:val="0051147D"/>
    <w:rsid w:val="0051156F"/>
    <w:rsid w:val="0051173E"/>
    <w:rsid w:val="00511810"/>
    <w:rsid w:val="00511829"/>
    <w:rsid w:val="005119A2"/>
    <w:rsid w:val="00511A40"/>
    <w:rsid w:val="00511B5A"/>
    <w:rsid w:val="00511F50"/>
    <w:rsid w:val="00511FDB"/>
    <w:rsid w:val="00512801"/>
    <w:rsid w:val="00512D25"/>
    <w:rsid w:val="00513628"/>
    <w:rsid w:val="005141C4"/>
    <w:rsid w:val="00514217"/>
    <w:rsid w:val="00514234"/>
    <w:rsid w:val="00514AFD"/>
    <w:rsid w:val="00514CFA"/>
    <w:rsid w:val="00514DE1"/>
    <w:rsid w:val="00514E3B"/>
    <w:rsid w:val="005151A7"/>
    <w:rsid w:val="005157DA"/>
    <w:rsid w:val="005159B0"/>
    <w:rsid w:val="005159E9"/>
    <w:rsid w:val="00515BDA"/>
    <w:rsid w:val="005161CA"/>
    <w:rsid w:val="005162C1"/>
    <w:rsid w:val="00516459"/>
    <w:rsid w:val="0051651C"/>
    <w:rsid w:val="005170D9"/>
    <w:rsid w:val="005174AE"/>
    <w:rsid w:val="00517967"/>
    <w:rsid w:val="00520328"/>
    <w:rsid w:val="0052044E"/>
    <w:rsid w:val="00520682"/>
    <w:rsid w:val="00521119"/>
    <w:rsid w:val="0052188F"/>
    <w:rsid w:val="00521AC6"/>
    <w:rsid w:val="00521BB1"/>
    <w:rsid w:val="00521DAC"/>
    <w:rsid w:val="00521E91"/>
    <w:rsid w:val="00522072"/>
    <w:rsid w:val="0052240B"/>
    <w:rsid w:val="005225E0"/>
    <w:rsid w:val="005228F0"/>
    <w:rsid w:val="00522C97"/>
    <w:rsid w:val="00522F1D"/>
    <w:rsid w:val="005236F3"/>
    <w:rsid w:val="0052370C"/>
    <w:rsid w:val="00523C95"/>
    <w:rsid w:val="00523E51"/>
    <w:rsid w:val="00524D20"/>
    <w:rsid w:val="00525094"/>
    <w:rsid w:val="005250B4"/>
    <w:rsid w:val="005255EA"/>
    <w:rsid w:val="00525720"/>
    <w:rsid w:val="005258B5"/>
    <w:rsid w:val="00525AE9"/>
    <w:rsid w:val="00525FE5"/>
    <w:rsid w:val="00526AA4"/>
    <w:rsid w:val="00526B0E"/>
    <w:rsid w:val="00526B51"/>
    <w:rsid w:val="00526C55"/>
    <w:rsid w:val="00526C83"/>
    <w:rsid w:val="00526D60"/>
    <w:rsid w:val="00527455"/>
    <w:rsid w:val="005274E5"/>
    <w:rsid w:val="00530383"/>
    <w:rsid w:val="00530AEA"/>
    <w:rsid w:val="00530B9F"/>
    <w:rsid w:val="00530C60"/>
    <w:rsid w:val="00531384"/>
    <w:rsid w:val="00531870"/>
    <w:rsid w:val="00531E3C"/>
    <w:rsid w:val="00532A12"/>
    <w:rsid w:val="00532C74"/>
    <w:rsid w:val="00532FE4"/>
    <w:rsid w:val="005334DA"/>
    <w:rsid w:val="005338A7"/>
    <w:rsid w:val="0053418D"/>
    <w:rsid w:val="00534BB6"/>
    <w:rsid w:val="00534DD7"/>
    <w:rsid w:val="00535767"/>
    <w:rsid w:val="005358EF"/>
    <w:rsid w:val="00535B2C"/>
    <w:rsid w:val="005360EA"/>
    <w:rsid w:val="00536188"/>
    <w:rsid w:val="00536399"/>
    <w:rsid w:val="005367D0"/>
    <w:rsid w:val="0053692B"/>
    <w:rsid w:val="00536D3D"/>
    <w:rsid w:val="005371A3"/>
    <w:rsid w:val="0053754E"/>
    <w:rsid w:val="00537845"/>
    <w:rsid w:val="00537981"/>
    <w:rsid w:val="00537D5E"/>
    <w:rsid w:val="00540347"/>
    <w:rsid w:val="005405EA"/>
    <w:rsid w:val="00540CE9"/>
    <w:rsid w:val="0054206D"/>
    <w:rsid w:val="005425DC"/>
    <w:rsid w:val="00542794"/>
    <w:rsid w:val="00542AB3"/>
    <w:rsid w:val="00542AB4"/>
    <w:rsid w:val="00542F62"/>
    <w:rsid w:val="00543AD8"/>
    <w:rsid w:val="00543C74"/>
    <w:rsid w:val="00543CCF"/>
    <w:rsid w:val="0054440A"/>
    <w:rsid w:val="00544784"/>
    <w:rsid w:val="00545235"/>
    <w:rsid w:val="005452D5"/>
    <w:rsid w:val="00545474"/>
    <w:rsid w:val="00545977"/>
    <w:rsid w:val="00545C28"/>
    <w:rsid w:val="005471AC"/>
    <w:rsid w:val="00547EEF"/>
    <w:rsid w:val="005500CD"/>
    <w:rsid w:val="00550816"/>
    <w:rsid w:val="0055090B"/>
    <w:rsid w:val="00551307"/>
    <w:rsid w:val="0055190D"/>
    <w:rsid w:val="00551C60"/>
    <w:rsid w:val="00552E64"/>
    <w:rsid w:val="00552F24"/>
    <w:rsid w:val="0055312C"/>
    <w:rsid w:val="0055316B"/>
    <w:rsid w:val="005531D5"/>
    <w:rsid w:val="005533D9"/>
    <w:rsid w:val="005539F4"/>
    <w:rsid w:val="00553E17"/>
    <w:rsid w:val="00554590"/>
    <w:rsid w:val="005546D2"/>
    <w:rsid w:val="00554D3B"/>
    <w:rsid w:val="005551A9"/>
    <w:rsid w:val="005551B7"/>
    <w:rsid w:val="0055546D"/>
    <w:rsid w:val="00555A88"/>
    <w:rsid w:val="00555B8F"/>
    <w:rsid w:val="00555D34"/>
    <w:rsid w:val="00555FB7"/>
    <w:rsid w:val="0055753C"/>
    <w:rsid w:val="00557A3C"/>
    <w:rsid w:val="0056056E"/>
    <w:rsid w:val="00560ED2"/>
    <w:rsid w:val="005614C7"/>
    <w:rsid w:val="005615E4"/>
    <w:rsid w:val="00561607"/>
    <w:rsid w:val="005619B0"/>
    <w:rsid w:val="00561BFE"/>
    <w:rsid w:val="00561C44"/>
    <w:rsid w:val="00561D4F"/>
    <w:rsid w:val="005620CC"/>
    <w:rsid w:val="0056293B"/>
    <w:rsid w:val="005630AE"/>
    <w:rsid w:val="005633A7"/>
    <w:rsid w:val="005635B1"/>
    <w:rsid w:val="005636BE"/>
    <w:rsid w:val="005639F1"/>
    <w:rsid w:val="00563EA3"/>
    <w:rsid w:val="005646CA"/>
    <w:rsid w:val="00564A04"/>
    <w:rsid w:val="00564C76"/>
    <w:rsid w:val="00565032"/>
    <w:rsid w:val="00565115"/>
    <w:rsid w:val="00565555"/>
    <w:rsid w:val="005655F3"/>
    <w:rsid w:val="0056564B"/>
    <w:rsid w:val="005661E6"/>
    <w:rsid w:val="005663FE"/>
    <w:rsid w:val="00566A44"/>
    <w:rsid w:val="00566C2B"/>
    <w:rsid w:val="00566EDA"/>
    <w:rsid w:val="00567010"/>
    <w:rsid w:val="0056751A"/>
    <w:rsid w:val="0056757D"/>
    <w:rsid w:val="005677ED"/>
    <w:rsid w:val="0057026D"/>
    <w:rsid w:val="00570E9B"/>
    <w:rsid w:val="005711B0"/>
    <w:rsid w:val="00571334"/>
    <w:rsid w:val="005714A0"/>
    <w:rsid w:val="00571705"/>
    <w:rsid w:val="0057196F"/>
    <w:rsid w:val="00572143"/>
    <w:rsid w:val="005721B1"/>
    <w:rsid w:val="0057231A"/>
    <w:rsid w:val="0057282D"/>
    <w:rsid w:val="005731AF"/>
    <w:rsid w:val="005735B3"/>
    <w:rsid w:val="00573696"/>
    <w:rsid w:val="00573F10"/>
    <w:rsid w:val="005740D3"/>
    <w:rsid w:val="0057424A"/>
    <w:rsid w:val="005742E3"/>
    <w:rsid w:val="00574431"/>
    <w:rsid w:val="005744CA"/>
    <w:rsid w:val="005747C9"/>
    <w:rsid w:val="00574862"/>
    <w:rsid w:val="005751E0"/>
    <w:rsid w:val="0057539D"/>
    <w:rsid w:val="005753FB"/>
    <w:rsid w:val="005757A1"/>
    <w:rsid w:val="005768C8"/>
    <w:rsid w:val="005769A8"/>
    <w:rsid w:val="00576FCC"/>
    <w:rsid w:val="0057714E"/>
    <w:rsid w:val="0057734F"/>
    <w:rsid w:val="00577354"/>
    <w:rsid w:val="0057761D"/>
    <w:rsid w:val="0057761F"/>
    <w:rsid w:val="005777DF"/>
    <w:rsid w:val="00577B3A"/>
    <w:rsid w:val="00577B47"/>
    <w:rsid w:val="00577BAD"/>
    <w:rsid w:val="00577BE4"/>
    <w:rsid w:val="0058072D"/>
    <w:rsid w:val="00580B8D"/>
    <w:rsid w:val="00581517"/>
    <w:rsid w:val="0058173A"/>
    <w:rsid w:val="0058177B"/>
    <w:rsid w:val="00581C84"/>
    <w:rsid w:val="00581FE8"/>
    <w:rsid w:val="00582641"/>
    <w:rsid w:val="00582671"/>
    <w:rsid w:val="00583081"/>
    <w:rsid w:val="00583555"/>
    <w:rsid w:val="005838A6"/>
    <w:rsid w:val="00583F6C"/>
    <w:rsid w:val="00584057"/>
    <w:rsid w:val="00584525"/>
    <w:rsid w:val="005845FB"/>
    <w:rsid w:val="00584AD2"/>
    <w:rsid w:val="00584C56"/>
    <w:rsid w:val="00584DB5"/>
    <w:rsid w:val="005852E2"/>
    <w:rsid w:val="00585642"/>
    <w:rsid w:val="00585F46"/>
    <w:rsid w:val="00586787"/>
    <w:rsid w:val="005867A4"/>
    <w:rsid w:val="00586A81"/>
    <w:rsid w:val="00586AC1"/>
    <w:rsid w:val="00586E64"/>
    <w:rsid w:val="00587265"/>
    <w:rsid w:val="00587354"/>
    <w:rsid w:val="00587390"/>
    <w:rsid w:val="005875D0"/>
    <w:rsid w:val="00587635"/>
    <w:rsid w:val="00587832"/>
    <w:rsid w:val="005878C4"/>
    <w:rsid w:val="00587FBA"/>
    <w:rsid w:val="00590507"/>
    <w:rsid w:val="005907A6"/>
    <w:rsid w:val="00590F89"/>
    <w:rsid w:val="00591221"/>
    <w:rsid w:val="005913B1"/>
    <w:rsid w:val="00591686"/>
    <w:rsid w:val="005917A9"/>
    <w:rsid w:val="00591CC9"/>
    <w:rsid w:val="00591D09"/>
    <w:rsid w:val="00591F44"/>
    <w:rsid w:val="00592B86"/>
    <w:rsid w:val="00592CBF"/>
    <w:rsid w:val="00592E40"/>
    <w:rsid w:val="00592F0D"/>
    <w:rsid w:val="00592F44"/>
    <w:rsid w:val="00593320"/>
    <w:rsid w:val="00593E45"/>
    <w:rsid w:val="00594869"/>
    <w:rsid w:val="0059496B"/>
    <w:rsid w:val="00594A15"/>
    <w:rsid w:val="00594D58"/>
    <w:rsid w:val="005951F4"/>
    <w:rsid w:val="00595461"/>
    <w:rsid w:val="005954B2"/>
    <w:rsid w:val="00595CD7"/>
    <w:rsid w:val="00595DE1"/>
    <w:rsid w:val="00595F7C"/>
    <w:rsid w:val="0059684F"/>
    <w:rsid w:val="00596D26"/>
    <w:rsid w:val="00597135"/>
    <w:rsid w:val="005971F4"/>
    <w:rsid w:val="00597217"/>
    <w:rsid w:val="00597403"/>
    <w:rsid w:val="005979BC"/>
    <w:rsid w:val="005A03C4"/>
    <w:rsid w:val="005A046B"/>
    <w:rsid w:val="005A058D"/>
    <w:rsid w:val="005A080D"/>
    <w:rsid w:val="005A0861"/>
    <w:rsid w:val="005A08E0"/>
    <w:rsid w:val="005A0D81"/>
    <w:rsid w:val="005A0E10"/>
    <w:rsid w:val="005A0E29"/>
    <w:rsid w:val="005A1938"/>
    <w:rsid w:val="005A1A81"/>
    <w:rsid w:val="005A1B5D"/>
    <w:rsid w:val="005A1F06"/>
    <w:rsid w:val="005A2484"/>
    <w:rsid w:val="005A24ED"/>
    <w:rsid w:val="005A2770"/>
    <w:rsid w:val="005A2882"/>
    <w:rsid w:val="005A30EF"/>
    <w:rsid w:val="005A3947"/>
    <w:rsid w:val="005A395D"/>
    <w:rsid w:val="005A3C3F"/>
    <w:rsid w:val="005A3E54"/>
    <w:rsid w:val="005A3E6D"/>
    <w:rsid w:val="005A416D"/>
    <w:rsid w:val="005A41AC"/>
    <w:rsid w:val="005A427C"/>
    <w:rsid w:val="005A4942"/>
    <w:rsid w:val="005A4AB0"/>
    <w:rsid w:val="005A4F1E"/>
    <w:rsid w:val="005A5420"/>
    <w:rsid w:val="005A546E"/>
    <w:rsid w:val="005A5EFB"/>
    <w:rsid w:val="005A6196"/>
    <w:rsid w:val="005A638B"/>
    <w:rsid w:val="005A6402"/>
    <w:rsid w:val="005A6609"/>
    <w:rsid w:val="005A73CD"/>
    <w:rsid w:val="005A7D06"/>
    <w:rsid w:val="005B0021"/>
    <w:rsid w:val="005B0330"/>
    <w:rsid w:val="005B0471"/>
    <w:rsid w:val="005B04DA"/>
    <w:rsid w:val="005B0CC2"/>
    <w:rsid w:val="005B0F26"/>
    <w:rsid w:val="005B0FF1"/>
    <w:rsid w:val="005B1112"/>
    <w:rsid w:val="005B1286"/>
    <w:rsid w:val="005B1463"/>
    <w:rsid w:val="005B16AB"/>
    <w:rsid w:val="005B16C7"/>
    <w:rsid w:val="005B1FB9"/>
    <w:rsid w:val="005B233F"/>
    <w:rsid w:val="005B24EC"/>
    <w:rsid w:val="005B2512"/>
    <w:rsid w:val="005B2551"/>
    <w:rsid w:val="005B2BF2"/>
    <w:rsid w:val="005B2C1A"/>
    <w:rsid w:val="005B2C1D"/>
    <w:rsid w:val="005B3B34"/>
    <w:rsid w:val="005B3BBE"/>
    <w:rsid w:val="005B3D77"/>
    <w:rsid w:val="005B46DA"/>
    <w:rsid w:val="005B4C31"/>
    <w:rsid w:val="005B4F0D"/>
    <w:rsid w:val="005B4FA4"/>
    <w:rsid w:val="005B55B4"/>
    <w:rsid w:val="005B5620"/>
    <w:rsid w:val="005B5833"/>
    <w:rsid w:val="005B5F2F"/>
    <w:rsid w:val="005B6658"/>
    <w:rsid w:val="005B66C7"/>
    <w:rsid w:val="005B6926"/>
    <w:rsid w:val="005B69B4"/>
    <w:rsid w:val="005B6D0E"/>
    <w:rsid w:val="005B6D68"/>
    <w:rsid w:val="005B721F"/>
    <w:rsid w:val="005B7549"/>
    <w:rsid w:val="005B76F2"/>
    <w:rsid w:val="005B778E"/>
    <w:rsid w:val="005B77B2"/>
    <w:rsid w:val="005C019F"/>
    <w:rsid w:val="005C0316"/>
    <w:rsid w:val="005C0425"/>
    <w:rsid w:val="005C0AF6"/>
    <w:rsid w:val="005C0E86"/>
    <w:rsid w:val="005C14EE"/>
    <w:rsid w:val="005C1856"/>
    <w:rsid w:val="005C1B85"/>
    <w:rsid w:val="005C1D6A"/>
    <w:rsid w:val="005C1DEF"/>
    <w:rsid w:val="005C2B99"/>
    <w:rsid w:val="005C2C8C"/>
    <w:rsid w:val="005C3345"/>
    <w:rsid w:val="005C3D52"/>
    <w:rsid w:val="005C418B"/>
    <w:rsid w:val="005C49D6"/>
    <w:rsid w:val="005C49EF"/>
    <w:rsid w:val="005C4B10"/>
    <w:rsid w:val="005C4DE9"/>
    <w:rsid w:val="005C5214"/>
    <w:rsid w:val="005C53B8"/>
    <w:rsid w:val="005C576D"/>
    <w:rsid w:val="005C58D2"/>
    <w:rsid w:val="005C5B16"/>
    <w:rsid w:val="005C5FDA"/>
    <w:rsid w:val="005C63E1"/>
    <w:rsid w:val="005C678A"/>
    <w:rsid w:val="005C69AC"/>
    <w:rsid w:val="005C6E82"/>
    <w:rsid w:val="005C77FD"/>
    <w:rsid w:val="005C7D7B"/>
    <w:rsid w:val="005C7DF2"/>
    <w:rsid w:val="005D0D77"/>
    <w:rsid w:val="005D0F8E"/>
    <w:rsid w:val="005D0FE0"/>
    <w:rsid w:val="005D1682"/>
    <w:rsid w:val="005D1A5F"/>
    <w:rsid w:val="005D1D4D"/>
    <w:rsid w:val="005D2ECF"/>
    <w:rsid w:val="005D2ED9"/>
    <w:rsid w:val="005D3997"/>
    <w:rsid w:val="005D3A19"/>
    <w:rsid w:val="005D445A"/>
    <w:rsid w:val="005D44C9"/>
    <w:rsid w:val="005D472C"/>
    <w:rsid w:val="005D4FB3"/>
    <w:rsid w:val="005D5841"/>
    <w:rsid w:val="005D5855"/>
    <w:rsid w:val="005D59BD"/>
    <w:rsid w:val="005D5F55"/>
    <w:rsid w:val="005D5FCC"/>
    <w:rsid w:val="005D602B"/>
    <w:rsid w:val="005D62F8"/>
    <w:rsid w:val="005D63DB"/>
    <w:rsid w:val="005D6C9A"/>
    <w:rsid w:val="005D7727"/>
    <w:rsid w:val="005D7C57"/>
    <w:rsid w:val="005E0F9B"/>
    <w:rsid w:val="005E1214"/>
    <w:rsid w:val="005E1627"/>
    <w:rsid w:val="005E18DF"/>
    <w:rsid w:val="005E1B83"/>
    <w:rsid w:val="005E1BF7"/>
    <w:rsid w:val="005E1D4B"/>
    <w:rsid w:val="005E1D9E"/>
    <w:rsid w:val="005E2631"/>
    <w:rsid w:val="005E2AAE"/>
    <w:rsid w:val="005E2D03"/>
    <w:rsid w:val="005E2EF3"/>
    <w:rsid w:val="005E33F5"/>
    <w:rsid w:val="005E37CB"/>
    <w:rsid w:val="005E3DAC"/>
    <w:rsid w:val="005E3F62"/>
    <w:rsid w:val="005E4257"/>
    <w:rsid w:val="005E4B54"/>
    <w:rsid w:val="005E4C0E"/>
    <w:rsid w:val="005E4DDA"/>
    <w:rsid w:val="005E53EC"/>
    <w:rsid w:val="005E588D"/>
    <w:rsid w:val="005E5A78"/>
    <w:rsid w:val="005E5AD4"/>
    <w:rsid w:val="005E5B58"/>
    <w:rsid w:val="005E5D3B"/>
    <w:rsid w:val="005E5E8B"/>
    <w:rsid w:val="005E5ED8"/>
    <w:rsid w:val="005E6BE1"/>
    <w:rsid w:val="005E705F"/>
    <w:rsid w:val="005E7140"/>
    <w:rsid w:val="005E731A"/>
    <w:rsid w:val="005F00EF"/>
    <w:rsid w:val="005F07FA"/>
    <w:rsid w:val="005F0D63"/>
    <w:rsid w:val="005F0EA3"/>
    <w:rsid w:val="005F1544"/>
    <w:rsid w:val="005F17A6"/>
    <w:rsid w:val="005F2514"/>
    <w:rsid w:val="005F2542"/>
    <w:rsid w:val="005F2E9A"/>
    <w:rsid w:val="005F2F6F"/>
    <w:rsid w:val="005F3170"/>
    <w:rsid w:val="005F3336"/>
    <w:rsid w:val="005F349F"/>
    <w:rsid w:val="005F41D0"/>
    <w:rsid w:val="005F46D3"/>
    <w:rsid w:val="005F4850"/>
    <w:rsid w:val="005F4FA0"/>
    <w:rsid w:val="005F5728"/>
    <w:rsid w:val="005F6F6B"/>
    <w:rsid w:val="005F7082"/>
    <w:rsid w:val="005F70CA"/>
    <w:rsid w:val="005F7887"/>
    <w:rsid w:val="005F78A1"/>
    <w:rsid w:val="005F7D6F"/>
    <w:rsid w:val="00600911"/>
    <w:rsid w:val="006009A4"/>
    <w:rsid w:val="00600F51"/>
    <w:rsid w:val="00601709"/>
    <w:rsid w:val="006018E9"/>
    <w:rsid w:val="00601AF7"/>
    <w:rsid w:val="00601C72"/>
    <w:rsid w:val="00601D10"/>
    <w:rsid w:val="00602126"/>
    <w:rsid w:val="006026D6"/>
    <w:rsid w:val="006027C6"/>
    <w:rsid w:val="00602A13"/>
    <w:rsid w:val="00602D3E"/>
    <w:rsid w:val="006036BF"/>
    <w:rsid w:val="00603751"/>
    <w:rsid w:val="00603883"/>
    <w:rsid w:val="00604759"/>
    <w:rsid w:val="0060479F"/>
    <w:rsid w:val="00604B5C"/>
    <w:rsid w:val="00605014"/>
    <w:rsid w:val="00605139"/>
    <w:rsid w:val="00605394"/>
    <w:rsid w:val="00605CE8"/>
    <w:rsid w:val="00605FBD"/>
    <w:rsid w:val="00605FE5"/>
    <w:rsid w:val="00606191"/>
    <w:rsid w:val="00607435"/>
    <w:rsid w:val="00607C9D"/>
    <w:rsid w:val="006101F0"/>
    <w:rsid w:val="006101F1"/>
    <w:rsid w:val="006107D7"/>
    <w:rsid w:val="006107FD"/>
    <w:rsid w:val="00610C84"/>
    <w:rsid w:val="00610CD4"/>
    <w:rsid w:val="00611431"/>
    <w:rsid w:val="006116E5"/>
    <w:rsid w:val="00611D04"/>
    <w:rsid w:val="00611DB0"/>
    <w:rsid w:val="00612A12"/>
    <w:rsid w:val="00612B13"/>
    <w:rsid w:val="00612B23"/>
    <w:rsid w:val="00612E09"/>
    <w:rsid w:val="00612EFD"/>
    <w:rsid w:val="00613176"/>
    <w:rsid w:val="0061332A"/>
    <w:rsid w:val="006135DA"/>
    <w:rsid w:val="00613604"/>
    <w:rsid w:val="00613838"/>
    <w:rsid w:val="006139D7"/>
    <w:rsid w:val="00613C7B"/>
    <w:rsid w:val="00613E12"/>
    <w:rsid w:val="00614615"/>
    <w:rsid w:val="0061468F"/>
    <w:rsid w:val="006147BF"/>
    <w:rsid w:val="00615E91"/>
    <w:rsid w:val="0061629D"/>
    <w:rsid w:val="00616620"/>
    <w:rsid w:val="00616F5D"/>
    <w:rsid w:val="00616FB0"/>
    <w:rsid w:val="00616FDE"/>
    <w:rsid w:val="006170D4"/>
    <w:rsid w:val="006171E6"/>
    <w:rsid w:val="00617297"/>
    <w:rsid w:val="00617346"/>
    <w:rsid w:val="006175AF"/>
    <w:rsid w:val="00617675"/>
    <w:rsid w:val="006176A7"/>
    <w:rsid w:val="006176C4"/>
    <w:rsid w:val="00617A47"/>
    <w:rsid w:val="00617A57"/>
    <w:rsid w:val="00617A84"/>
    <w:rsid w:val="00617CCC"/>
    <w:rsid w:val="006201BF"/>
    <w:rsid w:val="00620248"/>
    <w:rsid w:val="00620439"/>
    <w:rsid w:val="00620597"/>
    <w:rsid w:val="0062082B"/>
    <w:rsid w:val="006208BE"/>
    <w:rsid w:val="006209EA"/>
    <w:rsid w:val="00620E51"/>
    <w:rsid w:val="00621335"/>
    <w:rsid w:val="00621A15"/>
    <w:rsid w:val="0062254B"/>
    <w:rsid w:val="0062276E"/>
    <w:rsid w:val="00622BFC"/>
    <w:rsid w:val="00622CD6"/>
    <w:rsid w:val="00622DBC"/>
    <w:rsid w:val="00622F03"/>
    <w:rsid w:val="00623A9E"/>
    <w:rsid w:val="00623AF5"/>
    <w:rsid w:val="006240D3"/>
    <w:rsid w:val="0062425F"/>
    <w:rsid w:val="006247E4"/>
    <w:rsid w:val="00625B8D"/>
    <w:rsid w:val="00625D16"/>
    <w:rsid w:val="00625F57"/>
    <w:rsid w:val="00626721"/>
    <w:rsid w:val="00626730"/>
    <w:rsid w:val="00626FE4"/>
    <w:rsid w:val="00630002"/>
    <w:rsid w:val="006300D8"/>
    <w:rsid w:val="00630F30"/>
    <w:rsid w:val="006310F3"/>
    <w:rsid w:val="006314FF"/>
    <w:rsid w:val="00631B93"/>
    <w:rsid w:val="006329C2"/>
    <w:rsid w:val="00632C93"/>
    <w:rsid w:val="00633391"/>
    <w:rsid w:val="006335B6"/>
    <w:rsid w:val="006335D0"/>
    <w:rsid w:val="00633717"/>
    <w:rsid w:val="00633E5D"/>
    <w:rsid w:val="006341A1"/>
    <w:rsid w:val="006341BA"/>
    <w:rsid w:val="00634335"/>
    <w:rsid w:val="00634451"/>
    <w:rsid w:val="006346F3"/>
    <w:rsid w:val="0063526D"/>
    <w:rsid w:val="00635788"/>
    <w:rsid w:val="00635EAE"/>
    <w:rsid w:val="00635FA8"/>
    <w:rsid w:val="00636488"/>
    <w:rsid w:val="006364ED"/>
    <w:rsid w:val="006369CB"/>
    <w:rsid w:val="00636DAC"/>
    <w:rsid w:val="0063767C"/>
    <w:rsid w:val="00637F26"/>
    <w:rsid w:val="006408B0"/>
    <w:rsid w:val="00640C5E"/>
    <w:rsid w:val="00640CD2"/>
    <w:rsid w:val="00640D74"/>
    <w:rsid w:val="00640DC1"/>
    <w:rsid w:val="00640EB2"/>
    <w:rsid w:val="0064183F"/>
    <w:rsid w:val="006418E2"/>
    <w:rsid w:val="00642416"/>
    <w:rsid w:val="00642A3B"/>
    <w:rsid w:val="00642ECF"/>
    <w:rsid w:val="00643173"/>
    <w:rsid w:val="00643228"/>
    <w:rsid w:val="0064323A"/>
    <w:rsid w:val="00643BA2"/>
    <w:rsid w:val="006449CB"/>
    <w:rsid w:val="006450D1"/>
    <w:rsid w:val="006454EA"/>
    <w:rsid w:val="00645A14"/>
    <w:rsid w:val="00645F21"/>
    <w:rsid w:val="006461E1"/>
    <w:rsid w:val="0064677B"/>
    <w:rsid w:val="00646AA7"/>
    <w:rsid w:val="00646C9B"/>
    <w:rsid w:val="00646ED4"/>
    <w:rsid w:val="00647163"/>
    <w:rsid w:val="00647B07"/>
    <w:rsid w:val="00650840"/>
    <w:rsid w:val="00650A05"/>
    <w:rsid w:val="006512F8"/>
    <w:rsid w:val="00651EAE"/>
    <w:rsid w:val="0065214C"/>
    <w:rsid w:val="006521EA"/>
    <w:rsid w:val="006524CA"/>
    <w:rsid w:val="006528B3"/>
    <w:rsid w:val="00652E06"/>
    <w:rsid w:val="0065346C"/>
    <w:rsid w:val="006539D2"/>
    <w:rsid w:val="00653D18"/>
    <w:rsid w:val="00653E24"/>
    <w:rsid w:val="00654238"/>
    <w:rsid w:val="00654293"/>
    <w:rsid w:val="0065444E"/>
    <w:rsid w:val="00654D0A"/>
    <w:rsid w:val="00654D90"/>
    <w:rsid w:val="006555D9"/>
    <w:rsid w:val="00655B9E"/>
    <w:rsid w:val="00655E1E"/>
    <w:rsid w:val="00655FA6"/>
    <w:rsid w:val="00656929"/>
    <w:rsid w:val="00657704"/>
    <w:rsid w:val="006578B1"/>
    <w:rsid w:val="00660089"/>
    <w:rsid w:val="006605C0"/>
    <w:rsid w:val="006606E1"/>
    <w:rsid w:val="006608F1"/>
    <w:rsid w:val="0066093A"/>
    <w:rsid w:val="00660AF3"/>
    <w:rsid w:val="00660B8B"/>
    <w:rsid w:val="00661394"/>
    <w:rsid w:val="006616C5"/>
    <w:rsid w:val="00661ACE"/>
    <w:rsid w:val="00661BF2"/>
    <w:rsid w:val="00661CC0"/>
    <w:rsid w:val="00661CCC"/>
    <w:rsid w:val="00661D43"/>
    <w:rsid w:val="006621A9"/>
    <w:rsid w:val="006621D4"/>
    <w:rsid w:val="00662333"/>
    <w:rsid w:val="0066271E"/>
    <w:rsid w:val="00662CEF"/>
    <w:rsid w:val="006631D3"/>
    <w:rsid w:val="00663319"/>
    <w:rsid w:val="0066338C"/>
    <w:rsid w:val="006633ED"/>
    <w:rsid w:val="00663433"/>
    <w:rsid w:val="00663C6F"/>
    <w:rsid w:val="00663FBE"/>
    <w:rsid w:val="006641C2"/>
    <w:rsid w:val="00664A4E"/>
    <w:rsid w:val="00664BEA"/>
    <w:rsid w:val="00664FBB"/>
    <w:rsid w:val="0066581B"/>
    <w:rsid w:val="00665B4B"/>
    <w:rsid w:val="00665D53"/>
    <w:rsid w:val="00666298"/>
    <w:rsid w:val="00666768"/>
    <w:rsid w:val="00666B4A"/>
    <w:rsid w:val="00666B78"/>
    <w:rsid w:val="0066707D"/>
    <w:rsid w:val="00667691"/>
    <w:rsid w:val="0066783E"/>
    <w:rsid w:val="00667C63"/>
    <w:rsid w:val="00670A70"/>
    <w:rsid w:val="00670AF8"/>
    <w:rsid w:val="006713EC"/>
    <w:rsid w:val="00671548"/>
    <w:rsid w:val="0067157D"/>
    <w:rsid w:val="006717DD"/>
    <w:rsid w:val="006722E7"/>
    <w:rsid w:val="00672716"/>
    <w:rsid w:val="0067281E"/>
    <w:rsid w:val="0067283A"/>
    <w:rsid w:val="00672BB0"/>
    <w:rsid w:val="0067407E"/>
    <w:rsid w:val="00674147"/>
    <w:rsid w:val="0067450E"/>
    <w:rsid w:val="00674B12"/>
    <w:rsid w:val="00675032"/>
    <w:rsid w:val="006752EE"/>
    <w:rsid w:val="0067544B"/>
    <w:rsid w:val="00675A3C"/>
    <w:rsid w:val="00675AB9"/>
    <w:rsid w:val="00675E0B"/>
    <w:rsid w:val="006769B7"/>
    <w:rsid w:val="00676B89"/>
    <w:rsid w:val="00676D5F"/>
    <w:rsid w:val="00676DD1"/>
    <w:rsid w:val="00676EA9"/>
    <w:rsid w:val="00677312"/>
    <w:rsid w:val="00677778"/>
    <w:rsid w:val="0068061A"/>
    <w:rsid w:val="006809FC"/>
    <w:rsid w:val="00680BC8"/>
    <w:rsid w:val="00680BF6"/>
    <w:rsid w:val="00680C33"/>
    <w:rsid w:val="00680C4E"/>
    <w:rsid w:val="00680FD2"/>
    <w:rsid w:val="00680FD8"/>
    <w:rsid w:val="006811AA"/>
    <w:rsid w:val="006815AE"/>
    <w:rsid w:val="00681962"/>
    <w:rsid w:val="00681AB1"/>
    <w:rsid w:val="00681C52"/>
    <w:rsid w:val="00681EFF"/>
    <w:rsid w:val="00682C78"/>
    <w:rsid w:val="00682D07"/>
    <w:rsid w:val="00682FBC"/>
    <w:rsid w:val="00683280"/>
    <w:rsid w:val="00684891"/>
    <w:rsid w:val="0068493C"/>
    <w:rsid w:val="006849CA"/>
    <w:rsid w:val="00684BE1"/>
    <w:rsid w:val="00685422"/>
    <w:rsid w:val="006856CD"/>
    <w:rsid w:val="00685EB6"/>
    <w:rsid w:val="00686170"/>
    <w:rsid w:val="00686490"/>
    <w:rsid w:val="00687053"/>
    <w:rsid w:val="0068757E"/>
    <w:rsid w:val="00687685"/>
    <w:rsid w:val="00687C38"/>
    <w:rsid w:val="00687D56"/>
    <w:rsid w:val="0069003E"/>
    <w:rsid w:val="00690514"/>
    <w:rsid w:val="00690B59"/>
    <w:rsid w:val="00691047"/>
    <w:rsid w:val="00691059"/>
    <w:rsid w:val="00691504"/>
    <w:rsid w:val="006918FF"/>
    <w:rsid w:val="00691A80"/>
    <w:rsid w:val="00691ECC"/>
    <w:rsid w:val="00691FAA"/>
    <w:rsid w:val="006920DB"/>
    <w:rsid w:val="006921EB"/>
    <w:rsid w:val="006923CE"/>
    <w:rsid w:val="00692582"/>
    <w:rsid w:val="00692DF6"/>
    <w:rsid w:val="00693229"/>
    <w:rsid w:val="006932FE"/>
    <w:rsid w:val="00693CB6"/>
    <w:rsid w:val="00693E53"/>
    <w:rsid w:val="00694155"/>
    <w:rsid w:val="00694245"/>
    <w:rsid w:val="0069491A"/>
    <w:rsid w:val="00694F54"/>
    <w:rsid w:val="00695194"/>
    <w:rsid w:val="006953A8"/>
    <w:rsid w:val="00695577"/>
    <w:rsid w:val="00695AEF"/>
    <w:rsid w:val="00695D1B"/>
    <w:rsid w:val="00696166"/>
    <w:rsid w:val="006961B2"/>
    <w:rsid w:val="00696AED"/>
    <w:rsid w:val="00696FEB"/>
    <w:rsid w:val="0069707C"/>
    <w:rsid w:val="00697449"/>
    <w:rsid w:val="00697819"/>
    <w:rsid w:val="00697A88"/>
    <w:rsid w:val="006A00D3"/>
    <w:rsid w:val="006A052B"/>
    <w:rsid w:val="006A0D32"/>
    <w:rsid w:val="006A0DF0"/>
    <w:rsid w:val="006A0E25"/>
    <w:rsid w:val="006A1054"/>
    <w:rsid w:val="006A130D"/>
    <w:rsid w:val="006A195F"/>
    <w:rsid w:val="006A1B0C"/>
    <w:rsid w:val="006A2854"/>
    <w:rsid w:val="006A29CD"/>
    <w:rsid w:val="006A30F6"/>
    <w:rsid w:val="006A31B6"/>
    <w:rsid w:val="006A339F"/>
    <w:rsid w:val="006A34E2"/>
    <w:rsid w:val="006A3753"/>
    <w:rsid w:val="006A386C"/>
    <w:rsid w:val="006A39F4"/>
    <w:rsid w:val="006A4041"/>
    <w:rsid w:val="006A4521"/>
    <w:rsid w:val="006A46D3"/>
    <w:rsid w:val="006A4821"/>
    <w:rsid w:val="006A4AD4"/>
    <w:rsid w:val="006A4C8C"/>
    <w:rsid w:val="006A5013"/>
    <w:rsid w:val="006A501A"/>
    <w:rsid w:val="006A5288"/>
    <w:rsid w:val="006A5590"/>
    <w:rsid w:val="006A58D0"/>
    <w:rsid w:val="006A5BB3"/>
    <w:rsid w:val="006A5D10"/>
    <w:rsid w:val="006A5DBC"/>
    <w:rsid w:val="006A5DDF"/>
    <w:rsid w:val="006A5F61"/>
    <w:rsid w:val="006A5F7E"/>
    <w:rsid w:val="006A60C9"/>
    <w:rsid w:val="006A6448"/>
    <w:rsid w:val="006A666E"/>
    <w:rsid w:val="006A66C2"/>
    <w:rsid w:val="006A6AF5"/>
    <w:rsid w:val="006A75C0"/>
    <w:rsid w:val="006A77B1"/>
    <w:rsid w:val="006A7F17"/>
    <w:rsid w:val="006B02A6"/>
    <w:rsid w:val="006B0BBC"/>
    <w:rsid w:val="006B0E7E"/>
    <w:rsid w:val="006B0F33"/>
    <w:rsid w:val="006B2542"/>
    <w:rsid w:val="006B340E"/>
    <w:rsid w:val="006B3FC5"/>
    <w:rsid w:val="006B43A2"/>
    <w:rsid w:val="006B4499"/>
    <w:rsid w:val="006B4B1F"/>
    <w:rsid w:val="006B4CB2"/>
    <w:rsid w:val="006B517A"/>
    <w:rsid w:val="006B56BD"/>
    <w:rsid w:val="006B5823"/>
    <w:rsid w:val="006B6026"/>
    <w:rsid w:val="006B62A2"/>
    <w:rsid w:val="006B66DA"/>
    <w:rsid w:val="006B67F1"/>
    <w:rsid w:val="006B6911"/>
    <w:rsid w:val="006B6A6B"/>
    <w:rsid w:val="006B6ACB"/>
    <w:rsid w:val="006B7071"/>
    <w:rsid w:val="006B70A9"/>
    <w:rsid w:val="006B73CA"/>
    <w:rsid w:val="006B7AB6"/>
    <w:rsid w:val="006B7FEC"/>
    <w:rsid w:val="006C0F64"/>
    <w:rsid w:val="006C1620"/>
    <w:rsid w:val="006C1A77"/>
    <w:rsid w:val="006C1B65"/>
    <w:rsid w:val="006C1B8F"/>
    <w:rsid w:val="006C1FA1"/>
    <w:rsid w:val="006C2BD3"/>
    <w:rsid w:val="006C2D66"/>
    <w:rsid w:val="006C3119"/>
    <w:rsid w:val="006C333F"/>
    <w:rsid w:val="006C3597"/>
    <w:rsid w:val="006C36A9"/>
    <w:rsid w:val="006C4287"/>
    <w:rsid w:val="006C4789"/>
    <w:rsid w:val="006C47F8"/>
    <w:rsid w:val="006C4D8F"/>
    <w:rsid w:val="006C4FF8"/>
    <w:rsid w:val="006C5701"/>
    <w:rsid w:val="006C5C8D"/>
    <w:rsid w:val="006C62BA"/>
    <w:rsid w:val="006C66E8"/>
    <w:rsid w:val="006C682C"/>
    <w:rsid w:val="006C6B97"/>
    <w:rsid w:val="006C7449"/>
    <w:rsid w:val="006C777B"/>
    <w:rsid w:val="006C7854"/>
    <w:rsid w:val="006C7910"/>
    <w:rsid w:val="006C798A"/>
    <w:rsid w:val="006C7CA2"/>
    <w:rsid w:val="006D051D"/>
    <w:rsid w:val="006D06C8"/>
    <w:rsid w:val="006D0CCC"/>
    <w:rsid w:val="006D0D64"/>
    <w:rsid w:val="006D0E63"/>
    <w:rsid w:val="006D0E6D"/>
    <w:rsid w:val="006D0FF9"/>
    <w:rsid w:val="006D12F9"/>
    <w:rsid w:val="006D186F"/>
    <w:rsid w:val="006D2137"/>
    <w:rsid w:val="006D21EC"/>
    <w:rsid w:val="006D32F7"/>
    <w:rsid w:val="006D39F5"/>
    <w:rsid w:val="006D3A3D"/>
    <w:rsid w:val="006D3C69"/>
    <w:rsid w:val="006D3CFD"/>
    <w:rsid w:val="006D3EF4"/>
    <w:rsid w:val="006D422D"/>
    <w:rsid w:val="006D42E0"/>
    <w:rsid w:val="006D4645"/>
    <w:rsid w:val="006D464A"/>
    <w:rsid w:val="006D480A"/>
    <w:rsid w:val="006D4A78"/>
    <w:rsid w:val="006D4DA4"/>
    <w:rsid w:val="006D4E82"/>
    <w:rsid w:val="006D50B0"/>
    <w:rsid w:val="006D56A9"/>
    <w:rsid w:val="006D5AB4"/>
    <w:rsid w:val="006D5B73"/>
    <w:rsid w:val="006D5BA0"/>
    <w:rsid w:val="006D5D73"/>
    <w:rsid w:val="006D5EAF"/>
    <w:rsid w:val="006D65A3"/>
    <w:rsid w:val="006D6970"/>
    <w:rsid w:val="006D6B46"/>
    <w:rsid w:val="006D71C0"/>
    <w:rsid w:val="006D7547"/>
    <w:rsid w:val="006D75DC"/>
    <w:rsid w:val="006D7661"/>
    <w:rsid w:val="006E0598"/>
    <w:rsid w:val="006E066F"/>
    <w:rsid w:val="006E06F3"/>
    <w:rsid w:val="006E0F0F"/>
    <w:rsid w:val="006E1395"/>
    <w:rsid w:val="006E1407"/>
    <w:rsid w:val="006E14F2"/>
    <w:rsid w:val="006E1680"/>
    <w:rsid w:val="006E1697"/>
    <w:rsid w:val="006E196B"/>
    <w:rsid w:val="006E1E9B"/>
    <w:rsid w:val="006E1F99"/>
    <w:rsid w:val="006E1FB5"/>
    <w:rsid w:val="006E21CC"/>
    <w:rsid w:val="006E295A"/>
    <w:rsid w:val="006E2A32"/>
    <w:rsid w:val="006E2BA8"/>
    <w:rsid w:val="006E2D30"/>
    <w:rsid w:val="006E31D7"/>
    <w:rsid w:val="006E3398"/>
    <w:rsid w:val="006E3886"/>
    <w:rsid w:val="006E3C7E"/>
    <w:rsid w:val="006E41C0"/>
    <w:rsid w:val="006E482F"/>
    <w:rsid w:val="006E4CD5"/>
    <w:rsid w:val="006E4E4A"/>
    <w:rsid w:val="006E50E1"/>
    <w:rsid w:val="006E5103"/>
    <w:rsid w:val="006E521E"/>
    <w:rsid w:val="006E5EA2"/>
    <w:rsid w:val="006E63FD"/>
    <w:rsid w:val="006E65F4"/>
    <w:rsid w:val="006E6A16"/>
    <w:rsid w:val="006E7221"/>
    <w:rsid w:val="006E7281"/>
    <w:rsid w:val="006E7983"/>
    <w:rsid w:val="006E7A35"/>
    <w:rsid w:val="006E7BDF"/>
    <w:rsid w:val="006E7CED"/>
    <w:rsid w:val="006E7E18"/>
    <w:rsid w:val="006F0010"/>
    <w:rsid w:val="006F002F"/>
    <w:rsid w:val="006F00E7"/>
    <w:rsid w:val="006F02E7"/>
    <w:rsid w:val="006F06BA"/>
    <w:rsid w:val="006F0E20"/>
    <w:rsid w:val="006F1881"/>
    <w:rsid w:val="006F18F0"/>
    <w:rsid w:val="006F2051"/>
    <w:rsid w:val="006F20BC"/>
    <w:rsid w:val="006F29F0"/>
    <w:rsid w:val="006F2ABF"/>
    <w:rsid w:val="006F2E7C"/>
    <w:rsid w:val="006F2F9E"/>
    <w:rsid w:val="006F3016"/>
    <w:rsid w:val="006F3037"/>
    <w:rsid w:val="006F3404"/>
    <w:rsid w:val="006F3840"/>
    <w:rsid w:val="006F390D"/>
    <w:rsid w:val="006F43A2"/>
    <w:rsid w:val="006F4898"/>
    <w:rsid w:val="006F4981"/>
    <w:rsid w:val="006F4D61"/>
    <w:rsid w:val="006F5349"/>
    <w:rsid w:val="006F6127"/>
    <w:rsid w:val="006F64BD"/>
    <w:rsid w:val="006F6646"/>
    <w:rsid w:val="006F6768"/>
    <w:rsid w:val="006F6D96"/>
    <w:rsid w:val="006F6E0C"/>
    <w:rsid w:val="006F71D4"/>
    <w:rsid w:val="006F7506"/>
    <w:rsid w:val="006F76FB"/>
    <w:rsid w:val="006F7A1F"/>
    <w:rsid w:val="006F7E76"/>
    <w:rsid w:val="00700163"/>
    <w:rsid w:val="00700CC5"/>
    <w:rsid w:val="0070150B"/>
    <w:rsid w:val="00701B52"/>
    <w:rsid w:val="0070230B"/>
    <w:rsid w:val="0070243B"/>
    <w:rsid w:val="007024D7"/>
    <w:rsid w:val="0070263A"/>
    <w:rsid w:val="007029B7"/>
    <w:rsid w:val="00702C0C"/>
    <w:rsid w:val="00702C1D"/>
    <w:rsid w:val="00703236"/>
    <w:rsid w:val="007032CC"/>
    <w:rsid w:val="00703527"/>
    <w:rsid w:val="007038AA"/>
    <w:rsid w:val="00703D04"/>
    <w:rsid w:val="00704AEC"/>
    <w:rsid w:val="00704B68"/>
    <w:rsid w:val="007054EB"/>
    <w:rsid w:val="00705880"/>
    <w:rsid w:val="00705DB2"/>
    <w:rsid w:val="0070608B"/>
    <w:rsid w:val="00706E35"/>
    <w:rsid w:val="00707122"/>
    <w:rsid w:val="00707570"/>
    <w:rsid w:val="007078CA"/>
    <w:rsid w:val="00707B96"/>
    <w:rsid w:val="00707DC4"/>
    <w:rsid w:val="0071022E"/>
    <w:rsid w:val="00710750"/>
    <w:rsid w:val="007109BF"/>
    <w:rsid w:val="007114D4"/>
    <w:rsid w:val="00711806"/>
    <w:rsid w:val="007118F0"/>
    <w:rsid w:val="00711EB6"/>
    <w:rsid w:val="00712051"/>
    <w:rsid w:val="00712FF8"/>
    <w:rsid w:val="0071321C"/>
    <w:rsid w:val="00713223"/>
    <w:rsid w:val="007132C1"/>
    <w:rsid w:val="007132C7"/>
    <w:rsid w:val="00713A29"/>
    <w:rsid w:val="0071421C"/>
    <w:rsid w:val="007143A1"/>
    <w:rsid w:val="00714467"/>
    <w:rsid w:val="00714A27"/>
    <w:rsid w:val="00714AAB"/>
    <w:rsid w:val="00714C91"/>
    <w:rsid w:val="00715127"/>
    <w:rsid w:val="00715248"/>
    <w:rsid w:val="007152C5"/>
    <w:rsid w:val="00715510"/>
    <w:rsid w:val="007155DA"/>
    <w:rsid w:val="00715820"/>
    <w:rsid w:val="00715EAC"/>
    <w:rsid w:val="00716370"/>
    <w:rsid w:val="007169FA"/>
    <w:rsid w:val="00716BDA"/>
    <w:rsid w:val="00716F48"/>
    <w:rsid w:val="00717073"/>
    <w:rsid w:val="007172F0"/>
    <w:rsid w:val="007175EB"/>
    <w:rsid w:val="00717670"/>
    <w:rsid w:val="0071795D"/>
    <w:rsid w:val="00717E8B"/>
    <w:rsid w:val="00720105"/>
    <w:rsid w:val="00720E97"/>
    <w:rsid w:val="00721382"/>
    <w:rsid w:val="00721A2D"/>
    <w:rsid w:val="00721EFE"/>
    <w:rsid w:val="007223D7"/>
    <w:rsid w:val="007223ED"/>
    <w:rsid w:val="007224D9"/>
    <w:rsid w:val="00722A5A"/>
    <w:rsid w:val="0072321D"/>
    <w:rsid w:val="00723638"/>
    <w:rsid w:val="00723943"/>
    <w:rsid w:val="0072405C"/>
    <w:rsid w:val="00724250"/>
    <w:rsid w:val="0072454A"/>
    <w:rsid w:val="007245F8"/>
    <w:rsid w:val="00724788"/>
    <w:rsid w:val="007249DA"/>
    <w:rsid w:val="0072521F"/>
    <w:rsid w:val="007256AE"/>
    <w:rsid w:val="007256D2"/>
    <w:rsid w:val="00725CA0"/>
    <w:rsid w:val="0072675F"/>
    <w:rsid w:val="007273BA"/>
    <w:rsid w:val="007273D4"/>
    <w:rsid w:val="007276AF"/>
    <w:rsid w:val="00727A28"/>
    <w:rsid w:val="00727A3F"/>
    <w:rsid w:val="00727BA4"/>
    <w:rsid w:val="00727BD8"/>
    <w:rsid w:val="00727D6F"/>
    <w:rsid w:val="00727E0D"/>
    <w:rsid w:val="00727F11"/>
    <w:rsid w:val="00727FAE"/>
    <w:rsid w:val="00730948"/>
    <w:rsid w:val="00730D11"/>
    <w:rsid w:val="00731012"/>
    <w:rsid w:val="0073177A"/>
    <w:rsid w:val="007327A5"/>
    <w:rsid w:val="00732975"/>
    <w:rsid w:val="007329A1"/>
    <w:rsid w:val="00732E63"/>
    <w:rsid w:val="00732EAA"/>
    <w:rsid w:val="00733127"/>
    <w:rsid w:val="0073314C"/>
    <w:rsid w:val="00733204"/>
    <w:rsid w:val="00733A2D"/>
    <w:rsid w:val="00733C00"/>
    <w:rsid w:val="007340BB"/>
    <w:rsid w:val="00734331"/>
    <w:rsid w:val="007359CC"/>
    <w:rsid w:val="00735A60"/>
    <w:rsid w:val="00735D6B"/>
    <w:rsid w:val="0073603E"/>
    <w:rsid w:val="00736320"/>
    <w:rsid w:val="007365DD"/>
    <w:rsid w:val="00736706"/>
    <w:rsid w:val="007368BE"/>
    <w:rsid w:val="00736ABF"/>
    <w:rsid w:val="00736C5D"/>
    <w:rsid w:val="00736DBD"/>
    <w:rsid w:val="00736F5F"/>
    <w:rsid w:val="00737123"/>
    <w:rsid w:val="007378FC"/>
    <w:rsid w:val="00737974"/>
    <w:rsid w:val="00740088"/>
    <w:rsid w:val="007401DF"/>
    <w:rsid w:val="0074068E"/>
    <w:rsid w:val="00740B75"/>
    <w:rsid w:val="00741490"/>
    <w:rsid w:val="00741B9E"/>
    <w:rsid w:val="00741D97"/>
    <w:rsid w:val="007420B8"/>
    <w:rsid w:val="007426EF"/>
    <w:rsid w:val="00742C95"/>
    <w:rsid w:val="00742D74"/>
    <w:rsid w:val="00742F7F"/>
    <w:rsid w:val="0074301B"/>
    <w:rsid w:val="00743053"/>
    <w:rsid w:val="007434BB"/>
    <w:rsid w:val="00743518"/>
    <w:rsid w:val="00743A63"/>
    <w:rsid w:val="00744044"/>
    <w:rsid w:val="00744087"/>
    <w:rsid w:val="0074464D"/>
    <w:rsid w:val="00744EFD"/>
    <w:rsid w:val="007453F4"/>
    <w:rsid w:val="00745B3E"/>
    <w:rsid w:val="00746013"/>
    <w:rsid w:val="0074663F"/>
    <w:rsid w:val="0074688E"/>
    <w:rsid w:val="007469CB"/>
    <w:rsid w:val="00746CE9"/>
    <w:rsid w:val="00747053"/>
    <w:rsid w:val="0074766D"/>
    <w:rsid w:val="0074770B"/>
    <w:rsid w:val="00747AC3"/>
    <w:rsid w:val="00747B40"/>
    <w:rsid w:val="00747B41"/>
    <w:rsid w:val="00747FD7"/>
    <w:rsid w:val="0075009F"/>
    <w:rsid w:val="0075014D"/>
    <w:rsid w:val="00750682"/>
    <w:rsid w:val="007508E2"/>
    <w:rsid w:val="007508F3"/>
    <w:rsid w:val="00750C7A"/>
    <w:rsid w:val="00750DF4"/>
    <w:rsid w:val="0075105D"/>
    <w:rsid w:val="00751158"/>
    <w:rsid w:val="00751910"/>
    <w:rsid w:val="0075195E"/>
    <w:rsid w:val="007526F5"/>
    <w:rsid w:val="00752776"/>
    <w:rsid w:val="007529A6"/>
    <w:rsid w:val="00752A8E"/>
    <w:rsid w:val="0075315E"/>
    <w:rsid w:val="00753AF9"/>
    <w:rsid w:val="00753B69"/>
    <w:rsid w:val="007548CF"/>
    <w:rsid w:val="007549CF"/>
    <w:rsid w:val="00754D89"/>
    <w:rsid w:val="00754F09"/>
    <w:rsid w:val="00755102"/>
    <w:rsid w:val="00755118"/>
    <w:rsid w:val="0075519A"/>
    <w:rsid w:val="007552E5"/>
    <w:rsid w:val="00755341"/>
    <w:rsid w:val="007553DB"/>
    <w:rsid w:val="007558EB"/>
    <w:rsid w:val="00755D47"/>
    <w:rsid w:val="007564B4"/>
    <w:rsid w:val="00756589"/>
    <w:rsid w:val="007566CF"/>
    <w:rsid w:val="00756835"/>
    <w:rsid w:val="007569F1"/>
    <w:rsid w:val="0075717D"/>
    <w:rsid w:val="0075770A"/>
    <w:rsid w:val="0075785A"/>
    <w:rsid w:val="0076043D"/>
    <w:rsid w:val="00760A54"/>
    <w:rsid w:val="00760AEA"/>
    <w:rsid w:val="00760E1D"/>
    <w:rsid w:val="00760EF7"/>
    <w:rsid w:val="00760FB7"/>
    <w:rsid w:val="0076164C"/>
    <w:rsid w:val="00761CA3"/>
    <w:rsid w:val="00762252"/>
    <w:rsid w:val="007622AB"/>
    <w:rsid w:val="00762336"/>
    <w:rsid w:val="00762687"/>
    <w:rsid w:val="007626AC"/>
    <w:rsid w:val="00762C32"/>
    <w:rsid w:val="007631EC"/>
    <w:rsid w:val="00763249"/>
    <w:rsid w:val="0076368E"/>
    <w:rsid w:val="00763806"/>
    <w:rsid w:val="0076380B"/>
    <w:rsid w:val="00763E8D"/>
    <w:rsid w:val="0076404B"/>
    <w:rsid w:val="007645B5"/>
    <w:rsid w:val="007646B9"/>
    <w:rsid w:val="007646E5"/>
    <w:rsid w:val="007648C3"/>
    <w:rsid w:val="00764D11"/>
    <w:rsid w:val="00764EBE"/>
    <w:rsid w:val="007650F2"/>
    <w:rsid w:val="00765176"/>
    <w:rsid w:val="00765276"/>
    <w:rsid w:val="007653E7"/>
    <w:rsid w:val="0076547A"/>
    <w:rsid w:val="007655B9"/>
    <w:rsid w:val="00765A3F"/>
    <w:rsid w:val="00765B75"/>
    <w:rsid w:val="00765F28"/>
    <w:rsid w:val="0076622F"/>
    <w:rsid w:val="00766532"/>
    <w:rsid w:val="007665A6"/>
    <w:rsid w:val="00766E67"/>
    <w:rsid w:val="007671A8"/>
    <w:rsid w:val="00767407"/>
    <w:rsid w:val="0077006B"/>
    <w:rsid w:val="007701EC"/>
    <w:rsid w:val="00770881"/>
    <w:rsid w:val="00770B72"/>
    <w:rsid w:val="00770BF2"/>
    <w:rsid w:val="00770C93"/>
    <w:rsid w:val="00771234"/>
    <w:rsid w:val="0077196A"/>
    <w:rsid w:val="0077213D"/>
    <w:rsid w:val="00772660"/>
    <w:rsid w:val="0077272B"/>
    <w:rsid w:val="007727F4"/>
    <w:rsid w:val="0077317E"/>
    <w:rsid w:val="007737D3"/>
    <w:rsid w:val="00773908"/>
    <w:rsid w:val="00773E6E"/>
    <w:rsid w:val="00774041"/>
    <w:rsid w:val="0077435F"/>
    <w:rsid w:val="00774380"/>
    <w:rsid w:val="00774D72"/>
    <w:rsid w:val="00774EA8"/>
    <w:rsid w:val="00775841"/>
    <w:rsid w:val="00775BCD"/>
    <w:rsid w:val="00775BDD"/>
    <w:rsid w:val="00775FAC"/>
    <w:rsid w:val="00776B99"/>
    <w:rsid w:val="00777318"/>
    <w:rsid w:val="0077749C"/>
    <w:rsid w:val="007777D5"/>
    <w:rsid w:val="00777AFE"/>
    <w:rsid w:val="00777B0F"/>
    <w:rsid w:val="00777BAC"/>
    <w:rsid w:val="00777D8B"/>
    <w:rsid w:val="0078020C"/>
    <w:rsid w:val="00780A27"/>
    <w:rsid w:val="00780DEE"/>
    <w:rsid w:val="00780F93"/>
    <w:rsid w:val="007810DE"/>
    <w:rsid w:val="007813F1"/>
    <w:rsid w:val="00781500"/>
    <w:rsid w:val="00781806"/>
    <w:rsid w:val="007818DD"/>
    <w:rsid w:val="00782089"/>
    <w:rsid w:val="00782107"/>
    <w:rsid w:val="00782199"/>
    <w:rsid w:val="0078239A"/>
    <w:rsid w:val="0078245F"/>
    <w:rsid w:val="00782729"/>
    <w:rsid w:val="00782D5F"/>
    <w:rsid w:val="0078315F"/>
    <w:rsid w:val="0078338C"/>
    <w:rsid w:val="00783445"/>
    <w:rsid w:val="007834A6"/>
    <w:rsid w:val="00784EDD"/>
    <w:rsid w:val="0078546D"/>
    <w:rsid w:val="00785552"/>
    <w:rsid w:val="00785AA3"/>
    <w:rsid w:val="00785C63"/>
    <w:rsid w:val="00786198"/>
    <w:rsid w:val="007861FC"/>
    <w:rsid w:val="00786278"/>
    <w:rsid w:val="00786290"/>
    <w:rsid w:val="007862E4"/>
    <w:rsid w:val="00786927"/>
    <w:rsid w:val="00786A78"/>
    <w:rsid w:val="00786AA2"/>
    <w:rsid w:val="00786C2C"/>
    <w:rsid w:val="00786F99"/>
    <w:rsid w:val="007871B5"/>
    <w:rsid w:val="00787251"/>
    <w:rsid w:val="007872E6"/>
    <w:rsid w:val="007876EB"/>
    <w:rsid w:val="00787888"/>
    <w:rsid w:val="007904DA"/>
    <w:rsid w:val="0079070F"/>
    <w:rsid w:val="007907A7"/>
    <w:rsid w:val="00790F27"/>
    <w:rsid w:val="007911FB"/>
    <w:rsid w:val="00791426"/>
    <w:rsid w:val="007914CF"/>
    <w:rsid w:val="00792756"/>
    <w:rsid w:val="00792772"/>
    <w:rsid w:val="00792804"/>
    <w:rsid w:val="00792B80"/>
    <w:rsid w:val="0079301E"/>
    <w:rsid w:val="00793999"/>
    <w:rsid w:val="00793A8F"/>
    <w:rsid w:val="00794C9B"/>
    <w:rsid w:val="00795EA1"/>
    <w:rsid w:val="00795FFE"/>
    <w:rsid w:val="007964EE"/>
    <w:rsid w:val="007975C9"/>
    <w:rsid w:val="007A0414"/>
    <w:rsid w:val="007A0C1A"/>
    <w:rsid w:val="007A0DB0"/>
    <w:rsid w:val="007A1580"/>
    <w:rsid w:val="007A168A"/>
    <w:rsid w:val="007A17EA"/>
    <w:rsid w:val="007A197A"/>
    <w:rsid w:val="007A1CCD"/>
    <w:rsid w:val="007A20B4"/>
    <w:rsid w:val="007A21BB"/>
    <w:rsid w:val="007A234A"/>
    <w:rsid w:val="007A27B4"/>
    <w:rsid w:val="007A2CF4"/>
    <w:rsid w:val="007A2E36"/>
    <w:rsid w:val="007A2FA8"/>
    <w:rsid w:val="007A30A9"/>
    <w:rsid w:val="007A337D"/>
    <w:rsid w:val="007A345F"/>
    <w:rsid w:val="007A3587"/>
    <w:rsid w:val="007A3FDE"/>
    <w:rsid w:val="007A415D"/>
    <w:rsid w:val="007A4709"/>
    <w:rsid w:val="007A479B"/>
    <w:rsid w:val="007A4A87"/>
    <w:rsid w:val="007A4B4E"/>
    <w:rsid w:val="007A5418"/>
    <w:rsid w:val="007A6052"/>
    <w:rsid w:val="007A63C1"/>
    <w:rsid w:val="007A6654"/>
    <w:rsid w:val="007A67D0"/>
    <w:rsid w:val="007A6888"/>
    <w:rsid w:val="007A701C"/>
    <w:rsid w:val="007A7216"/>
    <w:rsid w:val="007A7D9B"/>
    <w:rsid w:val="007B04F5"/>
    <w:rsid w:val="007B0540"/>
    <w:rsid w:val="007B0556"/>
    <w:rsid w:val="007B0784"/>
    <w:rsid w:val="007B0A51"/>
    <w:rsid w:val="007B10E7"/>
    <w:rsid w:val="007B1907"/>
    <w:rsid w:val="007B1B24"/>
    <w:rsid w:val="007B1B36"/>
    <w:rsid w:val="007B1C86"/>
    <w:rsid w:val="007B1DFC"/>
    <w:rsid w:val="007B2669"/>
    <w:rsid w:val="007B2B75"/>
    <w:rsid w:val="007B324A"/>
    <w:rsid w:val="007B327D"/>
    <w:rsid w:val="007B3485"/>
    <w:rsid w:val="007B3A60"/>
    <w:rsid w:val="007B3CBA"/>
    <w:rsid w:val="007B4179"/>
    <w:rsid w:val="007B442F"/>
    <w:rsid w:val="007B46CE"/>
    <w:rsid w:val="007B488D"/>
    <w:rsid w:val="007B4A38"/>
    <w:rsid w:val="007B4BF1"/>
    <w:rsid w:val="007B4C68"/>
    <w:rsid w:val="007B4EC7"/>
    <w:rsid w:val="007B62E8"/>
    <w:rsid w:val="007B67F3"/>
    <w:rsid w:val="007B680D"/>
    <w:rsid w:val="007B714B"/>
    <w:rsid w:val="007B723B"/>
    <w:rsid w:val="007B763F"/>
    <w:rsid w:val="007B76A1"/>
    <w:rsid w:val="007B79D9"/>
    <w:rsid w:val="007B7E43"/>
    <w:rsid w:val="007C02B1"/>
    <w:rsid w:val="007C02CA"/>
    <w:rsid w:val="007C06D1"/>
    <w:rsid w:val="007C0C22"/>
    <w:rsid w:val="007C0DD3"/>
    <w:rsid w:val="007C10AD"/>
    <w:rsid w:val="007C146F"/>
    <w:rsid w:val="007C2517"/>
    <w:rsid w:val="007C2604"/>
    <w:rsid w:val="007C2DFD"/>
    <w:rsid w:val="007C300D"/>
    <w:rsid w:val="007C305A"/>
    <w:rsid w:val="007C3346"/>
    <w:rsid w:val="007C3412"/>
    <w:rsid w:val="007C35F9"/>
    <w:rsid w:val="007C38BB"/>
    <w:rsid w:val="007C3973"/>
    <w:rsid w:val="007C3AAF"/>
    <w:rsid w:val="007C41B7"/>
    <w:rsid w:val="007C44DB"/>
    <w:rsid w:val="007C45BF"/>
    <w:rsid w:val="007C489A"/>
    <w:rsid w:val="007C48D5"/>
    <w:rsid w:val="007C4A64"/>
    <w:rsid w:val="007C4D9E"/>
    <w:rsid w:val="007C50C1"/>
    <w:rsid w:val="007C5505"/>
    <w:rsid w:val="007C56F5"/>
    <w:rsid w:val="007C575F"/>
    <w:rsid w:val="007C5860"/>
    <w:rsid w:val="007C6777"/>
    <w:rsid w:val="007C6877"/>
    <w:rsid w:val="007C6BBD"/>
    <w:rsid w:val="007C6CD9"/>
    <w:rsid w:val="007C6CF5"/>
    <w:rsid w:val="007C72D1"/>
    <w:rsid w:val="007C764C"/>
    <w:rsid w:val="007C7B5D"/>
    <w:rsid w:val="007D005A"/>
    <w:rsid w:val="007D02C0"/>
    <w:rsid w:val="007D037F"/>
    <w:rsid w:val="007D0897"/>
    <w:rsid w:val="007D0DC0"/>
    <w:rsid w:val="007D115B"/>
    <w:rsid w:val="007D12F9"/>
    <w:rsid w:val="007D1821"/>
    <w:rsid w:val="007D1AE4"/>
    <w:rsid w:val="007D1E3E"/>
    <w:rsid w:val="007D1ECD"/>
    <w:rsid w:val="007D2067"/>
    <w:rsid w:val="007D21CE"/>
    <w:rsid w:val="007D22AB"/>
    <w:rsid w:val="007D23D1"/>
    <w:rsid w:val="007D25CF"/>
    <w:rsid w:val="007D2634"/>
    <w:rsid w:val="007D27CE"/>
    <w:rsid w:val="007D29B5"/>
    <w:rsid w:val="007D2AEC"/>
    <w:rsid w:val="007D3BA4"/>
    <w:rsid w:val="007D42BD"/>
    <w:rsid w:val="007D458D"/>
    <w:rsid w:val="007D4669"/>
    <w:rsid w:val="007D4FF8"/>
    <w:rsid w:val="007D6A81"/>
    <w:rsid w:val="007D6E06"/>
    <w:rsid w:val="007D6F84"/>
    <w:rsid w:val="007D6FD3"/>
    <w:rsid w:val="007D6FD6"/>
    <w:rsid w:val="007D7299"/>
    <w:rsid w:val="007D766E"/>
    <w:rsid w:val="007D7759"/>
    <w:rsid w:val="007E0140"/>
    <w:rsid w:val="007E01FF"/>
    <w:rsid w:val="007E079A"/>
    <w:rsid w:val="007E0912"/>
    <w:rsid w:val="007E0C8E"/>
    <w:rsid w:val="007E0F95"/>
    <w:rsid w:val="007E1317"/>
    <w:rsid w:val="007E16A5"/>
    <w:rsid w:val="007E1D0F"/>
    <w:rsid w:val="007E2621"/>
    <w:rsid w:val="007E288F"/>
    <w:rsid w:val="007E2DEF"/>
    <w:rsid w:val="007E2E54"/>
    <w:rsid w:val="007E3709"/>
    <w:rsid w:val="007E3D21"/>
    <w:rsid w:val="007E3DA5"/>
    <w:rsid w:val="007E4641"/>
    <w:rsid w:val="007E488B"/>
    <w:rsid w:val="007E48CD"/>
    <w:rsid w:val="007E4AD6"/>
    <w:rsid w:val="007E4AF5"/>
    <w:rsid w:val="007E4D45"/>
    <w:rsid w:val="007E5132"/>
    <w:rsid w:val="007E529A"/>
    <w:rsid w:val="007E570D"/>
    <w:rsid w:val="007E5B52"/>
    <w:rsid w:val="007E5C78"/>
    <w:rsid w:val="007E6341"/>
    <w:rsid w:val="007E646F"/>
    <w:rsid w:val="007E6625"/>
    <w:rsid w:val="007E6B17"/>
    <w:rsid w:val="007E6C4C"/>
    <w:rsid w:val="007E6CF3"/>
    <w:rsid w:val="007E7017"/>
    <w:rsid w:val="007E73CA"/>
    <w:rsid w:val="007E741A"/>
    <w:rsid w:val="007E7B92"/>
    <w:rsid w:val="007E7D66"/>
    <w:rsid w:val="007E7E8D"/>
    <w:rsid w:val="007E7F71"/>
    <w:rsid w:val="007F03A1"/>
    <w:rsid w:val="007F0449"/>
    <w:rsid w:val="007F0493"/>
    <w:rsid w:val="007F06AD"/>
    <w:rsid w:val="007F09DD"/>
    <w:rsid w:val="007F0C5D"/>
    <w:rsid w:val="007F0F89"/>
    <w:rsid w:val="007F15B4"/>
    <w:rsid w:val="007F1722"/>
    <w:rsid w:val="007F1A2C"/>
    <w:rsid w:val="007F1E7B"/>
    <w:rsid w:val="007F23D9"/>
    <w:rsid w:val="007F2DBF"/>
    <w:rsid w:val="007F2F4C"/>
    <w:rsid w:val="007F3204"/>
    <w:rsid w:val="007F3FF4"/>
    <w:rsid w:val="007F42CD"/>
    <w:rsid w:val="007F437B"/>
    <w:rsid w:val="007F46C0"/>
    <w:rsid w:val="007F47A4"/>
    <w:rsid w:val="007F4AF7"/>
    <w:rsid w:val="007F4D77"/>
    <w:rsid w:val="007F4D83"/>
    <w:rsid w:val="007F4DE2"/>
    <w:rsid w:val="007F4F8B"/>
    <w:rsid w:val="007F5009"/>
    <w:rsid w:val="007F51C6"/>
    <w:rsid w:val="007F51FE"/>
    <w:rsid w:val="007F53A7"/>
    <w:rsid w:val="007F56EE"/>
    <w:rsid w:val="007F65FD"/>
    <w:rsid w:val="007F72B0"/>
    <w:rsid w:val="007F792C"/>
    <w:rsid w:val="007F7BCC"/>
    <w:rsid w:val="007F7C29"/>
    <w:rsid w:val="0080076E"/>
    <w:rsid w:val="00800C16"/>
    <w:rsid w:val="00800D5B"/>
    <w:rsid w:val="00800DCA"/>
    <w:rsid w:val="00800E01"/>
    <w:rsid w:val="00800E46"/>
    <w:rsid w:val="00801068"/>
    <w:rsid w:val="008014C0"/>
    <w:rsid w:val="0080164D"/>
    <w:rsid w:val="00801BDB"/>
    <w:rsid w:val="00801E6A"/>
    <w:rsid w:val="00801EA6"/>
    <w:rsid w:val="00801F97"/>
    <w:rsid w:val="008021D8"/>
    <w:rsid w:val="00802372"/>
    <w:rsid w:val="00802ACF"/>
    <w:rsid w:val="00803441"/>
    <w:rsid w:val="008034C1"/>
    <w:rsid w:val="008035EC"/>
    <w:rsid w:val="00803629"/>
    <w:rsid w:val="00803659"/>
    <w:rsid w:val="00803851"/>
    <w:rsid w:val="00803D25"/>
    <w:rsid w:val="0080423A"/>
    <w:rsid w:val="008048F9"/>
    <w:rsid w:val="0080507E"/>
    <w:rsid w:val="008052C1"/>
    <w:rsid w:val="008058F8"/>
    <w:rsid w:val="00806372"/>
    <w:rsid w:val="008069CF"/>
    <w:rsid w:val="00806BAB"/>
    <w:rsid w:val="008070BF"/>
    <w:rsid w:val="0080716C"/>
    <w:rsid w:val="008074E9"/>
    <w:rsid w:val="00807649"/>
    <w:rsid w:val="0080780E"/>
    <w:rsid w:val="00807CB4"/>
    <w:rsid w:val="00810761"/>
    <w:rsid w:val="008107D4"/>
    <w:rsid w:val="00811208"/>
    <w:rsid w:val="00811306"/>
    <w:rsid w:val="00811A56"/>
    <w:rsid w:val="00811BDE"/>
    <w:rsid w:val="00811CB2"/>
    <w:rsid w:val="008122E8"/>
    <w:rsid w:val="008127FB"/>
    <w:rsid w:val="00812A22"/>
    <w:rsid w:val="00812E1B"/>
    <w:rsid w:val="008134CE"/>
    <w:rsid w:val="008135C9"/>
    <w:rsid w:val="00813A34"/>
    <w:rsid w:val="00813F0E"/>
    <w:rsid w:val="00813F35"/>
    <w:rsid w:val="00814320"/>
    <w:rsid w:val="00814371"/>
    <w:rsid w:val="00814FA6"/>
    <w:rsid w:val="008150FF"/>
    <w:rsid w:val="00815140"/>
    <w:rsid w:val="0081549A"/>
    <w:rsid w:val="008154C5"/>
    <w:rsid w:val="00815A2C"/>
    <w:rsid w:val="00815A63"/>
    <w:rsid w:val="008164E9"/>
    <w:rsid w:val="00816FFA"/>
    <w:rsid w:val="008175BC"/>
    <w:rsid w:val="0081776C"/>
    <w:rsid w:val="00817B1F"/>
    <w:rsid w:val="00820959"/>
    <w:rsid w:val="00820ADC"/>
    <w:rsid w:val="00820C37"/>
    <w:rsid w:val="00820FDE"/>
    <w:rsid w:val="00821352"/>
    <w:rsid w:val="00821631"/>
    <w:rsid w:val="008216D8"/>
    <w:rsid w:val="008216E7"/>
    <w:rsid w:val="0082175C"/>
    <w:rsid w:val="00821A85"/>
    <w:rsid w:val="00821D07"/>
    <w:rsid w:val="00821E95"/>
    <w:rsid w:val="00821FC1"/>
    <w:rsid w:val="008221C7"/>
    <w:rsid w:val="008223B3"/>
    <w:rsid w:val="008224CC"/>
    <w:rsid w:val="008224F9"/>
    <w:rsid w:val="00822A67"/>
    <w:rsid w:val="00822DFB"/>
    <w:rsid w:val="0082308B"/>
    <w:rsid w:val="008232D1"/>
    <w:rsid w:val="00823865"/>
    <w:rsid w:val="00823C54"/>
    <w:rsid w:val="008240C7"/>
    <w:rsid w:val="00824104"/>
    <w:rsid w:val="00824437"/>
    <w:rsid w:val="00824716"/>
    <w:rsid w:val="00824768"/>
    <w:rsid w:val="00825508"/>
    <w:rsid w:val="0082568B"/>
    <w:rsid w:val="00825B6A"/>
    <w:rsid w:val="008261D4"/>
    <w:rsid w:val="00826200"/>
    <w:rsid w:val="00826326"/>
    <w:rsid w:val="00826992"/>
    <w:rsid w:val="00826AB1"/>
    <w:rsid w:val="00826C32"/>
    <w:rsid w:val="00827489"/>
    <w:rsid w:val="0082787B"/>
    <w:rsid w:val="008300E2"/>
    <w:rsid w:val="00830212"/>
    <w:rsid w:val="00830386"/>
    <w:rsid w:val="008306FD"/>
    <w:rsid w:val="00830B61"/>
    <w:rsid w:val="00830BFB"/>
    <w:rsid w:val="0083104A"/>
    <w:rsid w:val="00831186"/>
    <w:rsid w:val="008315E7"/>
    <w:rsid w:val="008319E2"/>
    <w:rsid w:val="00831A6C"/>
    <w:rsid w:val="00831BE2"/>
    <w:rsid w:val="00831E4D"/>
    <w:rsid w:val="00831E61"/>
    <w:rsid w:val="00832283"/>
    <w:rsid w:val="008323B6"/>
    <w:rsid w:val="0083245E"/>
    <w:rsid w:val="0083261F"/>
    <w:rsid w:val="008326CA"/>
    <w:rsid w:val="00832F73"/>
    <w:rsid w:val="00833179"/>
    <w:rsid w:val="00833304"/>
    <w:rsid w:val="00833403"/>
    <w:rsid w:val="00833E5A"/>
    <w:rsid w:val="00833F7D"/>
    <w:rsid w:val="00833FC1"/>
    <w:rsid w:val="00834009"/>
    <w:rsid w:val="008345B8"/>
    <w:rsid w:val="008347B4"/>
    <w:rsid w:val="008348A1"/>
    <w:rsid w:val="00834B92"/>
    <w:rsid w:val="00834BEC"/>
    <w:rsid w:val="008351F8"/>
    <w:rsid w:val="008355FF"/>
    <w:rsid w:val="00835E27"/>
    <w:rsid w:val="00836374"/>
    <w:rsid w:val="008364C5"/>
    <w:rsid w:val="00836CBD"/>
    <w:rsid w:val="00837028"/>
    <w:rsid w:val="00837228"/>
    <w:rsid w:val="0083747F"/>
    <w:rsid w:val="008377A4"/>
    <w:rsid w:val="00837E5E"/>
    <w:rsid w:val="00837FF6"/>
    <w:rsid w:val="008400BB"/>
    <w:rsid w:val="008406F4"/>
    <w:rsid w:val="00840AD3"/>
    <w:rsid w:val="0084144A"/>
    <w:rsid w:val="008418F2"/>
    <w:rsid w:val="00841E3F"/>
    <w:rsid w:val="00841F0D"/>
    <w:rsid w:val="0084224B"/>
    <w:rsid w:val="0084251E"/>
    <w:rsid w:val="0084331F"/>
    <w:rsid w:val="00843746"/>
    <w:rsid w:val="0084392E"/>
    <w:rsid w:val="00843A6A"/>
    <w:rsid w:val="00843C02"/>
    <w:rsid w:val="008443AF"/>
    <w:rsid w:val="0084460B"/>
    <w:rsid w:val="00844743"/>
    <w:rsid w:val="0084484D"/>
    <w:rsid w:val="00844D55"/>
    <w:rsid w:val="00844F04"/>
    <w:rsid w:val="00845199"/>
    <w:rsid w:val="00845664"/>
    <w:rsid w:val="00845BE7"/>
    <w:rsid w:val="00845F95"/>
    <w:rsid w:val="00846133"/>
    <w:rsid w:val="0084651B"/>
    <w:rsid w:val="008467AD"/>
    <w:rsid w:val="008469F3"/>
    <w:rsid w:val="00847288"/>
    <w:rsid w:val="0084782E"/>
    <w:rsid w:val="00847BDF"/>
    <w:rsid w:val="00847DCA"/>
    <w:rsid w:val="0085056B"/>
    <w:rsid w:val="00850E2D"/>
    <w:rsid w:val="00850E52"/>
    <w:rsid w:val="00850ED8"/>
    <w:rsid w:val="00851244"/>
    <w:rsid w:val="008517F4"/>
    <w:rsid w:val="00851B31"/>
    <w:rsid w:val="00851CB1"/>
    <w:rsid w:val="008522CF"/>
    <w:rsid w:val="00852434"/>
    <w:rsid w:val="008529C7"/>
    <w:rsid w:val="00852C71"/>
    <w:rsid w:val="00852CA9"/>
    <w:rsid w:val="00852F59"/>
    <w:rsid w:val="00852FCA"/>
    <w:rsid w:val="008538FC"/>
    <w:rsid w:val="00854534"/>
    <w:rsid w:val="0085490F"/>
    <w:rsid w:val="00854B0C"/>
    <w:rsid w:val="00854EEA"/>
    <w:rsid w:val="00855B68"/>
    <w:rsid w:val="00855C1A"/>
    <w:rsid w:val="00855DE8"/>
    <w:rsid w:val="00855E3B"/>
    <w:rsid w:val="00855F56"/>
    <w:rsid w:val="00856153"/>
    <w:rsid w:val="00856783"/>
    <w:rsid w:val="00856B40"/>
    <w:rsid w:val="00857AC6"/>
    <w:rsid w:val="00857B2C"/>
    <w:rsid w:val="00857C49"/>
    <w:rsid w:val="00857EEC"/>
    <w:rsid w:val="008600E7"/>
    <w:rsid w:val="0086070D"/>
    <w:rsid w:val="00860958"/>
    <w:rsid w:val="00860C27"/>
    <w:rsid w:val="00860C81"/>
    <w:rsid w:val="0086112B"/>
    <w:rsid w:val="008616D4"/>
    <w:rsid w:val="00861A13"/>
    <w:rsid w:val="00861B0D"/>
    <w:rsid w:val="00861E3A"/>
    <w:rsid w:val="00863143"/>
    <w:rsid w:val="00863DBF"/>
    <w:rsid w:val="00864146"/>
    <w:rsid w:val="00864685"/>
    <w:rsid w:val="008647A7"/>
    <w:rsid w:val="00864A6D"/>
    <w:rsid w:val="00864ABD"/>
    <w:rsid w:val="00864AFE"/>
    <w:rsid w:val="008652D2"/>
    <w:rsid w:val="00865834"/>
    <w:rsid w:val="008659FD"/>
    <w:rsid w:val="00865F2D"/>
    <w:rsid w:val="00865FAB"/>
    <w:rsid w:val="00866313"/>
    <w:rsid w:val="00866ADA"/>
    <w:rsid w:val="00866B33"/>
    <w:rsid w:val="00866DB5"/>
    <w:rsid w:val="00866DD3"/>
    <w:rsid w:val="008673CF"/>
    <w:rsid w:val="008679E1"/>
    <w:rsid w:val="00867FF1"/>
    <w:rsid w:val="008703FA"/>
    <w:rsid w:val="008704F5"/>
    <w:rsid w:val="008709BE"/>
    <w:rsid w:val="00870E77"/>
    <w:rsid w:val="00870E80"/>
    <w:rsid w:val="00871146"/>
    <w:rsid w:val="00871BCD"/>
    <w:rsid w:val="00872893"/>
    <w:rsid w:val="008729DE"/>
    <w:rsid w:val="008730D7"/>
    <w:rsid w:val="008735AB"/>
    <w:rsid w:val="008737B0"/>
    <w:rsid w:val="0087390B"/>
    <w:rsid w:val="00873960"/>
    <w:rsid w:val="00873C45"/>
    <w:rsid w:val="00875082"/>
    <w:rsid w:val="008752BB"/>
    <w:rsid w:val="0087546B"/>
    <w:rsid w:val="008759FE"/>
    <w:rsid w:val="00875A0B"/>
    <w:rsid w:val="00875C43"/>
    <w:rsid w:val="00876EA3"/>
    <w:rsid w:val="00876FE3"/>
    <w:rsid w:val="00877121"/>
    <w:rsid w:val="0087759A"/>
    <w:rsid w:val="00877677"/>
    <w:rsid w:val="00877A6D"/>
    <w:rsid w:val="00877F5F"/>
    <w:rsid w:val="0088006B"/>
    <w:rsid w:val="0088029A"/>
    <w:rsid w:val="008803BF"/>
    <w:rsid w:val="008805AC"/>
    <w:rsid w:val="00880612"/>
    <w:rsid w:val="00880615"/>
    <w:rsid w:val="00881116"/>
    <w:rsid w:val="00881131"/>
    <w:rsid w:val="0088119E"/>
    <w:rsid w:val="00881DC1"/>
    <w:rsid w:val="008820B9"/>
    <w:rsid w:val="0088258B"/>
    <w:rsid w:val="00882757"/>
    <w:rsid w:val="00882A27"/>
    <w:rsid w:val="00882D35"/>
    <w:rsid w:val="00882E3F"/>
    <w:rsid w:val="00882E78"/>
    <w:rsid w:val="0088328E"/>
    <w:rsid w:val="00883ACB"/>
    <w:rsid w:val="00883F0B"/>
    <w:rsid w:val="00883FC4"/>
    <w:rsid w:val="008841E0"/>
    <w:rsid w:val="0088437B"/>
    <w:rsid w:val="0088469A"/>
    <w:rsid w:val="008846B2"/>
    <w:rsid w:val="008848C5"/>
    <w:rsid w:val="00884973"/>
    <w:rsid w:val="00885218"/>
    <w:rsid w:val="0088527C"/>
    <w:rsid w:val="00886177"/>
    <w:rsid w:val="008861B9"/>
    <w:rsid w:val="00886331"/>
    <w:rsid w:val="00886502"/>
    <w:rsid w:val="00886F71"/>
    <w:rsid w:val="0088704D"/>
    <w:rsid w:val="00887A65"/>
    <w:rsid w:val="00890655"/>
    <w:rsid w:val="00890C20"/>
    <w:rsid w:val="00890F10"/>
    <w:rsid w:val="008910F4"/>
    <w:rsid w:val="00891201"/>
    <w:rsid w:val="0089122D"/>
    <w:rsid w:val="008912F2"/>
    <w:rsid w:val="0089141B"/>
    <w:rsid w:val="00891D58"/>
    <w:rsid w:val="00892208"/>
    <w:rsid w:val="0089222C"/>
    <w:rsid w:val="008926B1"/>
    <w:rsid w:val="008927F8"/>
    <w:rsid w:val="008928C0"/>
    <w:rsid w:val="008934BD"/>
    <w:rsid w:val="008938EE"/>
    <w:rsid w:val="00893E4D"/>
    <w:rsid w:val="00894E83"/>
    <w:rsid w:val="0089509C"/>
    <w:rsid w:val="008950DB"/>
    <w:rsid w:val="008951C1"/>
    <w:rsid w:val="0089550F"/>
    <w:rsid w:val="00895682"/>
    <w:rsid w:val="00895810"/>
    <w:rsid w:val="00895A4F"/>
    <w:rsid w:val="00895B14"/>
    <w:rsid w:val="00895DE9"/>
    <w:rsid w:val="008963B5"/>
    <w:rsid w:val="008967CB"/>
    <w:rsid w:val="008967F8"/>
    <w:rsid w:val="00896FF0"/>
    <w:rsid w:val="0089701E"/>
    <w:rsid w:val="00897383"/>
    <w:rsid w:val="00897535"/>
    <w:rsid w:val="00897695"/>
    <w:rsid w:val="00897A68"/>
    <w:rsid w:val="00897F16"/>
    <w:rsid w:val="008A02DE"/>
    <w:rsid w:val="008A090B"/>
    <w:rsid w:val="008A0A40"/>
    <w:rsid w:val="008A1091"/>
    <w:rsid w:val="008A115E"/>
    <w:rsid w:val="008A13F8"/>
    <w:rsid w:val="008A1629"/>
    <w:rsid w:val="008A1B39"/>
    <w:rsid w:val="008A1B86"/>
    <w:rsid w:val="008A1C46"/>
    <w:rsid w:val="008A22D1"/>
    <w:rsid w:val="008A2662"/>
    <w:rsid w:val="008A29D1"/>
    <w:rsid w:val="008A2E5F"/>
    <w:rsid w:val="008A31C9"/>
    <w:rsid w:val="008A31D6"/>
    <w:rsid w:val="008A328B"/>
    <w:rsid w:val="008A3B5D"/>
    <w:rsid w:val="008A3D85"/>
    <w:rsid w:val="008A3DF3"/>
    <w:rsid w:val="008A4471"/>
    <w:rsid w:val="008A4480"/>
    <w:rsid w:val="008A44AC"/>
    <w:rsid w:val="008A461F"/>
    <w:rsid w:val="008A4CED"/>
    <w:rsid w:val="008A6248"/>
    <w:rsid w:val="008A63C0"/>
    <w:rsid w:val="008A65BA"/>
    <w:rsid w:val="008A692C"/>
    <w:rsid w:val="008A6E11"/>
    <w:rsid w:val="008A715E"/>
    <w:rsid w:val="008A7184"/>
    <w:rsid w:val="008A7193"/>
    <w:rsid w:val="008A7BEE"/>
    <w:rsid w:val="008A7C66"/>
    <w:rsid w:val="008A7F69"/>
    <w:rsid w:val="008B002B"/>
    <w:rsid w:val="008B02AD"/>
    <w:rsid w:val="008B0F23"/>
    <w:rsid w:val="008B1410"/>
    <w:rsid w:val="008B143F"/>
    <w:rsid w:val="008B16A4"/>
    <w:rsid w:val="008B18EC"/>
    <w:rsid w:val="008B1B71"/>
    <w:rsid w:val="008B1BBC"/>
    <w:rsid w:val="008B20B9"/>
    <w:rsid w:val="008B20C8"/>
    <w:rsid w:val="008B22A5"/>
    <w:rsid w:val="008B29F3"/>
    <w:rsid w:val="008B2EB9"/>
    <w:rsid w:val="008B308B"/>
    <w:rsid w:val="008B3210"/>
    <w:rsid w:val="008B3CEC"/>
    <w:rsid w:val="008B4418"/>
    <w:rsid w:val="008B4533"/>
    <w:rsid w:val="008B467B"/>
    <w:rsid w:val="008B4801"/>
    <w:rsid w:val="008B5433"/>
    <w:rsid w:val="008B5576"/>
    <w:rsid w:val="008B5DB2"/>
    <w:rsid w:val="008B6359"/>
    <w:rsid w:val="008B6562"/>
    <w:rsid w:val="008B6FE2"/>
    <w:rsid w:val="008B7031"/>
    <w:rsid w:val="008B76AA"/>
    <w:rsid w:val="008C00B3"/>
    <w:rsid w:val="008C0270"/>
    <w:rsid w:val="008C037E"/>
    <w:rsid w:val="008C052C"/>
    <w:rsid w:val="008C05B2"/>
    <w:rsid w:val="008C0C30"/>
    <w:rsid w:val="008C0C85"/>
    <w:rsid w:val="008C1627"/>
    <w:rsid w:val="008C163A"/>
    <w:rsid w:val="008C1D1C"/>
    <w:rsid w:val="008C2496"/>
    <w:rsid w:val="008C312C"/>
    <w:rsid w:val="008C3195"/>
    <w:rsid w:val="008C330D"/>
    <w:rsid w:val="008C3471"/>
    <w:rsid w:val="008C35AF"/>
    <w:rsid w:val="008C367C"/>
    <w:rsid w:val="008C3B96"/>
    <w:rsid w:val="008C3C27"/>
    <w:rsid w:val="008C3D60"/>
    <w:rsid w:val="008C3F4C"/>
    <w:rsid w:val="008C3FC0"/>
    <w:rsid w:val="008C4008"/>
    <w:rsid w:val="008C40A3"/>
    <w:rsid w:val="008C415F"/>
    <w:rsid w:val="008C4378"/>
    <w:rsid w:val="008C498B"/>
    <w:rsid w:val="008C49FE"/>
    <w:rsid w:val="008C4B42"/>
    <w:rsid w:val="008C4BE1"/>
    <w:rsid w:val="008C4DA9"/>
    <w:rsid w:val="008C52BF"/>
    <w:rsid w:val="008C534C"/>
    <w:rsid w:val="008C568F"/>
    <w:rsid w:val="008C5694"/>
    <w:rsid w:val="008C595C"/>
    <w:rsid w:val="008C59E4"/>
    <w:rsid w:val="008C5BDB"/>
    <w:rsid w:val="008C5F6C"/>
    <w:rsid w:val="008C5FDA"/>
    <w:rsid w:val="008C6241"/>
    <w:rsid w:val="008C6953"/>
    <w:rsid w:val="008C6EDD"/>
    <w:rsid w:val="008C717B"/>
    <w:rsid w:val="008C7395"/>
    <w:rsid w:val="008C76FC"/>
    <w:rsid w:val="008C7972"/>
    <w:rsid w:val="008D0186"/>
    <w:rsid w:val="008D0E32"/>
    <w:rsid w:val="008D0E83"/>
    <w:rsid w:val="008D0EDB"/>
    <w:rsid w:val="008D1420"/>
    <w:rsid w:val="008D1959"/>
    <w:rsid w:val="008D19BF"/>
    <w:rsid w:val="008D1A40"/>
    <w:rsid w:val="008D1ED9"/>
    <w:rsid w:val="008D2207"/>
    <w:rsid w:val="008D2A1F"/>
    <w:rsid w:val="008D3007"/>
    <w:rsid w:val="008D3436"/>
    <w:rsid w:val="008D3EA0"/>
    <w:rsid w:val="008D3F85"/>
    <w:rsid w:val="008D4BE8"/>
    <w:rsid w:val="008D52A4"/>
    <w:rsid w:val="008D56F7"/>
    <w:rsid w:val="008D57DD"/>
    <w:rsid w:val="008D593E"/>
    <w:rsid w:val="008D5D35"/>
    <w:rsid w:val="008D5D54"/>
    <w:rsid w:val="008D5D66"/>
    <w:rsid w:val="008D672A"/>
    <w:rsid w:val="008D6D1D"/>
    <w:rsid w:val="008D729F"/>
    <w:rsid w:val="008D743A"/>
    <w:rsid w:val="008D7CB2"/>
    <w:rsid w:val="008D7EEC"/>
    <w:rsid w:val="008E034D"/>
    <w:rsid w:val="008E0371"/>
    <w:rsid w:val="008E07B5"/>
    <w:rsid w:val="008E08B5"/>
    <w:rsid w:val="008E0F66"/>
    <w:rsid w:val="008E1097"/>
    <w:rsid w:val="008E11C7"/>
    <w:rsid w:val="008E1296"/>
    <w:rsid w:val="008E12AC"/>
    <w:rsid w:val="008E137A"/>
    <w:rsid w:val="008E14A3"/>
    <w:rsid w:val="008E17A4"/>
    <w:rsid w:val="008E1FCA"/>
    <w:rsid w:val="008E2083"/>
    <w:rsid w:val="008E209F"/>
    <w:rsid w:val="008E2A29"/>
    <w:rsid w:val="008E2E0E"/>
    <w:rsid w:val="008E2E35"/>
    <w:rsid w:val="008E3155"/>
    <w:rsid w:val="008E33CC"/>
    <w:rsid w:val="008E3EE0"/>
    <w:rsid w:val="008E42D8"/>
    <w:rsid w:val="008E4C12"/>
    <w:rsid w:val="008E56DD"/>
    <w:rsid w:val="008E59C1"/>
    <w:rsid w:val="008E68D5"/>
    <w:rsid w:val="008E6AF6"/>
    <w:rsid w:val="008E6E1A"/>
    <w:rsid w:val="008E6E32"/>
    <w:rsid w:val="008E7293"/>
    <w:rsid w:val="008E73C5"/>
    <w:rsid w:val="008E77B9"/>
    <w:rsid w:val="008E7A23"/>
    <w:rsid w:val="008E7CB0"/>
    <w:rsid w:val="008F1149"/>
    <w:rsid w:val="008F1336"/>
    <w:rsid w:val="008F13F9"/>
    <w:rsid w:val="008F1422"/>
    <w:rsid w:val="008F17D7"/>
    <w:rsid w:val="008F196A"/>
    <w:rsid w:val="008F1E99"/>
    <w:rsid w:val="008F207B"/>
    <w:rsid w:val="008F21EB"/>
    <w:rsid w:val="008F26C0"/>
    <w:rsid w:val="008F28C9"/>
    <w:rsid w:val="008F2FE2"/>
    <w:rsid w:val="008F3269"/>
    <w:rsid w:val="008F336C"/>
    <w:rsid w:val="008F362A"/>
    <w:rsid w:val="008F3A35"/>
    <w:rsid w:val="008F3A93"/>
    <w:rsid w:val="008F3E05"/>
    <w:rsid w:val="008F3FAC"/>
    <w:rsid w:val="008F40F4"/>
    <w:rsid w:val="008F4178"/>
    <w:rsid w:val="008F41EA"/>
    <w:rsid w:val="008F4274"/>
    <w:rsid w:val="008F4290"/>
    <w:rsid w:val="008F49E6"/>
    <w:rsid w:val="008F51D5"/>
    <w:rsid w:val="008F531F"/>
    <w:rsid w:val="008F5336"/>
    <w:rsid w:val="008F53CE"/>
    <w:rsid w:val="008F5A69"/>
    <w:rsid w:val="008F5B2E"/>
    <w:rsid w:val="008F5BF1"/>
    <w:rsid w:val="008F5CF6"/>
    <w:rsid w:val="008F630E"/>
    <w:rsid w:val="008F7302"/>
    <w:rsid w:val="008F77B1"/>
    <w:rsid w:val="008F78AA"/>
    <w:rsid w:val="008F7916"/>
    <w:rsid w:val="008F7C6B"/>
    <w:rsid w:val="008F7EF5"/>
    <w:rsid w:val="0090020B"/>
    <w:rsid w:val="0090037E"/>
    <w:rsid w:val="009005E3"/>
    <w:rsid w:val="009006E0"/>
    <w:rsid w:val="00901126"/>
    <w:rsid w:val="009018CC"/>
    <w:rsid w:val="00901B83"/>
    <w:rsid w:val="0090201A"/>
    <w:rsid w:val="009021F6"/>
    <w:rsid w:val="00902971"/>
    <w:rsid w:val="00902A14"/>
    <w:rsid w:val="00902A67"/>
    <w:rsid w:val="00902B38"/>
    <w:rsid w:val="00902C56"/>
    <w:rsid w:val="0090316B"/>
    <w:rsid w:val="00903A9F"/>
    <w:rsid w:val="00903BD4"/>
    <w:rsid w:val="00903EF4"/>
    <w:rsid w:val="009047C1"/>
    <w:rsid w:val="00904AD4"/>
    <w:rsid w:val="00905122"/>
    <w:rsid w:val="00905243"/>
    <w:rsid w:val="0090553E"/>
    <w:rsid w:val="0090554C"/>
    <w:rsid w:val="00905609"/>
    <w:rsid w:val="00905C8A"/>
    <w:rsid w:val="00905E86"/>
    <w:rsid w:val="009060BD"/>
    <w:rsid w:val="0090610C"/>
    <w:rsid w:val="0090637F"/>
    <w:rsid w:val="00906423"/>
    <w:rsid w:val="00907165"/>
    <w:rsid w:val="00907300"/>
    <w:rsid w:val="00907AC7"/>
    <w:rsid w:val="00907DE8"/>
    <w:rsid w:val="00907EB8"/>
    <w:rsid w:val="00910011"/>
    <w:rsid w:val="0091091D"/>
    <w:rsid w:val="00910B4B"/>
    <w:rsid w:val="00910B9F"/>
    <w:rsid w:val="00910DAA"/>
    <w:rsid w:val="0091136B"/>
    <w:rsid w:val="009115E0"/>
    <w:rsid w:val="009117A5"/>
    <w:rsid w:val="00911818"/>
    <w:rsid w:val="009119DD"/>
    <w:rsid w:val="00911BF8"/>
    <w:rsid w:val="00911C6C"/>
    <w:rsid w:val="00911C97"/>
    <w:rsid w:val="009121AD"/>
    <w:rsid w:val="0091253D"/>
    <w:rsid w:val="009128D4"/>
    <w:rsid w:val="00912CCC"/>
    <w:rsid w:val="009131AD"/>
    <w:rsid w:val="00913819"/>
    <w:rsid w:val="00913AB0"/>
    <w:rsid w:val="00913D8D"/>
    <w:rsid w:val="0091427D"/>
    <w:rsid w:val="00914A0A"/>
    <w:rsid w:val="00914B53"/>
    <w:rsid w:val="00914C9E"/>
    <w:rsid w:val="00914E01"/>
    <w:rsid w:val="00914EBD"/>
    <w:rsid w:val="0091514E"/>
    <w:rsid w:val="009155D9"/>
    <w:rsid w:val="00915927"/>
    <w:rsid w:val="00915DEC"/>
    <w:rsid w:val="00915FD7"/>
    <w:rsid w:val="00916147"/>
    <w:rsid w:val="009168C6"/>
    <w:rsid w:val="00916E23"/>
    <w:rsid w:val="009177D5"/>
    <w:rsid w:val="00917AF0"/>
    <w:rsid w:val="00917B0F"/>
    <w:rsid w:val="00917CFF"/>
    <w:rsid w:val="00917D22"/>
    <w:rsid w:val="00917FD8"/>
    <w:rsid w:val="0092033D"/>
    <w:rsid w:val="009208B0"/>
    <w:rsid w:val="00920AD7"/>
    <w:rsid w:val="00921053"/>
    <w:rsid w:val="009210D2"/>
    <w:rsid w:val="0092145B"/>
    <w:rsid w:val="00921463"/>
    <w:rsid w:val="00921492"/>
    <w:rsid w:val="00921517"/>
    <w:rsid w:val="00921575"/>
    <w:rsid w:val="00921609"/>
    <w:rsid w:val="00921AE9"/>
    <w:rsid w:val="00921C0F"/>
    <w:rsid w:val="00921D7C"/>
    <w:rsid w:val="009226AE"/>
    <w:rsid w:val="00922C45"/>
    <w:rsid w:val="00923058"/>
    <w:rsid w:val="009232B0"/>
    <w:rsid w:val="0092334F"/>
    <w:rsid w:val="009233BB"/>
    <w:rsid w:val="009234EB"/>
    <w:rsid w:val="0092380F"/>
    <w:rsid w:val="009238A4"/>
    <w:rsid w:val="00923A41"/>
    <w:rsid w:val="00923C2B"/>
    <w:rsid w:val="0092406E"/>
    <w:rsid w:val="009242D0"/>
    <w:rsid w:val="00924388"/>
    <w:rsid w:val="00924E51"/>
    <w:rsid w:val="009256CD"/>
    <w:rsid w:val="009257F0"/>
    <w:rsid w:val="009259B8"/>
    <w:rsid w:val="00925BFF"/>
    <w:rsid w:val="009261A0"/>
    <w:rsid w:val="009261BD"/>
    <w:rsid w:val="009265E3"/>
    <w:rsid w:val="009267CC"/>
    <w:rsid w:val="00926804"/>
    <w:rsid w:val="0092693B"/>
    <w:rsid w:val="00926A88"/>
    <w:rsid w:val="00926C3D"/>
    <w:rsid w:val="00926CBE"/>
    <w:rsid w:val="00926DBC"/>
    <w:rsid w:val="0092719C"/>
    <w:rsid w:val="009272D1"/>
    <w:rsid w:val="00927A78"/>
    <w:rsid w:val="00927B0C"/>
    <w:rsid w:val="00927FFC"/>
    <w:rsid w:val="009300D5"/>
    <w:rsid w:val="00930145"/>
    <w:rsid w:val="009301D9"/>
    <w:rsid w:val="00930468"/>
    <w:rsid w:val="00930657"/>
    <w:rsid w:val="00930C28"/>
    <w:rsid w:val="00930ECD"/>
    <w:rsid w:val="00931777"/>
    <w:rsid w:val="009322C8"/>
    <w:rsid w:val="0093234E"/>
    <w:rsid w:val="00932B25"/>
    <w:rsid w:val="00932D00"/>
    <w:rsid w:val="00932FCD"/>
    <w:rsid w:val="0093313F"/>
    <w:rsid w:val="0093344A"/>
    <w:rsid w:val="009335F1"/>
    <w:rsid w:val="00933AAE"/>
    <w:rsid w:val="00933C7D"/>
    <w:rsid w:val="00933C9B"/>
    <w:rsid w:val="00933E85"/>
    <w:rsid w:val="0093425A"/>
    <w:rsid w:val="00934574"/>
    <w:rsid w:val="00934C8C"/>
    <w:rsid w:val="00934E45"/>
    <w:rsid w:val="00934EF0"/>
    <w:rsid w:val="00935052"/>
    <w:rsid w:val="009356CE"/>
    <w:rsid w:val="00935721"/>
    <w:rsid w:val="00935B19"/>
    <w:rsid w:val="00935CE2"/>
    <w:rsid w:val="00936134"/>
    <w:rsid w:val="00936BBA"/>
    <w:rsid w:val="00937117"/>
    <w:rsid w:val="009375B6"/>
    <w:rsid w:val="0093764F"/>
    <w:rsid w:val="00937759"/>
    <w:rsid w:val="00937A67"/>
    <w:rsid w:val="00937AF9"/>
    <w:rsid w:val="00937ECB"/>
    <w:rsid w:val="00940113"/>
    <w:rsid w:val="0094027E"/>
    <w:rsid w:val="0094030E"/>
    <w:rsid w:val="00940330"/>
    <w:rsid w:val="00940885"/>
    <w:rsid w:val="00940AD2"/>
    <w:rsid w:val="009417A9"/>
    <w:rsid w:val="00941B73"/>
    <w:rsid w:val="00941D92"/>
    <w:rsid w:val="0094203A"/>
    <w:rsid w:val="0094222D"/>
    <w:rsid w:val="00942279"/>
    <w:rsid w:val="0094269D"/>
    <w:rsid w:val="00942941"/>
    <w:rsid w:val="009431AC"/>
    <w:rsid w:val="00943332"/>
    <w:rsid w:val="009433D2"/>
    <w:rsid w:val="00943650"/>
    <w:rsid w:val="009438C7"/>
    <w:rsid w:val="00943AAD"/>
    <w:rsid w:val="00943DD3"/>
    <w:rsid w:val="00943FF9"/>
    <w:rsid w:val="00944344"/>
    <w:rsid w:val="00944454"/>
    <w:rsid w:val="00944586"/>
    <w:rsid w:val="009445E7"/>
    <w:rsid w:val="009447AB"/>
    <w:rsid w:val="00944929"/>
    <w:rsid w:val="00944AD6"/>
    <w:rsid w:val="00944D71"/>
    <w:rsid w:val="009451DD"/>
    <w:rsid w:val="00945558"/>
    <w:rsid w:val="00945AAF"/>
    <w:rsid w:val="00945F21"/>
    <w:rsid w:val="00946064"/>
    <w:rsid w:val="00946105"/>
    <w:rsid w:val="00946B86"/>
    <w:rsid w:val="00947364"/>
    <w:rsid w:val="009479E1"/>
    <w:rsid w:val="00947DC0"/>
    <w:rsid w:val="00950435"/>
    <w:rsid w:val="009504EC"/>
    <w:rsid w:val="00950933"/>
    <w:rsid w:val="00950B7F"/>
    <w:rsid w:val="00950DF2"/>
    <w:rsid w:val="00950E27"/>
    <w:rsid w:val="00950F67"/>
    <w:rsid w:val="00950F78"/>
    <w:rsid w:val="00951CC5"/>
    <w:rsid w:val="00951F1F"/>
    <w:rsid w:val="009521EE"/>
    <w:rsid w:val="00952580"/>
    <w:rsid w:val="009526F5"/>
    <w:rsid w:val="00952C58"/>
    <w:rsid w:val="00952D0D"/>
    <w:rsid w:val="00952D60"/>
    <w:rsid w:val="00953AE9"/>
    <w:rsid w:val="00954A66"/>
    <w:rsid w:val="00955D73"/>
    <w:rsid w:val="00955FBD"/>
    <w:rsid w:val="0095690F"/>
    <w:rsid w:val="009569FD"/>
    <w:rsid w:val="00956A8D"/>
    <w:rsid w:val="00956AE7"/>
    <w:rsid w:val="00956C63"/>
    <w:rsid w:val="00956EC5"/>
    <w:rsid w:val="009572A7"/>
    <w:rsid w:val="00957998"/>
    <w:rsid w:val="00957A2A"/>
    <w:rsid w:val="00957F14"/>
    <w:rsid w:val="00957FC1"/>
    <w:rsid w:val="009606CE"/>
    <w:rsid w:val="0096092D"/>
    <w:rsid w:val="0096096A"/>
    <w:rsid w:val="00960FB9"/>
    <w:rsid w:val="009612DF"/>
    <w:rsid w:val="00961588"/>
    <w:rsid w:val="00961F09"/>
    <w:rsid w:val="00962222"/>
    <w:rsid w:val="009623A1"/>
    <w:rsid w:val="00962453"/>
    <w:rsid w:val="0096283F"/>
    <w:rsid w:val="00962925"/>
    <w:rsid w:val="00962A56"/>
    <w:rsid w:val="00962BF6"/>
    <w:rsid w:val="00962EF5"/>
    <w:rsid w:val="00962F9D"/>
    <w:rsid w:val="009635BC"/>
    <w:rsid w:val="00963803"/>
    <w:rsid w:val="00963A25"/>
    <w:rsid w:val="00963C4D"/>
    <w:rsid w:val="00963E02"/>
    <w:rsid w:val="00963E27"/>
    <w:rsid w:val="0096421E"/>
    <w:rsid w:val="00964E57"/>
    <w:rsid w:val="009654DD"/>
    <w:rsid w:val="009655C9"/>
    <w:rsid w:val="0096577D"/>
    <w:rsid w:val="00965926"/>
    <w:rsid w:val="00965C17"/>
    <w:rsid w:val="00965CA1"/>
    <w:rsid w:val="00965D71"/>
    <w:rsid w:val="00966113"/>
    <w:rsid w:val="009661A0"/>
    <w:rsid w:val="0096631B"/>
    <w:rsid w:val="00966432"/>
    <w:rsid w:val="0096680B"/>
    <w:rsid w:val="0096686A"/>
    <w:rsid w:val="00966C50"/>
    <w:rsid w:val="00966DEB"/>
    <w:rsid w:val="00967081"/>
    <w:rsid w:val="009672A3"/>
    <w:rsid w:val="009674DA"/>
    <w:rsid w:val="00967959"/>
    <w:rsid w:val="00967ABE"/>
    <w:rsid w:val="00967D7E"/>
    <w:rsid w:val="00967EC4"/>
    <w:rsid w:val="009700E0"/>
    <w:rsid w:val="00970400"/>
    <w:rsid w:val="009706B3"/>
    <w:rsid w:val="0097082A"/>
    <w:rsid w:val="009709F5"/>
    <w:rsid w:val="00970E67"/>
    <w:rsid w:val="00971113"/>
    <w:rsid w:val="0097131A"/>
    <w:rsid w:val="00971467"/>
    <w:rsid w:val="00971DF7"/>
    <w:rsid w:val="0097237C"/>
    <w:rsid w:val="009728F7"/>
    <w:rsid w:val="0097290D"/>
    <w:rsid w:val="0097297E"/>
    <w:rsid w:val="00972CAD"/>
    <w:rsid w:val="0097383F"/>
    <w:rsid w:val="009738B3"/>
    <w:rsid w:val="00973E3D"/>
    <w:rsid w:val="00974470"/>
    <w:rsid w:val="0097468E"/>
    <w:rsid w:val="00974A10"/>
    <w:rsid w:val="00974A7A"/>
    <w:rsid w:val="00974B80"/>
    <w:rsid w:val="00974CA8"/>
    <w:rsid w:val="00975042"/>
    <w:rsid w:val="00975080"/>
    <w:rsid w:val="0097577C"/>
    <w:rsid w:val="00975787"/>
    <w:rsid w:val="00975920"/>
    <w:rsid w:val="009759DE"/>
    <w:rsid w:val="00975AD0"/>
    <w:rsid w:val="0097620E"/>
    <w:rsid w:val="00976364"/>
    <w:rsid w:val="009765E4"/>
    <w:rsid w:val="00976656"/>
    <w:rsid w:val="00976D5E"/>
    <w:rsid w:val="009770ED"/>
    <w:rsid w:val="009774F4"/>
    <w:rsid w:val="009777CB"/>
    <w:rsid w:val="00977846"/>
    <w:rsid w:val="00977AB0"/>
    <w:rsid w:val="00977B28"/>
    <w:rsid w:val="00977BBB"/>
    <w:rsid w:val="0098017B"/>
    <w:rsid w:val="0098094B"/>
    <w:rsid w:val="009810A4"/>
    <w:rsid w:val="009811EB"/>
    <w:rsid w:val="00981356"/>
    <w:rsid w:val="00981474"/>
    <w:rsid w:val="00981934"/>
    <w:rsid w:val="009822C6"/>
    <w:rsid w:val="009829C1"/>
    <w:rsid w:val="00982FB7"/>
    <w:rsid w:val="00983161"/>
    <w:rsid w:val="00983590"/>
    <w:rsid w:val="00983A52"/>
    <w:rsid w:val="00983DD7"/>
    <w:rsid w:val="00983F97"/>
    <w:rsid w:val="009841EA"/>
    <w:rsid w:val="0098446D"/>
    <w:rsid w:val="00984760"/>
    <w:rsid w:val="009847DF"/>
    <w:rsid w:val="00985942"/>
    <w:rsid w:val="00985B77"/>
    <w:rsid w:val="00985F8F"/>
    <w:rsid w:val="00986139"/>
    <w:rsid w:val="009861E5"/>
    <w:rsid w:val="0098638B"/>
    <w:rsid w:val="009863E6"/>
    <w:rsid w:val="009867BA"/>
    <w:rsid w:val="009868E5"/>
    <w:rsid w:val="009869C2"/>
    <w:rsid w:val="00986AE3"/>
    <w:rsid w:val="00986DB3"/>
    <w:rsid w:val="00987228"/>
    <w:rsid w:val="0098725B"/>
    <w:rsid w:val="00987A06"/>
    <w:rsid w:val="009902A2"/>
    <w:rsid w:val="00990DCF"/>
    <w:rsid w:val="0099104B"/>
    <w:rsid w:val="00991206"/>
    <w:rsid w:val="009919CC"/>
    <w:rsid w:val="00991A0F"/>
    <w:rsid w:val="00991E45"/>
    <w:rsid w:val="00992245"/>
    <w:rsid w:val="00992405"/>
    <w:rsid w:val="00992769"/>
    <w:rsid w:val="009928CB"/>
    <w:rsid w:val="00992EA1"/>
    <w:rsid w:val="00992F4A"/>
    <w:rsid w:val="00993949"/>
    <w:rsid w:val="00993B03"/>
    <w:rsid w:val="00993E2E"/>
    <w:rsid w:val="00994623"/>
    <w:rsid w:val="00994822"/>
    <w:rsid w:val="009949B1"/>
    <w:rsid w:val="00995392"/>
    <w:rsid w:val="0099597F"/>
    <w:rsid w:val="00995C22"/>
    <w:rsid w:val="00995D82"/>
    <w:rsid w:val="00996860"/>
    <w:rsid w:val="009969E5"/>
    <w:rsid w:val="009979AD"/>
    <w:rsid w:val="00997B73"/>
    <w:rsid w:val="009A0066"/>
    <w:rsid w:val="009A0353"/>
    <w:rsid w:val="009A0854"/>
    <w:rsid w:val="009A0F60"/>
    <w:rsid w:val="009A135D"/>
    <w:rsid w:val="009A15BC"/>
    <w:rsid w:val="009A178F"/>
    <w:rsid w:val="009A1E6A"/>
    <w:rsid w:val="009A226B"/>
    <w:rsid w:val="009A2C96"/>
    <w:rsid w:val="009A352C"/>
    <w:rsid w:val="009A360E"/>
    <w:rsid w:val="009A3956"/>
    <w:rsid w:val="009A3F22"/>
    <w:rsid w:val="009A44CD"/>
    <w:rsid w:val="009A46CE"/>
    <w:rsid w:val="009A49F0"/>
    <w:rsid w:val="009A503C"/>
    <w:rsid w:val="009A5447"/>
    <w:rsid w:val="009A5B87"/>
    <w:rsid w:val="009A5C93"/>
    <w:rsid w:val="009A60BA"/>
    <w:rsid w:val="009A6109"/>
    <w:rsid w:val="009A6435"/>
    <w:rsid w:val="009A6519"/>
    <w:rsid w:val="009A6CEF"/>
    <w:rsid w:val="009A7496"/>
    <w:rsid w:val="009A7CDF"/>
    <w:rsid w:val="009A7DA9"/>
    <w:rsid w:val="009B06A9"/>
    <w:rsid w:val="009B12D3"/>
    <w:rsid w:val="009B18ED"/>
    <w:rsid w:val="009B1AA3"/>
    <w:rsid w:val="009B22DC"/>
    <w:rsid w:val="009B26AB"/>
    <w:rsid w:val="009B2894"/>
    <w:rsid w:val="009B2AA9"/>
    <w:rsid w:val="009B2C14"/>
    <w:rsid w:val="009B36EE"/>
    <w:rsid w:val="009B3929"/>
    <w:rsid w:val="009B3B6A"/>
    <w:rsid w:val="009B3E24"/>
    <w:rsid w:val="009B4167"/>
    <w:rsid w:val="009B4320"/>
    <w:rsid w:val="009B47FA"/>
    <w:rsid w:val="009B4B4C"/>
    <w:rsid w:val="009B4CD1"/>
    <w:rsid w:val="009B50ED"/>
    <w:rsid w:val="009B53ED"/>
    <w:rsid w:val="009B53F8"/>
    <w:rsid w:val="009B543B"/>
    <w:rsid w:val="009B5556"/>
    <w:rsid w:val="009B5AC1"/>
    <w:rsid w:val="009B5BD0"/>
    <w:rsid w:val="009B5F90"/>
    <w:rsid w:val="009B62F6"/>
    <w:rsid w:val="009B6ACA"/>
    <w:rsid w:val="009B6B96"/>
    <w:rsid w:val="009B6CCD"/>
    <w:rsid w:val="009B71B2"/>
    <w:rsid w:val="009B75F4"/>
    <w:rsid w:val="009B766C"/>
    <w:rsid w:val="009B7D54"/>
    <w:rsid w:val="009C01EF"/>
    <w:rsid w:val="009C0502"/>
    <w:rsid w:val="009C05B7"/>
    <w:rsid w:val="009C0656"/>
    <w:rsid w:val="009C0774"/>
    <w:rsid w:val="009C0A0D"/>
    <w:rsid w:val="009C0AB7"/>
    <w:rsid w:val="009C0E20"/>
    <w:rsid w:val="009C0ED2"/>
    <w:rsid w:val="009C10A5"/>
    <w:rsid w:val="009C13E6"/>
    <w:rsid w:val="009C15C3"/>
    <w:rsid w:val="009C2300"/>
    <w:rsid w:val="009C25DF"/>
    <w:rsid w:val="009C2661"/>
    <w:rsid w:val="009C2803"/>
    <w:rsid w:val="009C323F"/>
    <w:rsid w:val="009C37D0"/>
    <w:rsid w:val="009C3FE6"/>
    <w:rsid w:val="009C4254"/>
    <w:rsid w:val="009C42F4"/>
    <w:rsid w:val="009C48FD"/>
    <w:rsid w:val="009C4D0E"/>
    <w:rsid w:val="009C4E2D"/>
    <w:rsid w:val="009C5616"/>
    <w:rsid w:val="009C5953"/>
    <w:rsid w:val="009C5989"/>
    <w:rsid w:val="009C5A45"/>
    <w:rsid w:val="009C60B4"/>
    <w:rsid w:val="009C691E"/>
    <w:rsid w:val="009C6C8F"/>
    <w:rsid w:val="009C711E"/>
    <w:rsid w:val="009C75A0"/>
    <w:rsid w:val="009C79A4"/>
    <w:rsid w:val="009C7BC4"/>
    <w:rsid w:val="009C7C40"/>
    <w:rsid w:val="009C7E4F"/>
    <w:rsid w:val="009D0358"/>
    <w:rsid w:val="009D0840"/>
    <w:rsid w:val="009D087C"/>
    <w:rsid w:val="009D08A1"/>
    <w:rsid w:val="009D090C"/>
    <w:rsid w:val="009D0CB7"/>
    <w:rsid w:val="009D1440"/>
    <w:rsid w:val="009D15A3"/>
    <w:rsid w:val="009D1611"/>
    <w:rsid w:val="009D1AEE"/>
    <w:rsid w:val="009D1B16"/>
    <w:rsid w:val="009D1D6E"/>
    <w:rsid w:val="009D2585"/>
    <w:rsid w:val="009D299E"/>
    <w:rsid w:val="009D2D39"/>
    <w:rsid w:val="009D2DF1"/>
    <w:rsid w:val="009D2E98"/>
    <w:rsid w:val="009D331D"/>
    <w:rsid w:val="009D36DF"/>
    <w:rsid w:val="009D3842"/>
    <w:rsid w:val="009D43D3"/>
    <w:rsid w:val="009D44E0"/>
    <w:rsid w:val="009D44F8"/>
    <w:rsid w:val="009D4663"/>
    <w:rsid w:val="009D4709"/>
    <w:rsid w:val="009D4738"/>
    <w:rsid w:val="009D4C05"/>
    <w:rsid w:val="009D5192"/>
    <w:rsid w:val="009D549D"/>
    <w:rsid w:val="009D5871"/>
    <w:rsid w:val="009D5A52"/>
    <w:rsid w:val="009D64D1"/>
    <w:rsid w:val="009D6860"/>
    <w:rsid w:val="009D6CFD"/>
    <w:rsid w:val="009D6F72"/>
    <w:rsid w:val="009D7238"/>
    <w:rsid w:val="009D75E6"/>
    <w:rsid w:val="009D75ED"/>
    <w:rsid w:val="009D77C7"/>
    <w:rsid w:val="009D7BC4"/>
    <w:rsid w:val="009D7FCA"/>
    <w:rsid w:val="009E049B"/>
    <w:rsid w:val="009E08C1"/>
    <w:rsid w:val="009E0FFB"/>
    <w:rsid w:val="009E10BF"/>
    <w:rsid w:val="009E11D6"/>
    <w:rsid w:val="009E1936"/>
    <w:rsid w:val="009E1E77"/>
    <w:rsid w:val="009E2002"/>
    <w:rsid w:val="009E25A9"/>
    <w:rsid w:val="009E279A"/>
    <w:rsid w:val="009E2BF8"/>
    <w:rsid w:val="009E2CBB"/>
    <w:rsid w:val="009E2CCD"/>
    <w:rsid w:val="009E2D40"/>
    <w:rsid w:val="009E2E6D"/>
    <w:rsid w:val="009E33D7"/>
    <w:rsid w:val="009E35C4"/>
    <w:rsid w:val="009E3DBE"/>
    <w:rsid w:val="009E403E"/>
    <w:rsid w:val="009E415E"/>
    <w:rsid w:val="009E428C"/>
    <w:rsid w:val="009E4316"/>
    <w:rsid w:val="009E48FD"/>
    <w:rsid w:val="009E4A1A"/>
    <w:rsid w:val="009E4D8D"/>
    <w:rsid w:val="009E4FE1"/>
    <w:rsid w:val="009E507B"/>
    <w:rsid w:val="009E555A"/>
    <w:rsid w:val="009E577F"/>
    <w:rsid w:val="009E5A83"/>
    <w:rsid w:val="009E619F"/>
    <w:rsid w:val="009E61C4"/>
    <w:rsid w:val="009E62FD"/>
    <w:rsid w:val="009E64D1"/>
    <w:rsid w:val="009E6782"/>
    <w:rsid w:val="009E6A06"/>
    <w:rsid w:val="009E6B42"/>
    <w:rsid w:val="009E6C41"/>
    <w:rsid w:val="009E6F70"/>
    <w:rsid w:val="009E7400"/>
    <w:rsid w:val="009E7AF2"/>
    <w:rsid w:val="009F09AA"/>
    <w:rsid w:val="009F0C96"/>
    <w:rsid w:val="009F0E79"/>
    <w:rsid w:val="009F1C7C"/>
    <w:rsid w:val="009F1D2C"/>
    <w:rsid w:val="009F1EFF"/>
    <w:rsid w:val="009F1FC7"/>
    <w:rsid w:val="009F20DE"/>
    <w:rsid w:val="009F2199"/>
    <w:rsid w:val="009F27EE"/>
    <w:rsid w:val="009F2993"/>
    <w:rsid w:val="009F2ACB"/>
    <w:rsid w:val="009F2DCE"/>
    <w:rsid w:val="009F2E97"/>
    <w:rsid w:val="009F3140"/>
    <w:rsid w:val="009F3860"/>
    <w:rsid w:val="009F4881"/>
    <w:rsid w:val="009F4CA3"/>
    <w:rsid w:val="009F4D42"/>
    <w:rsid w:val="009F4E93"/>
    <w:rsid w:val="009F5A34"/>
    <w:rsid w:val="009F5BF8"/>
    <w:rsid w:val="009F5D0A"/>
    <w:rsid w:val="009F5E27"/>
    <w:rsid w:val="009F5FA6"/>
    <w:rsid w:val="009F5FEF"/>
    <w:rsid w:val="009F6523"/>
    <w:rsid w:val="009F6629"/>
    <w:rsid w:val="009F679C"/>
    <w:rsid w:val="009F695D"/>
    <w:rsid w:val="009F69C2"/>
    <w:rsid w:val="009F6E27"/>
    <w:rsid w:val="009F6EE9"/>
    <w:rsid w:val="009F73A0"/>
    <w:rsid w:val="009F73D6"/>
    <w:rsid w:val="009F7800"/>
    <w:rsid w:val="00A00770"/>
    <w:rsid w:val="00A014A4"/>
    <w:rsid w:val="00A01DF7"/>
    <w:rsid w:val="00A02213"/>
    <w:rsid w:val="00A02250"/>
    <w:rsid w:val="00A02394"/>
    <w:rsid w:val="00A026D9"/>
    <w:rsid w:val="00A026E9"/>
    <w:rsid w:val="00A029B5"/>
    <w:rsid w:val="00A02C3B"/>
    <w:rsid w:val="00A02E28"/>
    <w:rsid w:val="00A03375"/>
    <w:rsid w:val="00A0350D"/>
    <w:rsid w:val="00A03E1D"/>
    <w:rsid w:val="00A03EB1"/>
    <w:rsid w:val="00A04BF3"/>
    <w:rsid w:val="00A05692"/>
    <w:rsid w:val="00A0596E"/>
    <w:rsid w:val="00A05AC6"/>
    <w:rsid w:val="00A05AE8"/>
    <w:rsid w:val="00A05B02"/>
    <w:rsid w:val="00A05DBE"/>
    <w:rsid w:val="00A05F0A"/>
    <w:rsid w:val="00A06449"/>
    <w:rsid w:val="00A06498"/>
    <w:rsid w:val="00A06A23"/>
    <w:rsid w:val="00A06D4B"/>
    <w:rsid w:val="00A06E58"/>
    <w:rsid w:val="00A07245"/>
    <w:rsid w:val="00A07AE1"/>
    <w:rsid w:val="00A07C5C"/>
    <w:rsid w:val="00A07D8E"/>
    <w:rsid w:val="00A07F5B"/>
    <w:rsid w:val="00A10019"/>
    <w:rsid w:val="00A108CC"/>
    <w:rsid w:val="00A10B64"/>
    <w:rsid w:val="00A10F14"/>
    <w:rsid w:val="00A110D0"/>
    <w:rsid w:val="00A11152"/>
    <w:rsid w:val="00A111FF"/>
    <w:rsid w:val="00A11522"/>
    <w:rsid w:val="00A11648"/>
    <w:rsid w:val="00A1259A"/>
    <w:rsid w:val="00A12AF4"/>
    <w:rsid w:val="00A12F39"/>
    <w:rsid w:val="00A13533"/>
    <w:rsid w:val="00A13625"/>
    <w:rsid w:val="00A13C6E"/>
    <w:rsid w:val="00A13CDF"/>
    <w:rsid w:val="00A13EED"/>
    <w:rsid w:val="00A14304"/>
    <w:rsid w:val="00A144AD"/>
    <w:rsid w:val="00A1469F"/>
    <w:rsid w:val="00A147D2"/>
    <w:rsid w:val="00A14B3D"/>
    <w:rsid w:val="00A14BD7"/>
    <w:rsid w:val="00A15196"/>
    <w:rsid w:val="00A15269"/>
    <w:rsid w:val="00A153EB"/>
    <w:rsid w:val="00A15518"/>
    <w:rsid w:val="00A15A2E"/>
    <w:rsid w:val="00A15AD8"/>
    <w:rsid w:val="00A16152"/>
    <w:rsid w:val="00A1620B"/>
    <w:rsid w:val="00A162A3"/>
    <w:rsid w:val="00A16634"/>
    <w:rsid w:val="00A16E8B"/>
    <w:rsid w:val="00A17537"/>
    <w:rsid w:val="00A1785B"/>
    <w:rsid w:val="00A17995"/>
    <w:rsid w:val="00A17DE4"/>
    <w:rsid w:val="00A2078B"/>
    <w:rsid w:val="00A20BFB"/>
    <w:rsid w:val="00A20FFC"/>
    <w:rsid w:val="00A210B9"/>
    <w:rsid w:val="00A21673"/>
    <w:rsid w:val="00A2171D"/>
    <w:rsid w:val="00A21A03"/>
    <w:rsid w:val="00A21A3E"/>
    <w:rsid w:val="00A21C00"/>
    <w:rsid w:val="00A21C67"/>
    <w:rsid w:val="00A21E1B"/>
    <w:rsid w:val="00A21F2E"/>
    <w:rsid w:val="00A223AC"/>
    <w:rsid w:val="00A22489"/>
    <w:rsid w:val="00A2259B"/>
    <w:rsid w:val="00A225CF"/>
    <w:rsid w:val="00A22945"/>
    <w:rsid w:val="00A22A17"/>
    <w:rsid w:val="00A22B65"/>
    <w:rsid w:val="00A236D9"/>
    <w:rsid w:val="00A239AA"/>
    <w:rsid w:val="00A23FF5"/>
    <w:rsid w:val="00A24210"/>
    <w:rsid w:val="00A2421F"/>
    <w:rsid w:val="00A2463A"/>
    <w:rsid w:val="00A24707"/>
    <w:rsid w:val="00A2498C"/>
    <w:rsid w:val="00A249AA"/>
    <w:rsid w:val="00A2574E"/>
    <w:rsid w:val="00A25A5F"/>
    <w:rsid w:val="00A262B0"/>
    <w:rsid w:val="00A264F4"/>
    <w:rsid w:val="00A266AD"/>
    <w:rsid w:val="00A2674D"/>
    <w:rsid w:val="00A26D66"/>
    <w:rsid w:val="00A271F4"/>
    <w:rsid w:val="00A272C8"/>
    <w:rsid w:val="00A277B0"/>
    <w:rsid w:val="00A300FB"/>
    <w:rsid w:val="00A30124"/>
    <w:rsid w:val="00A307A8"/>
    <w:rsid w:val="00A30838"/>
    <w:rsid w:val="00A30C98"/>
    <w:rsid w:val="00A30EF2"/>
    <w:rsid w:val="00A3117C"/>
    <w:rsid w:val="00A31422"/>
    <w:rsid w:val="00A314EB"/>
    <w:rsid w:val="00A31939"/>
    <w:rsid w:val="00A31B98"/>
    <w:rsid w:val="00A31ECA"/>
    <w:rsid w:val="00A32455"/>
    <w:rsid w:val="00A324D0"/>
    <w:rsid w:val="00A329A8"/>
    <w:rsid w:val="00A32C02"/>
    <w:rsid w:val="00A32C2D"/>
    <w:rsid w:val="00A333A1"/>
    <w:rsid w:val="00A3349D"/>
    <w:rsid w:val="00A335E5"/>
    <w:rsid w:val="00A33723"/>
    <w:rsid w:val="00A33A5F"/>
    <w:rsid w:val="00A33ACA"/>
    <w:rsid w:val="00A344D4"/>
    <w:rsid w:val="00A3451E"/>
    <w:rsid w:val="00A3471C"/>
    <w:rsid w:val="00A34CC6"/>
    <w:rsid w:val="00A34D87"/>
    <w:rsid w:val="00A35030"/>
    <w:rsid w:val="00A35384"/>
    <w:rsid w:val="00A353B9"/>
    <w:rsid w:val="00A35751"/>
    <w:rsid w:val="00A358C2"/>
    <w:rsid w:val="00A35FF1"/>
    <w:rsid w:val="00A36A3E"/>
    <w:rsid w:val="00A36D50"/>
    <w:rsid w:val="00A371F4"/>
    <w:rsid w:val="00A3751B"/>
    <w:rsid w:val="00A376D5"/>
    <w:rsid w:val="00A378C5"/>
    <w:rsid w:val="00A37A04"/>
    <w:rsid w:val="00A37A13"/>
    <w:rsid w:val="00A40710"/>
    <w:rsid w:val="00A4071E"/>
    <w:rsid w:val="00A40A1F"/>
    <w:rsid w:val="00A40D15"/>
    <w:rsid w:val="00A4181D"/>
    <w:rsid w:val="00A41B18"/>
    <w:rsid w:val="00A4203C"/>
    <w:rsid w:val="00A428AE"/>
    <w:rsid w:val="00A42A61"/>
    <w:rsid w:val="00A42DBA"/>
    <w:rsid w:val="00A43846"/>
    <w:rsid w:val="00A439C5"/>
    <w:rsid w:val="00A439F7"/>
    <w:rsid w:val="00A43A24"/>
    <w:rsid w:val="00A43DF0"/>
    <w:rsid w:val="00A445BB"/>
    <w:rsid w:val="00A445BE"/>
    <w:rsid w:val="00A445E9"/>
    <w:rsid w:val="00A44A81"/>
    <w:rsid w:val="00A44C56"/>
    <w:rsid w:val="00A44E8C"/>
    <w:rsid w:val="00A44EED"/>
    <w:rsid w:val="00A45401"/>
    <w:rsid w:val="00A458B0"/>
    <w:rsid w:val="00A4594F"/>
    <w:rsid w:val="00A45BFC"/>
    <w:rsid w:val="00A45DC6"/>
    <w:rsid w:val="00A4604F"/>
    <w:rsid w:val="00A46240"/>
    <w:rsid w:val="00A464C0"/>
    <w:rsid w:val="00A46642"/>
    <w:rsid w:val="00A47C36"/>
    <w:rsid w:val="00A50234"/>
    <w:rsid w:val="00A504ED"/>
    <w:rsid w:val="00A50A8A"/>
    <w:rsid w:val="00A50B1E"/>
    <w:rsid w:val="00A50E1B"/>
    <w:rsid w:val="00A5100A"/>
    <w:rsid w:val="00A51369"/>
    <w:rsid w:val="00A51756"/>
    <w:rsid w:val="00A5176B"/>
    <w:rsid w:val="00A5184A"/>
    <w:rsid w:val="00A519A1"/>
    <w:rsid w:val="00A51AB7"/>
    <w:rsid w:val="00A526C1"/>
    <w:rsid w:val="00A532D9"/>
    <w:rsid w:val="00A534B5"/>
    <w:rsid w:val="00A5372B"/>
    <w:rsid w:val="00A538C4"/>
    <w:rsid w:val="00A53945"/>
    <w:rsid w:val="00A540D0"/>
    <w:rsid w:val="00A54338"/>
    <w:rsid w:val="00A55584"/>
    <w:rsid w:val="00A556D4"/>
    <w:rsid w:val="00A55A13"/>
    <w:rsid w:val="00A55B03"/>
    <w:rsid w:val="00A55EF1"/>
    <w:rsid w:val="00A5688B"/>
    <w:rsid w:val="00A56B93"/>
    <w:rsid w:val="00A56F96"/>
    <w:rsid w:val="00A574FB"/>
    <w:rsid w:val="00A57AA6"/>
    <w:rsid w:val="00A57E5B"/>
    <w:rsid w:val="00A60FDC"/>
    <w:rsid w:val="00A61495"/>
    <w:rsid w:val="00A618B3"/>
    <w:rsid w:val="00A618D7"/>
    <w:rsid w:val="00A61AF8"/>
    <w:rsid w:val="00A61BA5"/>
    <w:rsid w:val="00A62070"/>
    <w:rsid w:val="00A6265F"/>
    <w:rsid w:val="00A62CE0"/>
    <w:rsid w:val="00A630BF"/>
    <w:rsid w:val="00A635A8"/>
    <w:rsid w:val="00A63998"/>
    <w:rsid w:val="00A6404E"/>
    <w:rsid w:val="00A643D5"/>
    <w:rsid w:val="00A645EC"/>
    <w:rsid w:val="00A64A3F"/>
    <w:rsid w:val="00A6575B"/>
    <w:rsid w:val="00A65820"/>
    <w:rsid w:val="00A65A6B"/>
    <w:rsid w:val="00A664B7"/>
    <w:rsid w:val="00A66F61"/>
    <w:rsid w:val="00A67192"/>
    <w:rsid w:val="00A67500"/>
    <w:rsid w:val="00A675A7"/>
    <w:rsid w:val="00A67D76"/>
    <w:rsid w:val="00A7030F"/>
    <w:rsid w:val="00A7046C"/>
    <w:rsid w:val="00A704BC"/>
    <w:rsid w:val="00A707BF"/>
    <w:rsid w:val="00A70B93"/>
    <w:rsid w:val="00A70DFA"/>
    <w:rsid w:val="00A71156"/>
    <w:rsid w:val="00A71356"/>
    <w:rsid w:val="00A71985"/>
    <w:rsid w:val="00A71B89"/>
    <w:rsid w:val="00A71F23"/>
    <w:rsid w:val="00A723A0"/>
    <w:rsid w:val="00A72BCE"/>
    <w:rsid w:val="00A72DD1"/>
    <w:rsid w:val="00A73130"/>
    <w:rsid w:val="00A73488"/>
    <w:rsid w:val="00A73753"/>
    <w:rsid w:val="00A73D33"/>
    <w:rsid w:val="00A7414A"/>
    <w:rsid w:val="00A74D30"/>
    <w:rsid w:val="00A75433"/>
    <w:rsid w:val="00A75704"/>
    <w:rsid w:val="00A757F8"/>
    <w:rsid w:val="00A75BD3"/>
    <w:rsid w:val="00A75C06"/>
    <w:rsid w:val="00A7607D"/>
    <w:rsid w:val="00A760A6"/>
    <w:rsid w:val="00A765CC"/>
    <w:rsid w:val="00A76650"/>
    <w:rsid w:val="00A768E0"/>
    <w:rsid w:val="00A76C4B"/>
    <w:rsid w:val="00A77545"/>
    <w:rsid w:val="00A77D34"/>
    <w:rsid w:val="00A77E52"/>
    <w:rsid w:val="00A80CE8"/>
    <w:rsid w:val="00A81094"/>
    <w:rsid w:val="00A81103"/>
    <w:rsid w:val="00A812C2"/>
    <w:rsid w:val="00A8172F"/>
    <w:rsid w:val="00A8177D"/>
    <w:rsid w:val="00A817C3"/>
    <w:rsid w:val="00A81CF2"/>
    <w:rsid w:val="00A8210D"/>
    <w:rsid w:val="00A82229"/>
    <w:rsid w:val="00A82ED1"/>
    <w:rsid w:val="00A82F4D"/>
    <w:rsid w:val="00A830F2"/>
    <w:rsid w:val="00A838AA"/>
    <w:rsid w:val="00A839A6"/>
    <w:rsid w:val="00A83C2C"/>
    <w:rsid w:val="00A8412C"/>
    <w:rsid w:val="00A845AD"/>
    <w:rsid w:val="00A845D0"/>
    <w:rsid w:val="00A84737"/>
    <w:rsid w:val="00A8479E"/>
    <w:rsid w:val="00A84D63"/>
    <w:rsid w:val="00A84F12"/>
    <w:rsid w:val="00A84F33"/>
    <w:rsid w:val="00A84F3E"/>
    <w:rsid w:val="00A85A8E"/>
    <w:rsid w:val="00A85AEE"/>
    <w:rsid w:val="00A85B95"/>
    <w:rsid w:val="00A8600B"/>
    <w:rsid w:val="00A862AE"/>
    <w:rsid w:val="00A863CB"/>
    <w:rsid w:val="00A86623"/>
    <w:rsid w:val="00A867DE"/>
    <w:rsid w:val="00A86CDF"/>
    <w:rsid w:val="00A86DFD"/>
    <w:rsid w:val="00A876EC"/>
    <w:rsid w:val="00A87B21"/>
    <w:rsid w:val="00A87D3B"/>
    <w:rsid w:val="00A87DA1"/>
    <w:rsid w:val="00A90170"/>
    <w:rsid w:val="00A901EC"/>
    <w:rsid w:val="00A90BDB"/>
    <w:rsid w:val="00A90DB3"/>
    <w:rsid w:val="00A90FF9"/>
    <w:rsid w:val="00A91144"/>
    <w:rsid w:val="00A916A3"/>
    <w:rsid w:val="00A917E7"/>
    <w:rsid w:val="00A918D1"/>
    <w:rsid w:val="00A91E57"/>
    <w:rsid w:val="00A91E64"/>
    <w:rsid w:val="00A92183"/>
    <w:rsid w:val="00A924DC"/>
    <w:rsid w:val="00A924F9"/>
    <w:rsid w:val="00A9297F"/>
    <w:rsid w:val="00A92A2B"/>
    <w:rsid w:val="00A92CEE"/>
    <w:rsid w:val="00A92DD2"/>
    <w:rsid w:val="00A934C4"/>
    <w:rsid w:val="00A9354C"/>
    <w:rsid w:val="00A93A06"/>
    <w:rsid w:val="00A93C97"/>
    <w:rsid w:val="00A93DD4"/>
    <w:rsid w:val="00A9548E"/>
    <w:rsid w:val="00A95723"/>
    <w:rsid w:val="00A95AC6"/>
    <w:rsid w:val="00A95B26"/>
    <w:rsid w:val="00A95BE3"/>
    <w:rsid w:val="00A95FA5"/>
    <w:rsid w:val="00A96153"/>
    <w:rsid w:val="00A96E6C"/>
    <w:rsid w:val="00A96FD6"/>
    <w:rsid w:val="00A97350"/>
    <w:rsid w:val="00A9788C"/>
    <w:rsid w:val="00A9796B"/>
    <w:rsid w:val="00A97B31"/>
    <w:rsid w:val="00AA081C"/>
    <w:rsid w:val="00AA0A42"/>
    <w:rsid w:val="00AA0AD5"/>
    <w:rsid w:val="00AA0CC0"/>
    <w:rsid w:val="00AA1120"/>
    <w:rsid w:val="00AA16D4"/>
    <w:rsid w:val="00AA181D"/>
    <w:rsid w:val="00AA185D"/>
    <w:rsid w:val="00AA1957"/>
    <w:rsid w:val="00AA1BD7"/>
    <w:rsid w:val="00AA2122"/>
    <w:rsid w:val="00AA2141"/>
    <w:rsid w:val="00AA21D6"/>
    <w:rsid w:val="00AA301E"/>
    <w:rsid w:val="00AA36E1"/>
    <w:rsid w:val="00AA3870"/>
    <w:rsid w:val="00AA3A97"/>
    <w:rsid w:val="00AA3AEA"/>
    <w:rsid w:val="00AA3F5A"/>
    <w:rsid w:val="00AA4237"/>
    <w:rsid w:val="00AA42E1"/>
    <w:rsid w:val="00AA44B3"/>
    <w:rsid w:val="00AA48F7"/>
    <w:rsid w:val="00AA4B6A"/>
    <w:rsid w:val="00AA4E89"/>
    <w:rsid w:val="00AA52DE"/>
    <w:rsid w:val="00AA5A63"/>
    <w:rsid w:val="00AA5A9B"/>
    <w:rsid w:val="00AA5EF4"/>
    <w:rsid w:val="00AA615B"/>
    <w:rsid w:val="00AA696F"/>
    <w:rsid w:val="00AA6A38"/>
    <w:rsid w:val="00AA70D4"/>
    <w:rsid w:val="00AA71EA"/>
    <w:rsid w:val="00AA72FF"/>
    <w:rsid w:val="00AA79C5"/>
    <w:rsid w:val="00AA7B3F"/>
    <w:rsid w:val="00AA7E9F"/>
    <w:rsid w:val="00AA7FC4"/>
    <w:rsid w:val="00AB098A"/>
    <w:rsid w:val="00AB0C10"/>
    <w:rsid w:val="00AB0C6A"/>
    <w:rsid w:val="00AB0FFD"/>
    <w:rsid w:val="00AB230E"/>
    <w:rsid w:val="00AB2892"/>
    <w:rsid w:val="00AB39EE"/>
    <w:rsid w:val="00AB3A09"/>
    <w:rsid w:val="00AB3EA5"/>
    <w:rsid w:val="00AB413D"/>
    <w:rsid w:val="00AB41D8"/>
    <w:rsid w:val="00AB4395"/>
    <w:rsid w:val="00AB47A1"/>
    <w:rsid w:val="00AB4E36"/>
    <w:rsid w:val="00AB51B2"/>
    <w:rsid w:val="00AB55F3"/>
    <w:rsid w:val="00AB5D12"/>
    <w:rsid w:val="00AB6471"/>
    <w:rsid w:val="00AB666F"/>
    <w:rsid w:val="00AB73B7"/>
    <w:rsid w:val="00AB7B79"/>
    <w:rsid w:val="00AC051B"/>
    <w:rsid w:val="00AC0992"/>
    <w:rsid w:val="00AC0BC2"/>
    <w:rsid w:val="00AC0BDC"/>
    <w:rsid w:val="00AC0BEA"/>
    <w:rsid w:val="00AC10ED"/>
    <w:rsid w:val="00AC1BE3"/>
    <w:rsid w:val="00AC1D25"/>
    <w:rsid w:val="00AC1D9B"/>
    <w:rsid w:val="00AC1F0A"/>
    <w:rsid w:val="00AC1FCD"/>
    <w:rsid w:val="00AC2292"/>
    <w:rsid w:val="00AC2613"/>
    <w:rsid w:val="00AC2664"/>
    <w:rsid w:val="00AC26F9"/>
    <w:rsid w:val="00AC275E"/>
    <w:rsid w:val="00AC30BF"/>
    <w:rsid w:val="00AC34FB"/>
    <w:rsid w:val="00AC3659"/>
    <w:rsid w:val="00AC39DC"/>
    <w:rsid w:val="00AC3A20"/>
    <w:rsid w:val="00AC4081"/>
    <w:rsid w:val="00AC47E4"/>
    <w:rsid w:val="00AC4A25"/>
    <w:rsid w:val="00AC4CF4"/>
    <w:rsid w:val="00AC4E4E"/>
    <w:rsid w:val="00AC4EE2"/>
    <w:rsid w:val="00AC5045"/>
    <w:rsid w:val="00AC5439"/>
    <w:rsid w:val="00AC545F"/>
    <w:rsid w:val="00AC56C5"/>
    <w:rsid w:val="00AC6133"/>
    <w:rsid w:val="00AC627E"/>
    <w:rsid w:val="00AC63A1"/>
    <w:rsid w:val="00AC67F3"/>
    <w:rsid w:val="00AC6836"/>
    <w:rsid w:val="00AC6FE1"/>
    <w:rsid w:val="00AC721C"/>
    <w:rsid w:val="00AC7515"/>
    <w:rsid w:val="00AC75EE"/>
    <w:rsid w:val="00AC7D68"/>
    <w:rsid w:val="00AD0188"/>
    <w:rsid w:val="00AD02D9"/>
    <w:rsid w:val="00AD0CCE"/>
    <w:rsid w:val="00AD0E18"/>
    <w:rsid w:val="00AD111E"/>
    <w:rsid w:val="00AD131C"/>
    <w:rsid w:val="00AD1832"/>
    <w:rsid w:val="00AD18A1"/>
    <w:rsid w:val="00AD18C5"/>
    <w:rsid w:val="00AD1F8F"/>
    <w:rsid w:val="00AD20F8"/>
    <w:rsid w:val="00AD25A0"/>
    <w:rsid w:val="00AD2696"/>
    <w:rsid w:val="00AD2D22"/>
    <w:rsid w:val="00AD2E56"/>
    <w:rsid w:val="00AD383A"/>
    <w:rsid w:val="00AD384C"/>
    <w:rsid w:val="00AD39B8"/>
    <w:rsid w:val="00AD40B8"/>
    <w:rsid w:val="00AD4417"/>
    <w:rsid w:val="00AD464F"/>
    <w:rsid w:val="00AD4EDB"/>
    <w:rsid w:val="00AD526B"/>
    <w:rsid w:val="00AD52BD"/>
    <w:rsid w:val="00AD547E"/>
    <w:rsid w:val="00AD55CB"/>
    <w:rsid w:val="00AD5861"/>
    <w:rsid w:val="00AD5A1F"/>
    <w:rsid w:val="00AD5B91"/>
    <w:rsid w:val="00AD5E84"/>
    <w:rsid w:val="00AD651C"/>
    <w:rsid w:val="00AD6637"/>
    <w:rsid w:val="00AD66BD"/>
    <w:rsid w:val="00AD67C8"/>
    <w:rsid w:val="00AD6BAE"/>
    <w:rsid w:val="00AD6BD0"/>
    <w:rsid w:val="00AD6CAF"/>
    <w:rsid w:val="00AD6E00"/>
    <w:rsid w:val="00AD732C"/>
    <w:rsid w:val="00AD7352"/>
    <w:rsid w:val="00AD7393"/>
    <w:rsid w:val="00AE0F75"/>
    <w:rsid w:val="00AE0FF8"/>
    <w:rsid w:val="00AE1126"/>
    <w:rsid w:val="00AE11CB"/>
    <w:rsid w:val="00AE19B4"/>
    <w:rsid w:val="00AE1F4A"/>
    <w:rsid w:val="00AE20A4"/>
    <w:rsid w:val="00AE20B6"/>
    <w:rsid w:val="00AE22A1"/>
    <w:rsid w:val="00AE291B"/>
    <w:rsid w:val="00AE2A7C"/>
    <w:rsid w:val="00AE2AF0"/>
    <w:rsid w:val="00AE2C55"/>
    <w:rsid w:val="00AE2C68"/>
    <w:rsid w:val="00AE30A1"/>
    <w:rsid w:val="00AE3100"/>
    <w:rsid w:val="00AE3103"/>
    <w:rsid w:val="00AE35C5"/>
    <w:rsid w:val="00AE3688"/>
    <w:rsid w:val="00AE38BA"/>
    <w:rsid w:val="00AE3B7B"/>
    <w:rsid w:val="00AE3BE1"/>
    <w:rsid w:val="00AE3D78"/>
    <w:rsid w:val="00AE3DB4"/>
    <w:rsid w:val="00AE3F10"/>
    <w:rsid w:val="00AE4107"/>
    <w:rsid w:val="00AE5047"/>
    <w:rsid w:val="00AE521E"/>
    <w:rsid w:val="00AE5264"/>
    <w:rsid w:val="00AE5636"/>
    <w:rsid w:val="00AE5743"/>
    <w:rsid w:val="00AE5AF5"/>
    <w:rsid w:val="00AE5B2C"/>
    <w:rsid w:val="00AE5CEF"/>
    <w:rsid w:val="00AE637C"/>
    <w:rsid w:val="00AE63EE"/>
    <w:rsid w:val="00AE6426"/>
    <w:rsid w:val="00AE674B"/>
    <w:rsid w:val="00AE686E"/>
    <w:rsid w:val="00AE69C1"/>
    <w:rsid w:val="00AE6BE3"/>
    <w:rsid w:val="00AE6D63"/>
    <w:rsid w:val="00AE7A7D"/>
    <w:rsid w:val="00AF0058"/>
    <w:rsid w:val="00AF06D5"/>
    <w:rsid w:val="00AF0BE4"/>
    <w:rsid w:val="00AF184B"/>
    <w:rsid w:val="00AF1BD8"/>
    <w:rsid w:val="00AF1BFD"/>
    <w:rsid w:val="00AF1E8B"/>
    <w:rsid w:val="00AF2031"/>
    <w:rsid w:val="00AF2087"/>
    <w:rsid w:val="00AF2119"/>
    <w:rsid w:val="00AF21A7"/>
    <w:rsid w:val="00AF21B6"/>
    <w:rsid w:val="00AF225E"/>
    <w:rsid w:val="00AF26DA"/>
    <w:rsid w:val="00AF2C32"/>
    <w:rsid w:val="00AF2DDC"/>
    <w:rsid w:val="00AF2F7B"/>
    <w:rsid w:val="00AF3C4A"/>
    <w:rsid w:val="00AF3DBB"/>
    <w:rsid w:val="00AF3E6C"/>
    <w:rsid w:val="00AF4257"/>
    <w:rsid w:val="00AF42B4"/>
    <w:rsid w:val="00AF48ED"/>
    <w:rsid w:val="00AF4CD0"/>
    <w:rsid w:val="00AF5156"/>
    <w:rsid w:val="00AF58AB"/>
    <w:rsid w:val="00AF5A36"/>
    <w:rsid w:val="00AF601F"/>
    <w:rsid w:val="00AF610A"/>
    <w:rsid w:val="00AF612E"/>
    <w:rsid w:val="00AF6172"/>
    <w:rsid w:val="00AF64C2"/>
    <w:rsid w:val="00AF6728"/>
    <w:rsid w:val="00AF6D15"/>
    <w:rsid w:val="00AF6F2B"/>
    <w:rsid w:val="00AF725D"/>
    <w:rsid w:val="00AF7617"/>
    <w:rsid w:val="00AF7C2E"/>
    <w:rsid w:val="00B0014E"/>
    <w:rsid w:val="00B0028C"/>
    <w:rsid w:val="00B00785"/>
    <w:rsid w:val="00B00C2D"/>
    <w:rsid w:val="00B016F5"/>
    <w:rsid w:val="00B016FF"/>
    <w:rsid w:val="00B01920"/>
    <w:rsid w:val="00B01C6B"/>
    <w:rsid w:val="00B01ED0"/>
    <w:rsid w:val="00B01F49"/>
    <w:rsid w:val="00B0262D"/>
    <w:rsid w:val="00B02868"/>
    <w:rsid w:val="00B029DE"/>
    <w:rsid w:val="00B02B14"/>
    <w:rsid w:val="00B02E61"/>
    <w:rsid w:val="00B03014"/>
    <w:rsid w:val="00B03167"/>
    <w:rsid w:val="00B031A2"/>
    <w:rsid w:val="00B031BB"/>
    <w:rsid w:val="00B03202"/>
    <w:rsid w:val="00B0359F"/>
    <w:rsid w:val="00B03BE0"/>
    <w:rsid w:val="00B03F7A"/>
    <w:rsid w:val="00B04340"/>
    <w:rsid w:val="00B04508"/>
    <w:rsid w:val="00B04583"/>
    <w:rsid w:val="00B046A5"/>
    <w:rsid w:val="00B04739"/>
    <w:rsid w:val="00B04915"/>
    <w:rsid w:val="00B04C96"/>
    <w:rsid w:val="00B04FFF"/>
    <w:rsid w:val="00B0536D"/>
    <w:rsid w:val="00B05B98"/>
    <w:rsid w:val="00B05CBE"/>
    <w:rsid w:val="00B05E9D"/>
    <w:rsid w:val="00B0693A"/>
    <w:rsid w:val="00B0716C"/>
    <w:rsid w:val="00B07653"/>
    <w:rsid w:val="00B10199"/>
    <w:rsid w:val="00B101C5"/>
    <w:rsid w:val="00B104DD"/>
    <w:rsid w:val="00B1054E"/>
    <w:rsid w:val="00B105B9"/>
    <w:rsid w:val="00B1092D"/>
    <w:rsid w:val="00B10E8A"/>
    <w:rsid w:val="00B112A9"/>
    <w:rsid w:val="00B114AF"/>
    <w:rsid w:val="00B1169B"/>
    <w:rsid w:val="00B1177B"/>
    <w:rsid w:val="00B1215B"/>
    <w:rsid w:val="00B1243C"/>
    <w:rsid w:val="00B1273A"/>
    <w:rsid w:val="00B1299D"/>
    <w:rsid w:val="00B12A96"/>
    <w:rsid w:val="00B12B1C"/>
    <w:rsid w:val="00B12E1E"/>
    <w:rsid w:val="00B12F00"/>
    <w:rsid w:val="00B134CD"/>
    <w:rsid w:val="00B13D76"/>
    <w:rsid w:val="00B13DC2"/>
    <w:rsid w:val="00B13FF9"/>
    <w:rsid w:val="00B140E4"/>
    <w:rsid w:val="00B14134"/>
    <w:rsid w:val="00B14228"/>
    <w:rsid w:val="00B142C7"/>
    <w:rsid w:val="00B1464E"/>
    <w:rsid w:val="00B14E8D"/>
    <w:rsid w:val="00B14E96"/>
    <w:rsid w:val="00B152BF"/>
    <w:rsid w:val="00B15449"/>
    <w:rsid w:val="00B15546"/>
    <w:rsid w:val="00B15A40"/>
    <w:rsid w:val="00B1643C"/>
    <w:rsid w:val="00B1643E"/>
    <w:rsid w:val="00B168A6"/>
    <w:rsid w:val="00B16A1F"/>
    <w:rsid w:val="00B16AF9"/>
    <w:rsid w:val="00B16DED"/>
    <w:rsid w:val="00B16E76"/>
    <w:rsid w:val="00B1738A"/>
    <w:rsid w:val="00B1746B"/>
    <w:rsid w:val="00B17FB7"/>
    <w:rsid w:val="00B20329"/>
    <w:rsid w:val="00B206DA"/>
    <w:rsid w:val="00B208B9"/>
    <w:rsid w:val="00B20B2C"/>
    <w:rsid w:val="00B20BD1"/>
    <w:rsid w:val="00B2136D"/>
    <w:rsid w:val="00B21739"/>
    <w:rsid w:val="00B218BD"/>
    <w:rsid w:val="00B218DE"/>
    <w:rsid w:val="00B2199E"/>
    <w:rsid w:val="00B21AA4"/>
    <w:rsid w:val="00B21C95"/>
    <w:rsid w:val="00B21FB0"/>
    <w:rsid w:val="00B220D8"/>
    <w:rsid w:val="00B2235F"/>
    <w:rsid w:val="00B22A15"/>
    <w:rsid w:val="00B22A5C"/>
    <w:rsid w:val="00B23296"/>
    <w:rsid w:val="00B236CF"/>
    <w:rsid w:val="00B23826"/>
    <w:rsid w:val="00B23D1C"/>
    <w:rsid w:val="00B23E1E"/>
    <w:rsid w:val="00B24281"/>
    <w:rsid w:val="00B24789"/>
    <w:rsid w:val="00B24AFA"/>
    <w:rsid w:val="00B25213"/>
    <w:rsid w:val="00B25309"/>
    <w:rsid w:val="00B25578"/>
    <w:rsid w:val="00B2572C"/>
    <w:rsid w:val="00B25820"/>
    <w:rsid w:val="00B259C4"/>
    <w:rsid w:val="00B25CA3"/>
    <w:rsid w:val="00B25E47"/>
    <w:rsid w:val="00B26537"/>
    <w:rsid w:val="00B265B1"/>
    <w:rsid w:val="00B2673B"/>
    <w:rsid w:val="00B26A2C"/>
    <w:rsid w:val="00B26F0D"/>
    <w:rsid w:val="00B277C5"/>
    <w:rsid w:val="00B27ABF"/>
    <w:rsid w:val="00B27DD9"/>
    <w:rsid w:val="00B27F63"/>
    <w:rsid w:val="00B3029B"/>
    <w:rsid w:val="00B30507"/>
    <w:rsid w:val="00B30795"/>
    <w:rsid w:val="00B30FC8"/>
    <w:rsid w:val="00B31201"/>
    <w:rsid w:val="00B313A1"/>
    <w:rsid w:val="00B31C22"/>
    <w:rsid w:val="00B32220"/>
    <w:rsid w:val="00B32687"/>
    <w:rsid w:val="00B32C5A"/>
    <w:rsid w:val="00B32C6F"/>
    <w:rsid w:val="00B32FCC"/>
    <w:rsid w:val="00B3325F"/>
    <w:rsid w:val="00B333D5"/>
    <w:rsid w:val="00B3346D"/>
    <w:rsid w:val="00B34573"/>
    <w:rsid w:val="00B34B38"/>
    <w:rsid w:val="00B34F5A"/>
    <w:rsid w:val="00B35495"/>
    <w:rsid w:val="00B35FBF"/>
    <w:rsid w:val="00B36464"/>
    <w:rsid w:val="00B36701"/>
    <w:rsid w:val="00B367A4"/>
    <w:rsid w:val="00B36C59"/>
    <w:rsid w:val="00B370D6"/>
    <w:rsid w:val="00B37488"/>
    <w:rsid w:val="00B374BA"/>
    <w:rsid w:val="00B374BF"/>
    <w:rsid w:val="00B375F0"/>
    <w:rsid w:val="00B37708"/>
    <w:rsid w:val="00B379A1"/>
    <w:rsid w:val="00B402D1"/>
    <w:rsid w:val="00B4058A"/>
    <w:rsid w:val="00B4093C"/>
    <w:rsid w:val="00B40AA7"/>
    <w:rsid w:val="00B40F8F"/>
    <w:rsid w:val="00B4158B"/>
    <w:rsid w:val="00B41AA3"/>
    <w:rsid w:val="00B41C6C"/>
    <w:rsid w:val="00B41C7E"/>
    <w:rsid w:val="00B41E09"/>
    <w:rsid w:val="00B41F38"/>
    <w:rsid w:val="00B41FFE"/>
    <w:rsid w:val="00B42432"/>
    <w:rsid w:val="00B42696"/>
    <w:rsid w:val="00B42B30"/>
    <w:rsid w:val="00B42D32"/>
    <w:rsid w:val="00B430FD"/>
    <w:rsid w:val="00B43216"/>
    <w:rsid w:val="00B43455"/>
    <w:rsid w:val="00B43685"/>
    <w:rsid w:val="00B436E5"/>
    <w:rsid w:val="00B43E46"/>
    <w:rsid w:val="00B43F98"/>
    <w:rsid w:val="00B443F4"/>
    <w:rsid w:val="00B44808"/>
    <w:rsid w:val="00B4487E"/>
    <w:rsid w:val="00B44AB9"/>
    <w:rsid w:val="00B44F1F"/>
    <w:rsid w:val="00B45017"/>
    <w:rsid w:val="00B4544D"/>
    <w:rsid w:val="00B45556"/>
    <w:rsid w:val="00B464C7"/>
    <w:rsid w:val="00B465EB"/>
    <w:rsid w:val="00B4662C"/>
    <w:rsid w:val="00B46758"/>
    <w:rsid w:val="00B46779"/>
    <w:rsid w:val="00B4694E"/>
    <w:rsid w:val="00B469FE"/>
    <w:rsid w:val="00B46CEE"/>
    <w:rsid w:val="00B470B3"/>
    <w:rsid w:val="00B4757A"/>
    <w:rsid w:val="00B47BE2"/>
    <w:rsid w:val="00B50376"/>
    <w:rsid w:val="00B5056A"/>
    <w:rsid w:val="00B50593"/>
    <w:rsid w:val="00B508F4"/>
    <w:rsid w:val="00B50E2D"/>
    <w:rsid w:val="00B50E57"/>
    <w:rsid w:val="00B50F8D"/>
    <w:rsid w:val="00B51456"/>
    <w:rsid w:val="00B51654"/>
    <w:rsid w:val="00B51665"/>
    <w:rsid w:val="00B51AD2"/>
    <w:rsid w:val="00B51CD8"/>
    <w:rsid w:val="00B52674"/>
    <w:rsid w:val="00B527EC"/>
    <w:rsid w:val="00B53473"/>
    <w:rsid w:val="00B53E75"/>
    <w:rsid w:val="00B53F57"/>
    <w:rsid w:val="00B54008"/>
    <w:rsid w:val="00B540D9"/>
    <w:rsid w:val="00B543C6"/>
    <w:rsid w:val="00B54E30"/>
    <w:rsid w:val="00B54FB8"/>
    <w:rsid w:val="00B55079"/>
    <w:rsid w:val="00B55276"/>
    <w:rsid w:val="00B552C6"/>
    <w:rsid w:val="00B55596"/>
    <w:rsid w:val="00B55897"/>
    <w:rsid w:val="00B55ACD"/>
    <w:rsid w:val="00B55D67"/>
    <w:rsid w:val="00B56313"/>
    <w:rsid w:val="00B564CF"/>
    <w:rsid w:val="00B566F3"/>
    <w:rsid w:val="00B568BC"/>
    <w:rsid w:val="00B56EB6"/>
    <w:rsid w:val="00B5713D"/>
    <w:rsid w:val="00B571DA"/>
    <w:rsid w:val="00B5742A"/>
    <w:rsid w:val="00B57488"/>
    <w:rsid w:val="00B57CFC"/>
    <w:rsid w:val="00B600B2"/>
    <w:rsid w:val="00B602FE"/>
    <w:rsid w:val="00B607B1"/>
    <w:rsid w:val="00B607B8"/>
    <w:rsid w:val="00B61496"/>
    <w:rsid w:val="00B61623"/>
    <w:rsid w:val="00B6205B"/>
    <w:rsid w:val="00B6216A"/>
    <w:rsid w:val="00B62214"/>
    <w:rsid w:val="00B62425"/>
    <w:rsid w:val="00B62D2F"/>
    <w:rsid w:val="00B62D84"/>
    <w:rsid w:val="00B63C51"/>
    <w:rsid w:val="00B63E01"/>
    <w:rsid w:val="00B63F62"/>
    <w:rsid w:val="00B64242"/>
    <w:rsid w:val="00B6482A"/>
    <w:rsid w:val="00B6539C"/>
    <w:rsid w:val="00B659AB"/>
    <w:rsid w:val="00B65A97"/>
    <w:rsid w:val="00B65DFA"/>
    <w:rsid w:val="00B65FF0"/>
    <w:rsid w:val="00B66005"/>
    <w:rsid w:val="00B6633F"/>
    <w:rsid w:val="00B70ADA"/>
    <w:rsid w:val="00B70EAF"/>
    <w:rsid w:val="00B711AE"/>
    <w:rsid w:val="00B7170E"/>
    <w:rsid w:val="00B717F5"/>
    <w:rsid w:val="00B71B6A"/>
    <w:rsid w:val="00B72120"/>
    <w:rsid w:val="00B725AE"/>
    <w:rsid w:val="00B728DE"/>
    <w:rsid w:val="00B73614"/>
    <w:rsid w:val="00B73621"/>
    <w:rsid w:val="00B738CB"/>
    <w:rsid w:val="00B738FE"/>
    <w:rsid w:val="00B73B51"/>
    <w:rsid w:val="00B73DF7"/>
    <w:rsid w:val="00B73E5D"/>
    <w:rsid w:val="00B73FA5"/>
    <w:rsid w:val="00B74546"/>
    <w:rsid w:val="00B7479C"/>
    <w:rsid w:val="00B74B54"/>
    <w:rsid w:val="00B74BCC"/>
    <w:rsid w:val="00B74E75"/>
    <w:rsid w:val="00B74EFF"/>
    <w:rsid w:val="00B75041"/>
    <w:rsid w:val="00B75061"/>
    <w:rsid w:val="00B75692"/>
    <w:rsid w:val="00B75B16"/>
    <w:rsid w:val="00B75BE0"/>
    <w:rsid w:val="00B75D92"/>
    <w:rsid w:val="00B75F3E"/>
    <w:rsid w:val="00B76028"/>
    <w:rsid w:val="00B76B44"/>
    <w:rsid w:val="00B771FF"/>
    <w:rsid w:val="00B77299"/>
    <w:rsid w:val="00B77484"/>
    <w:rsid w:val="00B81B5B"/>
    <w:rsid w:val="00B81D13"/>
    <w:rsid w:val="00B8203D"/>
    <w:rsid w:val="00B8208F"/>
    <w:rsid w:val="00B820E5"/>
    <w:rsid w:val="00B82737"/>
    <w:rsid w:val="00B82A20"/>
    <w:rsid w:val="00B82C4A"/>
    <w:rsid w:val="00B830E3"/>
    <w:rsid w:val="00B83515"/>
    <w:rsid w:val="00B835B8"/>
    <w:rsid w:val="00B8373C"/>
    <w:rsid w:val="00B83809"/>
    <w:rsid w:val="00B838C4"/>
    <w:rsid w:val="00B83AB4"/>
    <w:rsid w:val="00B83AB9"/>
    <w:rsid w:val="00B83F04"/>
    <w:rsid w:val="00B83F94"/>
    <w:rsid w:val="00B848CE"/>
    <w:rsid w:val="00B8517B"/>
    <w:rsid w:val="00B85C82"/>
    <w:rsid w:val="00B85D0D"/>
    <w:rsid w:val="00B85EC3"/>
    <w:rsid w:val="00B85FD4"/>
    <w:rsid w:val="00B86570"/>
    <w:rsid w:val="00B86EE8"/>
    <w:rsid w:val="00B86EF2"/>
    <w:rsid w:val="00B87447"/>
    <w:rsid w:val="00B87592"/>
    <w:rsid w:val="00B901CA"/>
    <w:rsid w:val="00B905CF"/>
    <w:rsid w:val="00B9097E"/>
    <w:rsid w:val="00B90D9C"/>
    <w:rsid w:val="00B9100B"/>
    <w:rsid w:val="00B918B7"/>
    <w:rsid w:val="00B91962"/>
    <w:rsid w:val="00B91CDB"/>
    <w:rsid w:val="00B91D4D"/>
    <w:rsid w:val="00B91FE7"/>
    <w:rsid w:val="00B92340"/>
    <w:rsid w:val="00B92662"/>
    <w:rsid w:val="00B929F4"/>
    <w:rsid w:val="00B92C3B"/>
    <w:rsid w:val="00B934F8"/>
    <w:rsid w:val="00B934FD"/>
    <w:rsid w:val="00B935D9"/>
    <w:rsid w:val="00B93806"/>
    <w:rsid w:val="00B93C36"/>
    <w:rsid w:val="00B93C3E"/>
    <w:rsid w:val="00B93C4C"/>
    <w:rsid w:val="00B93C87"/>
    <w:rsid w:val="00B93F98"/>
    <w:rsid w:val="00B944C5"/>
    <w:rsid w:val="00B948E1"/>
    <w:rsid w:val="00B94926"/>
    <w:rsid w:val="00B960F1"/>
    <w:rsid w:val="00B96509"/>
    <w:rsid w:val="00B96E83"/>
    <w:rsid w:val="00B96F52"/>
    <w:rsid w:val="00B97151"/>
    <w:rsid w:val="00B976F6"/>
    <w:rsid w:val="00B97A7D"/>
    <w:rsid w:val="00B97B83"/>
    <w:rsid w:val="00B97E0A"/>
    <w:rsid w:val="00BA04D8"/>
    <w:rsid w:val="00BA0786"/>
    <w:rsid w:val="00BA0A59"/>
    <w:rsid w:val="00BA0BFA"/>
    <w:rsid w:val="00BA1348"/>
    <w:rsid w:val="00BA1587"/>
    <w:rsid w:val="00BA1BDA"/>
    <w:rsid w:val="00BA1C58"/>
    <w:rsid w:val="00BA1D34"/>
    <w:rsid w:val="00BA204C"/>
    <w:rsid w:val="00BA2681"/>
    <w:rsid w:val="00BA2CCF"/>
    <w:rsid w:val="00BA317E"/>
    <w:rsid w:val="00BA34EE"/>
    <w:rsid w:val="00BA3713"/>
    <w:rsid w:val="00BA3DFB"/>
    <w:rsid w:val="00BA406F"/>
    <w:rsid w:val="00BA416A"/>
    <w:rsid w:val="00BA43C4"/>
    <w:rsid w:val="00BA48D5"/>
    <w:rsid w:val="00BA4EB9"/>
    <w:rsid w:val="00BA5432"/>
    <w:rsid w:val="00BA5C95"/>
    <w:rsid w:val="00BA5E94"/>
    <w:rsid w:val="00BA618C"/>
    <w:rsid w:val="00BA62C9"/>
    <w:rsid w:val="00BA6351"/>
    <w:rsid w:val="00BA64AF"/>
    <w:rsid w:val="00BA64DE"/>
    <w:rsid w:val="00BA6818"/>
    <w:rsid w:val="00BA68AB"/>
    <w:rsid w:val="00BA6A36"/>
    <w:rsid w:val="00BA7BDF"/>
    <w:rsid w:val="00BA7CCF"/>
    <w:rsid w:val="00BA7D89"/>
    <w:rsid w:val="00BA7FA9"/>
    <w:rsid w:val="00BB0C86"/>
    <w:rsid w:val="00BB1337"/>
    <w:rsid w:val="00BB13C8"/>
    <w:rsid w:val="00BB14DE"/>
    <w:rsid w:val="00BB1895"/>
    <w:rsid w:val="00BB21A8"/>
    <w:rsid w:val="00BB2573"/>
    <w:rsid w:val="00BB30E9"/>
    <w:rsid w:val="00BB34E7"/>
    <w:rsid w:val="00BB3520"/>
    <w:rsid w:val="00BB3ABF"/>
    <w:rsid w:val="00BB3DEA"/>
    <w:rsid w:val="00BB43BA"/>
    <w:rsid w:val="00BB487E"/>
    <w:rsid w:val="00BB48CF"/>
    <w:rsid w:val="00BB49F8"/>
    <w:rsid w:val="00BB4B30"/>
    <w:rsid w:val="00BB4B38"/>
    <w:rsid w:val="00BB4D58"/>
    <w:rsid w:val="00BB516D"/>
    <w:rsid w:val="00BB5179"/>
    <w:rsid w:val="00BB530E"/>
    <w:rsid w:val="00BB5A6D"/>
    <w:rsid w:val="00BB5C6E"/>
    <w:rsid w:val="00BB5D72"/>
    <w:rsid w:val="00BB65A3"/>
    <w:rsid w:val="00BB709B"/>
    <w:rsid w:val="00BB71DB"/>
    <w:rsid w:val="00BB7292"/>
    <w:rsid w:val="00BC0098"/>
    <w:rsid w:val="00BC0255"/>
    <w:rsid w:val="00BC0295"/>
    <w:rsid w:val="00BC0809"/>
    <w:rsid w:val="00BC110C"/>
    <w:rsid w:val="00BC1682"/>
    <w:rsid w:val="00BC1E84"/>
    <w:rsid w:val="00BC22B6"/>
    <w:rsid w:val="00BC2359"/>
    <w:rsid w:val="00BC26E9"/>
    <w:rsid w:val="00BC28F5"/>
    <w:rsid w:val="00BC29A1"/>
    <w:rsid w:val="00BC2ADC"/>
    <w:rsid w:val="00BC2DFE"/>
    <w:rsid w:val="00BC2E0C"/>
    <w:rsid w:val="00BC2EC9"/>
    <w:rsid w:val="00BC3084"/>
    <w:rsid w:val="00BC3DAD"/>
    <w:rsid w:val="00BC403A"/>
    <w:rsid w:val="00BC4658"/>
    <w:rsid w:val="00BC473A"/>
    <w:rsid w:val="00BC497A"/>
    <w:rsid w:val="00BC4D09"/>
    <w:rsid w:val="00BC4D27"/>
    <w:rsid w:val="00BC5341"/>
    <w:rsid w:val="00BC5C97"/>
    <w:rsid w:val="00BC6067"/>
    <w:rsid w:val="00BC6362"/>
    <w:rsid w:val="00BC6525"/>
    <w:rsid w:val="00BC6601"/>
    <w:rsid w:val="00BC6662"/>
    <w:rsid w:val="00BC68E2"/>
    <w:rsid w:val="00BC6B39"/>
    <w:rsid w:val="00BC6DA3"/>
    <w:rsid w:val="00BC71BE"/>
    <w:rsid w:val="00BC7673"/>
    <w:rsid w:val="00BC7E9B"/>
    <w:rsid w:val="00BC7F79"/>
    <w:rsid w:val="00BD0183"/>
    <w:rsid w:val="00BD026A"/>
    <w:rsid w:val="00BD060C"/>
    <w:rsid w:val="00BD06C0"/>
    <w:rsid w:val="00BD09DC"/>
    <w:rsid w:val="00BD0B5D"/>
    <w:rsid w:val="00BD0CC1"/>
    <w:rsid w:val="00BD0E62"/>
    <w:rsid w:val="00BD0FA9"/>
    <w:rsid w:val="00BD1494"/>
    <w:rsid w:val="00BD1821"/>
    <w:rsid w:val="00BD1D03"/>
    <w:rsid w:val="00BD215D"/>
    <w:rsid w:val="00BD24C2"/>
    <w:rsid w:val="00BD2743"/>
    <w:rsid w:val="00BD2AFD"/>
    <w:rsid w:val="00BD3205"/>
    <w:rsid w:val="00BD346B"/>
    <w:rsid w:val="00BD38A7"/>
    <w:rsid w:val="00BD39A3"/>
    <w:rsid w:val="00BD3D44"/>
    <w:rsid w:val="00BD3E58"/>
    <w:rsid w:val="00BD3EF5"/>
    <w:rsid w:val="00BD46D1"/>
    <w:rsid w:val="00BD4759"/>
    <w:rsid w:val="00BD48E9"/>
    <w:rsid w:val="00BD48EE"/>
    <w:rsid w:val="00BD4CD8"/>
    <w:rsid w:val="00BD5068"/>
    <w:rsid w:val="00BD526C"/>
    <w:rsid w:val="00BD5555"/>
    <w:rsid w:val="00BD57E5"/>
    <w:rsid w:val="00BD5D76"/>
    <w:rsid w:val="00BD60B6"/>
    <w:rsid w:val="00BD683E"/>
    <w:rsid w:val="00BD6A29"/>
    <w:rsid w:val="00BD6D22"/>
    <w:rsid w:val="00BD6ED4"/>
    <w:rsid w:val="00BD6F26"/>
    <w:rsid w:val="00BD7464"/>
    <w:rsid w:val="00BD7504"/>
    <w:rsid w:val="00BD7F94"/>
    <w:rsid w:val="00BE0387"/>
    <w:rsid w:val="00BE044C"/>
    <w:rsid w:val="00BE09B4"/>
    <w:rsid w:val="00BE0B11"/>
    <w:rsid w:val="00BE116A"/>
    <w:rsid w:val="00BE1741"/>
    <w:rsid w:val="00BE2078"/>
    <w:rsid w:val="00BE22C8"/>
    <w:rsid w:val="00BE2566"/>
    <w:rsid w:val="00BE2954"/>
    <w:rsid w:val="00BE2B88"/>
    <w:rsid w:val="00BE2FF8"/>
    <w:rsid w:val="00BE3313"/>
    <w:rsid w:val="00BE343D"/>
    <w:rsid w:val="00BE34A3"/>
    <w:rsid w:val="00BE354A"/>
    <w:rsid w:val="00BE35A8"/>
    <w:rsid w:val="00BE3716"/>
    <w:rsid w:val="00BE3A14"/>
    <w:rsid w:val="00BE3C7B"/>
    <w:rsid w:val="00BE3D1A"/>
    <w:rsid w:val="00BE40C7"/>
    <w:rsid w:val="00BE414D"/>
    <w:rsid w:val="00BE44F6"/>
    <w:rsid w:val="00BE4BF0"/>
    <w:rsid w:val="00BE4C85"/>
    <w:rsid w:val="00BE5165"/>
    <w:rsid w:val="00BE5468"/>
    <w:rsid w:val="00BE5827"/>
    <w:rsid w:val="00BE5855"/>
    <w:rsid w:val="00BE5F2B"/>
    <w:rsid w:val="00BE61DA"/>
    <w:rsid w:val="00BE6316"/>
    <w:rsid w:val="00BE66F7"/>
    <w:rsid w:val="00BE69D9"/>
    <w:rsid w:val="00BE7234"/>
    <w:rsid w:val="00BF00E7"/>
    <w:rsid w:val="00BF010F"/>
    <w:rsid w:val="00BF0141"/>
    <w:rsid w:val="00BF018F"/>
    <w:rsid w:val="00BF0572"/>
    <w:rsid w:val="00BF064B"/>
    <w:rsid w:val="00BF06DA"/>
    <w:rsid w:val="00BF0BA1"/>
    <w:rsid w:val="00BF12E3"/>
    <w:rsid w:val="00BF139D"/>
    <w:rsid w:val="00BF1707"/>
    <w:rsid w:val="00BF1889"/>
    <w:rsid w:val="00BF18CB"/>
    <w:rsid w:val="00BF1B36"/>
    <w:rsid w:val="00BF1B4A"/>
    <w:rsid w:val="00BF1FCB"/>
    <w:rsid w:val="00BF2168"/>
    <w:rsid w:val="00BF23D2"/>
    <w:rsid w:val="00BF258B"/>
    <w:rsid w:val="00BF2A91"/>
    <w:rsid w:val="00BF2BB0"/>
    <w:rsid w:val="00BF2BBE"/>
    <w:rsid w:val="00BF2CE2"/>
    <w:rsid w:val="00BF2FAB"/>
    <w:rsid w:val="00BF3278"/>
    <w:rsid w:val="00BF3E2E"/>
    <w:rsid w:val="00BF3E37"/>
    <w:rsid w:val="00BF45BC"/>
    <w:rsid w:val="00BF460D"/>
    <w:rsid w:val="00BF4621"/>
    <w:rsid w:val="00BF46A4"/>
    <w:rsid w:val="00BF4887"/>
    <w:rsid w:val="00BF49E8"/>
    <w:rsid w:val="00BF4AAF"/>
    <w:rsid w:val="00BF4AB2"/>
    <w:rsid w:val="00BF4AB8"/>
    <w:rsid w:val="00BF4D5B"/>
    <w:rsid w:val="00BF5079"/>
    <w:rsid w:val="00BF52A4"/>
    <w:rsid w:val="00BF5311"/>
    <w:rsid w:val="00BF5887"/>
    <w:rsid w:val="00BF59A4"/>
    <w:rsid w:val="00BF59CB"/>
    <w:rsid w:val="00BF5B5E"/>
    <w:rsid w:val="00BF5C36"/>
    <w:rsid w:val="00BF60A9"/>
    <w:rsid w:val="00BF6394"/>
    <w:rsid w:val="00BF657A"/>
    <w:rsid w:val="00BF672A"/>
    <w:rsid w:val="00BF68CF"/>
    <w:rsid w:val="00BF6BE4"/>
    <w:rsid w:val="00BF6C1D"/>
    <w:rsid w:val="00BF6D2E"/>
    <w:rsid w:val="00BF6DAA"/>
    <w:rsid w:val="00BF707E"/>
    <w:rsid w:val="00BF753A"/>
    <w:rsid w:val="00BF7695"/>
    <w:rsid w:val="00BF79D5"/>
    <w:rsid w:val="00BF7B60"/>
    <w:rsid w:val="00C001A7"/>
    <w:rsid w:val="00C0033C"/>
    <w:rsid w:val="00C00CF8"/>
    <w:rsid w:val="00C00F00"/>
    <w:rsid w:val="00C00F3D"/>
    <w:rsid w:val="00C013D8"/>
    <w:rsid w:val="00C01B81"/>
    <w:rsid w:val="00C02ACC"/>
    <w:rsid w:val="00C02E1E"/>
    <w:rsid w:val="00C02EA7"/>
    <w:rsid w:val="00C0300C"/>
    <w:rsid w:val="00C03596"/>
    <w:rsid w:val="00C03AB9"/>
    <w:rsid w:val="00C03D3B"/>
    <w:rsid w:val="00C03F20"/>
    <w:rsid w:val="00C0433B"/>
    <w:rsid w:val="00C04B66"/>
    <w:rsid w:val="00C0535E"/>
    <w:rsid w:val="00C05618"/>
    <w:rsid w:val="00C05AFC"/>
    <w:rsid w:val="00C05F2E"/>
    <w:rsid w:val="00C06860"/>
    <w:rsid w:val="00C06C7F"/>
    <w:rsid w:val="00C06D4C"/>
    <w:rsid w:val="00C07090"/>
    <w:rsid w:val="00C073AF"/>
    <w:rsid w:val="00C07555"/>
    <w:rsid w:val="00C07562"/>
    <w:rsid w:val="00C079C4"/>
    <w:rsid w:val="00C07C8B"/>
    <w:rsid w:val="00C07E48"/>
    <w:rsid w:val="00C1019B"/>
    <w:rsid w:val="00C1076C"/>
    <w:rsid w:val="00C108FC"/>
    <w:rsid w:val="00C10A39"/>
    <w:rsid w:val="00C10D32"/>
    <w:rsid w:val="00C10E0C"/>
    <w:rsid w:val="00C11A7D"/>
    <w:rsid w:val="00C11F34"/>
    <w:rsid w:val="00C1204A"/>
    <w:rsid w:val="00C12534"/>
    <w:rsid w:val="00C1290E"/>
    <w:rsid w:val="00C12CD1"/>
    <w:rsid w:val="00C13236"/>
    <w:rsid w:val="00C13806"/>
    <w:rsid w:val="00C139C5"/>
    <w:rsid w:val="00C13A72"/>
    <w:rsid w:val="00C13F90"/>
    <w:rsid w:val="00C141CD"/>
    <w:rsid w:val="00C143AD"/>
    <w:rsid w:val="00C14951"/>
    <w:rsid w:val="00C14961"/>
    <w:rsid w:val="00C14B44"/>
    <w:rsid w:val="00C14D22"/>
    <w:rsid w:val="00C15503"/>
    <w:rsid w:val="00C155F5"/>
    <w:rsid w:val="00C15739"/>
    <w:rsid w:val="00C15ABB"/>
    <w:rsid w:val="00C15C5F"/>
    <w:rsid w:val="00C15FD9"/>
    <w:rsid w:val="00C16BAF"/>
    <w:rsid w:val="00C16CB3"/>
    <w:rsid w:val="00C16E1D"/>
    <w:rsid w:val="00C16ED5"/>
    <w:rsid w:val="00C16FBE"/>
    <w:rsid w:val="00C17324"/>
    <w:rsid w:val="00C1749B"/>
    <w:rsid w:val="00C17664"/>
    <w:rsid w:val="00C17A7F"/>
    <w:rsid w:val="00C17EE9"/>
    <w:rsid w:val="00C207AE"/>
    <w:rsid w:val="00C20B90"/>
    <w:rsid w:val="00C20DB5"/>
    <w:rsid w:val="00C21140"/>
    <w:rsid w:val="00C21486"/>
    <w:rsid w:val="00C21990"/>
    <w:rsid w:val="00C220DF"/>
    <w:rsid w:val="00C22191"/>
    <w:rsid w:val="00C22298"/>
    <w:rsid w:val="00C222C1"/>
    <w:rsid w:val="00C225A6"/>
    <w:rsid w:val="00C226D8"/>
    <w:rsid w:val="00C228D8"/>
    <w:rsid w:val="00C23395"/>
    <w:rsid w:val="00C235F0"/>
    <w:rsid w:val="00C2367D"/>
    <w:rsid w:val="00C238DB"/>
    <w:rsid w:val="00C23AA8"/>
    <w:rsid w:val="00C241A7"/>
    <w:rsid w:val="00C244EB"/>
    <w:rsid w:val="00C246D3"/>
    <w:rsid w:val="00C249DA"/>
    <w:rsid w:val="00C2523C"/>
    <w:rsid w:val="00C25341"/>
    <w:rsid w:val="00C25734"/>
    <w:rsid w:val="00C25818"/>
    <w:rsid w:val="00C264DC"/>
    <w:rsid w:val="00C2680B"/>
    <w:rsid w:val="00C26B83"/>
    <w:rsid w:val="00C2704B"/>
    <w:rsid w:val="00C27132"/>
    <w:rsid w:val="00C2736C"/>
    <w:rsid w:val="00C27ACB"/>
    <w:rsid w:val="00C27FE2"/>
    <w:rsid w:val="00C304C0"/>
    <w:rsid w:val="00C30B4F"/>
    <w:rsid w:val="00C30D1F"/>
    <w:rsid w:val="00C30D44"/>
    <w:rsid w:val="00C30E2E"/>
    <w:rsid w:val="00C314A7"/>
    <w:rsid w:val="00C31692"/>
    <w:rsid w:val="00C31C08"/>
    <w:rsid w:val="00C321C8"/>
    <w:rsid w:val="00C32415"/>
    <w:rsid w:val="00C324D9"/>
    <w:rsid w:val="00C32A6F"/>
    <w:rsid w:val="00C331EE"/>
    <w:rsid w:val="00C33371"/>
    <w:rsid w:val="00C3354B"/>
    <w:rsid w:val="00C3356C"/>
    <w:rsid w:val="00C33800"/>
    <w:rsid w:val="00C33EAF"/>
    <w:rsid w:val="00C34F77"/>
    <w:rsid w:val="00C350A1"/>
    <w:rsid w:val="00C35351"/>
    <w:rsid w:val="00C354A3"/>
    <w:rsid w:val="00C35A9D"/>
    <w:rsid w:val="00C35EFE"/>
    <w:rsid w:val="00C35F9C"/>
    <w:rsid w:val="00C36214"/>
    <w:rsid w:val="00C36467"/>
    <w:rsid w:val="00C364A3"/>
    <w:rsid w:val="00C366CD"/>
    <w:rsid w:val="00C366D8"/>
    <w:rsid w:val="00C36807"/>
    <w:rsid w:val="00C36BD4"/>
    <w:rsid w:val="00C374EC"/>
    <w:rsid w:val="00C375D4"/>
    <w:rsid w:val="00C37BF7"/>
    <w:rsid w:val="00C40659"/>
    <w:rsid w:val="00C41498"/>
    <w:rsid w:val="00C41EA7"/>
    <w:rsid w:val="00C42072"/>
    <w:rsid w:val="00C4214C"/>
    <w:rsid w:val="00C4237A"/>
    <w:rsid w:val="00C424A2"/>
    <w:rsid w:val="00C42918"/>
    <w:rsid w:val="00C42D9B"/>
    <w:rsid w:val="00C42E16"/>
    <w:rsid w:val="00C4335F"/>
    <w:rsid w:val="00C43401"/>
    <w:rsid w:val="00C438FD"/>
    <w:rsid w:val="00C43B46"/>
    <w:rsid w:val="00C43BB5"/>
    <w:rsid w:val="00C43E03"/>
    <w:rsid w:val="00C4470C"/>
    <w:rsid w:val="00C44950"/>
    <w:rsid w:val="00C44955"/>
    <w:rsid w:val="00C453D0"/>
    <w:rsid w:val="00C45C81"/>
    <w:rsid w:val="00C45EB9"/>
    <w:rsid w:val="00C45FE8"/>
    <w:rsid w:val="00C46056"/>
    <w:rsid w:val="00C46091"/>
    <w:rsid w:val="00C46490"/>
    <w:rsid w:val="00C4687A"/>
    <w:rsid w:val="00C46977"/>
    <w:rsid w:val="00C46B7A"/>
    <w:rsid w:val="00C46D51"/>
    <w:rsid w:val="00C4705B"/>
    <w:rsid w:val="00C470AF"/>
    <w:rsid w:val="00C474B5"/>
    <w:rsid w:val="00C475CD"/>
    <w:rsid w:val="00C475D7"/>
    <w:rsid w:val="00C47BC5"/>
    <w:rsid w:val="00C50043"/>
    <w:rsid w:val="00C500EF"/>
    <w:rsid w:val="00C50AAC"/>
    <w:rsid w:val="00C50E00"/>
    <w:rsid w:val="00C50E0F"/>
    <w:rsid w:val="00C50FE0"/>
    <w:rsid w:val="00C51764"/>
    <w:rsid w:val="00C517BA"/>
    <w:rsid w:val="00C52859"/>
    <w:rsid w:val="00C52E26"/>
    <w:rsid w:val="00C53105"/>
    <w:rsid w:val="00C5312F"/>
    <w:rsid w:val="00C540AA"/>
    <w:rsid w:val="00C54412"/>
    <w:rsid w:val="00C546D0"/>
    <w:rsid w:val="00C54BE9"/>
    <w:rsid w:val="00C54DBF"/>
    <w:rsid w:val="00C550DD"/>
    <w:rsid w:val="00C55806"/>
    <w:rsid w:val="00C55AB4"/>
    <w:rsid w:val="00C55D21"/>
    <w:rsid w:val="00C562A1"/>
    <w:rsid w:val="00C56306"/>
    <w:rsid w:val="00C564C6"/>
    <w:rsid w:val="00C56754"/>
    <w:rsid w:val="00C5691E"/>
    <w:rsid w:val="00C56DEF"/>
    <w:rsid w:val="00C56EBF"/>
    <w:rsid w:val="00C570A1"/>
    <w:rsid w:val="00C5738A"/>
    <w:rsid w:val="00C602A2"/>
    <w:rsid w:val="00C60891"/>
    <w:rsid w:val="00C6096A"/>
    <w:rsid w:val="00C60D7A"/>
    <w:rsid w:val="00C60E26"/>
    <w:rsid w:val="00C61375"/>
    <w:rsid w:val="00C61635"/>
    <w:rsid w:val="00C61A48"/>
    <w:rsid w:val="00C61A87"/>
    <w:rsid w:val="00C61DDF"/>
    <w:rsid w:val="00C61DF5"/>
    <w:rsid w:val="00C61FC2"/>
    <w:rsid w:val="00C61FC4"/>
    <w:rsid w:val="00C62721"/>
    <w:rsid w:val="00C62A20"/>
    <w:rsid w:val="00C62A47"/>
    <w:rsid w:val="00C62A56"/>
    <w:rsid w:val="00C62D7D"/>
    <w:rsid w:val="00C63661"/>
    <w:rsid w:val="00C63852"/>
    <w:rsid w:val="00C63A0E"/>
    <w:rsid w:val="00C64064"/>
    <w:rsid w:val="00C6443D"/>
    <w:rsid w:val="00C64834"/>
    <w:rsid w:val="00C64B7F"/>
    <w:rsid w:val="00C64F7D"/>
    <w:rsid w:val="00C654E4"/>
    <w:rsid w:val="00C65502"/>
    <w:rsid w:val="00C657BA"/>
    <w:rsid w:val="00C66D5D"/>
    <w:rsid w:val="00C66F13"/>
    <w:rsid w:val="00C6734C"/>
    <w:rsid w:val="00C673B3"/>
    <w:rsid w:val="00C674AD"/>
    <w:rsid w:val="00C67528"/>
    <w:rsid w:val="00C67CFE"/>
    <w:rsid w:val="00C70060"/>
    <w:rsid w:val="00C70587"/>
    <w:rsid w:val="00C7073B"/>
    <w:rsid w:val="00C70743"/>
    <w:rsid w:val="00C70803"/>
    <w:rsid w:val="00C70F92"/>
    <w:rsid w:val="00C710B3"/>
    <w:rsid w:val="00C714E7"/>
    <w:rsid w:val="00C71A8D"/>
    <w:rsid w:val="00C71F3E"/>
    <w:rsid w:val="00C720B7"/>
    <w:rsid w:val="00C72A95"/>
    <w:rsid w:val="00C72D9A"/>
    <w:rsid w:val="00C72EB8"/>
    <w:rsid w:val="00C73792"/>
    <w:rsid w:val="00C73857"/>
    <w:rsid w:val="00C73A3D"/>
    <w:rsid w:val="00C74067"/>
    <w:rsid w:val="00C74370"/>
    <w:rsid w:val="00C74454"/>
    <w:rsid w:val="00C746D8"/>
    <w:rsid w:val="00C74AB8"/>
    <w:rsid w:val="00C752C1"/>
    <w:rsid w:val="00C75B02"/>
    <w:rsid w:val="00C75DD1"/>
    <w:rsid w:val="00C75E97"/>
    <w:rsid w:val="00C75EB7"/>
    <w:rsid w:val="00C760A2"/>
    <w:rsid w:val="00C765A3"/>
    <w:rsid w:val="00C76604"/>
    <w:rsid w:val="00C76841"/>
    <w:rsid w:val="00C76B0C"/>
    <w:rsid w:val="00C76E63"/>
    <w:rsid w:val="00C770BF"/>
    <w:rsid w:val="00C77631"/>
    <w:rsid w:val="00C77810"/>
    <w:rsid w:val="00C7782A"/>
    <w:rsid w:val="00C77CF9"/>
    <w:rsid w:val="00C80080"/>
    <w:rsid w:val="00C802E9"/>
    <w:rsid w:val="00C80E30"/>
    <w:rsid w:val="00C811FF"/>
    <w:rsid w:val="00C815BE"/>
    <w:rsid w:val="00C815C4"/>
    <w:rsid w:val="00C81710"/>
    <w:rsid w:val="00C81BEC"/>
    <w:rsid w:val="00C81E64"/>
    <w:rsid w:val="00C81EAA"/>
    <w:rsid w:val="00C8237A"/>
    <w:rsid w:val="00C829C7"/>
    <w:rsid w:val="00C829E4"/>
    <w:rsid w:val="00C82A2A"/>
    <w:rsid w:val="00C82C5F"/>
    <w:rsid w:val="00C83F6C"/>
    <w:rsid w:val="00C84122"/>
    <w:rsid w:val="00C8435B"/>
    <w:rsid w:val="00C85024"/>
    <w:rsid w:val="00C85265"/>
    <w:rsid w:val="00C853D8"/>
    <w:rsid w:val="00C8601D"/>
    <w:rsid w:val="00C86114"/>
    <w:rsid w:val="00C86357"/>
    <w:rsid w:val="00C8639E"/>
    <w:rsid w:val="00C86C26"/>
    <w:rsid w:val="00C87475"/>
    <w:rsid w:val="00C876F8"/>
    <w:rsid w:val="00C87744"/>
    <w:rsid w:val="00C87F14"/>
    <w:rsid w:val="00C90205"/>
    <w:rsid w:val="00C910DB"/>
    <w:rsid w:val="00C91944"/>
    <w:rsid w:val="00C91990"/>
    <w:rsid w:val="00C91CF2"/>
    <w:rsid w:val="00C91E98"/>
    <w:rsid w:val="00C92DD7"/>
    <w:rsid w:val="00C932E0"/>
    <w:rsid w:val="00C935A5"/>
    <w:rsid w:val="00C938F2"/>
    <w:rsid w:val="00C93BCA"/>
    <w:rsid w:val="00C93DA8"/>
    <w:rsid w:val="00C94029"/>
    <w:rsid w:val="00C940EF"/>
    <w:rsid w:val="00C94161"/>
    <w:rsid w:val="00C942E8"/>
    <w:rsid w:val="00C94B1A"/>
    <w:rsid w:val="00C94BD4"/>
    <w:rsid w:val="00C94CE4"/>
    <w:rsid w:val="00C955E4"/>
    <w:rsid w:val="00C956DD"/>
    <w:rsid w:val="00C95B00"/>
    <w:rsid w:val="00C960B4"/>
    <w:rsid w:val="00C96350"/>
    <w:rsid w:val="00C96352"/>
    <w:rsid w:val="00C964FA"/>
    <w:rsid w:val="00C96725"/>
    <w:rsid w:val="00C96A75"/>
    <w:rsid w:val="00C96EE1"/>
    <w:rsid w:val="00C97CBC"/>
    <w:rsid w:val="00CA0597"/>
    <w:rsid w:val="00CA0B95"/>
    <w:rsid w:val="00CA0C8F"/>
    <w:rsid w:val="00CA109C"/>
    <w:rsid w:val="00CA1565"/>
    <w:rsid w:val="00CA1DB1"/>
    <w:rsid w:val="00CA21E5"/>
    <w:rsid w:val="00CA2572"/>
    <w:rsid w:val="00CA2B67"/>
    <w:rsid w:val="00CA3554"/>
    <w:rsid w:val="00CA386B"/>
    <w:rsid w:val="00CA40D8"/>
    <w:rsid w:val="00CA4DCE"/>
    <w:rsid w:val="00CA4E97"/>
    <w:rsid w:val="00CA4F49"/>
    <w:rsid w:val="00CA5040"/>
    <w:rsid w:val="00CA509C"/>
    <w:rsid w:val="00CA515F"/>
    <w:rsid w:val="00CA5237"/>
    <w:rsid w:val="00CA5278"/>
    <w:rsid w:val="00CA5365"/>
    <w:rsid w:val="00CA5838"/>
    <w:rsid w:val="00CA59CA"/>
    <w:rsid w:val="00CA5E64"/>
    <w:rsid w:val="00CA6A0F"/>
    <w:rsid w:val="00CA6C6A"/>
    <w:rsid w:val="00CA6E85"/>
    <w:rsid w:val="00CA70D8"/>
    <w:rsid w:val="00CA75EE"/>
    <w:rsid w:val="00CA7F2F"/>
    <w:rsid w:val="00CB04B9"/>
    <w:rsid w:val="00CB0C09"/>
    <w:rsid w:val="00CB10F8"/>
    <w:rsid w:val="00CB1525"/>
    <w:rsid w:val="00CB16C0"/>
    <w:rsid w:val="00CB188A"/>
    <w:rsid w:val="00CB1CC7"/>
    <w:rsid w:val="00CB1DF6"/>
    <w:rsid w:val="00CB21F7"/>
    <w:rsid w:val="00CB245D"/>
    <w:rsid w:val="00CB24D5"/>
    <w:rsid w:val="00CB24EB"/>
    <w:rsid w:val="00CB29A7"/>
    <w:rsid w:val="00CB2B1B"/>
    <w:rsid w:val="00CB2B43"/>
    <w:rsid w:val="00CB2BA4"/>
    <w:rsid w:val="00CB2F1F"/>
    <w:rsid w:val="00CB3057"/>
    <w:rsid w:val="00CB3079"/>
    <w:rsid w:val="00CB3601"/>
    <w:rsid w:val="00CB3AC3"/>
    <w:rsid w:val="00CB3B41"/>
    <w:rsid w:val="00CB3D5A"/>
    <w:rsid w:val="00CB405E"/>
    <w:rsid w:val="00CB40EE"/>
    <w:rsid w:val="00CB41D1"/>
    <w:rsid w:val="00CB44A9"/>
    <w:rsid w:val="00CB44AF"/>
    <w:rsid w:val="00CB468C"/>
    <w:rsid w:val="00CB4D55"/>
    <w:rsid w:val="00CB4DE5"/>
    <w:rsid w:val="00CB5143"/>
    <w:rsid w:val="00CB539C"/>
    <w:rsid w:val="00CB5AD3"/>
    <w:rsid w:val="00CB6D7A"/>
    <w:rsid w:val="00CB6E40"/>
    <w:rsid w:val="00CB7B98"/>
    <w:rsid w:val="00CC036B"/>
    <w:rsid w:val="00CC053A"/>
    <w:rsid w:val="00CC087B"/>
    <w:rsid w:val="00CC18E7"/>
    <w:rsid w:val="00CC1A61"/>
    <w:rsid w:val="00CC1B78"/>
    <w:rsid w:val="00CC2055"/>
    <w:rsid w:val="00CC22E2"/>
    <w:rsid w:val="00CC239B"/>
    <w:rsid w:val="00CC2D1D"/>
    <w:rsid w:val="00CC3292"/>
    <w:rsid w:val="00CC32B9"/>
    <w:rsid w:val="00CC3615"/>
    <w:rsid w:val="00CC36E5"/>
    <w:rsid w:val="00CC3B72"/>
    <w:rsid w:val="00CC3D25"/>
    <w:rsid w:val="00CC42EB"/>
    <w:rsid w:val="00CC4421"/>
    <w:rsid w:val="00CC46D5"/>
    <w:rsid w:val="00CC4E2D"/>
    <w:rsid w:val="00CC5418"/>
    <w:rsid w:val="00CC5AB1"/>
    <w:rsid w:val="00CC603D"/>
    <w:rsid w:val="00CC6093"/>
    <w:rsid w:val="00CC6337"/>
    <w:rsid w:val="00CC651E"/>
    <w:rsid w:val="00CC6F9E"/>
    <w:rsid w:val="00CC73FA"/>
    <w:rsid w:val="00CC7878"/>
    <w:rsid w:val="00CC7E7F"/>
    <w:rsid w:val="00CC7E81"/>
    <w:rsid w:val="00CD0349"/>
    <w:rsid w:val="00CD03A8"/>
    <w:rsid w:val="00CD0426"/>
    <w:rsid w:val="00CD052F"/>
    <w:rsid w:val="00CD0979"/>
    <w:rsid w:val="00CD0C0F"/>
    <w:rsid w:val="00CD0EC0"/>
    <w:rsid w:val="00CD100F"/>
    <w:rsid w:val="00CD1473"/>
    <w:rsid w:val="00CD149B"/>
    <w:rsid w:val="00CD15EF"/>
    <w:rsid w:val="00CD162E"/>
    <w:rsid w:val="00CD17AC"/>
    <w:rsid w:val="00CD21B2"/>
    <w:rsid w:val="00CD2560"/>
    <w:rsid w:val="00CD27E5"/>
    <w:rsid w:val="00CD2F52"/>
    <w:rsid w:val="00CD2FD1"/>
    <w:rsid w:val="00CD312D"/>
    <w:rsid w:val="00CD358E"/>
    <w:rsid w:val="00CD35E0"/>
    <w:rsid w:val="00CD3B05"/>
    <w:rsid w:val="00CD3B63"/>
    <w:rsid w:val="00CD3E30"/>
    <w:rsid w:val="00CD40B0"/>
    <w:rsid w:val="00CD42D3"/>
    <w:rsid w:val="00CD4441"/>
    <w:rsid w:val="00CD489B"/>
    <w:rsid w:val="00CD4990"/>
    <w:rsid w:val="00CD4A7E"/>
    <w:rsid w:val="00CD4FC6"/>
    <w:rsid w:val="00CD5ECB"/>
    <w:rsid w:val="00CD612E"/>
    <w:rsid w:val="00CD6424"/>
    <w:rsid w:val="00CD6818"/>
    <w:rsid w:val="00CD6A4B"/>
    <w:rsid w:val="00CD6BDF"/>
    <w:rsid w:val="00CD6E78"/>
    <w:rsid w:val="00CD7AA8"/>
    <w:rsid w:val="00CD7F69"/>
    <w:rsid w:val="00CE007A"/>
    <w:rsid w:val="00CE045E"/>
    <w:rsid w:val="00CE05A7"/>
    <w:rsid w:val="00CE0700"/>
    <w:rsid w:val="00CE11B5"/>
    <w:rsid w:val="00CE14AB"/>
    <w:rsid w:val="00CE151B"/>
    <w:rsid w:val="00CE1667"/>
    <w:rsid w:val="00CE193A"/>
    <w:rsid w:val="00CE199C"/>
    <w:rsid w:val="00CE1DFA"/>
    <w:rsid w:val="00CE2920"/>
    <w:rsid w:val="00CE2AA6"/>
    <w:rsid w:val="00CE2BAE"/>
    <w:rsid w:val="00CE2E09"/>
    <w:rsid w:val="00CE2EA9"/>
    <w:rsid w:val="00CE4482"/>
    <w:rsid w:val="00CE48CC"/>
    <w:rsid w:val="00CE4915"/>
    <w:rsid w:val="00CE4BA0"/>
    <w:rsid w:val="00CE4F49"/>
    <w:rsid w:val="00CE5163"/>
    <w:rsid w:val="00CE5794"/>
    <w:rsid w:val="00CE589B"/>
    <w:rsid w:val="00CE5B38"/>
    <w:rsid w:val="00CE619B"/>
    <w:rsid w:val="00CE6451"/>
    <w:rsid w:val="00CE69F9"/>
    <w:rsid w:val="00CE6E6C"/>
    <w:rsid w:val="00CE6E72"/>
    <w:rsid w:val="00CE71AD"/>
    <w:rsid w:val="00CE74A6"/>
    <w:rsid w:val="00CE7575"/>
    <w:rsid w:val="00CF025C"/>
    <w:rsid w:val="00CF06E9"/>
    <w:rsid w:val="00CF095E"/>
    <w:rsid w:val="00CF0AEB"/>
    <w:rsid w:val="00CF1286"/>
    <w:rsid w:val="00CF15B0"/>
    <w:rsid w:val="00CF1A10"/>
    <w:rsid w:val="00CF1DEF"/>
    <w:rsid w:val="00CF1E86"/>
    <w:rsid w:val="00CF25EF"/>
    <w:rsid w:val="00CF2949"/>
    <w:rsid w:val="00CF32CB"/>
    <w:rsid w:val="00CF3929"/>
    <w:rsid w:val="00CF42A9"/>
    <w:rsid w:val="00CF4709"/>
    <w:rsid w:val="00CF4B72"/>
    <w:rsid w:val="00CF4BE3"/>
    <w:rsid w:val="00CF5155"/>
    <w:rsid w:val="00CF5F1E"/>
    <w:rsid w:val="00CF61A3"/>
    <w:rsid w:val="00CF6373"/>
    <w:rsid w:val="00CF6C38"/>
    <w:rsid w:val="00CF6E97"/>
    <w:rsid w:val="00CF7270"/>
    <w:rsid w:val="00CF749C"/>
    <w:rsid w:val="00CF74A9"/>
    <w:rsid w:val="00CF7646"/>
    <w:rsid w:val="00CF7E20"/>
    <w:rsid w:val="00D00098"/>
    <w:rsid w:val="00D000C3"/>
    <w:rsid w:val="00D006A9"/>
    <w:rsid w:val="00D0084F"/>
    <w:rsid w:val="00D00A1C"/>
    <w:rsid w:val="00D0112A"/>
    <w:rsid w:val="00D01178"/>
    <w:rsid w:val="00D01B49"/>
    <w:rsid w:val="00D01B65"/>
    <w:rsid w:val="00D01D91"/>
    <w:rsid w:val="00D01E0B"/>
    <w:rsid w:val="00D01F26"/>
    <w:rsid w:val="00D03482"/>
    <w:rsid w:val="00D03889"/>
    <w:rsid w:val="00D03F13"/>
    <w:rsid w:val="00D0410C"/>
    <w:rsid w:val="00D04202"/>
    <w:rsid w:val="00D04502"/>
    <w:rsid w:val="00D0499B"/>
    <w:rsid w:val="00D04A5F"/>
    <w:rsid w:val="00D04C77"/>
    <w:rsid w:val="00D04E6C"/>
    <w:rsid w:val="00D05797"/>
    <w:rsid w:val="00D065E4"/>
    <w:rsid w:val="00D06BB7"/>
    <w:rsid w:val="00D06CE4"/>
    <w:rsid w:val="00D06ECE"/>
    <w:rsid w:val="00D06FD9"/>
    <w:rsid w:val="00D07894"/>
    <w:rsid w:val="00D10120"/>
    <w:rsid w:val="00D107C2"/>
    <w:rsid w:val="00D10B4E"/>
    <w:rsid w:val="00D10C5B"/>
    <w:rsid w:val="00D10F93"/>
    <w:rsid w:val="00D1184A"/>
    <w:rsid w:val="00D12395"/>
    <w:rsid w:val="00D12675"/>
    <w:rsid w:val="00D12904"/>
    <w:rsid w:val="00D12B95"/>
    <w:rsid w:val="00D1316B"/>
    <w:rsid w:val="00D13737"/>
    <w:rsid w:val="00D13B14"/>
    <w:rsid w:val="00D13D04"/>
    <w:rsid w:val="00D1405F"/>
    <w:rsid w:val="00D1474C"/>
    <w:rsid w:val="00D149D9"/>
    <w:rsid w:val="00D14A03"/>
    <w:rsid w:val="00D14DF9"/>
    <w:rsid w:val="00D15CDD"/>
    <w:rsid w:val="00D15DD2"/>
    <w:rsid w:val="00D15EAC"/>
    <w:rsid w:val="00D15EBA"/>
    <w:rsid w:val="00D16166"/>
    <w:rsid w:val="00D167DD"/>
    <w:rsid w:val="00D16911"/>
    <w:rsid w:val="00D16ED8"/>
    <w:rsid w:val="00D16EF1"/>
    <w:rsid w:val="00D17055"/>
    <w:rsid w:val="00D1730C"/>
    <w:rsid w:val="00D174AF"/>
    <w:rsid w:val="00D176E0"/>
    <w:rsid w:val="00D17744"/>
    <w:rsid w:val="00D17904"/>
    <w:rsid w:val="00D17D35"/>
    <w:rsid w:val="00D17F9B"/>
    <w:rsid w:val="00D200AB"/>
    <w:rsid w:val="00D202F6"/>
    <w:rsid w:val="00D2038C"/>
    <w:rsid w:val="00D20719"/>
    <w:rsid w:val="00D208A1"/>
    <w:rsid w:val="00D21177"/>
    <w:rsid w:val="00D21182"/>
    <w:rsid w:val="00D213AF"/>
    <w:rsid w:val="00D21AE6"/>
    <w:rsid w:val="00D21DC8"/>
    <w:rsid w:val="00D2211B"/>
    <w:rsid w:val="00D2234F"/>
    <w:rsid w:val="00D223AD"/>
    <w:rsid w:val="00D2245F"/>
    <w:rsid w:val="00D2257C"/>
    <w:rsid w:val="00D22E22"/>
    <w:rsid w:val="00D2313A"/>
    <w:rsid w:val="00D232C3"/>
    <w:rsid w:val="00D23974"/>
    <w:rsid w:val="00D23D7A"/>
    <w:rsid w:val="00D24112"/>
    <w:rsid w:val="00D2481A"/>
    <w:rsid w:val="00D24CE6"/>
    <w:rsid w:val="00D24E3A"/>
    <w:rsid w:val="00D24FCE"/>
    <w:rsid w:val="00D2587D"/>
    <w:rsid w:val="00D25FEB"/>
    <w:rsid w:val="00D2607B"/>
    <w:rsid w:val="00D26960"/>
    <w:rsid w:val="00D26963"/>
    <w:rsid w:val="00D26E2E"/>
    <w:rsid w:val="00D27030"/>
    <w:rsid w:val="00D27A94"/>
    <w:rsid w:val="00D27DDD"/>
    <w:rsid w:val="00D27FC9"/>
    <w:rsid w:val="00D306B0"/>
    <w:rsid w:val="00D3099D"/>
    <w:rsid w:val="00D30A03"/>
    <w:rsid w:val="00D30A32"/>
    <w:rsid w:val="00D30BC6"/>
    <w:rsid w:val="00D314D8"/>
    <w:rsid w:val="00D31513"/>
    <w:rsid w:val="00D31691"/>
    <w:rsid w:val="00D3191D"/>
    <w:rsid w:val="00D31AB4"/>
    <w:rsid w:val="00D31B31"/>
    <w:rsid w:val="00D31C6D"/>
    <w:rsid w:val="00D32D63"/>
    <w:rsid w:val="00D33380"/>
    <w:rsid w:val="00D33908"/>
    <w:rsid w:val="00D339D8"/>
    <w:rsid w:val="00D33CC4"/>
    <w:rsid w:val="00D34556"/>
    <w:rsid w:val="00D34808"/>
    <w:rsid w:val="00D34AB1"/>
    <w:rsid w:val="00D3519A"/>
    <w:rsid w:val="00D3524B"/>
    <w:rsid w:val="00D35274"/>
    <w:rsid w:val="00D354D8"/>
    <w:rsid w:val="00D362C4"/>
    <w:rsid w:val="00D36A5F"/>
    <w:rsid w:val="00D36DE8"/>
    <w:rsid w:val="00D37229"/>
    <w:rsid w:val="00D373C2"/>
    <w:rsid w:val="00D3760A"/>
    <w:rsid w:val="00D3790F"/>
    <w:rsid w:val="00D37CF7"/>
    <w:rsid w:val="00D37E03"/>
    <w:rsid w:val="00D37EA4"/>
    <w:rsid w:val="00D40384"/>
    <w:rsid w:val="00D40478"/>
    <w:rsid w:val="00D4084C"/>
    <w:rsid w:val="00D40E0F"/>
    <w:rsid w:val="00D40E57"/>
    <w:rsid w:val="00D41EC5"/>
    <w:rsid w:val="00D420EA"/>
    <w:rsid w:val="00D427BB"/>
    <w:rsid w:val="00D427F8"/>
    <w:rsid w:val="00D42A48"/>
    <w:rsid w:val="00D42D03"/>
    <w:rsid w:val="00D43888"/>
    <w:rsid w:val="00D43BB3"/>
    <w:rsid w:val="00D4408C"/>
    <w:rsid w:val="00D44551"/>
    <w:rsid w:val="00D44907"/>
    <w:rsid w:val="00D4518C"/>
    <w:rsid w:val="00D45755"/>
    <w:rsid w:val="00D462C5"/>
    <w:rsid w:val="00D466FB"/>
    <w:rsid w:val="00D469CB"/>
    <w:rsid w:val="00D46A2F"/>
    <w:rsid w:val="00D46BF9"/>
    <w:rsid w:val="00D46D86"/>
    <w:rsid w:val="00D46FA3"/>
    <w:rsid w:val="00D47339"/>
    <w:rsid w:val="00D47741"/>
    <w:rsid w:val="00D5066E"/>
    <w:rsid w:val="00D510A0"/>
    <w:rsid w:val="00D51134"/>
    <w:rsid w:val="00D5149B"/>
    <w:rsid w:val="00D51B4D"/>
    <w:rsid w:val="00D51C36"/>
    <w:rsid w:val="00D52022"/>
    <w:rsid w:val="00D5205E"/>
    <w:rsid w:val="00D528B8"/>
    <w:rsid w:val="00D52DB4"/>
    <w:rsid w:val="00D52DDA"/>
    <w:rsid w:val="00D52FC2"/>
    <w:rsid w:val="00D53699"/>
    <w:rsid w:val="00D53B46"/>
    <w:rsid w:val="00D53DA1"/>
    <w:rsid w:val="00D53E46"/>
    <w:rsid w:val="00D545D1"/>
    <w:rsid w:val="00D54924"/>
    <w:rsid w:val="00D549AD"/>
    <w:rsid w:val="00D54B83"/>
    <w:rsid w:val="00D54CE2"/>
    <w:rsid w:val="00D552F3"/>
    <w:rsid w:val="00D55B8D"/>
    <w:rsid w:val="00D55C0F"/>
    <w:rsid w:val="00D55C4C"/>
    <w:rsid w:val="00D5618A"/>
    <w:rsid w:val="00D56323"/>
    <w:rsid w:val="00D56532"/>
    <w:rsid w:val="00D566E6"/>
    <w:rsid w:val="00D56C56"/>
    <w:rsid w:val="00D56FDB"/>
    <w:rsid w:val="00D571C8"/>
    <w:rsid w:val="00D573A1"/>
    <w:rsid w:val="00D574A3"/>
    <w:rsid w:val="00D57679"/>
    <w:rsid w:val="00D57941"/>
    <w:rsid w:val="00D57B1B"/>
    <w:rsid w:val="00D60331"/>
    <w:rsid w:val="00D6098D"/>
    <w:rsid w:val="00D61148"/>
    <w:rsid w:val="00D61DEA"/>
    <w:rsid w:val="00D61EDA"/>
    <w:rsid w:val="00D61F17"/>
    <w:rsid w:val="00D61FD1"/>
    <w:rsid w:val="00D620CA"/>
    <w:rsid w:val="00D6238F"/>
    <w:rsid w:val="00D623E0"/>
    <w:rsid w:val="00D6283C"/>
    <w:rsid w:val="00D62DCB"/>
    <w:rsid w:val="00D632D7"/>
    <w:rsid w:val="00D632F5"/>
    <w:rsid w:val="00D63439"/>
    <w:rsid w:val="00D63720"/>
    <w:rsid w:val="00D638A1"/>
    <w:rsid w:val="00D63D66"/>
    <w:rsid w:val="00D63FD6"/>
    <w:rsid w:val="00D64195"/>
    <w:rsid w:val="00D641D3"/>
    <w:rsid w:val="00D646F9"/>
    <w:rsid w:val="00D6488D"/>
    <w:rsid w:val="00D6492D"/>
    <w:rsid w:val="00D64A81"/>
    <w:rsid w:val="00D64D89"/>
    <w:rsid w:val="00D650E2"/>
    <w:rsid w:val="00D6538C"/>
    <w:rsid w:val="00D65AB8"/>
    <w:rsid w:val="00D65EA7"/>
    <w:rsid w:val="00D65F88"/>
    <w:rsid w:val="00D662A6"/>
    <w:rsid w:val="00D665E0"/>
    <w:rsid w:val="00D668C6"/>
    <w:rsid w:val="00D66D96"/>
    <w:rsid w:val="00D67551"/>
    <w:rsid w:val="00D6788A"/>
    <w:rsid w:val="00D67969"/>
    <w:rsid w:val="00D7016C"/>
    <w:rsid w:val="00D70248"/>
    <w:rsid w:val="00D704E3"/>
    <w:rsid w:val="00D70EA1"/>
    <w:rsid w:val="00D71452"/>
    <w:rsid w:val="00D715F5"/>
    <w:rsid w:val="00D7196F"/>
    <w:rsid w:val="00D719CA"/>
    <w:rsid w:val="00D71D09"/>
    <w:rsid w:val="00D720AF"/>
    <w:rsid w:val="00D7214C"/>
    <w:rsid w:val="00D72300"/>
    <w:rsid w:val="00D72369"/>
    <w:rsid w:val="00D7242A"/>
    <w:rsid w:val="00D72A34"/>
    <w:rsid w:val="00D72A58"/>
    <w:rsid w:val="00D72F99"/>
    <w:rsid w:val="00D736E7"/>
    <w:rsid w:val="00D73717"/>
    <w:rsid w:val="00D74387"/>
    <w:rsid w:val="00D745A8"/>
    <w:rsid w:val="00D74A69"/>
    <w:rsid w:val="00D74ACE"/>
    <w:rsid w:val="00D74FA1"/>
    <w:rsid w:val="00D75995"/>
    <w:rsid w:val="00D75EC4"/>
    <w:rsid w:val="00D761B0"/>
    <w:rsid w:val="00D762E0"/>
    <w:rsid w:val="00D76306"/>
    <w:rsid w:val="00D76658"/>
    <w:rsid w:val="00D76C48"/>
    <w:rsid w:val="00D76DA8"/>
    <w:rsid w:val="00D7702D"/>
    <w:rsid w:val="00D7712A"/>
    <w:rsid w:val="00D7713E"/>
    <w:rsid w:val="00D771AF"/>
    <w:rsid w:val="00D7727E"/>
    <w:rsid w:val="00D775BE"/>
    <w:rsid w:val="00D7767D"/>
    <w:rsid w:val="00D776DB"/>
    <w:rsid w:val="00D7771D"/>
    <w:rsid w:val="00D77A65"/>
    <w:rsid w:val="00D77FF7"/>
    <w:rsid w:val="00D8064F"/>
    <w:rsid w:val="00D80E46"/>
    <w:rsid w:val="00D8143B"/>
    <w:rsid w:val="00D81490"/>
    <w:rsid w:val="00D815C5"/>
    <w:rsid w:val="00D81BDC"/>
    <w:rsid w:val="00D81C6C"/>
    <w:rsid w:val="00D82574"/>
    <w:rsid w:val="00D827D9"/>
    <w:rsid w:val="00D828D3"/>
    <w:rsid w:val="00D832AD"/>
    <w:rsid w:val="00D83501"/>
    <w:rsid w:val="00D83A49"/>
    <w:rsid w:val="00D83C21"/>
    <w:rsid w:val="00D84590"/>
    <w:rsid w:val="00D8459C"/>
    <w:rsid w:val="00D84707"/>
    <w:rsid w:val="00D84966"/>
    <w:rsid w:val="00D84EAE"/>
    <w:rsid w:val="00D85021"/>
    <w:rsid w:val="00D854AF"/>
    <w:rsid w:val="00D8552D"/>
    <w:rsid w:val="00D859DD"/>
    <w:rsid w:val="00D85D5F"/>
    <w:rsid w:val="00D85DCF"/>
    <w:rsid w:val="00D86B05"/>
    <w:rsid w:val="00D87032"/>
    <w:rsid w:val="00D871D7"/>
    <w:rsid w:val="00D8744B"/>
    <w:rsid w:val="00D879EB"/>
    <w:rsid w:val="00D87A76"/>
    <w:rsid w:val="00D87ACE"/>
    <w:rsid w:val="00D87F7D"/>
    <w:rsid w:val="00D90831"/>
    <w:rsid w:val="00D90B17"/>
    <w:rsid w:val="00D90D28"/>
    <w:rsid w:val="00D90D9E"/>
    <w:rsid w:val="00D914B0"/>
    <w:rsid w:val="00D91990"/>
    <w:rsid w:val="00D92114"/>
    <w:rsid w:val="00D9258B"/>
    <w:rsid w:val="00D92D5E"/>
    <w:rsid w:val="00D92DEF"/>
    <w:rsid w:val="00D92E54"/>
    <w:rsid w:val="00D92FD8"/>
    <w:rsid w:val="00D930B1"/>
    <w:rsid w:val="00D934E2"/>
    <w:rsid w:val="00D93D2C"/>
    <w:rsid w:val="00D94983"/>
    <w:rsid w:val="00D94D01"/>
    <w:rsid w:val="00D952AE"/>
    <w:rsid w:val="00D953D9"/>
    <w:rsid w:val="00D954DB"/>
    <w:rsid w:val="00D95F2D"/>
    <w:rsid w:val="00D962C0"/>
    <w:rsid w:val="00D96433"/>
    <w:rsid w:val="00D964C3"/>
    <w:rsid w:val="00D96A34"/>
    <w:rsid w:val="00D971D1"/>
    <w:rsid w:val="00D97404"/>
    <w:rsid w:val="00D975A5"/>
    <w:rsid w:val="00D97A76"/>
    <w:rsid w:val="00D97B6D"/>
    <w:rsid w:val="00D97EB3"/>
    <w:rsid w:val="00DA002B"/>
    <w:rsid w:val="00DA00FF"/>
    <w:rsid w:val="00DA0158"/>
    <w:rsid w:val="00DA0184"/>
    <w:rsid w:val="00DA0A8B"/>
    <w:rsid w:val="00DA0BC2"/>
    <w:rsid w:val="00DA0EE5"/>
    <w:rsid w:val="00DA116D"/>
    <w:rsid w:val="00DA12ED"/>
    <w:rsid w:val="00DA1600"/>
    <w:rsid w:val="00DA2162"/>
    <w:rsid w:val="00DA21EC"/>
    <w:rsid w:val="00DA2303"/>
    <w:rsid w:val="00DA2C50"/>
    <w:rsid w:val="00DA2D8E"/>
    <w:rsid w:val="00DA4CF3"/>
    <w:rsid w:val="00DA4DEC"/>
    <w:rsid w:val="00DA4FB4"/>
    <w:rsid w:val="00DA5154"/>
    <w:rsid w:val="00DA5245"/>
    <w:rsid w:val="00DA54E4"/>
    <w:rsid w:val="00DA5BDE"/>
    <w:rsid w:val="00DA5D68"/>
    <w:rsid w:val="00DA5F72"/>
    <w:rsid w:val="00DA62CD"/>
    <w:rsid w:val="00DA6A97"/>
    <w:rsid w:val="00DA6C98"/>
    <w:rsid w:val="00DA6FB5"/>
    <w:rsid w:val="00DA71CB"/>
    <w:rsid w:val="00DA7242"/>
    <w:rsid w:val="00DA7288"/>
    <w:rsid w:val="00DA78DF"/>
    <w:rsid w:val="00DA7B14"/>
    <w:rsid w:val="00DA7ECB"/>
    <w:rsid w:val="00DA7FC5"/>
    <w:rsid w:val="00DB0419"/>
    <w:rsid w:val="00DB081D"/>
    <w:rsid w:val="00DB1915"/>
    <w:rsid w:val="00DB1C03"/>
    <w:rsid w:val="00DB2236"/>
    <w:rsid w:val="00DB2605"/>
    <w:rsid w:val="00DB27B5"/>
    <w:rsid w:val="00DB2828"/>
    <w:rsid w:val="00DB29BF"/>
    <w:rsid w:val="00DB2C2C"/>
    <w:rsid w:val="00DB2E47"/>
    <w:rsid w:val="00DB3A75"/>
    <w:rsid w:val="00DB3CCC"/>
    <w:rsid w:val="00DB452A"/>
    <w:rsid w:val="00DB4A67"/>
    <w:rsid w:val="00DB4C54"/>
    <w:rsid w:val="00DB4FA3"/>
    <w:rsid w:val="00DB5328"/>
    <w:rsid w:val="00DB568D"/>
    <w:rsid w:val="00DB57B7"/>
    <w:rsid w:val="00DB5D2E"/>
    <w:rsid w:val="00DB5E07"/>
    <w:rsid w:val="00DB60CD"/>
    <w:rsid w:val="00DB67EC"/>
    <w:rsid w:val="00DB6818"/>
    <w:rsid w:val="00DB6A75"/>
    <w:rsid w:val="00DB6B58"/>
    <w:rsid w:val="00DB7039"/>
    <w:rsid w:val="00DB71CB"/>
    <w:rsid w:val="00DB78A8"/>
    <w:rsid w:val="00DB7A33"/>
    <w:rsid w:val="00DB7B4F"/>
    <w:rsid w:val="00DB7ED9"/>
    <w:rsid w:val="00DC0576"/>
    <w:rsid w:val="00DC0EF1"/>
    <w:rsid w:val="00DC1838"/>
    <w:rsid w:val="00DC199E"/>
    <w:rsid w:val="00DC23A0"/>
    <w:rsid w:val="00DC2504"/>
    <w:rsid w:val="00DC26F7"/>
    <w:rsid w:val="00DC347C"/>
    <w:rsid w:val="00DC3637"/>
    <w:rsid w:val="00DC3932"/>
    <w:rsid w:val="00DC3B30"/>
    <w:rsid w:val="00DC3FC5"/>
    <w:rsid w:val="00DC40F4"/>
    <w:rsid w:val="00DC4394"/>
    <w:rsid w:val="00DC44CF"/>
    <w:rsid w:val="00DC45DE"/>
    <w:rsid w:val="00DC4664"/>
    <w:rsid w:val="00DC4A70"/>
    <w:rsid w:val="00DC4C47"/>
    <w:rsid w:val="00DC5119"/>
    <w:rsid w:val="00DC51C4"/>
    <w:rsid w:val="00DC5206"/>
    <w:rsid w:val="00DC5970"/>
    <w:rsid w:val="00DC6373"/>
    <w:rsid w:val="00DC6487"/>
    <w:rsid w:val="00DC6DFA"/>
    <w:rsid w:val="00DC721D"/>
    <w:rsid w:val="00DC725F"/>
    <w:rsid w:val="00DC734F"/>
    <w:rsid w:val="00DC76F1"/>
    <w:rsid w:val="00DC7B0B"/>
    <w:rsid w:val="00DC7D39"/>
    <w:rsid w:val="00DC7D60"/>
    <w:rsid w:val="00DD0205"/>
    <w:rsid w:val="00DD06BD"/>
    <w:rsid w:val="00DD0A7B"/>
    <w:rsid w:val="00DD0A7F"/>
    <w:rsid w:val="00DD0CD4"/>
    <w:rsid w:val="00DD0CFA"/>
    <w:rsid w:val="00DD0EB3"/>
    <w:rsid w:val="00DD14F9"/>
    <w:rsid w:val="00DD18E1"/>
    <w:rsid w:val="00DD1FB1"/>
    <w:rsid w:val="00DD2434"/>
    <w:rsid w:val="00DD2A03"/>
    <w:rsid w:val="00DD3555"/>
    <w:rsid w:val="00DD3708"/>
    <w:rsid w:val="00DD3711"/>
    <w:rsid w:val="00DD3981"/>
    <w:rsid w:val="00DD3A1B"/>
    <w:rsid w:val="00DD3AE7"/>
    <w:rsid w:val="00DD3E51"/>
    <w:rsid w:val="00DD3FE1"/>
    <w:rsid w:val="00DD42AE"/>
    <w:rsid w:val="00DD4B19"/>
    <w:rsid w:val="00DD51D6"/>
    <w:rsid w:val="00DD5B98"/>
    <w:rsid w:val="00DD5FA5"/>
    <w:rsid w:val="00DD6274"/>
    <w:rsid w:val="00DD6359"/>
    <w:rsid w:val="00DD6E6A"/>
    <w:rsid w:val="00DD6F65"/>
    <w:rsid w:val="00DD73B9"/>
    <w:rsid w:val="00DD7E0A"/>
    <w:rsid w:val="00DE0216"/>
    <w:rsid w:val="00DE021D"/>
    <w:rsid w:val="00DE086C"/>
    <w:rsid w:val="00DE0AEE"/>
    <w:rsid w:val="00DE0B28"/>
    <w:rsid w:val="00DE0DE0"/>
    <w:rsid w:val="00DE1311"/>
    <w:rsid w:val="00DE14D8"/>
    <w:rsid w:val="00DE177D"/>
    <w:rsid w:val="00DE20FB"/>
    <w:rsid w:val="00DE2247"/>
    <w:rsid w:val="00DE2494"/>
    <w:rsid w:val="00DE27ED"/>
    <w:rsid w:val="00DE2C25"/>
    <w:rsid w:val="00DE2E38"/>
    <w:rsid w:val="00DE334F"/>
    <w:rsid w:val="00DE3E49"/>
    <w:rsid w:val="00DE43ED"/>
    <w:rsid w:val="00DE4AE5"/>
    <w:rsid w:val="00DE4BD8"/>
    <w:rsid w:val="00DE4F46"/>
    <w:rsid w:val="00DE5052"/>
    <w:rsid w:val="00DE5551"/>
    <w:rsid w:val="00DE5A51"/>
    <w:rsid w:val="00DE6654"/>
    <w:rsid w:val="00DE68AB"/>
    <w:rsid w:val="00DE6E23"/>
    <w:rsid w:val="00DE7087"/>
    <w:rsid w:val="00DE7B96"/>
    <w:rsid w:val="00DE7D0A"/>
    <w:rsid w:val="00DF00F0"/>
    <w:rsid w:val="00DF03D9"/>
    <w:rsid w:val="00DF06AF"/>
    <w:rsid w:val="00DF0819"/>
    <w:rsid w:val="00DF09EE"/>
    <w:rsid w:val="00DF119A"/>
    <w:rsid w:val="00DF1599"/>
    <w:rsid w:val="00DF2440"/>
    <w:rsid w:val="00DF24C0"/>
    <w:rsid w:val="00DF26EA"/>
    <w:rsid w:val="00DF2913"/>
    <w:rsid w:val="00DF2C92"/>
    <w:rsid w:val="00DF326B"/>
    <w:rsid w:val="00DF33B2"/>
    <w:rsid w:val="00DF3C85"/>
    <w:rsid w:val="00DF3F48"/>
    <w:rsid w:val="00DF4595"/>
    <w:rsid w:val="00DF4A9A"/>
    <w:rsid w:val="00DF4CE3"/>
    <w:rsid w:val="00DF5751"/>
    <w:rsid w:val="00DF5B36"/>
    <w:rsid w:val="00DF5DE7"/>
    <w:rsid w:val="00DF5EAA"/>
    <w:rsid w:val="00DF67FE"/>
    <w:rsid w:val="00DF68C8"/>
    <w:rsid w:val="00DF7127"/>
    <w:rsid w:val="00DF7333"/>
    <w:rsid w:val="00DF741A"/>
    <w:rsid w:val="00DF77A0"/>
    <w:rsid w:val="00DF7B48"/>
    <w:rsid w:val="00DF7FAB"/>
    <w:rsid w:val="00E00247"/>
    <w:rsid w:val="00E00E11"/>
    <w:rsid w:val="00E01138"/>
    <w:rsid w:val="00E0125F"/>
    <w:rsid w:val="00E012D7"/>
    <w:rsid w:val="00E01BBA"/>
    <w:rsid w:val="00E021CC"/>
    <w:rsid w:val="00E02579"/>
    <w:rsid w:val="00E0324A"/>
    <w:rsid w:val="00E035E9"/>
    <w:rsid w:val="00E046D1"/>
    <w:rsid w:val="00E0504A"/>
    <w:rsid w:val="00E0527D"/>
    <w:rsid w:val="00E05527"/>
    <w:rsid w:val="00E05663"/>
    <w:rsid w:val="00E0588B"/>
    <w:rsid w:val="00E05B97"/>
    <w:rsid w:val="00E05EFB"/>
    <w:rsid w:val="00E05F38"/>
    <w:rsid w:val="00E06473"/>
    <w:rsid w:val="00E069DA"/>
    <w:rsid w:val="00E06CEE"/>
    <w:rsid w:val="00E07128"/>
    <w:rsid w:val="00E0716C"/>
    <w:rsid w:val="00E075A9"/>
    <w:rsid w:val="00E07E68"/>
    <w:rsid w:val="00E105EE"/>
    <w:rsid w:val="00E10C9A"/>
    <w:rsid w:val="00E10D25"/>
    <w:rsid w:val="00E10E3C"/>
    <w:rsid w:val="00E111F4"/>
    <w:rsid w:val="00E11280"/>
    <w:rsid w:val="00E113C8"/>
    <w:rsid w:val="00E11420"/>
    <w:rsid w:val="00E1172D"/>
    <w:rsid w:val="00E11791"/>
    <w:rsid w:val="00E1190D"/>
    <w:rsid w:val="00E11911"/>
    <w:rsid w:val="00E119C6"/>
    <w:rsid w:val="00E11DEE"/>
    <w:rsid w:val="00E11E26"/>
    <w:rsid w:val="00E11FEE"/>
    <w:rsid w:val="00E122DE"/>
    <w:rsid w:val="00E12674"/>
    <w:rsid w:val="00E129EF"/>
    <w:rsid w:val="00E12EFF"/>
    <w:rsid w:val="00E12F67"/>
    <w:rsid w:val="00E1381E"/>
    <w:rsid w:val="00E138E1"/>
    <w:rsid w:val="00E13CEC"/>
    <w:rsid w:val="00E140BD"/>
    <w:rsid w:val="00E148CA"/>
    <w:rsid w:val="00E14BF2"/>
    <w:rsid w:val="00E14CA4"/>
    <w:rsid w:val="00E14CBF"/>
    <w:rsid w:val="00E1512B"/>
    <w:rsid w:val="00E15476"/>
    <w:rsid w:val="00E154A9"/>
    <w:rsid w:val="00E15601"/>
    <w:rsid w:val="00E15DCE"/>
    <w:rsid w:val="00E165E2"/>
    <w:rsid w:val="00E16622"/>
    <w:rsid w:val="00E16685"/>
    <w:rsid w:val="00E1689E"/>
    <w:rsid w:val="00E16981"/>
    <w:rsid w:val="00E16BF5"/>
    <w:rsid w:val="00E1717A"/>
    <w:rsid w:val="00E17482"/>
    <w:rsid w:val="00E1764E"/>
    <w:rsid w:val="00E178A5"/>
    <w:rsid w:val="00E178C4"/>
    <w:rsid w:val="00E178EF"/>
    <w:rsid w:val="00E179E9"/>
    <w:rsid w:val="00E17B10"/>
    <w:rsid w:val="00E17D51"/>
    <w:rsid w:val="00E2046F"/>
    <w:rsid w:val="00E2047F"/>
    <w:rsid w:val="00E20508"/>
    <w:rsid w:val="00E205DF"/>
    <w:rsid w:val="00E20C50"/>
    <w:rsid w:val="00E210BC"/>
    <w:rsid w:val="00E2183B"/>
    <w:rsid w:val="00E21F21"/>
    <w:rsid w:val="00E2215F"/>
    <w:rsid w:val="00E223E1"/>
    <w:rsid w:val="00E225B5"/>
    <w:rsid w:val="00E2296F"/>
    <w:rsid w:val="00E229A7"/>
    <w:rsid w:val="00E22E02"/>
    <w:rsid w:val="00E22E10"/>
    <w:rsid w:val="00E230BD"/>
    <w:rsid w:val="00E23BE8"/>
    <w:rsid w:val="00E23CA7"/>
    <w:rsid w:val="00E23CF9"/>
    <w:rsid w:val="00E240D2"/>
    <w:rsid w:val="00E24697"/>
    <w:rsid w:val="00E24FE4"/>
    <w:rsid w:val="00E2524B"/>
    <w:rsid w:val="00E2562E"/>
    <w:rsid w:val="00E25636"/>
    <w:rsid w:val="00E257B2"/>
    <w:rsid w:val="00E258EC"/>
    <w:rsid w:val="00E259D8"/>
    <w:rsid w:val="00E25B2D"/>
    <w:rsid w:val="00E25E7D"/>
    <w:rsid w:val="00E25EE1"/>
    <w:rsid w:val="00E2618D"/>
    <w:rsid w:val="00E2648A"/>
    <w:rsid w:val="00E26729"/>
    <w:rsid w:val="00E26E55"/>
    <w:rsid w:val="00E272F9"/>
    <w:rsid w:val="00E273ED"/>
    <w:rsid w:val="00E27BED"/>
    <w:rsid w:val="00E27FE8"/>
    <w:rsid w:val="00E305B7"/>
    <w:rsid w:val="00E30A10"/>
    <w:rsid w:val="00E30BFE"/>
    <w:rsid w:val="00E30C76"/>
    <w:rsid w:val="00E30C78"/>
    <w:rsid w:val="00E32186"/>
    <w:rsid w:val="00E32315"/>
    <w:rsid w:val="00E3259E"/>
    <w:rsid w:val="00E32788"/>
    <w:rsid w:val="00E329C1"/>
    <w:rsid w:val="00E32A7A"/>
    <w:rsid w:val="00E334DC"/>
    <w:rsid w:val="00E338ED"/>
    <w:rsid w:val="00E33AA5"/>
    <w:rsid w:val="00E33CCB"/>
    <w:rsid w:val="00E3452F"/>
    <w:rsid w:val="00E346BE"/>
    <w:rsid w:val="00E34843"/>
    <w:rsid w:val="00E34B14"/>
    <w:rsid w:val="00E34B47"/>
    <w:rsid w:val="00E34D7B"/>
    <w:rsid w:val="00E34DF0"/>
    <w:rsid w:val="00E351D8"/>
    <w:rsid w:val="00E354CC"/>
    <w:rsid w:val="00E35660"/>
    <w:rsid w:val="00E35756"/>
    <w:rsid w:val="00E35E49"/>
    <w:rsid w:val="00E367EC"/>
    <w:rsid w:val="00E36D02"/>
    <w:rsid w:val="00E370E5"/>
    <w:rsid w:val="00E37286"/>
    <w:rsid w:val="00E372C5"/>
    <w:rsid w:val="00E37436"/>
    <w:rsid w:val="00E37653"/>
    <w:rsid w:val="00E37E72"/>
    <w:rsid w:val="00E406B7"/>
    <w:rsid w:val="00E412AB"/>
    <w:rsid w:val="00E418B8"/>
    <w:rsid w:val="00E41BEF"/>
    <w:rsid w:val="00E42433"/>
    <w:rsid w:val="00E42830"/>
    <w:rsid w:val="00E42BCE"/>
    <w:rsid w:val="00E42C75"/>
    <w:rsid w:val="00E43148"/>
    <w:rsid w:val="00E43152"/>
    <w:rsid w:val="00E439ED"/>
    <w:rsid w:val="00E43C61"/>
    <w:rsid w:val="00E440FD"/>
    <w:rsid w:val="00E444B6"/>
    <w:rsid w:val="00E44C09"/>
    <w:rsid w:val="00E459E1"/>
    <w:rsid w:val="00E45B15"/>
    <w:rsid w:val="00E45E8E"/>
    <w:rsid w:val="00E463FB"/>
    <w:rsid w:val="00E463FC"/>
    <w:rsid w:val="00E466D3"/>
    <w:rsid w:val="00E46B35"/>
    <w:rsid w:val="00E46FAE"/>
    <w:rsid w:val="00E472AA"/>
    <w:rsid w:val="00E47505"/>
    <w:rsid w:val="00E4772D"/>
    <w:rsid w:val="00E478E4"/>
    <w:rsid w:val="00E47C90"/>
    <w:rsid w:val="00E50242"/>
    <w:rsid w:val="00E5035A"/>
    <w:rsid w:val="00E50B41"/>
    <w:rsid w:val="00E50CF5"/>
    <w:rsid w:val="00E50E02"/>
    <w:rsid w:val="00E50E79"/>
    <w:rsid w:val="00E511A4"/>
    <w:rsid w:val="00E51235"/>
    <w:rsid w:val="00E515B3"/>
    <w:rsid w:val="00E516C2"/>
    <w:rsid w:val="00E52074"/>
    <w:rsid w:val="00E52286"/>
    <w:rsid w:val="00E52606"/>
    <w:rsid w:val="00E52D43"/>
    <w:rsid w:val="00E52EEB"/>
    <w:rsid w:val="00E53211"/>
    <w:rsid w:val="00E5373B"/>
    <w:rsid w:val="00E53CA5"/>
    <w:rsid w:val="00E53D3C"/>
    <w:rsid w:val="00E53DC5"/>
    <w:rsid w:val="00E53F4B"/>
    <w:rsid w:val="00E542B3"/>
    <w:rsid w:val="00E5461A"/>
    <w:rsid w:val="00E54B5E"/>
    <w:rsid w:val="00E54D21"/>
    <w:rsid w:val="00E54F94"/>
    <w:rsid w:val="00E5560C"/>
    <w:rsid w:val="00E55ADB"/>
    <w:rsid w:val="00E55B00"/>
    <w:rsid w:val="00E5612E"/>
    <w:rsid w:val="00E56612"/>
    <w:rsid w:val="00E5663F"/>
    <w:rsid w:val="00E567C0"/>
    <w:rsid w:val="00E5706B"/>
    <w:rsid w:val="00E57224"/>
    <w:rsid w:val="00E573FB"/>
    <w:rsid w:val="00E57722"/>
    <w:rsid w:val="00E578F7"/>
    <w:rsid w:val="00E57BE2"/>
    <w:rsid w:val="00E57F39"/>
    <w:rsid w:val="00E600CE"/>
    <w:rsid w:val="00E6036D"/>
    <w:rsid w:val="00E60406"/>
    <w:rsid w:val="00E609D5"/>
    <w:rsid w:val="00E60A50"/>
    <w:rsid w:val="00E616CD"/>
    <w:rsid w:val="00E616D9"/>
    <w:rsid w:val="00E61B57"/>
    <w:rsid w:val="00E61E21"/>
    <w:rsid w:val="00E62129"/>
    <w:rsid w:val="00E62169"/>
    <w:rsid w:val="00E62215"/>
    <w:rsid w:val="00E625A2"/>
    <w:rsid w:val="00E625F8"/>
    <w:rsid w:val="00E62C88"/>
    <w:rsid w:val="00E62F5F"/>
    <w:rsid w:val="00E62FF6"/>
    <w:rsid w:val="00E63198"/>
    <w:rsid w:val="00E63218"/>
    <w:rsid w:val="00E6336F"/>
    <w:rsid w:val="00E63392"/>
    <w:rsid w:val="00E63560"/>
    <w:rsid w:val="00E63665"/>
    <w:rsid w:val="00E63786"/>
    <w:rsid w:val="00E63937"/>
    <w:rsid w:val="00E63FD5"/>
    <w:rsid w:val="00E6449B"/>
    <w:rsid w:val="00E64614"/>
    <w:rsid w:val="00E64828"/>
    <w:rsid w:val="00E6495E"/>
    <w:rsid w:val="00E64C8E"/>
    <w:rsid w:val="00E64DE3"/>
    <w:rsid w:val="00E65180"/>
    <w:rsid w:val="00E6535D"/>
    <w:rsid w:val="00E6538D"/>
    <w:rsid w:val="00E654C4"/>
    <w:rsid w:val="00E65F2C"/>
    <w:rsid w:val="00E65FE9"/>
    <w:rsid w:val="00E6633A"/>
    <w:rsid w:val="00E664D5"/>
    <w:rsid w:val="00E6656C"/>
    <w:rsid w:val="00E66717"/>
    <w:rsid w:val="00E66D27"/>
    <w:rsid w:val="00E671BC"/>
    <w:rsid w:val="00E6746F"/>
    <w:rsid w:val="00E67A6D"/>
    <w:rsid w:val="00E67CB1"/>
    <w:rsid w:val="00E67DA2"/>
    <w:rsid w:val="00E67E08"/>
    <w:rsid w:val="00E67E64"/>
    <w:rsid w:val="00E67FF8"/>
    <w:rsid w:val="00E70433"/>
    <w:rsid w:val="00E71000"/>
    <w:rsid w:val="00E71A01"/>
    <w:rsid w:val="00E7219F"/>
    <w:rsid w:val="00E72203"/>
    <w:rsid w:val="00E72379"/>
    <w:rsid w:val="00E723E4"/>
    <w:rsid w:val="00E726F4"/>
    <w:rsid w:val="00E72822"/>
    <w:rsid w:val="00E728C5"/>
    <w:rsid w:val="00E72BF3"/>
    <w:rsid w:val="00E72D14"/>
    <w:rsid w:val="00E733E0"/>
    <w:rsid w:val="00E73442"/>
    <w:rsid w:val="00E73473"/>
    <w:rsid w:val="00E737FB"/>
    <w:rsid w:val="00E739B9"/>
    <w:rsid w:val="00E73C53"/>
    <w:rsid w:val="00E73D18"/>
    <w:rsid w:val="00E7427A"/>
    <w:rsid w:val="00E749F6"/>
    <w:rsid w:val="00E74DE9"/>
    <w:rsid w:val="00E74F6C"/>
    <w:rsid w:val="00E75016"/>
    <w:rsid w:val="00E75670"/>
    <w:rsid w:val="00E759F7"/>
    <w:rsid w:val="00E75B60"/>
    <w:rsid w:val="00E75BAB"/>
    <w:rsid w:val="00E75D8E"/>
    <w:rsid w:val="00E7633A"/>
    <w:rsid w:val="00E76478"/>
    <w:rsid w:val="00E765C9"/>
    <w:rsid w:val="00E7699B"/>
    <w:rsid w:val="00E76D2B"/>
    <w:rsid w:val="00E76FF9"/>
    <w:rsid w:val="00E776B8"/>
    <w:rsid w:val="00E7791E"/>
    <w:rsid w:val="00E77AA2"/>
    <w:rsid w:val="00E8057E"/>
    <w:rsid w:val="00E80F4F"/>
    <w:rsid w:val="00E811DF"/>
    <w:rsid w:val="00E8136D"/>
    <w:rsid w:val="00E8151E"/>
    <w:rsid w:val="00E816A8"/>
    <w:rsid w:val="00E816E0"/>
    <w:rsid w:val="00E819D1"/>
    <w:rsid w:val="00E8244D"/>
    <w:rsid w:val="00E82653"/>
    <w:rsid w:val="00E8282F"/>
    <w:rsid w:val="00E82958"/>
    <w:rsid w:val="00E82B52"/>
    <w:rsid w:val="00E82F2B"/>
    <w:rsid w:val="00E82F7D"/>
    <w:rsid w:val="00E83191"/>
    <w:rsid w:val="00E838B9"/>
    <w:rsid w:val="00E839E2"/>
    <w:rsid w:val="00E83F63"/>
    <w:rsid w:val="00E84286"/>
    <w:rsid w:val="00E8453D"/>
    <w:rsid w:val="00E85C02"/>
    <w:rsid w:val="00E8609A"/>
    <w:rsid w:val="00E86162"/>
    <w:rsid w:val="00E864C1"/>
    <w:rsid w:val="00E86663"/>
    <w:rsid w:val="00E86729"/>
    <w:rsid w:val="00E867B2"/>
    <w:rsid w:val="00E86C02"/>
    <w:rsid w:val="00E870FA"/>
    <w:rsid w:val="00E8743E"/>
    <w:rsid w:val="00E87692"/>
    <w:rsid w:val="00E87839"/>
    <w:rsid w:val="00E878E6"/>
    <w:rsid w:val="00E87BE6"/>
    <w:rsid w:val="00E900A6"/>
    <w:rsid w:val="00E900D8"/>
    <w:rsid w:val="00E9049F"/>
    <w:rsid w:val="00E90533"/>
    <w:rsid w:val="00E908DB"/>
    <w:rsid w:val="00E90B5F"/>
    <w:rsid w:val="00E90BAA"/>
    <w:rsid w:val="00E91085"/>
    <w:rsid w:val="00E913A5"/>
    <w:rsid w:val="00E91A10"/>
    <w:rsid w:val="00E92292"/>
    <w:rsid w:val="00E92775"/>
    <w:rsid w:val="00E929E9"/>
    <w:rsid w:val="00E92FC5"/>
    <w:rsid w:val="00E933C3"/>
    <w:rsid w:val="00E9353B"/>
    <w:rsid w:val="00E93570"/>
    <w:rsid w:val="00E936A0"/>
    <w:rsid w:val="00E93F3F"/>
    <w:rsid w:val="00E93F77"/>
    <w:rsid w:val="00E94315"/>
    <w:rsid w:val="00E943E0"/>
    <w:rsid w:val="00E948D7"/>
    <w:rsid w:val="00E94AFA"/>
    <w:rsid w:val="00E94E60"/>
    <w:rsid w:val="00E94E73"/>
    <w:rsid w:val="00E95845"/>
    <w:rsid w:val="00E95EBB"/>
    <w:rsid w:val="00E960C8"/>
    <w:rsid w:val="00E961E3"/>
    <w:rsid w:val="00E964F4"/>
    <w:rsid w:val="00E9657D"/>
    <w:rsid w:val="00E96979"/>
    <w:rsid w:val="00E96987"/>
    <w:rsid w:val="00E96A5B"/>
    <w:rsid w:val="00E96BD8"/>
    <w:rsid w:val="00E97115"/>
    <w:rsid w:val="00E97227"/>
    <w:rsid w:val="00E97540"/>
    <w:rsid w:val="00E97608"/>
    <w:rsid w:val="00EA01BB"/>
    <w:rsid w:val="00EA02F2"/>
    <w:rsid w:val="00EA07B7"/>
    <w:rsid w:val="00EA09D8"/>
    <w:rsid w:val="00EA11B5"/>
    <w:rsid w:val="00EA1314"/>
    <w:rsid w:val="00EA13CB"/>
    <w:rsid w:val="00EA14E4"/>
    <w:rsid w:val="00EA1855"/>
    <w:rsid w:val="00EA1A5B"/>
    <w:rsid w:val="00EA1B2C"/>
    <w:rsid w:val="00EA1CDA"/>
    <w:rsid w:val="00EA21F9"/>
    <w:rsid w:val="00EA3730"/>
    <w:rsid w:val="00EA3857"/>
    <w:rsid w:val="00EA3B1F"/>
    <w:rsid w:val="00EA3C9B"/>
    <w:rsid w:val="00EA3F22"/>
    <w:rsid w:val="00EA48CC"/>
    <w:rsid w:val="00EA491E"/>
    <w:rsid w:val="00EA4EAF"/>
    <w:rsid w:val="00EA503B"/>
    <w:rsid w:val="00EA51A1"/>
    <w:rsid w:val="00EA533A"/>
    <w:rsid w:val="00EA5710"/>
    <w:rsid w:val="00EA5775"/>
    <w:rsid w:val="00EA58EE"/>
    <w:rsid w:val="00EA5909"/>
    <w:rsid w:val="00EA5B92"/>
    <w:rsid w:val="00EA5C21"/>
    <w:rsid w:val="00EA6083"/>
    <w:rsid w:val="00EA63F3"/>
    <w:rsid w:val="00EA67D0"/>
    <w:rsid w:val="00EA68E6"/>
    <w:rsid w:val="00EA6999"/>
    <w:rsid w:val="00EA71B5"/>
    <w:rsid w:val="00EA7358"/>
    <w:rsid w:val="00EA7642"/>
    <w:rsid w:val="00EA7802"/>
    <w:rsid w:val="00EA79FB"/>
    <w:rsid w:val="00EA7BEB"/>
    <w:rsid w:val="00EA7BFD"/>
    <w:rsid w:val="00EA7E94"/>
    <w:rsid w:val="00EB0435"/>
    <w:rsid w:val="00EB0D71"/>
    <w:rsid w:val="00EB10A8"/>
    <w:rsid w:val="00EB10AC"/>
    <w:rsid w:val="00EB111F"/>
    <w:rsid w:val="00EB15FC"/>
    <w:rsid w:val="00EB1A70"/>
    <w:rsid w:val="00EB1ED2"/>
    <w:rsid w:val="00EB227B"/>
    <w:rsid w:val="00EB2337"/>
    <w:rsid w:val="00EB2487"/>
    <w:rsid w:val="00EB27C8"/>
    <w:rsid w:val="00EB2A62"/>
    <w:rsid w:val="00EB2D45"/>
    <w:rsid w:val="00EB324D"/>
    <w:rsid w:val="00EB32DB"/>
    <w:rsid w:val="00EB3447"/>
    <w:rsid w:val="00EB3610"/>
    <w:rsid w:val="00EB3746"/>
    <w:rsid w:val="00EB3F48"/>
    <w:rsid w:val="00EB4110"/>
    <w:rsid w:val="00EB4943"/>
    <w:rsid w:val="00EB49B7"/>
    <w:rsid w:val="00EB4D2C"/>
    <w:rsid w:val="00EB50F3"/>
    <w:rsid w:val="00EB53BB"/>
    <w:rsid w:val="00EB567C"/>
    <w:rsid w:val="00EB59B1"/>
    <w:rsid w:val="00EB5AB0"/>
    <w:rsid w:val="00EB5D9E"/>
    <w:rsid w:val="00EB6016"/>
    <w:rsid w:val="00EB6748"/>
    <w:rsid w:val="00EB678A"/>
    <w:rsid w:val="00EB703A"/>
    <w:rsid w:val="00EB72C3"/>
    <w:rsid w:val="00EB74DC"/>
    <w:rsid w:val="00EB78CD"/>
    <w:rsid w:val="00EB79FC"/>
    <w:rsid w:val="00EC07EF"/>
    <w:rsid w:val="00EC0803"/>
    <w:rsid w:val="00EC0A52"/>
    <w:rsid w:val="00EC0BAA"/>
    <w:rsid w:val="00EC19AF"/>
    <w:rsid w:val="00EC1B8C"/>
    <w:rsid w:val="00EC2059"/>
    <w:rsid w:val="00EC27FE"/>
    <w:rsid w:val="00EC31FD"/>
    <w:rsid w:val="00EC3279"/>
    <w:rsid w:val="00EC3A5E"/>
    <w:rsid w:val="00EC3ADB"/>
    <w:rsid w:val="00EC3E13"/>
    <w:rsid w:val="00EC3E27"/>
    <w:rsid w:val="00EC419B"/>
    <w:rsid w:val="00EC453D"/>
    <w:rsid w:val="00EC4B14"/>
    <w:rsid w:val="00EC5229"/>
    <w:rsid w:val="00EC53F9"/>
    <w:rsid w:val="00EC55AF"/>
    <w:rsid w:val="00EC596C"/>
    <w:rsid w:val="00EC5976"/>
    <w:rsid w:val="00EC5A3C"/>
    <w:rsid w:val="00EC5A78"/>
    <w:rsid w:val="00EC5C3E"/>
    <w:rsid w:val="00EC644D"/>
    <w:rsid w:val="00EC659C"/>
    <w:rsid w:val="00EC68BE"/>
    <w:rsid w:val="00EC6C05"/>
    <w:rsid w:val="00EC78D9"/>
    <w:rsid w:val="00EC797F"/>
    <w:rsid w:val="00EC7DBE"/>
    <w:rsid w:val="00EC7DC7"/>
    <w:rsid w:val="00EC7F78"/>
    <w:rsid w:val="00ED015A"/>
    <w:rsid w:val="00ED023F"/>
    <w:rsid w:val="00ED0908"/>
    <w:rsid w:val="00ED0B4D"/>
    <w:rsid w:val="00ED13C9"/>
    <w:rsid w:val="00ED1D2E"/>
    <w:rsid w:val="00ED1EE5"/>
    <w:rsid w:val="00ED20E9"/>
    <w:rsid w:val="00ED25F9"/>
    <w:rsid w:val="00ED260A"/>
    <w:rsid w:val="00ED2A1C"/>
    <w:rsid w:val="00ED2A2A"/>
    <w:rsid w:val="00ED2DC4"/>
    <w:rsid w:val="00ED2FE8"/>
    <w:rsid w:val="00ED30AE"/>
    <w:rsid w:val="00ED340B"/>
    <w:rsid w:val="00ED3B40"/>
    <w:rsid w:val="00ED4081"/>
    <w:rsid w:val="00ED4180"/>
    <w:rsid w:val="00ED41A2"/>
    <w:rsid w:val="00ED41EC"/>
    <w:rsid w:val="00ED4459"/>
    <w:rsid w:val="00ED4918"/>
    <w:rsid w:val="00ED517F"/>
    <w:rsid w:val="00ED5A96"/>
    <w:rsid w:val="00ED5B00"/>
    <w:rsid w:val="00ED5CC6"/>
    <w:rsid w:val="00ED5D4B"/>
    <w:rsid w:val="00ED64AF"/>
    <w:rsid w:val="00ED6CC6"/>
    <w:rsid w:val="00ED6DC9"/>
    <w:rsid w:val="00ED74D8"/>
    <w:rsid w:val="00ED7D2C"/>
    <w:rsid w:val="00EE03C8"/>
    <w:rsid w:val="00EE03F8"/>
    <w:rsid w:val="00EE0BED"/>
    <w:rsid w:val="00EE0F9A"/>
    <w:rsid w:val="00EE1C96"/>
    <w:rsid w:val="00EE1D30"/>
    <w:rsid w:val="00EE1D3E"/>
    <w:rsid w:val="00EE1E87"/>
    <w:rsid w:val="00EE1F0F"/>
    <w:rsid w:val="00EE220A"/>
    <w:rsid w:val="00EE2418"/>
    <w:rsid w:val="00EE29D1"/>
    <w:rsid w:val="00EE2B6D"/>
    <w:rsid w:val="00EE3228"/>
    <w:rsid w:val="00EE3823"/>
    <w:rsid w:val="00EE3877"/>
    <w:rsid w:val="00EE3BA0"/>
    <w:rsid w:val="00EE3CBA"/>
    <w:rsid w:val="00EE3D07"/>
    <w:rsid w:val="00EE3D70"/>
    <w:rsid w:val="00EE4596"/>
    <w:rsid w:val="00EE4727"/>
    <w:rsid w:val="00EE4748"/>
    <w:rsid w:val="00EE4AC6"/>
    <w:rsid w:val="00EE4F6F"/>
    <w:rsid w:val="00EE50DF"/>
    <w:rsid w:val="00EE52E1"/>
    <w:rsid w:val="00EE61F1"/>
    <w:rsid w:val="00EE63C6"/>
    <w:rsid w:val="00EE675B"/>
    <w:rsid w:val="00EE6B45"/>
    <w:rsid w:val="00EE6E82"/>
    <w:rsid w:val="00EE6EB3"/>
    <w:rsid w:val="00EE6F23"/>
    <w:rsid w:val="00EE73A4"/>
    <w:rsid w:val="00EE7BD6"/>
    <w:rsid w:val="00EF07FF"/>
    <w:rsid w:val="00EF0880"/>
    <w:rsid w:val="00EF0985"/>
    <w:rsid w:val="00EF0A89"/>
    <w:rsid w:val="00EF0C2D"/>
    <w:rsid w:val="00EF0D37"/>
    <w:rsid w:val="00EF0EFA"/>
    <w:rsid w:val="00EF0FA9"/>
    <w:rsid w:val="00EF1264"/>
    <w:rsid w:val="00EF16FE"/>
    <w:rsid w:val="00EF1BCC"/>
    <w:rsid w:val="00EF21A7"/>
    <w:rsid w:val="00EF231D"/>
    <w:rsid w:val="00EF2675"/>
    <w:rsid w:val="00EF2C7E"/>
    <w:rsid w:val="00EF3B62"/>
    <w:rsid w:val="00EF3C28"/>
    <w:rsid w:val="00EF3DC6"/>
    <w:rsid w:val="00EF3F0D"/>
    <w:rsid w:val="00EF4384"/>
    <w:rsid w:val="00EF451B"/>
    <w:rsid w:val="00EF4564"/>
    <w:rsid w:val="00EF482B"/>
    <w:rsid w:val="00EF4A10"/>
    <w:rsid w:val="00EF4DC1"/>
    <w:rsid w:val="00EF5165"/>
    <w:rsid w:val="00EF521F"/>
    <w:rsid w:val="00EF52FF"/>
    <w:rsid w:val="00EF53C4"/>
    <w:rsid w:val="00EF5833"/>
    <w:rsid w:val="00EF5A83"/>
    <w:rsid w:val="00EF5CBD"/>
    <w:rsid w:val="00EF5E72"/>
    <w:rsid w:val="00EF5F72"/>
    <w:rsid w:val="00EF6673"/>
    <w:rsid w:val="00EF687B"/>
    <w:rsid w:val="00F001EC"/>
    <w:rsid w:val="00F002A9"/>
    <w:rsid w:val="00F00445"/>
    <w:rsid w:val="00F00659"/>
    <w:rsid w:val="00F00ACD"/>
    <w:rsid w:val="00F00B29"/>
    <w:rsid w:val="00F01798"/>
    <w:rsid w:val="00F01C6F"/>
    <w:rsid w:val="00F01D55"/>
    <w:rsid w:val="00F0223B"/>
    <w:rsid w:val="00F02686"/>
    <w:rsid w:val="00F02C4C"/>
    <w:rsid w:val="00F02DD5"/>
    <w:rsid w:val="00F0341A"/>
    <w:rsid w:val="00F034DB"/>
    <w:rsid w:val="00F035D3"/>
    <w:rsid w:val="00F037DB"/>
    <w:rsid w:val="00F03892"/>
    <w:rsid w:val="00F03B46"/>
    <w:rsid w:val="00F04097"/>
    <w:rsid w:val="00F04247"/>
    <w:rsid w:val="00F042D8"/>
    <w:rsid w:val="00F044AF"/>
    <w:rsid w:val="00F045A0"/>
    <w:rsid w:val="00F0537D"/>
    <w:rsid w:val="00F05529"/>
    <w:rsid w:val="00F0567C"/>
    <w:rsid w:val="00F05C42"/>
    <w:rsid w:val="00F064C1"/>
    <w:rsid w:val="00F06544"/>
    <w:rsid w:val="00F066BE"/>
    <w:rsid w:val="00F06A63"/>
    <w:rsid w:val="00F06E0D"/>
    <w:rsid w:val="00F06ED9"/>
    <w:rsid w:val="00F06F1C"/>
    <w:rsid w:val="00F07253"/>
    <w:rsid w:val="00F07255"/>
    <w:rsid w:val="00F07374"/>
    <w:rsid w:val="00F07779"/>
    <w:rsid w:val="00F0789B"/>
    <w:rsid w:val="00F07983"/>
    <w:rsid w:val="00F07B2F"/>
    <w:rsid w:val="00F07BB0"/>
    <w:rsid w:val="00F102C8"/>
    <w:rsid w:val="00F10494"/>
    <w:rsid w:val="00F104D7"/>
    <w:rsid w:val="00F1059F"/>
    <w:rsid w:val="00F1068B"/>
    <w:rsid w:val="00F108BC"/>
    <w:rsid w:val="00F10BE5"/>
    <w:rsid w:val="00F10D05"/>
    <w:rsid w:val="00F10E8A"/>
    <w:rsid w:val="00F11301"/>
    <w:rsid w:val="00F1185A"/>
    <w:rsid w:val="00F11F3C"/>
    <w:rsid w:val="00F12013"/>
    <w:rsid w:val="00F121E1"/>
    <w:rsid w:val="00F12625"/>
    <w:rsid w:val="00F12707"/>
    <w:rsid w:val="00F12890"/>
    <w:rsid w:val="00F128C9"/>
    <w:rsid w:val="00F12DB0"/>
    <w:rsid w:val="00F12F1C"/>
    <w:rsid w:val="00F1309F"/>
    <w:rsid w:val="00F130A3"/>
    <w:rsid w:val="00F13565"/>
    <w:rsid w:val="00F137C2"/>
    <w:rsid w:val="00F137C3"/>
    <w:rsid w:val="00F13E92"/>
    <w:rsid w:val="00F1483C"/>
    <w:rsid w:val="00F150EF"/>
    <w:rsid w:val="00F1531D"/>
    <w:rsid w:val="00F15500"/>
    <w:rsid w:val="00F15790"/>
    <w:rsid w:val="00F15B7A"/>
    <w:rsid w:val="00F15E18"/>
    <w:rsid w:val="00F161A6"/>
    <w:rsid w:val="00F16405"/>
    <w:rsid w:val="00F164F2"/>
    <w:rsid w:val="00F1669C"/>
    <w:rsid w:val="00F16933"/>
    <w:rsid w:val="00F1694F"/>
    <w:rsid w:val="00F17D74"/>
    <w:rsid w:val="00F17DDE"/>
    <w:rsid w:val="00F17FD5"/>
    <w:rsid w:val="00F20102"/>
    <w:rsid w:val="00F20771"/>
    <w:rsid w:val="00F207A0"/>
    <w:rsid w:val="00F207C9"/>
    <w:rsid w:val="00F2087E"/>
    <w:rsid w:val="00F20A5B"/>
    <w:rsid w:val="00F20BB8"/>
    <w:rsid w:val="00F20D74"/>
    <w:rsid w:val="00F20E2C"/>
    <w:rsid w:val="00F212B7"/>
    <w:rsid w:val="00F21A68"/>
    <w:rsid w:val="00F21C89"/>
    <w:rsid w:val="00F21D9C"/>
    <w:rsid w:val="00F2235A"/>
    <w:rsid w:val="00F2257F"/>
    <w:rsid w:val="00F229D6"/>
    <w:rsid w:val="00F22ADE"/>
    <w:rsid w:val="00F22EF7"/>
    <w:rsid w:val="00F23076"/>
    <w:rsid w:val="00F23082"/>
    <w:rsid w:val="00F230AF"/>
    <w:rsid w:val="00F232A9"/>
    <w:rsid w:val="00F2368E"/>
    <w:rsid w:val="00F237B4"/>
    <w:rsid w:val="00F23893"/>
    <w:rsid w:val="00F23BD6"/>
    <w:rsid w:val="00F23EC3"/>
    <w:rsid w:val="00F24253"/>
    <w:rsid w:val="00F24C90"/>
    <w:rsid w:val="00F25250"/>
    <w:rsid w:val="00F253C6"/>
    <w:rsid w:val="00F257D2"/>
    <w:rsid w:val="00F25916"/>
    <w:rsid w:val="00F25B72"/>
    <w:rsid w:val="00F26CB1"/>
    <w:rsid w:val="00F26E48"/>
    <w:rsid w:val="00F26EBA"/>
    <w:rsid w:val="00F27326"/>
    <w:rsid w:val="00F2753B"/>
    <w:rsid w:val="00F2774F"/>
    <w:rsid w:val="00F27FEC"/>
    <w:rsid w:val="00F30E3A"/>
    <w:rsid w:val="00F31436"/>
    <w:rsid w:val="00F3199D"/>
    <w:rsid w:val="00F31A28"/>
    <w:rsid w:val="00F320E1"/>
    <w:rsid w:val="00F3214C"/>
    <w:rsid w:val="00F3274F"/>
    <w:rsid w:val="00F3285D"/>
    <w:rsid w:val="00F328DF"/>
    <w:rsid w:val="00F32D55"/>
    <w:rsid w:val="00F33238"/>
    <w:rsid w:val="00F332B2"/>
    <w:rsid w:val="00F33632"/>
    <w:rsid w:val="00F33E93"/>
    <w:rsid w:val="00F34723"/>
    <w:rsid w:val="00F349BE"/>
    <w:rsid w:val="00F34A95"/>
    <w:rsid w:val="00F34B15"/>
    <w:rsid w:val="00F35669"/>
    <w:rsid w:val="00F35868"/>
    <w:rsid w:val="00F35CBE"/>
    <w:rsid w:val="00F35D1B"/>
    <w:rsid w:val="00F35EDF"/>
    <w:rsid w:val="00F36074"/>
    <w:rsid w:val="00F36234"/>
    <w:rsid w:val="00F3678A"/>
    <w:rsid w:val="00F36798"/>
    <w:rsid w:val="00F3706F"/>
    <w:rsid w:val="00F3713D"/>
    <w:rsid w:val="00F375CA"/>
    <w:rsid w:val="00F37CF5"/>
    <w:rsid w:val="00F401A4"/>
    <w:rsid w:val="00F40575"/>
    <w:rsid w:val="00F40A6A"/>
    <w:rsid w:val="00F40FAA"/>
    <w:rsid w:val="00F41B06"/>
    <w:rsid w:val="00F41B92"/>
    <w:rsid w:val="00F41C8D"/>
    <w:rsid w:val="00F41D37"/>
    <w:rsid w:val="00F41DA1"/>
    <w:rsid w:val="00F41E1C"/>
    <w:rsid w:val="00F420CE"/>
    <w:rsid w:val="00F423C8"/>
    <w:rsid w:val="00F424E8"/>
    <w:rsid w:val="00F425F2"/>
    <w:rsid w:val="00F42694"/>
    <w:rsid w:val="00F426CF"/>
    <w:rsid w:val="00F4272F"/>
    <w:rsid w:val="00F429C0"/>
    <w:rsid w:val="00F42CFF"/>
    <w:rsid w:val="00F436EB"/>
    <w:rsid w:val="00F439FF"/>
    <w:rsid w:val="00F4403D"/>
    <w:rsid w:val="00F44087"/>
    <w:rsid w:val="00F449E8"/>
    <w:rsid w:val="00F44AE5"/>
    <w:rsid w:val="00F44E28"/>
    <w:rsid w:val="00F4535F"/>
    <w:rsid w:val="00F45546"/>
    <w:rsid w:val="00F45B17"/>
    <w:rsid w:val="00F45B8D"/>
    <w:rsid w:val="00F45CA1"/>
    <w:rsid w:val="00F46403"/>
    <w:rsid w:val="00F46B53"/>
    <w:rsid w:val="00F47193"/>
    <w:rsid w:val="00F4730D"/>
    <w:rsid w:val="00F47473"/>
    <w:rsid w:val="00F47C61"/>
    <w:rsid w:val="00F503E5"/>
    <w:rsid w:val="00F50593"/>
    <w:rsid w:val="00F506A9"/>
    <w:rsid w:val="00F50854"/>
    <w:rsid w:val="00F50B16"/>
    <w:rsid w:val="00F50DC5"/>
    <w:rsid w:val="00F51270"/>
    <w:rsid w:val="00F51B64"/>
    <w:rsid w:val="00F521F6"/>
    <w:rsid w:val="00F5239C"/>
    <w:rsid w:val="00F52760"/>
    <w:rsid w:val="00F527E6"/>
    <w:rsid w:val="00F52FCE"/>
    <w:rsid w:val="00F5328C"/>
    <w:rsid w:val="00F5362C"/>
    <w:rsid w:val="00F53D58"/>
    <w:rsid w:val="00F53FE8"/>
    <w:rsid w:val="00F5402B"/>
    <w:rsid w:val="00F545A4"/>
    <w:rsid w:val="00F54EC2"/>
    <w:rsid w:val="00F551F5"/>
    <w:rsid w:val="00F5534D"/>
    <w:rsid w:val="00F553D3"/>
    <w:rsid w:val="00F55944"/>
    <w:rsid w:val="00F5624F"/>
    <w:rsid w:val="00F56305"/>
    <w:rsid w:val="00F56320"/>
    <w:rsid w:val="00F5647E"/>
    <w:rsid w:val="00F56A56"/>
    <w:rsid w:val="00F5722F"/>
    <w:rsid w:val="00F57280"/>
    <w:rsid w:val="00F5782B"/>
    <w:rsid w:val="00F57A07"/>
    <w:rsid w:val="00F57A55"/>
    <w:rsid w:val="00F57BF7"/>
    <w:rsid w:val="00F57C82"/>
    <w:rsid w:val="00F57D87"/>
    <w:rsid w:val="00F57F7A"/>
    <w:rsid w:val="00F60032"/>
    <w:rsid w:val="00F602C6"/>
    <w:rsid w:val="00F60322"/>
    <w:rsid w:val="00F6045E"/>
    <w:rsid w:val="00F60556"/>
    <w:rsid w:val="00F60AE7"/>
    <w:rsid w:val="00F60C7A"/>
    <w:rsid w:val="00F60E61"/>
    <w:rsid w:val="00F6126B"/>
    <w:rsid w:val="00F613AD"/>
    <w:rsid w:val="00F61622"/>
    <w:rsid w:val="00F619AC"/>
    <w:rsid w:val="00F61ACE"/>
    <w:rsid w:val="00F61E40"/>
    <w:rsid w:val="00F61F6A"/>
    <w:rsid w:val="00F61FB0"/>
    <w:rsid w:val="00F620FA"/>
    <w:rsid w:val="00F62195"/>
    <w:rsid w:val="00F62624"/>
    <w:rsid w:val="00F629B9"/>
    <w:rsid w:val="00F62D6A"/>
    <w:rsid w:val="00F63347"/>
    <w:rsid w:val="00F641BA"/>
    <w:rsid w:val="00F64230"/>
    <w:rsid w:val="00F644CF"/>
    <w:rsid w:val="00F6464C"/>
    <w:rsid w:val="00F64A87"/>
    <w:rsid w:val="00F64E1C"/>
    <w:rsid w:val="00F64F48"/>
    <w:rsid w:val="00F6522D"/>
    <w:rsid w:val="00F652D9"/>
    <w:rsid w:val="00F65485"/>
    <w:rsid w:val="00F659F1"/>
    <w:rsid w:val="00F65FC8"/>
    <w:rsid w:val="00F661FF"/>
    <w:rsid w:val="00F66573"/>
    <w:rsid w:val="00F665B8"/>
    <w:rsid w:val="00F66A3C"/>
    <w:rsid w:val="00F66CCE"/>
    <w:rsid w:val="00F67373"/>
    <w:rsid w:val="00F674AF"/>
    <w:rsid w:val="00F676AD"/>
    <w:rsid w:val="00F67972"/>
    <w:rsid w:val="00F67B2E"/>
    <w:rsid w:val="00F67C63"/>
    <w:rsid w:val="00F704A0"/>
    <w:rsid w:val="00F706E3"/>
    <w:rsid w:val="00F707A6"/>
    <w:rsid w:val="00F70A33"/>
    <w:rsid w:val="00F70B18"/>
    <w:rsid w:val="00F70EF0"/>
    <w:rsid w:val="00F710BB"/>
    <w:rsid w:val="00F71389"/>
    <w:rsid w:val="00F713E1"/>
    <w:rsid w:val="00F71918"/>
    <w:rsid w:val="00F720D8"/>
    <w:rsid w:val="00F728D6"/>
    <w:rsid w:val="00F730FF"/>
    <w:rsid w:val="00F7332B"/>
    <w:rsid w:val="00F73349"/>
    <w:rsid w:val="00F73433"/>
    <w:rsid w:val="00F7357D"/>
    <w:rsid w:val="00F73B31"/>
    <w:rsid w:val="00F73D02"/>
    <w:rsid w:val="00F73FBB"/>
    <w:rsid w:val="00F7454C"/>
    <w:rsid w:val="00F74587"/>
    <w:rsid w:val="00F74685"/>
    <w:rsid w:val="00F74C1E"/>
    <w:rsid w:val="00F753D1"/>
    <w:rsid w:val="00F75A6C"/>
    <w:rsid w:val="00F75ED7"/>
    <w:rsid w:val="00F76622"/>
    <w:rsid w:val="00F7677A"/>
    <w:rsid w:val="00F76844"/>
    <w:rsid w:val="00F76881"/>
    <w:rsid w:val="00F76978"/>
    <w:rsid w:val="00F76A69"/>
    <w:rsid w:val="00F76E0F"/>
    <w:rsid w:val="00F77032"/>
    <w:rsid w:val="00F770ED"/>
    <w:rsid w:val="00F80136"/>
    <w:rsid w:val="00F8062F"/>
    <w:rsid w:val="00F808F5"/>
    <w:rsid w:val="00F80D3B"/>
    <w:rsid w:val="00F80E2D"/>
    <w:rsid w:val="00F80EC0"/>
    <w:rsid w:val="00F81234"/>
    <w:rsid w:val="00F8160C"/>
    <w:rsid w:val="00F8218B"/>
    <w:rsid w:val="00F822A0"/>
    <w:rsid w:val="00F82766"/>
    <w:rsid w:val="00F8278F"/>
    <w:rsid w:val="00F82D80"/>
    <w:rsid w:val="00F82F27"/>
    <w:rsid w:val="00F82F48"/>
    <w:rsid w:val="00F82FE8"/>
    <w:rsid w:val="00F8344B"/>
    <w:rsid w:val="00F834BE"/>
    <w:rsid w:val="00F835DE"/>
    <w:rsid w:val="00F83834"/>
    <w:rsid w:val="00F838F7"/>
    <w:rsid w:val="00F8393D"/>
    <w:rsid w:val="00F83CCF"/>
    <w:rsid w:val="00F83DFB"/>
    <w:rsid w:val="00F8442C"/>
    <w:rsid w:val="00F84686"/>
    <w:rsid w:val="00F84728"/>
    <w:rsid w:val="00F84A07"/>
    <w:rsid w:val="00F850C1"/>
    <w:rsid w:val="00F8589A"/>
    <w:rsid w:val="00F85E10"/>
    <w:rsid w:val="00F86094"/>
    <w:rsid w:val="00F86565"/>
    <w:rsid w:val="00F866AA"/>
    <w:rsid w:val="00F86D87"/>
    <w:rsid w:val="00F86E57"/>
    <w:rsid w:val="00F8710B"/>
    <w:rsid w:val="00F871AC"/>
    <w:rsid w:val="00F87212"/>
    <w:rsid w:val="00F87559"/>
    <w:rsid w:val="00F876C4"/>
    <w:rsid w:val="00F87EA4"/>
    <w:rsid w:val="00F90288"/>
    <w:rsid w:val="00F90366"/>
    <w:rsid w:val="00F90D4C"/>
    <w:rsid w:val="00F9110C"/>
    <w:rsid w:val="00F91182"/>
    <w:rsid w:val="00F91395"/>
    <w:rsid w:val="00F92229"/>
    <w:rsid w:val="00F922DF"/>
    <w:rsid w:val="00F926B8"/>
    <w:rsid w:val="00F92C1B"/>
    <w:rsid w:val="00F92FAB"/>
    <w:rsid w:val="00F93269"/>
    <w:rsid w:val="00F932D9"/>
    <w:rsid w:val="00F9367B"/>
    <w:rsid w:val="00F93C61"/>
    <w:rsid w:val="00F93E61"/>
    <w:rsid w:val="00F940ED"/>
    <w:rsid w:val="00F9443F"/>
    <w:rsid w:val="00F94CDB"/>
    <w:rsid w:val="00F94D69"/>
    <w:rsid w:val="00F94DFA"/>
    <w:rsid w:val="00F94EF4"/>
    <w:rsid w:val="00F95E66"/>
    <w:rsid w:val="00F95F02"/>
    <w:rsid w:val="00F96020"/>
    <w:rsid w:val="00F965E6"/>
    <w:rsid w:val="00F97280"/>
    <w:rsid w:val="00F979B0"/>
    <w:rsid w:val="00F97CE9"/>
    <w:rsid w:val="00FA000B"/>
    <w:rsid w:val="00FA046B"/>
    <w:rsid w:val="00FA063E"/>
    <w:rsid w:val="00FA069F"/>
    <w:rsid w:val="00FA06A4"/>
    <w:rsid w:val="00FA06AE"/>
    <w:rsid w:val="00FA085C"/>
    <w:rsid w:val="00FA09FB"/>
    <w:rsid w:val="00FA11E2"/>
    <w:rsid w:val="00FA151A"/>
    <w:rsid w:val="00FA2150"/>
    <w:rsid w:val="00FA250A"/>
    <w:rsid w:val="00FA263F"/>
    <w:rsid w:val="00FA2719"/>
    <w:rsid w:val="00FA2B63"/>
    <w:rsid w:val="00FA2D28"/>
    <w:rsid w:val="00FA3ECB"/>
    <w:rsid w:val="00FA471C"/>
    <w:rsid w:val="00FA4D33"/>
    <w:rsid w:val="00FA5043"/>
    <w:rsid w:val="00FA5123"/>
    <w:rsid w:val="00FA58B7"/>
    <w:rsid w:val="00FA5922"/>
    <w:rsid w:val="00FA59E9"/>
    <w:rsid w:val="00FA5C3D"/>
    <w:rsid w:val="00FA5FA4"/>
    <w:rsid w:val="00FA6452"/>
    <w:rsid w:val="00FA6B9A"/>
    <w:rsid w:val="00FA6F3B"/>
    <w:rsid w:val="00FA7847"/>
    <w:rsid w:val="00FA7CB1"/>
    <w:rsid w:val="00FA7E65"/>
    <w:rsid w:val="00FA7E6B"/>
    <w:rsid w:val="00FA7F85"/>
    <w:rsid w:val="00FB006C"/>
    <w:rsid w:val="00FB036D"/>
    <w:rsid w:val="00FB04A5"/>
    <w:rsid w:val="00FB0A0C"/>
    <w:rsid w:val="00FB0E3D"/>
    <w:rsid w:val="00FB15E9"/>
    <w:rsid w:val="00FB1747"/>
    <w:rsid w:val="00FB175E"/>
    <w:rsid w:val="00FB1789"/>
    <w:rsid w:val="00FB1DF8"/>
    <w:rsid w:val="00FB1FBF"/>
    <w:rsid w:val="00FB1FED"/>
    <w:rsid w:val="00FB29EE"/>
    <w:rsid w:val="00FB2ADB"/>
    <w:rsid w:val="00FB2B5D"/>
    <w:rsid w:val="00FB35B2"/>
    <w:rsid w:val="00FB379D"/>
    <w:rsid w:val="00FB3849"/>
    <w:rsid w:val="00FB40F0"/>
    <w:rsid w:val="00FB4218"/>
    <w:rsid w:val="00FB46FD"/>
    <w:rsid w:val="00FB4BBA"/>
    <w:rsid w:val="00FB5252"/>
    <w:rsid w:val="00FB5275"/>
    <w:rsid w:val="00FB545F"/>
    <w:rsid w:val="00FB5659"/>
    <w:rsid w:val="00FB59D0"/>
    <w:rsid w:val="00FB5E80"/>
    <w:rsid w:val="00FB60E4"/>
    <w:rsid w:val="00FB6878"/>
    <w:rsid w:val="00FB68F5"/>
    <w:rsid w:val="00FB69CA"/>
    <w:rsid w:val="00FB6E80"/>
    <w:rsid w:val="00FB6EC0"/>
    <w:rsid w:val="00FB7029"/>
    <w:rsid w:val="00FB7781"/>
    <w:rsid w:val="00FB7DDE"/>
    <w:rsid w:val="00FB7F82"/>
    <w:rsid w:val="00FC0634"/>
    <w:rsid w:val="00FC0955"/>
    <w:rsid w:val="00FC09C1"/>
    <w:rsid w:val="00FC0C81"/>
    <w:rsid w:val="00FC0DB7"/>
    <w:rsid w:val="00FC1A6D"/>
    <w:rsid w:val="00FC1AE0"/>
    <w:rsid w:val="00FC1DB1"/>
    <w:rsid w:val="00FC223F"/>
    <w:rsid w:val="00FC25AA"/>
    <w:rsid w:val="00FC2700"/>
    <w:rsid w:val="00FC2FD0"/>
    <w:rsid w:val="00FC347E"/>
    <w:rsid w:val="00FC3749"/>
    <w:rsid w:val="00FC3D39"/>
    <w:rsid w:val="00FC3E3D"/>
    <w:rsid w:val="00FC4CC6"/>
    <w:rsid w:val="00FC4D55"/>
    <w:rsid w:val="00FC4ED0"/>
    <w:rsid w:val="00FC5EAB"/>
    <w:rsid w:val="00FC5FDD"/>
    <w:rsid w:val="00FC632B"/>
    <w:rsid w:val="00FC63B0"/>
    <w:rsid w:val="00FC6D51"/>
    <w:rsid w:val="00FC6DB7"/>
    <w:rsid w:val="00FC7003"/>
    <w:rsid w:val="00FC7087"/>
    <w:rsid w:val="00FC74B2"/>
    <w:rsid w:val="00FC7562"/>
    <w:rsid w:val="00FC7704"/>
    <w:rsid w:val="00FC7751"/>
    <w:rsid w:val="00FC7B68"/>
    <w:rsid w:val="00FD02AE"/>
    <w:rsid w:val="00FD0857"/>
    <w:rsid w:val="00FD0CC7"/>
    <w:rsid w:val="00FD0D58"/>
    <w:rsid w:val="00FD1844"/>
    <w:rsid w:val="00FD2102"/>
    <w:rsid w:val="00FD2419"/>
    <w:rsid w:val="00FD2436"/>
    <w:rsid w:val="00FD2D44"/>
    <w:rsid w:val="00FD2F2B"/>
    <w:rsid w:val="00FD346A"/>
    <w:rsid w:val="00FD37E4"/>
    <w:rsid w:val="00FD3DAB"/>
    <w:rsid w:val="00FD3EFC"/>
    <w:rsid w:val="00FD3F75"/>
    <w:rsid w:val="00FD4103"/>
    <w:rsid w:val="00FD4395"/>
    <w:rsid w:val="00FD4D47"/>
    <w:rsid w:val="00FD509F"/>
    <w:rsid w:val="00FD51D2"/>
    <w:rsid w:val="00FD5562"/>
    <w:rsid w:val="00FD5B28"/>
    <w:rsid w:val="00FD5FCE"/>
    <w:rsid w:val="00FD6171"/>
    <w:rsid w:val="00FD66D4"/>
    <w:rsid w:val="00FD6796"/>
    <w:rsid w:val="00FD6843"/>
    <w:rsid w:val="00FD6B11"/>
    <w:rsid w:val="00FD6BE5"/>
    <w:rsid w:val="00FD6F30"/>
    <w:rsid w:val="00FD6F49"/>
    <w:rsid w:val="00FD7AE9"/>
    <w:rsid w:val="00FD7CF7"/>
    <w:rsid w:val="00FD7F94"/>
    <w:rsid w:val="00FE017F"/>
    <w:rsid w:val="00FE046A"/>
    <w:rsid w:val="00FE0619"/>
    <w:rsid w:val="00FE0F83"/>
    <w:rsid w:val="00FE126C"/>
    <w:rsid w:val="00FE1AED"/>
    <w:rsid w:val="00FE1C28"/>
    <w:rsid w:val="00FE1E0C"/>
    <w:rsid w:val="00FE2641"/>
    <w:rsid w:val="00FE29B4"/>
    <w:rsid w:val="00FE2BBE"/>
    <w:rsid w:val="00FE3234"/>
    <w:rsid w:val="00FE3BB5"/>
    <w:rsid w:val="00FE41AC"/>
    <w:rsid w:val="00FE45B1"/>
    <w:rsid w:val="00FE4946"/>
    <w:rsid w:val="00FE4B76"/>
    <w:rsid w:val="00FE4E60"/>
    <w:rsid w:val="00FE4FA7"/>
    <w:rsid w:val="00FE5222"/>
    <w:rsid w:val="00FE53C3"/>
    <w:rsid w:val="00FE55A6"/>
    <w:rsid w:val="00FE57A6"/>
    <w:rsid w:val="00FE5B7A"/>
    <w:rsid w:val="00FE61A2"/>
    <w:rsid w:val="00FE61E4"/>
    <w:rsid w:val="00FE691E"/>
    <w:rsid w:val="00FE6E75"/>
    <w:rsid w:val="00FE708F"/>
    <w:rsid w:val="00FE70F4"/>
    <w:rsid w:val="00FE775B"/>
    <w:rsid w:val="00FE78B1"/>
    <w:rsid w:val="00FE7BC5"/>
    <w:rsid w:val="00FE7BCA"/>
    <w:rsid w:val="00FF0240"/>
    <w:rsid w:val="00FF0246"/>
    <w:rsid w:val="00FF068C"/>
    <w:rsid w:val="00FF0B06"/>
    <w:rsid w:val="00FF0B89"/>
    <w:rsid w:val="00FF1082"/>
    <w:rsid w:val="00FF10EA"/>
    <w:rsid w:val="00FF1702"/>
    <w:rsid w:val="00FF19FD"/>
    <w:rsid w:val="00FF1E47"/>
    <w:rsid w:val="00FF27C1"/>
    <w:rsid w:val="00FF2C25"/>
    <w:rsid w:val="00FF2EC1"/>
    <w:rsid w:val="00FF3059"/>
    <w:rsid w:val="00FF34B7"/>
    <w:rsid w:val="00FF3691"/>
    <w:rsid w:val="00FF3AFA"/>
    <w:rsid w:val="00FF3C9F"/>
    <w:rsid w:val="00FF423D"/>
    <w:rsid w:val="00FF433D"/>
    <w:rsid w:val="00FF463E"/>
    <w:rsid w:val="00FF48C6"/>
    <w:rsid w:val="00FF4E67"/>
    <w:rsid w:val="00FF4FDF"/>
    <w:rsid w:val="00FF532A"/>
    <w:rsid w:val="00FF54FC"/>
    <w:rsid w:val="00FF5577"/>
    <w:rsid w:val="00FF5A44"/>
    <w:rsid w:val="00FF64F7"/>
    <w:rsid w:val="00FF688A"/>
    <w:rsid w:val="00FF6FA5"/>
    <w:rsid w:val="00FF74E1"/>
    <w:rsid w:val="00FF78D8"/>
    <w:rsid w:val="00FF7AB9"/>
    <w:rsid w:val="00FF7BA0"/>
    <w:rsid w:val="00FF7C47"/>
    <w:rsid w:val="00FF7C88"/>
    <w:rsid w:val="00FF7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FDE057E"/>
  <w15:docId w15:val="{5048DB48-1980-417C-8393-90F3986AB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F7E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F44E28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F44E2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94E0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94E05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94E05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F1693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F16933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F16933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F16933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F16933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F16933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F44E2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F44E2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F44E28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F44E28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44E28"/>
    <w:pPr>
      <w:spacing w:after="120"/>
    </w:pPr>
  </w:style>
  <w:style w:type="character" w:customStyle="1" w:styleId="BodyTextChar1">
    <w:name w:val="Body Text Char1"/>
    <w:aliases w:val="bt Char1,body text Char1,Body Char2"/>
    <w:link w:val="BodyText"/>
    <w:rsid w:val="00F16933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1693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F44E28"/>
    <w:rPr>
      <w:rFonts w:cs="Times New Roman"/>
      <w:b/>
      <w:bCs/>
    </w:rPr>
  </w:style>
  <w:style w:type="paragraph" w:styleId="ListBullet">
    <w:name w:val="List Bullet"/>
    <w:basedOn w:val="Normal"/>
    <w:rsid w:val="00F44E28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44E28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44E28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44E28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F44E28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F44E28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F44E28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F44E28"/>
    <w:pPr>
      <w:ind w:left="284"/>
    </w:pPr>
  </w:style>
  <w:style w:type="paragraph" w:customStyle="1" w:styleId="AAFrameAddress">
    <w:name w:val="AA Frame Address"/>
    <w:basedOn w:val="Heading1"/>
    <w:uiPriority w:val="99"/>
    <w:rsid w:val="00F44E2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F44E28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F44E28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F44E28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F44E28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F44E28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F44E28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F44E28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F44E28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F44E28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F44E28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F44E28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F44E28"/>
    <w:pPr>
      <w:ind w:left="2552" w:hanging="284"/>
    </w:pPr>
  </w:style>
  <w:style w:type="paragraph" w:styleId="TOC2">
    <w:name w:val="toc 2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44E28"/>
    <w:pPr>
      <w:ind w:left="851"/>
    </w:pPr>
  </w:style>
  <w:style w:type="paragraph" w:styleId="TOC5">
    <w:name w:val="toc 5"/>
    <w:basedOn w:val="Normal"/>
    <w:next w:val="Normal"/>
    <w:uiPriority w:val="99"/>
    <w:semiHidden/>
    <w:rsid w:val="00F44E28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F44E28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F44E28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F44E28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F44E28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F44E28"/>
    <w:pPr>
      <w:ind w:left="567" w:hanging="567"/>
    </w:pPr>
  </w:style>
  <w:style w:type="paragraph" w:styleId="ListBullet5">
    <w:name w:val="List Bullet 5"/>
    <w:basedOn w:val="Normal"/>
    <w:rsid w:val="00F44E28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F44E28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F16933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44E28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F1693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44E28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F16933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F44E2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44E2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F44E2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F44E2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44E2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44E2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44E2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F44E2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44E28"/>
    <w:pPr>
      <w:framePr w:h="443" w:wrap="around" w:y="8223"/>
    </w:pPr>
  </w:style>
  <w:style w:type="paragraph" w:customStyle="1" w:styleId="a">
    <w:name w:val="¢éÍ¤ÇÒÁ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44E28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F44E2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F44E2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F44E2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44E2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44E2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F1693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rsid w:val="00F1693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F44E28"/>
  </w:style>
  <w:style w:type="paragraph" w:customStyle="1" w:styleId="ASSETS">
    <w:name w:val="ASSETS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F1693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44E2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1693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E00E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720" w:right="27" w:hanging="360"/>
      <w:jc w:val="thaiDistribute"/>
    </w:pPr>
    <w:rPr>
      <w:rFonts w:ascii="Angsana New" w:hAnsi="Angsana New"/>
      <w:i/>
      <w:sz w:val="30"/>
      <w:szCs w:val="30"/>
    </w:rPr>
  </w:style>
  <w:style w:type="character" w:customStyle="1" w:styleId="AccPolicyHeadingChar">
    <w:name w:val="Acc Policy Heading Char"/>
    <w:uiPriority w:val="99"/>
    <w:rsid w:val="00F44E28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44E28"/>
    <w:pPr>
      <w:spacing w:line="240" w:lineRule="auto"/>
    </w:pPr>
  </w:style>
  <w:style w:type="character" w:customStyle="1" w:styleId="SignatureChar">
    <w:name w:val="Signature Char"/>
    <w:link w:val="Signature"/>
    <w:rsid w:val="00F1693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F16933"/>
    <w:rPr>
      <w:sz w:val="18"/>
      <w:lang w:val="en-GB" w:bidi="ar-SA"/>
    </w:rPr>
  </w:style>
  <w:style w:type="paragraph" w:customStyle="1" w:styleId="Graphic">
    <w:name w:val="Graphic"/>
    <w:basedOn w:val="Signature"/>
    <w:rsid w:val="00F44E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44E28"/>
    <w:pPr>
      <w:spacing w:after="0"/>
    </w:pPr>
  </w:style>
  <w:style w:type="paragraph" w:customStyle="1" w:styleId="acctdividends">
    <w:name w:val="acct dividends"/>
    <w:aliases w:val="a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44E28"/>
    <w:pPr>
      <w:spacing w:after="0"/>
    </w:pPr>
  </w:style>
  <w:style w:type="paragraph" w:customStyle="1" w:styleId="acctindent">
    <w:name w:val="acct indent"/>
    <w:aliases w:val="ai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44E2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44E2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44E2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44E2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44E2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44E2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44E2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44E2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44E28"/>
    <w:pPr>
      <w:spacing w:after="0"/>
    </w:pPr>
  </w:style>
  <w:style w:type="paragraph" w:customStyle="1" w:styleId="List1a">
    <w:name w:val="List 1a"/>
    <w:aliases w:val="1a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44E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F1693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F44E2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44E28"/>
  </w:style>
  <w:style w:type="paragraph" w:customStyle="1" w:styleId="zreportaddinfo">
    <w:name w:val="zreport addinfo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44E2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44E2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44E2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44E28"/>
    <w:rPr>
      <w:b/>
      <w:bCs/>
    </w:rPr>
  </w:style>
  <w:style w:type="paragraph" w:customStyle="1" w:styleId="nineptbodytext">
    <w:name w:val="nine pt body text"/>
    <w:aliases w:val="9bt"/>
    <w:basedOn w:val="nineptnormal"/>
    <w:rsid w:val="00F44E28"/>
    <w:pPr>
      <w:spacing w:after="220"/>
    </w:pPr>
  </w:style>
  <w:style w:type="paragraph" w:customStyle="1" w:styleId="nineptnormal">
    <w:name w:val="nine pt normal"/>
    <w:aliases w:val="9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44E28"/>
    <w:pPr>
      <w:jc w:val="center"/>
    </w:pPr>
  </w:style>
  <w:style w:type="paragraph" w:customStyle="1" w:styleId="heading">
    <w:name w:val="heading"/>
    <w:aliases w:val="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44E2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44E28"/>
  </w:style>
  <w:style w:type="paragraph" w:customStyle="1" w:styleId="nineptheadingcentredbold">
    <w:name w:val="nine pt heading centred bold"/>
    <w:aliases w:val="9hc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44E2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44E2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44E28"/>
    <w:rPr>
      <w:b/>
    </w:rPr>
  </w:style>
  <w:style w:type="paragraph" w:customStyle="1" w:styleId="nineptcolumntab1">
    <w:name w:val="nine pt column tab1"/>
    <w:aliases w:val="a91"/>
    <w:basedOn w:val="nineptnormal"/>
    <w:rsid w:val="00F44E2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44E2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44E28"/>
    <w:pPr>
      <w:jc w:val="center"/>
    </w:pPr>
  </w:style>
  <w:style w:type="paragraph" w:customStyle="1" w:styleId="Normalheading">
    <w:name w:val="Normal heading"/>
    <w:aliases w:val="n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44E2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44E2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44E2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44E2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44E2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44E2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44E2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44E2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44E2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44E2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44E2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44E2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44E2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44E2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44E2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44E28"/>
    <w:pPr>
      <w:spacing w:after="0"/>
    </w:pPr>
  </w:style>
  <w:style w:type="paragraph" w:customStyle="1" w:styleId="smallreturn">
    <w:name w:val="small return"/>
    <w:aliases w:val="sr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44E28"/>
    <w:pPr>
      <w:spacing w:after="0"/>
    </w:pPr>
  </w:style>
  <w:style w:type="paragraph" w:customStyle="1" w:styleId="headingbolditalic">
    <w:name w:val="heading bold italic"/>
    <w:aliases w:val="hbi"/>
    <w:basedOn w:val="heading"/>
    <w:rsid w:val="00F44E2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44E2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44E28"/>
    <w:pPr>
      <w:spacing w:after="0"/>
    </w:pPr>
  </w:style>
  <w:style w:type="paragraph" w:customStyle="1" w:styleId="blockbullet">
    <w:name w:val="block bullet"/>
    <w:aliases w:val="bb"/>
    <w:basedOn w:val="block"/>
    <w:rsid w:val="00F44E28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44E2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44E28"/>
    <w:pPr>
      <w:spacing w:after="0"/>
    </w:pPr>
  </w:style>
  <w:style w:type="paragraph" w:customStyle="1" w:styleId="eightptnormal">
    <w:name w:val="eight pt normal"/>
    <w:aliases w:val="8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44E2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44E2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44E2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44E28"/>
    <w:rPr>
      <w:b/>
      <w:bCs/>
    </w:rPr>
  </w:style>
  <w:style w:type="paragraph" w:customStyle="1" w:styleId="eightptbodytext">
    <w:name w:val="eight pt body text"/>
    <w:aliases w:val="8bt"/>
    <w:basedOn w:val="eightptnormal"/>
    <w:rsid w:val="00F44E2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44E2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44E2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44E2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44E28"/>
    <w:pPr>
      <w:spacing w:after="0"/>
    </w:pPr>
  </w:style>
  <w:style w:type="paragraph" w:customStyle="1" w:styleId="eightptblock">
    <w:name w:val="eight pt block"/>
    <w:aliases w:val="8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44E2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44E2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44E2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44E28"/>
    <w:pPr>
      <w:spacing w:after="0"/>
    </w:pPr>
  </w:style>
  <w:style w:type="paragraph" w:customStyle="1" w:styleId="blockindent">
    <w:name w:val="block indent"/>
    <w:aliases w:val="bi"/>
    <w:basedOn w:val="block"/>
    <w:rsid w:val="00F44E2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44E28"/>
    <w:pPr>
      <w:jc w:val="center"/>
    </w:pPr>
  </w:style>
  <w:style w:type="paragraph" w:customStyle="1" w:styleId="nineptcol">
    <w:name w:val="nine pt %col"/>
    <w:aliases w:val="9%"/>
    <w:basedOn w:val="nineptnormal"/>
    <w:rsid w:val="00F44E2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44E2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44E2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44E2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44E2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44E2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44E2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44E2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44E2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44E2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44E2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44E2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44E2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44E2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44E2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44E28"/>
    <w:pPr>
      <w:spacing w:after="80"/>
    </w:pPr>
  </w:style>
  <w:style w:type="paragraph" w:customStyle="1" w:styleId="nineptratecol">
    <w:name w:val="nine pt rate col"/>
    <w:aliases w:val="a9r"/>
    <w:basedOn w:val="nineptnormal"/>
    <w:rsid w:val="00F44E2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44E2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44E2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44E2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44E2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44E2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44E2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44E2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44E2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44E2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44E2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44E28"/>
    <w:pPr>
      <w:ind w:left="907" w:hanging="340"/>
    </w:pPr>
  </w:style>
  <w:style w:type="paragraph" w:customStyle="1" w:styleId="List3i">
    <w:name w:val="List 3i"/>
    <w:aliases w:val="3i"/>
    <w:basedOn w:val="List2i"/>
    <w:rsid w:val="00F44E2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44E2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44E2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44E2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44E2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44E2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44E2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44E28"/>
    <w:pPr>
      <w:spacing w:after="80"/>
    </w:pPr>
  </w:style>
  <w:style w:type="paragraph" w:customStyle="1" w:styleId="blockbullet2">
    <w:name w:val="block bullet 2"/>
    <w:aliases w:val="bb2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44E2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44E2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44E28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8938EE"/>
    <w:pPr>
      <w:ind w:left="1134"/>
    </w:pPr>
    <w:rPr>
      <w:b/>
      <w:bCs w:val="0"/>
      <w:i w:val="0"/>
      <w:iCs w:val="0"/>
    </w:rPr>
  </w:style>
  <w:style w:type="character" w:customStyle="1" w:styleId="AccPolicyalternativeChar">
    <w:name w:val="Acc Policy alternative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44E28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F1693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44E28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paragraph" w:styleId="ListParagraph">
    <w:name w:val="List Paragraph"/>
    <w:basedOn w:val="Normal"/>
    <w:uiPriority w:val="34"/>
    <w:qFormat/>
    <w:rsid w:val="0034460D"/>
    <w:pPr>
      <w:ind w:left="720"/>
      <w:contextualSpacing/>
    </w:pPr>
    <w:rPr>
      <w:szCs w:val="22"/>
    </w:rPr>
  </w:style>
  <w:style w:type="paragraph" w:customStyle="1" w:styleId="Default">
    <w:name w:val="Default"/>
    <w:rsid w:val="0034460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366E1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66E1A"/>
    <w:rPr>
      <w:rFonts w:ascii="Arial" w:hAnsi="Arial"/>
      <w:sz w:val="16"/>
    </w:rPr>
  </w:style>
  <w:style w:type="character" w:customStyle="1" w:styleId="Heading8Char1">
    <w:name w:val="Heading 8 Char1"/>
    <w:rsid w:val="006201BF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NoSpacingLatinAngsanaUPC">
    <w:name w:val="No Spacing + (Latin) AngsanaUPC"/>
    <w:aliases w:val="(Complex) AngsanaUPC,16 pt,Right"/>
    <w:basedOn w:val="NoSpacing"/>
    <w:rsid w:val="005B3B34"/>
    <w:pPr>
      <w:tabs>
        <w:tab w:val="decimal" w:pos="1152"/>
      </w:tabs>
      <w:jc w:val="right"/>
    </w:pPr>
    <w:rPr>
      <w:rFonts w:ascii="Angsana New" w:hAnsi="Angsana New" w:cs="Angsana New"/>
      <w:sz w:val="30"/>
      <w:szCs w:val="30"/>
    </w:rPr>
  </w:style>
  <w:style w:type="paragraph" w:customStyle="1" w:styleId="NormalAngsanaNew">
    <w:name w:val="Normal + Angsana New"/>
    <w:aliases w:val="15 pt,normal + Angsana New,Left,Before:  0 pt,Line spacing:  At least..."/>
    <w:basedOn w:val="a1"/>
    <w:rsid w:val="005B3B34"/>
    <w:rPr>
      <w:rFonts w:ascii="Angsana New" w:hAnsi="Angsana New"/>
      <w:sz w:val="30"/>
      <w:szCs w:val="30"/>
    </w:rPr>
  </w:style>
  <w:style w:type="character" w:customStyle="1" w:styleId="Heading4Char1">
    <w:name w:val="Heading 4 Char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94E0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94E0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394E0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94E0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uiPriority w:val="99"/>
    <w:rsid w:val="00394E0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394E05"/>
  </w:style>
  <w:style w:type="paragraph" w:styleId="PlainText">
    <w:name w:val="Plain Text"/>
    <w:basedOn w:val="Normal"/>
    <w:link w:val="PlainTextChar"/>
    <w:uiPriority w:val="99"/>
    <w:rsid w:val="00394E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94E05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394E0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394E0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4E05"/>
    <w:rPr>
      <w:b/>
      <w:bCs/>
    </w:rPr>
  </w:style>
  <w:style w:type="character" w:customStyle="1" w:styleId="CommentSubjectChar">
    <w:name w:val="Comment Subject Char"/>
    <w:link w:val="CommentSubject"/>
    <w:rsid w:val="00394E05"/>
    <w:rPr>
      <w:rFonts w:ascii="Arial" w:hAnsi="Arial"/>
      <w:b/>
      <w:bCs/>
      <w:szCs w:val="25"/>
    </w:rPr>
  </w:style>
  <w:style w:type="character" w:customStyle="1" w:styleId="hps">
    <w:name w:val="hps"/>
    <w:uiPriority w:val="99"/>
    <w:rsid w:val="00394E05"/>
    <w:rPr>
      <w:rFonts w:cs="Times New Roman"/>
    </w:rPr>
  </w:style>
  <w:style w:type="character" w:customStyle="1" w:styleId="gt-icon-text1">
    <w:name w:val="gt-icon-text1"/>
    <w:uiPriority w:val="99"/>
    <w:rsid w:val="00394E05"/>
    <w:rPr>
      <w:rFonts w:cs="Times New Roman"/>
    </w:rPr>
  </w:style>
  <w:style w:type="character" w:customStyle="1" w:styleId="longtext">
    <w:name w:val="long_text"/>
    <w:uiPriority w:val="99"/>
    <w:rsid w:val="00394E05"/>
    <w:rPr>
      <w:rFonts w:cs="Times New Roman"/>
    </w:rPr>
  </w:style>
  <w:style w:type="character" w:styleId="CommentReference">
    <w:name w:val="annotation reference"/>
    <w:rsid w:val="00394E05"/>
    <w:rPr>
      <w:rFonts w:cs="Times New Roman"/>
      <w:sz w:val="16"/>
      <w:szCs w:val="16"/>
    </w:rPr>
  </w:style>
  <w:style w:type="character" w:customStyle="1" w:styleId="CharChar22">
    <w:name w:val="Char Char22"/>
    <w:rsid w:val="00394E0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94E0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94E05"/>
  </w:style>
  <w:style w:type="character" w:styleId="Emphasis">
    <w:name w:val="Emphasis"/>
    <w:uiPriority w:val="20"/>
    <w:qFormat/>
    <w:rsid w:val="00394E0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94E05"/>
  </w:style>
  <w:style w:type="paragraph" w:styleId="Revision">
    <w:name w:val="Revision"/>
    <w:hidden/>
    <w:uiPriority w:val="99"/>
    <w:semiHidden/>
    <w:rsid w:val="00394E05"/>
    <w:rPr>
      <w:rFonts w:ascii="Arial" w:hAnsi="Arial"/>
      <w:sz w:val="18"/>
      <w:szCs w:val="22"/>
    </w:rPr>
  </w:style>
  <w:style w:type="character" w:styleId="Hyperlink">
    <w:name w:val="Hyperlink"/>
    <w:unhideWhenUsed/>
    <w:rsid w:val="00394E0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394E05"/>
    <w:rPr>
      <w:color w:val="4D90F0"/>
    </w:rPr>
  </w:style>
  <w:style w:type="paragraph" w:customStyle="1" w:styleId="a6">
    <w:name w:val="ข้อความ"/>
    <w:basedOn w:val="Normal"/>
    <w:rsid w:val="00F932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D1373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4D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table" w:customStyle="1" w:styleId="TableGrid1">
    <w:name w:val="Table Grid1"/>
    <w:basedOn w:val="TableNormal"/>
    <w:next w:val="TableGrid"/>
    <w:rsid w:val="007406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r"/>
    <w:semiHidden/>
    <w:unhideWhenUsed/>
    <w:rsid w:val="001324C9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9F20DE"/>
    <w:rPr>
      <w:rFonts w:ascii="Calibri" w:eastAsia="Calibri" w:hAnsi="Calibri" w:cs="Cordia New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ccountingPolicy">
    <w:name w:val="Accounting Policy"/>
    <w:basedOn w:val="Normal"/>
    <w:link w:val="AccountingPolicyChar1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540D0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A540D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540D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540D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540D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540D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540D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540D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A540D0"/>
  </w:style>
  <w:style w:type="paragraph" w:customStyle="1" w:styleId="TableParagraph">
    <w:name w:val="Table Paragraph"/>
    <w:basedOn w:val="Normal"/>
    <w:uiPriority w:val="1"/>
    <w:qFormat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540D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table" w:customStyle="1" w:styleId="TableGrid2">
    <w:name w:val="Table Grid2"/>
    <w:basedOn w:val="TableNormal"/>
    <w:next w:val="TableGrid"/>
    <w:uiPriority w:val="39"/>
    <w:rsid w:val="008775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D3D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197B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0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0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0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1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6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53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9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0922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4961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733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0808A-D0E3-468B-B56A-73C48B02C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</TotalTime>
  <Pages>3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Panintorn Anusuriya</dc:creator>
  <cp:keywords/>
  <dc:description/>
  <cp:lastModifiedBy>Nitinath, Kajohntridach</cp:lastModifiedBy>
  <cp:revision>3</cp:revision>
  <cp:lastPrinted>2020-08-06T10:46:00Z</cp:lastPrinted>
  <dcterms:created xsi:type="dcterms:W3CDTF">2020-08-13T04:57:00Z</dcterms:created>
  <dcterms:modified xsi:type="dcterms:W3CDTF">2020-08-13T05:04:00Z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