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76FF4" w14:textId="77777777" w:rsidR="00EA6304" w:rsidRPr="00A5750E" w:rsidRDefault="00C737D5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 xml:space="preserve"> </w:t>
      </w:r>
    </w:p>
    <w:p w14:paraId="7EFEA6FF" w14:textId="77777777"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A599028" w14:textId="77777777"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8FC0A67" w14:textId="77777777"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827C9E9" w14:textId="77777777"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979EE32" w14:textId="77777777" w:rsidR="00B679D9" w:rsidRPr="00A5750E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ab/>
      </w:r>
    </w:p>
    <w:p w14:paraId="35B3EC5A" w14:textId="77777777" w:rsidR="00B679D9" w:rsidRPr="00A5750E" w:rsidRDefault="00B679D9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27EF9A8" w14:textId="77777777" w:rsidR="00B679D9" w:rsidRPr="00A5750E" w:rsidRDefault="00B679D9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6C3C8E60" w14:textId="77777777" w:rsidR="00B679D9" w:rsidRPr="00A5750E" w:rsidRDefault="00B679D9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6A2EEBBD" w14:textId="77777777" w:rsidR="00EA6304" w:rsidRPr="00A5750E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ab/>
      </w:r>
    </w:p>
    <w:p w14:paraId="25169D09" w14:textId="77777777" w:rsidR="008F2E5A" w:rsidRPr="00A5750E" w:rsidRDefault="008F2E5A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6F9320E8" w14:textId="77777777"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A625EC9" w14:textId="77777777"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2ADB44A0" w14:textId="77777777" w:rsidR="00B679D9" w:rsidRPr="00A5750E" w:rsidRDefault="00B679D9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8E46E7D" w14:textId="77777777" w:rsidR="00B679D9" w:rsidRPr="00A5750E" w:rsidRDefault="00B679D9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E6F8C60" w14:textId="77777777" w:rsidR="00291F3B" w:rsidRPr="00A5750E" w:rsidRDefault="00291F3B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86905FC" w14:textId="77777777"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_GoBack"/>
      <w:bookmarkEnd w:id="0"/>
    </w:p>
    <w:p w14:paraId="4017567C" w14:textId="77777777" w:rsidR="00CA76C3" w:rsidRPr="00A5750E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1" w:name="Start"/>
      <w:bookmarkEnd w:id="1"/>
    </w:p>
    <w:p w14:paraId="5A5DA6E4" w14:textId="77777777" w:rsidR="00CA76C3" w:rsidRPr="00A5750E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5D85C7B" w14:textId="77777777" w:rsidR="00CA76C3" w:rsidRPr="00062EE1" w:rsidRDefault="000F1C0A" w:rsidP="0029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2" w:name="SubTitle"/>
      <w:r w:rsidRPr="00062EE1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062EE1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062EE1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2"/>
    <w:p w14:paraId="6860CAD9" w14:textId="77777777" w:rsidR="00B63EA7" w:rsidRPr="00062EE1" w:rsidRDefault="00847B70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062EE1">
        <w:rPr>
          <w:rFonts w:asciiTheme="majorBidi" w:hAnsiTheme="majorBidi" w:cstheme="majorBidi"/>
          <w:sz w:val="40"/>
          <w:szCs w:val="40"/>
        </w:rPr>
        <w:tab/>
      </w:r>
    </w:p>
    <w:p w14:paraId="6452E3CF" w14:textId="77777777" w:rsidR="00EB7364" w:rsidRPr="00062EE1" w:rsidRDefault="00EB7364" w:rsidP="00EB73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3" w:name="ExtraText"/>
      <w:bookmarkEnd w:id="3"/>
      <w:r w:rsidRPr="00062E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76657" w:rsidRPr="00062EE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062E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5AFA7B80" w14:textId="77777777" w:rsidR="00EB7364" w:rsidRPr="00062EE1" w:rsidRDefault="00BF3270" w:rsidP="00EB73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62E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062EE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062EE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993E75" w:rsidRPr="00062EE1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5660CEA4" w14:textId="77777777" w:rsidR="00EB7364" w:rsidRPr="00062EE1" w:rsidRDefault="00EB7364" w:rsidP="00EB73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62E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AE44E0E" w14:textId="77777777" w:rsidR="00EB7364" w:rsidRPr="00062EE1" w:rsidRDefault="00EB7364" w:rsidP="00EB73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62E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7039" w:rsidRPr="00062EE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062EE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3935F2F" w14:textId="77777777" w:rsidR="007C2D59" w:rsidRPr="00062EE1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47B7375C" w14:textId="77777777" w:rsidR="00EB7364" w:rsidRPr="00062EE1" w:rsidRDefault="00EB7364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5AD3A17B" w14:textId="77777777" w:rsidR="00EB7364" w:rsidRPr="00062EE1" w:rsidRDefault="00EB7364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3E6DC74" w14:textId="77777777" w:rsidR="00EB7364" w:rsidRPr="00062EE1" w:rsidRDefault="00EB7364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EB7364" w:rsidRPr="00062EE1" w:rsidSect="00E46D1E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4AA40FC7" w14:textId="77777777" w:rsidR="00CA76C3" w:rsidRPr="00062EE1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2FE23A1" w14:textId="77777777" w:rsidR="00CA76C3" w:rsidRPr="00062EE1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3AA9A544" w14:textId="77777777" w:rsidR="00362D10" w:rsidRPr="00062EE1" w:rsidRDefault="00362D10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935EA03" w14:textId="77777777" w:rsidR="00CA76C3" w:rsidRPr="00062EE1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45F336E" w14:textId="77777777" w:rsidR="001133A1" w:rsidRPr="00062EE1" w:rsidRDefault="001133A1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344E199" w14:textId="77777777" w:rsidR="001133A1" w:rsidRPr="00062EE1" w:rsidRDefault="001133A1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548F6DDE" w14:textId="77777777" w:rsidR="001133A1" w:rsidRPr="00062EE1" w:rsidRDefault="001133A1" w:rsidP="000C6FE9">
      <w:pPr>
        <w:tabs>
          <w:tab w:val="left" w:pos="8640"/>
        </w:tabs>
        <w:rPr>
          <w:rFonts w:asciiTheme="majorBidi" w:hAnsiTheme="majorBidi" w:cstheme="majorBidi"/>
          <w:sz w:val="36"/>
          <w:szCs w:val="36"/>
        </w:rPr>
      </w:pPr>
    </w:p>
    <w:p w14:paraId="1D76BBD6" w14:textId="77777777" w:rsidR="0009267B" w:rsidRPr="00062EE1" w:rsidRDefault="0009267B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062EE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A51D0A" w:rsidRPr="00062EE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062EE1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6F10C094" w14:textId="77777777" w:rsidR="0009267B" w:rsidRPr="00062EE1" w:rsidRDefault="0009267B" w:rsidP="00C562FA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0B8E4AD" w14:textId="77777777" w:rsidR="0009267B" w:rsidRPr="00062EE1" w:rsidRDefault="0009267B" w:rsidP="00BC7CF8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62EE1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0F1C0A" w:rsidRPr="00062EE1">
        <w:rPr>
          <w:rFonts w:asciiTheme="majorBidi" w:hAnsiTheme="majorBidi" w:cstheme="majorBidi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0029A4E2" w14:textId="77777777" w:rsidR="00EB7364" w:rsidRPr="00062EE1" w:rsidRDefault="00EB7364" w:rsidP="00EB736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8A71218" w14:textId="77777777" w:rsidR="00BF3270" w:rsidRPr="00062EE1" w:rsidRDefault="00BF3270" w:rsidP="00D257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62EE1">
        <w:rPr>
          <w:rFonts w:asciiTheme="majorBidi" w:hAnsiTheme="majorBidi" w:cstheme="majorBidi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062EE1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062EE1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062EE1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Pr="00062EE1">
        <w:rPr>
          <w:rFonts w:asciiTheme="majorBidi" w:hAnsiTheme="majorBidi" w:cstheme="majorBidi"/>
          <w:sz w:val="28"/>
          <w:szCs w:val="28"/>
        </w:rPr>
        <w:t xml:space="preserve">30 </w:t>
      </w:r>
      <w:r w:rsidRPr="00062EE1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062EE1">
        <w:rPr>
          <w:rFonts w:asciiTheme="majorBidi" w:hAnsiTheme="majorBidi" w:cstheme="majorBidi"/>
          <w:sz w:val="28"/>
          <w:szCs w:val="28"/>
        </w:rPr>
        <w:t xml:space="preserve">2563 </w:t>
      </w:r>
      <w:r w:rsidRPr="00062EE1">
        <w:rPr>
          <w:rFonts w:asciiTheme="majorBidi" w:hAnsiTheme="majorBidi" w:cstheme="majorBidi"/>
          <w:sz w:val="28"/>
          <w:szCs w:val="28"/>
        </w:rPr>
        <w:br/>
      </w:r>
      <w:r w:rsidRPr="00062EE1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062EE1">
        <w:rPr>
          <w:rFonts w:asciiTheme="majorBidi" w:hAnsiTheme="majorBidi" w:cstheme="majorBidi"/>
          <w:sz w:val="28"/>
          <w:szCs w:val="28"/>
        </w:rPr>
        <w:t xml:space="preserve"> </w:t>
      </w:r>
      <w:r w:rsidRPr="00062EE1">
        <w:rPr>
          <w:rFonts w:asciiTheme="majorBidi" w:hAnsiTheme="majorBidi" w:cstheme="majorBidi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6D3F25" w:rsidRPr="00062EE1">
        <w:rPr>
          <w:rFonts w:asciiTheme="majorBidi" w:hAnsiTheme="majorBidi" w:cstheme="majorBidi"/>
          <w:sz w:val="28"/>
          <w:szCs w:val="28"/>
        </w:rPr>
        <w:br/>
      </w:r>
      <w:r w:rsidRPr="00062EE1">
        <w:rPr>
          <w:rFonts w:asciiTheme="majorBidi" w:hAnsiTheme="majorBidi" w:cstheme="majorBidi"/>
          <w:sz w:val="28"/>
          <w:szCs w:val="28"/>
        </w:rPr>
        <w:t xml:space="preserve">30 </w:t>
      </w:r>
      <w:r w:rsidRPr="00062EE1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062EE1">
        <w:rPr>
          <w:rFonts w:asciiTheme="majorBidi" w:hAnsiTheme="majorBidi" w:cstheme="majorBidi"/>
          <w:sz w:val="28"/>
          <w:szCs w:val="28"/>
        </w:rPr>
        <w:t>2563</w:t>
      </w:r>
      <w:r w:rsidRPr="00062EE1">
        <w:rPr>
          <w:rFonts w:asciiTheme="majorBidi" w:hAnsiTheme="majorBidi" w:cstheme="majorBidi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</w:t>
      </w:r>
      <w:r w:rsidR="00C07DAE" w:rsidRPr="00062EE1">
        <w:rPr>
          <w:rFonts w:asciiTheme="majorBidi" w:hAnsiTheme="majorBidi" w:cstheme="majorBidi"/>
          <w:sz w:val="28"/>
          <w:szCs w:val="28"/>
          <w:cs/>
        </w:rPr>
        <w:br/>
      </w:r>
      <w:r w:rsidRPr="00062EE1">
        <w:rPr>
          <w:rFonts w:asciiTheme="majorBidi" w:hAnsiTheme="majorBidi" w:cstheme="majorBidi"/>
          <w:sz w:val="28"/>
          <w:szCs w:val="28"/>
          <w:cs/>
        </w:rPr>
        <w:t>กิจการ</w:t>
      </w:r>
      <w:r w:rsidRPr="00062EE1">
        <w:rPr>
          <w:rFonts w:asciiTheme="majorBidi" w:hAnsiTheme="majorBidi" w:cstheme="majorBidi"/>
          <w:sz w:val="28"/>
          <w:szCs w:val="28"/>
        </w:rPr>
        <w:t xml:space="preserve"> </w:t>
      </w:r>
      <w:r w:rsidRPr="00062EE1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และงบกระแสเงินสดรวมและงบกระแสเงินสดเฉพาะกิจการ สำหรับงวดหกเดือนสิ้นสุดวันที่</w:t>
      </w:r>
      <w:r w:rsidRPr="00062EE1">
        <w:rPr>
          <w:rFonts w:asciiTheme="majorBidi" w:hAnsiTheme="majorBidi" w:cstheme="majorBidi"/>
          <w:sz w:val="28"/>
          <w:szCs w:val="28"/>
        </w:rPr>
        <w:t xml:space="preserve"> 30 </w:t>
      </w:r>
      <w:r w:rsidRPr="00062EE1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062EE1">
        <w:rPr>
          <w:rFonts w:asciiTheme="majorBidi" w:hAnsiTheme="majorBidi" w:cstheme="majorBidi"/>
          <w:sz w:val="28"/>
          <w:szCs w:val="28"/>
        </w:rPr>
        <w:t xml:space="preserve">2563 </w:t>
      </w:r>
      <w:r w:rsidR="00C07DAE" w:rsidRPr="00062EE1">
        <w:rPr>
          <w:rFonts w:asciiTheme="majorBidi" w:hAnsiTheme="majorBidi" w:cstheme="majorBidi"/>
          <w:sz w:val="28"/>
          <w:szCs w:val="28"/>
          <w:cs/>
        </w:rPr>
        <w:br/>
      </w:r>
      <w:r w:rsidRPr="00062EE1">
        <w:rPr>
          <w:rFonts w:asciiTheme="majorBidi" w:hAnsiTheme="majorBidi" w:cstheme="majorBidi"/>
          <w:sz w:val="28"/>
          <w:szCs w:val="28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วินท์คอม เทคโนโลยี จำกัด (มหาชน) </w:t>
      </w:r>
      <w:r w:rsidR="00C07DAE" w:rsidRPr="00062EE1">
        <w:rPr>
          <w:rFonts w:asciiTheme="majorBidi" w:hAnsiTheme="majorBidi" w:cstheme="majorBidi"/>
          <w:sz w:val="28"/>
          <w:szCs w:val="28"/>
          <w:cs/>
        </w:rPr>
        <w:br/>
      </w:r>
      <w:r w:rsidRPr="00062EE1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062EE1">
        <w:rPr>
          <w:rFonts w:asciiTheme="majorBidi" w:hAnsiTheme="majorBidi" w:cstheme="majorBidi"/>
          <w:sz w:val="28"/>
          <w:szCs w:val="28"/>
        </w:rPr>
        <w:t xml:space="preserve"> </w:t>
      </w:r>
      <w:r w:rsidRPr="00062EE1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วินท์คอม เทคโนโลยี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62EE1">
        <w:rPr>
          <w:rFonts w:asciiTheme="majorBidi" w:hAnsiTheme="majorBidi" w:cstheme="majorBidi"/>
          <w:sz w:val="28"/>
          <w:szCs w:val="28"/>
        </w:rPr>
        <w:t>34</w:t>
      </w:r>
      <w:r w:rsidRPr="00062E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62EE1">
        <w:rPr>
          <w:rFonts w:asciiTheme="majorBidi" w:hAnsiTheme="majorBidi" w:cstheme="majorBidi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062EE1">
        <w:rPr>
          <w:rFonts w:asciiTheme="majorBidi" w:hAnsiTheme="majorBidi" w:cstheme="majorBidi"/>
          <w:sz w:val="28"/>
          <w:szCs w:val="28"/>
          <w:cs/>
        </w:rPr>
        <w:t>กาลดังกล่าวจากผลการสอบทานของข้าพเจ้า</w:t>
      </w:r>
      <w:r w:rsidRPr="00062EE1">
        <w:rPr>
          <w:rFonts w:asciiTheme="majorBidi" w:hAnsiTheme="majorBidi" w:cstheme="majorBidi"/>
          <w:sz w:val="28"/>
          <w:szCs w:val="28"/>
        </w:rPr>
        <w:t xml:space="preserve"> </w:t>
      </w:r>
    </w:p>
    <w:p w14:paraId="1C6E1211" w14:textId="77777777" w:rsidR="00117797" w:rsidRPr="00062EE1" w:rsidRDefault="00117797" w:rsidP="00D25728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5B7D4E4" w14:textId="77777777" w:rsidR="001E5D9B" w:rsidRPr="00062EE1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062EE1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386F09F1" w14:textId="77777777" w:rsidR="001E5D9B" w:rsidRPr="00062EE1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16DD3799" w14:textId="77777777" w:rsidR="001E5D9B" w:rsidRPr="00062EE1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62EE1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062EE1">
        <w:rPr>
          <w:rFonts w:asciiTheme="majorBidi" w:hAnsiTheme="majorBidi" w:cstheme="majorBidi"/>
          <w:sz w:val="28"/>
          <w:szCs w:val="28"/>
        </w:rPr>
        <w:t xml:space="preserve"> </w:t>
      </w:r>
      <w:r w:rsidRPr="00062EE1">
        <w:rPr>
          <w:rFonts w:asciiTheme="majorBidi" w:hAnsiTheme="majorBidi" w:cstheme="majorBidi"/>
          <w:sz w:val="28"/>
          <w:szCs w:val="28"/>
          <w:cs/>
        </w:rPr>
        <w:t>รหัส</w:t>
      </w:r>
      <w:r w:rsidRPr="00062EE1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062EE1">
        <w:rPr>
          <w:rFonts w:asciiTheme="majorBidi" w:hAnsiTheme="majorBidi" w:cstheme="majorBidi"/>
          <w:sz w:val="28"/>
          <w:szCs w:val="28"/>
        </w:rPr>
        <w:t>2410</w:t>
      </w:r>
      <w:r w:rsidRPr="00062EE1">
        <w:rPr>
          <w:rFonts w:asciiTheme="majorBidi" w:hAnsiTheme="majorBidi" w:cstheme="majorBidi"/>
          <w:sz w:val="28"/>
          <w:szCs w:val="28"/>
        </w:rPr>
        <w:t xml:space="preserve"> “</w:t>
      </w:r>
      <w:r w:rsidRPr="00062EE1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62EE1">
        <w:rPr>
          <w:rFonts w:asciiTheme="majorBidi" w:hAnsiTheme="majorBidi" w:cstheme="majorBidi"/>
          <w:sz w:val="28"/>
          <w:szCs w:val="28"/>
        </w:rPr>
        <w:t>”</w:t>
      </w:r>
      <w:r w:rsidRPr="00062EE1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062EE1">
        <w:rPr>
          <w:rFonts w:asciiTheme="majorBidi" w:hAnsiTheme="majorBidi" w:cstheme="majorBidi"/>
          <w:sz w:val="28"/>
          <w:szCs w:val="28"/>
        </w:rPr>
        <w:t xml:space="preserve"> </w:t>
      </w:r>
      <w:r w:rsidRPr="00062EE1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521266" w:rsidRPr="00062EE1">
        <w:rPr>
          <w:rFonts w:asciiTheme="majorBidi" w:hAnsiTheme="majorBidi" w:cstheme="majorBidi"/>
          <w:sz w:val="28"/>
          <w:szCs w:val="28"/>
        </w:rPr>
        <w:br/>
      </w:r>
      <w:r w:rsidRPr="00062EE1">
        <w:rPr>
          <w:rFonts w:asciiTheme="majorBidi" w:hAnsiTheme="majorBidi" w:cstheme="majorBidi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Pr="00062EE1">
        <w:rPr>
          <w:rFonts w:asciiTheme="majorBidi" w:hAnsiTheme="majorBidi" w:cstheme="majorBidi"/>
          <w:sz w:val="28"/>
          <w:szCs w:val="28"/>
        </w:rPr>
        <w:t xml:space="preserve"> </w:t>
      </w:r>
      <w:r w:rsidRPr="00062EE1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62EE1">
        <w:rPr>
          <w:rFonts w:asciiTheme="majorBidi" w:hAnsiTheme="majorBidi" w:cstheme="majorBidi"/>
          <w:sz w:val="28"/>
          <w:szCs w:val="28"/>
        </w:rPr>
        <w:t xml:space="preserve"> </w:t>
      </w:r>
      <w:r w:rsidRPr="00062EE1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C1295D" w:rsidRPr="00062EE1">
        <w:rPr>
          <w:rFonts w:asciiTheme="majorBidi" w:hAnsiTheme="majorBidi" w:cstheme="majorBidi"/>
          <w:sz w:val="28"/>
          <w:szCs w:val="28"/>
          <w:cs/>
        </w:rPr>
        <w:t>สอบ</w:t>
      </w:r>
      <w:r w:rsidRPr="00062EE1">
        <w:rPr>
          <w:rFonts w:asciiTheme="majorBidi" w:hAnsiTheme="majorBidi" w:cstheme="majorBidi"/>
          <w:sz w:val="28"/>
          <w:szCs w:val="28"/>
          <w:cs/>
        </w:rPr>
        <w:t>ทาน</w:t>
      </w:r>
    </w:p>
    <w:p w14:paraId="3FAAA247" w14:textId="77777777" w:rsidR="00C562FA" w:rsidRPr="00062EE1" w:rsidRDefault="00BC7CF8" w:rsidP="00B46991">
      <w:pPr>
        <w:rPr>
          <w:rFonts w:asciiTheme="majorBidi" w:hAnsiTheme="majorBidi" w:cstheme="majorBidi"/>
          <w:sz w:val="28"/>
          <w:szCs w:val="28"/>
        </w:rPr>
      </w:pPr>
      <w:r w:rsidRPr="00062EE1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10205264" w14:textId="77777777" w:rsidR="00B46991" w:rsidRPr="00062EE1" w:rsidRDefault="00B46991" w:rsidP="00C562FA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3057C94" w14:textId="77777777" w:rsidR="00C5422F" w:rsidRPr="00062EE1" w:rsidRDefault="00C5422F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448900B9" w14:textId="77777777" w:rsidR="00C5422F" w:rsidRPr="00062EE1" w:rsidRDefault="00C5422F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6ED9392" w14:textId="77777777" w:rsidR="001E5D9B" w:rsidRPr="00062EE1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062EE1">
        <w:rPr>
          <w:rFonts w:asciiTheme="majorBidi" w:hAnsiTheme="majorBidi" w:cstheme="majorBidi"/>
          <w:i/>
          <w:iCs/>
          <w:sz w:val="28"/>
          <w:szCs w:val="28"/>
          <w:cs/>
        </w:rPr>
        <w:t>ข้อสรุป</w:t>
      </w:r>
    </w:p>
    <w:p w14:paraId="73432420" w14:textId="77777777" w:rsidR="0071316E" w:rsidRPr="00062EE1" w:rsidRDefault="0071316E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71CDC287" w14:textId="77777777" w:rsidR="00302649" w:rsidRPr="00062EE1" w:rsidRDefault="00302649" w:rsidP="003026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62EE1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062EE1">
        <w:rPr>
          <w:rFonts w:asciiTheme="majorBidi" w:hAnsiTheme="majorBidi" w:cstheme="majorBidi"/>
          <w:color w:val="FFFFFF"/>
          <w:sz w:val="28"/>
          <w:szCs w:val="28"/>
          <w:cs/>
        </w:rPr>
        <w:t xml:space="preserve"> </w:t>
      </w:r>
      <w:r w:rsidRPr="00062EE1">
        <w:rPr>
          <w:rFonts w:asciiTheme="majorBidi" w:hAnsiTheme="majorBidi" w:cstheme="majorBidi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993E75" w:rsidRPr="00062EE1">
        <w:rPr>
          <w:rFonts w:asciiTheme="majorBidi" w:hAnsiTheme="majorBidi" w:cstheme="majorBidi"/>
          <w:sz w:val="28"/>
          <w:szCs w:val="28"/>
        </w:rPr>
        <w:t>34</w:t>
      </w:r>
      <w:r w:rsidR="00FB5726" w:rsidRPr="00062EE1">
        <w:rPr>
          <w:rFonts w:asciiTheme="majorBidi" w:hAnsiTheme="majorBidi" w:cstheme="majorBidi"/>
          <w:sz w:val="28"/>
          <w:szCs w:val="28"/>
        </w:rPr>
        <w:br/>
      </w:r>
      <w:r w:rsidR="007B18F0" w:rsidRPr="00062EE1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</w:t>
      </w:r>
      <w:r w:rsidRPr="00062EE1">
        <w:rPr>
          <w:rFonts w:asciiTheme="majorBidi" w:hAnsiTheme="majorBidi" w:cstheme="majorBidi"/>
          <w:sz w:val="28"/>
          <w:szCs w:val="28"/>
          <w:cs/>
        </w:rPr>
        <w:t>การเงินระหว่างกาล</w:t>
      </w:r>
      <w:r w:rsidRPr="00062EE1">
        <w:rPr>
          <w:rFonts w:asciiTheme="majorBidi" w:hAnsiTheme="majorBidi" w:cstheme="majorBidi"/>
          <w:sz w:val="28"/>
          <w:szCs w:val="28"/>
        </w:rPr>
        <w:t xml:space="preserve"> </w:t>
      </w:r>
      <w:r w:rsidRPr="00062EE1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7DACAC40" w14:textId="77777777" w:rsidR="00C5422F" w:rsidRPr="00062EE1" w:rsidRDefault="00C5422F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4591327" w14:textId="77777777" w:rsidR="0098009E" w:rsidRPr="00062EE1" w:rsidRDefault="0098009E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8409B68" w14:textId="77777777" w:rsidR="001E5D9B" w:rsidRPr="00062EE1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196AF42" w14:textId="77777777" w:rsidR="00C5422F" w:rsidRPr="00062EE1" w:rsidRDefault="00C5422F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CCE65F2" w14:textId="77777777" w:rsidR="00F83C84" w:rsidRPr="00062EE1" w:rsidRDefault="00F83C84" w:rsidP="00F83C84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062EE1">
        <w:rPr>
          <w:rFonts w:asciiTheme="majorBidi" w:hAnsiTheme="majorBidi" w:cstheme="majorBidi"/>
          <w:sz w:val="28"/>
          <w:szCs w:val="28"/>
          <w:cs/>
        </w:rPr>
        <w:t>(มาริษา ธราธรบรรพกุล)</w:t>
      </w:r>
    </w:p>
    <w:p w14:paraId="5529CF34" w14:textId="77777777" w:rsidR="00F83C84" w:rsidRPr="00062EE1" w:rsidRDefault="00F83C84" w:rsidP="00F83C84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062EE1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3FFED302" w14:textId="77777777" w:rsidR="00F83C84" w:rsidRPr="00062EE1" w:rsidRDefault="00F83C84" w:rsidP="00F83C84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062EE1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993E75" w:rsidRPr="00062EE1">
        <w:rPr>
          <w:rFonts w:asciiTheme="majorBidi" w:hAnsiTheme="majorBidi" w:cstheme="majorBidi"/>
          <w:sz w:val="28"/>
          <w:szCs w:val="28"/>
          <w:lang w:val="en-US"/>
        </w:rPr>
        <w:t>5752</w:t>
      </w:r>
    </w:p>
    <w:p w14:paraId="2DF1DAC1" w14:textId="77777777" w:rsidR="001E5D9B" w:rsidRPr="00062EE1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3261EE96" w14:textId="77777777" w:rsidR="001E5D9B" w:rsidRPr="00062EE1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062EE1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720ACD7A" w14:textId="77777777" w:rsidR="001E5D9B" w:rsidRPr="00062EE1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062EE1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2379AB1F" w14:textId="77777777" w:rsidR="0009267B" w:rsidRPr="00062EE1" w:rsidRDefault="002453BF" w:rsidP="006E0188">
      <w:pPr>
        <w:pStyle w:val="Heading6"/>
        <w:tabs>
          <w:tab w:val="left" w:pos="540"/>
        </w:tabs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  <w:r w:rsidRPr="00062EE1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13 </w:t>
      </w:r>
      <w:r w:rsidR="00BF3270" w:rsidRPr="00062EE1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>สิงหาคม</w:t>
      </w:r>
      <w:r w:rsidR="003B31CF" w:rsidRPr="00062EE1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 </w:t>
      </w:r>
      <w:r w:rsidR="00993E75" w:rsidRPr="00062EE1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2563</w:t>
      </w:r>
    </w:p>
    <w:p w14:paraId="0DA68A06" w14:textId="77777777" w:rsidR="00B7029E" w:rsidRPr="00062EE1" w:rsidRDefault="00B7029E" w:rsidP="00B7029E">
      <w:pPr>
        <w:rPr>
          <w:rFonts w:asciiTheme="majorBidi" w:hAnsiTheme="majorBidi" w:cstheme="majorBidi"/>
          <w:lang w:eastAsia="x-none"/>
        </w:rPr>
      </w:pPr>
    </w:p>
    <w:p w14:paraId="4909BFC7" w14:textId="77777777" w:rsidR="00B7029E" w:rsidRDefault="00B7029E" w:rsidP="00B7029E">
      <w:pPr>
        <w:rPr>
          <w:rFonts w:asciiTheme="majorBidi" w:hAnsiTheme="majorBidi" w:cstheme="majorBidi"/>
          <w:lang w:eastAsia="x-none"/>
        </w:rPr>
      </w:pPr>
    </w:p>
    <w:sectPr w:rsidR="00B7029E" w:rsidSect="001B3528"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0C33D" w14:textId="77777777" w:rsidR="007A4501" w:rsidRDefault="007A4501" w:rsidP="00900EE2">
      <w:r>
        <w:separator/>
      </w:r>
    </w:p>
  </w:endnote>
  <w:endnote w:type="continuationSeparator" w:id="0">
    <w:p w14:paraId="15F26879" w14:textId="77777777" w:rsidR="007A4501" w:rsidRDefault="007A4501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D1040" w14:textId="77777777" w:rsidR="0080362B" w:rsidRDefault="0080362B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993E7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5F953A32" w14:textId="77777777" w:rsidR="0080362B" w:rsidRDefault="0080362B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D94FD" w14:textId="77777777" w:rsidR="0080362B" w:rsidRPr="00EE2DC5" w:rsidRDefault="0080362B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5979A678" w14:textId="77777777" w:rsidR="0080362B" w:rsidRDefault="0080362B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159AA" w14:textId="77777777" w:rsidR="0080362B" w:rsidRDefault="0080362B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2159BF61" w14:textId="77777777" w:rsidR="0080362B" w:rsidRPr="00C562FA" w:rsidRDefault="0080362B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5AF949" w14:textId="77777777" w:rsidR="007A4501" w:rsidRDefault="007A4501" w:rsidP="00900EE2">
      <w:r>
        <w:separator/>
      </w:r>
    </w:p>
  </w:footnote>
  <w:footnote w:type="continuationSeparator" w:id="0">
    <w:p w14:paraId="2A46346A" w14:textId="77777777" w:rsidR="007A4501" w:rsidRDefault="007A4501" w:rsidP="00900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1AE4E26"/>
    <w:multiLevelType w:val="hybridMultilevel"/>
    <w:tmpl w:val="D0B42930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5"/>
  </w:num>
  <w:num w:numId="13">
    <w:abstractNumId w:val="34"/>
  </w:num>
  <w:num w:numId="14">
    <w:abstractNumId w:val="18"/>
  </w:num>
  <w:num w:numId="15">
    <w:abstractNumId w:val="24"/>
  </w:num>
  <w:num w:numId="16">
    <w:abstractNumId w:val="30"/>
  </w:num>
  <w:num w:numId="17">
    <w:abstractNumId w:val="19"/>
  </w:num>
  <w:num w:numId="18">
    <w:abstractNumId w:val="37"/>
  </w:num>
  <w:num w:numId="19">
    <w:abstractNumId w:val="32"/>
  </w:num>
  <w:num w:numId="20">
    <w:abstractNumId w:val="28"/>
  </w:num>
  <w:num w:numId="21">
    <w:abstractNumId w:val="13"/>
  </w:num>
  <w:num w:numId="22">
    <w:abstractNumId w:val="33"/>
  </w:num>
  <w:num w:numId="23">
    <w:abstractNumId w:val="36"/>
  </w:num>
  <w:num w:numId="24">
    <w:abstractNumId w:val="29"/>
  </w:num>
  <w:num w:numId="25">
    <w:abstractNumId w:val="27"/>
  </w:num>
  <w:num w:numId="26">
    <w:abstractNumId w:val="21"/>
  </w:num>
  <w:num w:numId="27">
    <w:abstractNumId w:val="17"/>
  </w:num>
  <w:num w:numId="28">
    <w:abstractNumId w:val="23"/>
  </w:num>
  <w:num w:numId="29">
    <w:abstractNumId w:val="25"/>
  </w:num>
  <w:num w:numId="30">
    <w:abstractNumId w:val="14"/>
  </w:num>
  <w:num w:numId="31">
    <w:abstractNumId w:val="26"/>
  </w:num>
  <w:num w:numId="32">
    <w:abstractNumId w:val="35"/>
  </w:num>
  <w:num w:numId="33">
    <w:abstractNumId w:val="10"/>
  </w:num>
  <w:num w:numId="34">
    <w:abstractNumId w:val="22"/>
  </w:num>
  <w:num w:numId="35">
    <w:abstractNumId w:val="31"/>
  </w:num>
  <w:num w:numId="36">
    <w:abstractNumId w:val="11"/>
  </w:num>
  <w:num w:numId="37">
    <w:abstractNumId w:val="16"/>
  </w:num>
  <w:num w:numId="38">
    <w:abstractNumId w:val="38"/>
  </w:num>
  <w:num w:numId="39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36E"/>
    <w:rsid w:val="000513E2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60C"/>
    <w:rsid w:val="00083B42"/>
    <w:rsid w:val="00083B65"/>
    <w:rsid w:val="00083E3E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161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48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4BD"/>
    <w:rsid w:val="00100804"/>
    <w:rsid w:val="00100866"/>
    <w:rsid w:val="00100A72"/>
    <w:rsid w:val="00100DCD"/>
    <w:rsid w:val="0010140E"/>
    <w:rsid w:val="00101513"/>
    <w:rsid w:val="00101739"/>
    <w:rsid w:val="00101DB0"/>
    <w:rsid w:val="00101E1F"/>
    <w:rsid w:val="0010204A"/>
    <w:rsid w:val="001021DB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2F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DD7"/>
    <w:rsid w:val="0013518D"/>
    <w:rsid w:val="001352AD"/>
    <w:rsid w:val="001352C2"/>
    <w:rsid w:val="0013608B"/>
    <w:rsid w:val="00136112"/>
    <w:rsid w:val="00136554"/>
    <w:rsid w:val="00136AC0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EB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23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D9"/>
    <w:rsid w:val="001A1311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BEE"/>
    <w:rsid w:val="001A4036"/>
    <w:rsid w:val="001A487D"/>
    <w:rsid w:val="001A4C5B"/>
    <w:rsid w:val="001A4DEF"/>
    <w:rsid w:val="001A5071"/>
    <w:rsid w:val="001A50AE"/>
    <w:rsid w:val="001A5430"/>
    <w:rsid w:val="001A549F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9"/>
    <w:rsid w:val="001B308F"/>
    <w:rsid w:val="001B313F"/>
    <w:rsid w:val="001B3528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A96"/>
    <w:rsid w:val="00210B08"/>
    <w:rsid w:val="0021113B"/>
    <w:rsid w:val="002112AA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6E2"/>
    <w:rsid w:val="00217C08"/>
    <w:rsid w:val="00220869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835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998"/>
    <w:rsid w:val="00242C5A"/>
    <w:rsid w:val="00242DBD"/>
    <w:rsid w:val="00243203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761"/>
    <w:rsid w:val="0025379D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389"/>
    <w:rsid w:val="002B6450"/>
    <w:rsid w:val="002B650A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A38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13E"/>
    <w:rsid w:val="00391301"/>
    <w:rsid w:val="003913B1"/>
    <w:rsid w:val="00391515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5DAA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E9"/>
    <w:rsid w:val="00437A1E"/>
    <w:rsid w:val="00437D3E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3CE"/>
    <w:rsid w:val="0046454B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51B8"/>
    <w:rsid w:val="004A51E9"/>
    <w:rsid w:val="004A570B"/>
    <w:rsid w:val="004A5A58"/>
    <w:rsid w:val="004A5AE5"/>
    <w:rsid w:val="004A5DDE"/>
    <w:rsid w:val="004A64E8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B0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D3A"/>
    <w:rsid w:val="00501E23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536"/>
    <w:rsid w:val="00526F76"/>
    <w:rsid w:val="0052735B"/>
    <w:rsid w:val="0052740B"/>
    <w:rsid w:val="005277A2"/>
    <w:rsid w:val="00527A52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E3"/>
    <w:rsid w:val="005626E9"/>
    <w:rsid w:val="0056289E"/>
    <w:rsid w:val="005628F0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EE"/>
    <w:rsid w:val="00592659"/>
    <w:rsid w:val="00592AEA"/>
    <w:rsid w:val="00592C27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FE2"/>
    <w:rsid w:val="005B36A4"/>
    <w:rsid w:val="005B373D"/>
    <w:rsid w:val="005B3BB0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7A4"/>
    <w:rsid w:val="005D58B7"/>
    <w:rsid w:val="005D5961"/>
    <w:rsid w:val="005D5A05"/>
    <w:rsid w:val="005D5F93"/>
    <w:rsid w:val="005D6099"/>
    <w:rsid w:val="005D6317"/>
    <w:rsid w:val="005D63D6"/>
    <w:rsid w:val="005D6615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B75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32C"/>
    <w:rsid w:val="006755A6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F90"/>
    <w:rsid w:val="006902B9"/>
    <w:rsid w:val="006903C0"/>
    <w:rsid w:val="006906B3"/>
    <w:rsid w:val="0069072F"/>
    <w:rsid w:val="00690C25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F4"/>
    <w:rsid w:val="006942C4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B0150"/>
    <w:rsid w:val="006B0197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2A3A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F5"/>
    <w:rsid w:val="0076593E"/>
    <w:rsid w:val="00765B02"/>
    <w:rsid w:val="00765B52"/>
    <w:rsid w:val="00765E5D"/>
    <w:rsid w:val="0076698D"/>
    <w:rsid w:val="00766A37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4E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560"/>
    <w:rsid w:val="007B772A"/>
    <w:rsid w:val="007B7BCA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768"/>
    <w:rsid w:val="007C586C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318"/>
    <w:rsid w:val="007F2B90"/>
    <w:rsid w:val="007F2CA3"/>
    <w:rsid w:val="007F2D7A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43C"/>
    <w:rsid w:val="008014F3"/>
    <w:rsid w:val="0080180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E1B"/>
    <w:rsid w:val="008300E9"/>
    <w:rsid w:val="0083039F"/>
    <w:rsid w:val="008304D8"/>
    <w:rsid w:val="00830AD7"/>
    <w:rsid w:val="00830BC6"/>
    <w:rsid w:val="00830D02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5F0"/>
    <w:rsid w:val="008817E9"/>
    <w:rsid w:val="00881E2E"/>
    <w:rsid w:val="008821A2"/>
    <w:rsid w:val="00882A2B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257"/>
    <w:rsid w:val="008C32BA"/>
    <w:rsid w:val="008C36D4"/>
    <w:rsid w:val="008C3A11"/>
    <w:rsid w:val="008C3AC7"/>
    <w:rsid w:val="008C3C1A"/>
    <w:rsid w:val="008C4003"/>
    <w:rsid w:val="008C4642"/>
    <w:rsid w:val="008C4B1C"/>
    <w:rsid w:val="008C4B53"/>
    <w:rsid w:val="008C4B5E"/>
    <w:rsid w:val="008C4F30"/>
    <w:rsid w:val="008C505A"/>
    <w:rsid w:val="008C5196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31F"/>
    <w:rsid w:val="008E03A4"/>
    <w:rsid w:val="008E084C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10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BF5"/>
    <w:rsid w:val="009533D5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D28"/>
    <w:rsid w:val="009D1D9A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7FC"/>
    <w:rsid w:val="009F6DEF"/>
    <w:rsid w:val="009F70E1"/>
    <w:rsid w:val="009F73AF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90"/>
    <w:rsid w:val="00A00686"/>
    <w:rsid w:val="00A00B17"/>
    <w:rsid w:val="00A00BA8"/>
    <w:rsid w:val="00A0129D"/>
    <w:rsid w:val="00A01E72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DB2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A68"/>
    <w:rsid w:val="00A27A7B"/>
    <w:rsid w:val="00A27ADF"/>
    <w:rsid w:val="00A27B00"/>
    <w:rsid w:val="00A27FFA"/>
    <w:rsid w:val="00A3041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6D"/>
    <w:rsid w:val="00A75CD9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5113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12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A6"/>
    <w:rsid w:val="00B661B0"/>
    <w:rsid w:val="00B66659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FE"/>
    <w:rsid w:val="00BA48DF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4EE1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22B8"/>
    <w:rsid w:val="00C32AA8"/>
    <w:rsid w:val="00C32F54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422F"/>
    <w:rsid w:val="00C5426D"/>
    <w:rsid w:val="00C542E1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21A"/>
    <w:rsid w:val="00CD5421"/>
    <w:rsid w:val="00CD551C"/>
    <w:rsid w:val="00CD5A63"/>
    <w:rsid w:val="00CD60D8"/>
    <w:rsid w:val="00CD6460"/>
    <w:rsid w:val="00CD6C7D"/>
    <w:rsid w:val="00CD6D3E"/>
    <w:rsid w:val="00CD710A"/>
    <w:rsid w:val="00CD7343"/>
    <w:rsid w:val="00CD74AA"/>
    <w:rsid w:val="00CD7918"/>
    <w:rsid w:val="00CE0213"/>
    <w:rsid w:val="00CE029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CF1"/>
    <w:rsid w:val="00D41E87"/>
    <w:rsid w:val="00D41F86"/>
    <w:rsid w:val="00D42114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25E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A4"/>
    <w:rsid w:val="00E02F58"/>
    <w:rsid w:val="00E031C1"/>
    <w:rsid w:val="00E033DE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285"/>
    <w:rsid w:val="00E154A5"/>
    <w:rsid w:val="00E15588"/>
    <w:rsid w:val="00E15598"/>
    <w:rsid w:val="00E1599A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FA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6B08"/>
    <w:rsid w:val="00ED7667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F0F"/>
    <w:rsid w:val="00EF50D1"/>
    <w:rsid w:val="00EF5B44"/>
    <w:rsid w:val="00EF6200"/>
    <w:rsid w:val="00EF6574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AAB"/>
    <w:rsid w:val="00F36B06"/>
    <w:rsid w:val="00F3730E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4091"/>
    <w:rsid w:val="00F54523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6AC"/>
    <w:rsid w:val="00F6785B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D21"/>
    <w:rsid w:val="00FB0E1C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59B3494"/>
  <w15:chartTrackingRefBased/>
  <w15:docId w15:val="{700FC23D-A3D3-462C-BECA-F1403B96D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32C63-0357-4E10-8BDB-7973CB6D1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131</TotalTime>
  <Pages>3</Pages>
  <Words>417</Words>
  <Characters>1642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Chareangsakdawong, Maythaporn</dc:creator>
  <cp:keywords/>
  <dc:description/>
  <cp:lastModifiedBy>Orathai, Nuchprasert</cp:lastModifiedBy>
  <cp:revision>24</cp:revision>
  <cp:lastPrinted>2020-08-11T11:02:00Z</cp:lastPrinted>
  <dcterms:created xsi:type="dcterms:W3CDTF">2020-08-09T15:00:00Z</dcterms:created>
  <dcterms:modified xsi:type="dcterms:W3CDTF">2020-08-13T07:12:00Z</dcterms:modified>
</cp:coreProperties>
</file>