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062EE1" w:rsidTr="00830D02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062EE1" w:rsidRDefault="00C737D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A5750E">
              <w:rPr>
                <w:rFonts w:asciiTheme="majorBidi" w:hAnsiTheme="majorBidi" w:cstheme="majorBidi"/>
              </w:rPr>
              <w:t xml:space="preserve"> </w:t>
            </w:r>
            <w:r w:rsidR="0009267B" w:rsidRPr="00062EE1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sz w:val="28"/>
                <w:szCs w:val="28"/>
                <w:cs/>
              </w:rPr>
              <w:t>สารบัญ</w:t>
            </w:r>
          </w:p>
        </w:tc>
      </w:tr>
      <w:tr w:rsidR="0009267B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09267B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09267B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3369C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09267B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3369C" w:rsidRPr="00062EE1" w:rsidRDefault="0009267B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งบการเงินระหว่างกาล</w:t>
            </w:r>
          </w:p>
        </w:tc>
      </w:tr>
      <w:tr w:rsidR="006D78F2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6D78F2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6D78F2" w:rsidRPr="00062EE1" w:rsidRDefault="006D78F2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6D78F2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การเปลี่ยนแปลงนโยบายบัญชี</w:t>
            </w:r>
          </w:p>
        </w:tc>
      </w:tr>
      <w:tr w:rsidR="00507039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07039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507039" w:rsidRPr="00062EE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07039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507039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07039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07039" w:rsidRPr="00062EE1" w:rsidRDefault="00507039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521266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21266" w:rsidRPr="00062EE1" w:rsidRDefault="00993E75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521266" w:rsidRPr="00062EE1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521266" w:rsidRPr="00062EE1" w:rsidRDefault="007F3FD8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สินทรัพย์สิทธิการใช้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  <w:vAlign w:val="center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7F3FD8" w:rsidRPr="00062EE1" w:rsidTr="007F3F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สัญญาเกี่ยวกับการซื้อธุรกิจ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F3FD8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1</w:t>
            </w:r>
            <w:r w:rsidRPr="00062EE1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7F3FD8" w:rsidRPr="00062EE1" w:rsidRDefault="007F3FD8" w:rsidP="007F3FD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2EE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521266" w:rsidRPr="00062EE1" w:rsidTr="00830D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:rsidR="00521266" w:rsidRPr="00062EE1" w:rsidRDefault="00D63131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</w:tcPr>
          <w:p w:rsidR="00521266" w:rsidRPr="00062EE1" w:rsidRDefault="00521266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062EE1" w:rsidRDefault="00D63131" w:rsidP="00830D0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D63131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521266" w:rsidRPr="00062EE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062EE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062EE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521266" w:rsidRPr="00062EE1" w:rsidTr="002D24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832" w:type="dxa"/>
          </w:tcPr>
          <w:p w:rsidR="00521266" w:rsidRPr="00062EE1" w:rsidRDefault="00521266" w:rsidP="005212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</w:tbl>
    <w:p w:rsidR="001A021D" w:rsidRPr="00062EE1" w:rsidRDefault="001A021D" w:rsidP="0009267B">
      <w:pPr>
        <w:rPr>
          <w:rFonts w:ascii="Angsana New" w:hAnsi="Angsana New"/>
          <w:b/>
          <w:bCs/>
          <w:sz w:val="28"/>
          <w:szCs w:val="28"/>
        </w:rPr>
      </w:pPr>
    </w:p>
    <w:p w:rsidR="0009267B" w:rsidRPr="00062EE1" w:rsidRDefault="0009267B" w:rsidP="0060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b/>
          <w:bCs/>
          <w:sz w:val="28"/>
          <w:szCs w:val="28"/>
        </w:rPr>
        <w:br w:type="page"/>
      </w:r>
      <w:r w:rsidRPr="00062EE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09267B" w:rsidRPr="00062EE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09267B" w:rsidRPr="00062EE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062EE1">
        <w:rPr>
          <w:rFonts w:ascii="Angsana New" w:hAnsi="Angsana New" w:hint="cs"/>
          <w:sz w:val="28"/>
          <w:szCs w:val="28"/>
          <w:cs/>
        </w:rPr>
        <w:t>เมื่อวันที่</w:t>
      </w:r>
      <w:r w:rsidR="0056347E" w:rsidRPr="00062EE1">
        <w:rPr>
          <w:rFonts w:ascii="Angsana New" w:hAnsi="Angsana New" w:hint="cs"/>
          <w:sz w:val="28"/>
          <w:szCs w:val="28"/>
        </w:rPr>
        <w:t xml:space="preserve"> </w:t>
      </w:r>
      <w:r w:rsidR="002453BF" w:rsidRPr="00062EE1">
        <w:rPr>
          <w:rFonts w:asciiTheme="majorBidi" w:hAnsiTheme="majorBidi" w:cstheme="majorBidi"/>
          <w:sz w:val="28"/>
          <w:szCs w:val="28"/>
        </w:rPr>
        <w:t>13</w:t>
      </w:r>
      <w:r w:rsidR="00BF3270"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BF3270" w:rsidRPr="00062EE1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993E75" w:rsidRPr="00062EE1">
        <w:rPr>
          <w:rFonts w:ascii="Angsana New" w:hAnsi="Angsana New" w:hint="cs"/>
          <w:sz w:val="28"/>
          <w:szCs w:val="28"/>
        </w:rPr>
        <w:t>2563</w:t>
      </w:r>
    </w:p>
    <w:p w:rsidR="0009267B" w:rsidRPr="00062EE1" w:rsidRDefault="0009267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09267B" w:rsidRPr="00062EE1" w:rsidRDefault="00993E75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b/>
          <w:bCs/>
          <w:sz w:val="28"/>
          <w:szCs w:val="28"/>
        </w:rPr>
        <w:t>1</w:t>
      </w:r>
      <w:r w:rsidR="0009267B" w:rsidRPr="00062EE1">
        <w:rPr>
          <w:rFonts w:ascii="Angsana New" w:hAnsi="Angsana New" w:hint="cs"/>
          <w:b/>
          <w:bCs/>
          <w:sz w:val="28"/>
          <w:szCs w:val="28"/>
        </w:rPr>
        <w:tab/>
      </w:r>
      <w:r w:rsidR="0009267B" w:rsidRPr="00062EE1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:rsidR="0009267B" w:rsidRPr="00062EE1" w:rsidRDefault="0009267B" w:rsidP="005E4204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:rsidR="0009267B" w:rsidRPr="00062EE1" w:rsidRDefault="00D15177" w:rsidP="00507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>บริษัท</w:t>
      </w:r>
      <w:r w:rsidR="009C729E" w:rsidRPr="00062EE1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062EE1">
        <w:rPr>
          <w:rFonts w:ascii="Angsana New" w:hAnsi="Angsana New" w:hint="cs"/>
          <w:sz w:val="28"/>
          <w:szCs w:val="28"/>
          <w:cs/>
        </w:rPr>
        <w:t>ดำเนินธุรกิจหลักเกี่ยวกับการ</w:t>
      </w:r>
      <w:r w:rsidR="00874D2C" w:rsidRPr="00062EE1">
        <w:rPr>
          <w:rFonts w:ascii="Angsana New" w:hAnsi="Angsana New" w:hint="cs"/>
          <w:sz w:val="28"/>
          <w:szCs w:val="28"/>
          <w:cs/>
        </w:rPr>
        <w:t>ขายเครื่องคอมพิวเตอร์และอุปกรณ์</w:t>
      </w:r>
      <w:r w:rsidR="00F0232F" w:rsidRPr="00062EE1">
        <w:rPr>
          <w:rFonts w:ascii="Angsana New" w:hAnsi="Angsana New" w:hint="cs"/>
          <w:sz w:val="28"/>
          <w:szCs w:val="28"/>
          <w:cs/>
        </w:rPr>
        <w:t>รวมทั้งซอฟต์แวร์ที่เกี่ยวข้อง</w:t>
      </w:r>
      <w:r w:rsidR="00874D2C" w:rsidRPr="00062EE1">
        <w:rPr>
          <w:rFonts w:ascii="Angsana New" w:hAnsi="Angsana New" w:hint="cs"/>
          <w:sz w:val="28"/>
          <w:szCs w:val="28"/>
          <w:cs/>
        </w:rPr>
        <w:t>และให้บริการเกี่ยวกับคอมพิวเตอร์</w:t>
      </w:r>
      <w:r w:rsidRPr="00062EE1">
        <w:rPr>
          <w:rFonts w:ascii="Angsana New" w:hAnsi="Angsana New" w:hint="cs"/>
          <w:sz w:val="28"/>
          <w:szCs w:val="28"/>
          <w:cs/>
        </w:rPr>
        <w:t xml:space="preserve"> </w:t>
      </w:r>
      <w:r w:rsidR="00E654F3" w:rsidRPr="00062EE1">
        <w:rPr>
          <w:rFonts w:ascii="Angsana New" w:hAnsi="Angsana New" w:hint="cs"/>
          <w:sz w:val="28"/>
          <w:szCs w:val="28"/>
          <w:cs/>
        </w:rPr>
        <w:t xml:space="preserve">รายละเอียดของบริษัทย่อย ณ วันที่ </w:t>
      </w:r>
      <w:r w:rsidR="00E46D1E"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="00E46D1E" w:rsidRPr="00062EE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993E75" w:rsidRPr="00062EE1">
        <w:rPr>
          <w:rFonts w:ascii="Angsana New" w:hAnsi="Angsana New" w:hint="cs"/>
          <w:sz w:val="28"/>
          <w:szCs w:val="28"/>
        </w:rPr>
        <w:t>2563</w:t>
      </w:r>
      <w:r w:rsidR="00E654F3" w:rsidRPr="00062EE1">
        <w:rPr>
          <w:rFonts w:ascii="Angsana New" w:hAnsi="Angsana New" w:hint="cs"/>
          <w:sz w:val="28"/>
          <w:szCs w:val="28"/>
        </w:rPr>
        <w:t xml:space="preserve"> </w:t>
      </w:r>
      <w:r w:rsidR="00E654F3" w:rsidRPr="00062E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062EE1">
        <w:rPr>
          <w:rFonts w:ascii="Angsana New" w:hAnsi="Angsana New" w:hint="cs"/>
          <w:sz w:val="28"/>
          <w:szCs w:val="28"/>
        </w:rPr>
        <w:t>31</w:t>
      </w:r>
      <w:r w:rsidR="00E654F3" w:rsidRPr="00062EE1">
        <w:rPr>
          <w:rFonts w:ascii="Angsana New" w:hAnsi="Angsana New" w:hint="cs"/>
          <w:sz w:val="28"/>
          <w:szCs w:val="28"/>
        </w:rPr>
        <w:t xml:space="preserve"> </w:t>
      </w:r>
      <w:r w:rsidR="00E654F3" w:rsidRPr="00062EE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062EE1">
        <w:rPr>
          <w:rFonts w:ascii="Angsana New" w:hAnsi="Angsana New" w:hint="cs"/>
          <w:sz w:val="28"/>
          <w:szCs w:val="28"/>
        </w:rPr>
        <w:t>2562</w:t>
      </w:r>
      <w:r w:rsidR="00E654F3" w:rsidRPr="00062EE1">
        <w:rPr>
          <w:rFonts w:ascii="Angsana New" w:hAnsi="Angsana New" w:hint="cs"/>
          <w:sz w:val="28"/>
          <w:szCs w:val="28"/>
        </w:rPr>
        <w:t xml:space="preserve"> </w:t>
      </w:r>
      <w:r w:rsidR="00E654F3" w:rsidRPr="00062EE1">
        <w:rPr>
          <w:rFonts w:ascii="Angsana New" w:hAnsi="Angsana New" w:hint="cs"/>
          <w:sz w:val="28"/>
          <w:szCs w:val="28"/>
          <w:cs/>
        </w:rPr>
        <w:t>ได้เปิดเผย</w:t>
      </w:r>
      <w:r w:rsidR="008B577F" w:rsidRPr="00062EE1">
        <w:rPr>
          <w:rFonts w:ascii="Angsana New" w:hAnsi="Angsana New" w:hint="cs"/>
          <w:sz w:val="28"/>
          <w:szCs w:val="28"/>
          <w:cs/>
        </w:rPr>
        <w:t xml:space="preserve">ไว้ในหมายเหตุข้อ </w:t>
      </w:r>
      <w:r w:rsidR="00993E75" w:rsidRPr="00062EE1">
        <w:rPr>
          <w:rFonts w:ascii="Angsana New" w:hAnsi="Angsana New"/>
          <w:sz w:val="28"/>
          <w:szCs w:val="28"/>
        </w:rPr>
        <w:t>6</w:t>
      </w:r>
    </w:p>
    <w:p w:rsidR="009C729E" w:rsidRPr="00062EE1" w:rsidRDefault="009C729E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062EE1" w:rsidRDefault="005756D0" w:rsidP="005E420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28"/>
          <w:szCs w:val="28"/>
          <w:lang w:val="en-US"/>
        </w:rPr>
      </w:pPr>
      <w:r w:rsidRPr="00062EE1">
        <w:rPr>
          <w:rFonts w:ascii="Angsana New" w:hAnsi="Angsana New" w:hint="cs"/>
          <w:sz w:val="28"/>
          <w:szCs w:val="28"/>
          <w:cs/>
        </w:rPr>
        <w:t>เกณฑ์</w:t>
      </w:r>
      <w:r w:rsidR="00C714EB" w:rsidRPr="00062EE1">
        <w:rPr>
          <w:rFonts w:ascii="Angsana New" w:hAnsi="Angsana New" w:hint="cs"/>
          <w:sz w:val="28"/>
          <w:szCs w:val="28"/>
          <w:cs/>
        </w:rPr>
        <w:t>การจัดทำ</w:t>
      </w:r>
      <w:r w:rsidR="00120E21" w:rsidRPr="00062EE1">
        <w:rPr>
          <w:rFonts w:ascii="Angsana New" w:hAnsi="Angsana New" w:hint="cs"/>
          <w:sz w:val="28"/>
          <w:szCs w:val="28"/>
          <w:cs/>
        </w:rPr>
        <w:t>งบการเงิน</w:t>
      </w:r>
      <w:r w:rsidR="00C714EB" w:rsidRPr="00062EE1">
        <w:rPr>
          <w:rFonts w:ascii="Angsana New" w:hAnsi="Angsana New" w:hint="cs"/>
          <w:sz w:val="28"/>
          <w:szCs w:val="28"/>
          <w:cs/>
          <w:lang w:val="en-US"/>
        </w:rPr>
        <w:t>ระหว่างกาล</w:t>
      </w:r>
    </w:p>
    <w:p w:rsidR="0098009E" w:rsidRPr="00062EE1" w:rsidRDefault="0098009E" w:rsidP="005E4204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C714EB" w:rsidRPr="00062EE1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062EE1">
        <w:rPr>
          <w:rFonts w:ascii="Angsana New" w:hAnsi="Angsana New" w:hint="cs"/>
          <w:i/>
          <w:iCs/>
          <w:sz w:val="28"/>
          <w:szCs w:val="28"/>
          <w:cs/>
        </w:rPr>
        <w:t>(ก)</w:t>
      </w:r>
      <w:r w:rsidRPr="00062EE1">
        <w:rPr>
          <w:rFonts w:ascii="Angsana New" w:hAnsi="Angsana New" w:hint="cs"/>
          <w:i/>
          <w:iCs/>
          <w:sz w:val="28"/>
          <w:szCs w:val="28"/>
          <w:cs/>
        </w:rPr>
        <w:tab/>
        <w:t>เกณฑ์การถือปฏิบัติ</w:t>
      </w:r>
    </w:p>
    <w:p w:rsidR="00C714EB" w:rsidRPr="00062EE1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rPr>
          <w:rFonts w:ascii="Angsana New" w:hAnsi="Angsana New"/>
          <w:sz w:val="24"/>
          <w:szCs w:val="24"/>
        </w:rPr>
      </w:pPr>
    </w:p>
    <w:p w:rsidR="00C714EB" w:rsidRPr="00062EE1" w:rsidRDefault="00C714EB" w:rsidP="005E4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062EE1">
        <w:rPr>
          <w:rFonts w:ascii="Angsana New" w:hAnsi="Angsana New" w:hint="cs"/>
          <w:sz w:val="28"/>
          <w:szCs w:val="28"/>
          <w:cs/>
        </w:rPr>
        <w:t>แบบย่อ</w:t>
      </w:r>
      <w:r w:rsidRPr="00062EE1">
        <w:rPr>
          <w:rFonts w:ascii="Angsana New" w:hAnsi="Angsana New" w:hint="cs"/>
          <w:sz w:val="28"/>
          <w:szCs w:val="28"/>
          <w:cs/>
        </w:rPr>
        <w:t>นี้</w:t>
      </w:r>
      <w:r w:rsidR="00046D70" w:rsidRPr="00062EE1">
        <w:rPr>
          <w:rFonts w:ascii="Angsana New" w:hAnsi="Angsana New" w:hint="cs"/>
          <w:sz w:val="28"/>
          <w:szCs w:val="28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3213FB" w:rsidRPr="00062EE1">
        <w:rPr>
          <w:rFonts w:ascii="Angsana New" w:hAnsi="Angsana New" w:hint="cs"/>
          <w:sz w:val="28"/>
          <w:szCs w:val="28"/>
          <w:cs/>
        </w:rPr>
        <w:t xml:space="preserve"> </w:t>
      </w:r>
      <w:r w:rsidR="003213FB" w:rsidRPr="00062EE1">
        <w:rPr>
          <w:rFonts w:ascii="Angsana New" w:hAnsi="Angsana New" w:hint="cs"/>
          <w:sz w:val="28"/>
          <w:szCs w:val="28"/>
        </w:rPr>
        <w:t>(“</w:t>
      </w:r>
      <w:r w:rsidR="003213FB" w:rsidRPr="00062EE1">
        <w:rPr>
          <w:rFonts w:ascii="Angsana New" w:hAnsi="Angsana New" w:hint="cs"/>
          <w:sz w:val="28"/>
          <w:szCs w:val="28"/>
          <w:cs/>
        </w:rPr>
        <w:t>งบการเงินระหว่างกาล</w:t>
      </w:r>
      <w:r w:rsidR="003213FB" w:rsidRPr="00062EE1">
        <w:rPr>
          <w:rFonts w:ascii="Angsana New" w:hAnsi="Angsana New" w:hint="cs"/>
          <w:sz w:val="28"/>
          <w:szCs w:val="28"/>
        </w:rPr>
        <w:t xml:space="preserve">”) </w:t>
      </w:r>
      <w:r w:rsidRPr="00062EE1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 ฉบับที่ </w:t>
      </w:r>
      <w:r w:rsidR="00993E75" w:rsidRPr="00062EE1">
        <w:rPr>
          <w:rFonts w:ascii="Angsana New" w:hAnsi="Angsana New" w:hint="cs"/>
          <w:sz w:val="28"/>
          <w:szCs w:val="28"/>
        </w:rPr>
        <w:t>34</w:t>
      </w:r>
      <w:r w:rsidR="00046D70" w:rsidRPr="00062EE1">
        <w:rPr>
          <w:rFonts w:ascii="Angsana New" w:hAnsi="Angsana New" w:hint="cs"/>
          <w:sz w:val="28"/>
          <w:szCs w:val="28"/>
          <w:cs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>เรื่อง</w:t>
      </w:r>
      <w:r w:rsidR="002E1778" w:rsidRPr="00062EE1">
        <w:rPr>
          <w:rFonts w:ascii="Angsana New" w:hAnsi="Angsana New"/>
          <w:sz w:val="28"/>
          <w:szCs w:val="28"/>
        </w:rPr>
        <w:br/>
      </w:r>
      <w:r w:rsidR="008439C8" w:rsidRPr="00062EE1">
        <w:rPr>
          <w:rFonts w:ascii="Angsana New" w:hAnsi="Angsana New" w:hint="cs"/>
          <w:i/>
          <w:iCs/>
          <w:sz w:val="28"/>
          <w:szCs w:val="28"/>
          <w:cs/>
        </w:rPr>
        <w:t>การรายงานทาง</w:t>
      </w:r>
      <w:r w:rsidRPr="00062EE1">
        <w:rPr>
          <w:rFonts w:ascii="Angsana New" w:hAnsi="Angsana New" w:hint="cs"/>
          <w:i/>
          <w:iCs/>
          <w:sz w:val="28"/>
          <w:szCs w:val="28"/>
          <w:cs/>
        </w:rPr>
        <w:t>การเงินระหว่างกาล</w:t>
      </w:r>
      <w:r w:rsidRPr="00062EE1">
        <w:rPr>
          <w:rFonts w:ascii="Angsana New" w:hAnsi="Angsana New" w:hint="cs"/>
          <w:sz w:val="28"/>
          <w:szCs w:val="28"/>
          <w:cs/>
        </w:rPr>
        <w:t xml:space="preserve"> </w:t>
      </w:r>
      <w:r w:rsidRPr="00062EE1">
        <w:rPr>
          <w:rFonts w:ascii="Angsana New" w:hAnsi="Angsana New" w:hint="cs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>รวมถึงแนวปฏิบัติทางการบัญชี</w:t>
      </w:r>
      <w:r w:rsidR="00783848" w:rsidRPr="00062EE1">
        <w:rPr>
          <w:rFonts w:ascii="Angsana New" w:hAnsi="Angsana New" w:hint="cs"/>
          <w:sz w:val="28"/>
          <w:szCs w:val="28"/>
          <w:cs/>
        </w:rPr>
        <w:t>ที่ประกาศใช้โดยสภาวิชาชีพบัญชีฯ</w:t>
      </w:r>
      <w:r w:rsidR="002F2DFC" w:rsidRPr="00062EE1">
        <w:rPr>
          <w:rFonts w:ascii="Angsana New" w:hAnsi="Angsana New" w:hint="cs"/>
          <w:sz w:val="28"/>
          <w:szCs w:val="28"/>
        </w:rPr>
        <w:t xml:space="preserve"> </w:t>
      </w:r>
      <w:r w:rsidR="00674F01" w:rsidRPr="00062EE1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5F61F1" w:rsidRPr="00062EE1" w:rsidRDefault="005F61F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26A01" w:rsidRPr="00062EE1" w:rsidRDefault="00C714EB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28"/>
          <w:szCs w:val="28"/>
        </w:rPr>
      </w:pPr>
      <w:r w:rsidRPr="00062EE1">
        <w:rPr>
          <w:rFonts w:ascii="Angsana New" w:hAnsi="Angsana New" w:hint="cs"/>
          <w:spacing w:val="-2"/>
          <w:sz w:val="28"/>
          <w:szCs w:val="28"/>
          <w:cs/>
        </w:rPr>
        <w:t>งบการเงิน</w:t>
      </w:r>
      <w:r w:rsidR="00507039" w:rsidRPr="00062EE1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062EE1">
        <w:rPr>
          <w:rFonts w:ascii="Angsana New" w:hAnsi="Angsana New" w:hint="cs"/>
          <w:spacing w:val="-2"/>
          <w:sz w:val="28"/>
          <w:szCs w:val="28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</w:t>
      </w:r>
      <w:r w:rsidR="00496A86" w:rsidRPr="00062EE1">
        <w:rPr>
          <w:rFonts w:ascii="Angsana New" w:hAnsi="Angsana New" w:hint="cs"/>
          <w:spacing w:val="-2"/>
          <w:sz w:val="28"/>
          <w:szCs w:val="28"/>
          <w:cs/>
        </w:rPr>
        <w:t>ั</w:t>
      </w:r>
      <w:r w:rsidRPr="00062EE1">
        <w:rPr>
          <w:rFonts w:ascii="Angsana New" w:hAnsi="Angsana New" w:hint="cs"/>
          <w:spacing w:val="-2"/>
          <w:sz w:val="28"/>
          <w:szCs w:val="28"/>
          <w:cs/>
        </w:rPr>
        <w:t xml:space="preserve">บปีสิ้นสุดวันที่ </w:t>
      </w:r>
      <w:r w:rsidR="00993E75" w:rsidRPr="00062EE1">
        <w:rPr>
          <w:rFonts w:ascii="Angsana New" w:hAnsi="Angsana New" w:hint="cs"/>
          <w:spacing w:val="-2"/>
          <w:sz w:val="28"/>
          <w:szCs w:val="28"/>
        </w:rPr>
        <w:t>31</w:t>
      </w:r>
      <w:r w:rsidRPr="00062EE1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="00993E75" w:rsidRPr="00062EE1">
        <w:rPr>
          <w:rFonts w:ascii="Angsana New" w:hAnsi="Angsana New" w:hint="cs"/>
          <w:spacing w:val="-2"/>
          <w:sz w:val="28"/>
          <w:szCs w:val="28"/>
        </w:rPr>
        <w:t>2562</w:t>
      </w:r>
    </w:p>
    <w:p w:rsidR="00C26A01" w:rsidRPr="00062EE1" w:rsidRDefault="00C26A01" w:rsidP="005E42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C26A01" w:rsidRPr="00062EE1" w:rsidRDefault="00C26A01" w:rsidP="0050703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  <w:cs/>
        </w:rPr>
      </w:pP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16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เรื่อง </w:t>
      </w:r>
      <w:r w:rsidRPr="00062EE1">
        <w:rPr>
          <w:rFonts w:ascii="Angsana New" w:hAnsi="Angsana New" w:hint="cs"/>
          <w:i/>
          <w:iCs/>
          <w:spacing w:val="-6"/>
          <w:sz w:val="28"/>
          <w:szCs w:val="28"/>
          <w:cs/>
        </w:rPr>
        <w:t>สัญญาเช่า</w:t>
      </w:r>
      <w:r w:rsidRPr="00062EE1">
        <w:rPr>
          <w:rFonts w:ascii="Angsana New" w:hAnsi="Angsana New" w:hint="cs"/>
          <w:i/>
          <w:iCs/>
          <w:spacing w:val="-6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>(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TFRS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16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3</w:t>
      </w:r>
    </w:p>
    <w:p w:rsidR="00507039" w:rsidRPr="0024462F" w:rsidRDefault="00507039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044F70" w:rsidRPr="00062EE1" w:rsidRDefault="00044F70" w:rsidP="001618A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28"/>
          <w:szCs w:val="28"/>
        </w:rPr>
      </w:pPr>
      <w:r w:rsidRPr="00062EE1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D61065" w:rsidRPr="00062EE1">
        <w:rPr>
          <w:rFonts w:ascii="Angsana New" w:hAnsi="Angsana New" w:hint="cs"/>
          <w:i/>
          <w:iCs/>
          <w:sz w:val="28"/>
          <w:szCs w:val="28"/>
          <w:cs/>
        </w:rPr>
        <w:t>ข</w:t>
      </w:r>
      <w:r w:rsidRPr="00062EE1">
        <w:rPr>
          <w:rFonts w:ascii="Angsana New" w:hAnsi="Angsana New" w:hint="cs"/>
          <w:i/>
          <w:iCs/>
          <w:sz w:val="28"/>
          <w:szCs w:val="28"/>
          <w:cs/>
        </w:rPr>
        <w:t>)</w:t>
      </w:r>
      <w:r w:rsidRPr="00062EE1">
        <w:rPr>
          <w:rFonts w:ascii="Angsana New" w:hAnsi="Angsana New" w:hint="cs"/>
          <w:i/>
          <w:iCs/>
          <w:sz w:val="28"/>
          <w:szCs w:val="28"/>
          <w:cs/>
        </w:rPr>
        <w:tab/>
        <w:t>การใช้วิจารณญาณ</w:t>
      </w:r>
      <w:r w:rsidR="00D61065" w:rsidRPr="00062EE1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062EE1">
        <w:rPr>
          <w:rFonts w:ascii="Angsana New" w:hAnsi="Angsana New" w:hint="cs"/>
          <w:i/>
          <w:iCs/>
          <w:sz w:val="28"/>
          <w:szCs w:val="28"/>
          <w:cs/>
        </w:rPr>
        <w:t>การประมาณการ</w:t>
      </w:r>
      <w:r w:rsidR="00D61065" w:rsidRPr="00062EE1">
        <w:rPr>
          <w:rFonts w:ascii="Angsana New" w:hAnsi="Angsana New" w:hint="cs"/>
          <w:i/>
          <w:iCs/>
          <w:sz w:val="28"/>
          <w:szCs w:val="28"/>
          <w:cs/>
        </w:rPr>
        <w:t xml:space="preserve"> และนโยบายการบัญชี</w:t>
      </w:r>
    </w:p>
    <w:p w:rsidR="00044F70" w:rsidRPr="00062EE1" w:rsidRDefault="00044F70" w:rsidP="0016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5F61F1" w:rsidRPr="00062EE1" w:rsidRDefault="00D61065" w:rsidP="00C26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C26A01" w:rsidRPr="00062EE1">
        <w:rPr>
          <w:rFonts w:ascii="Angsana New" w:hAnsi="Angsana New" w:hint="cs"/>
          <w:sz w:val="28"/>
          <w:szCs w:val="28"/>
          <w:cs/>
        </w:rPr>
        <w:t>ไม่แตกต่างจากที่ได้อธิบายไว้ในงบการเงินสำหรับปีสิ้นสุดวันที่</w:t>
      </w:r>
      <w:r w:rsidR="00C26A01" w:rsidRPr="00062EE1">
        <w:rPr>
          <w:rFonts w:ascii="Angsana New" w:hAnsi="Angsana New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/>
          <w:sz w:val="28"/>
          <w:szCs w:val="28"/>
        </w:rPr>
        <w:t>31</w:t>
      </w:r>
      <w:r w:rsidR="00C26A01" w:rsidRPr="00062EE1">
        <w:rPr>
          <w:rFonts w:ascii="Angsana New" w:hAnsi="Angsana New"/>
          <w:sz w:val="28"/>
          <w:szCs w:val="28"/>
          <w:cs/>
        </w:rPr>
        <w:t xml:space="preserve"> </w:t>
      </w:r>
      <w:r w:rsidR="00C26A01" w:rsidRPr="00062EE1">
        <w:rPr>
          <w:rFonts w:ascii="Angsana New" w:hAnsi="Angsana New" w:hint="cs"/>
          <w:sz w:val="28"/>
          <w:szCs w:val="28"/>
          <w:cs/>
        </w:rPr>
        <w:t>ธันวาคม</w:t>
      </w:r>
      <w:r w:rsidR="00C26A01" w:rsidRPr="00062EE1">
        <w:rPr>
          <w:rFonts w:ascii="Angsana New" w:hAnsi="Angsana New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/>
          <w:sz w:val="28"/>
          <w:szCs w:val="28"/>
        </w:rPr>
        <w:t>2562</w:t>
      </w:r>
      <w:r w:rsidR="005A5A69" w:rsidRPr="00062EE1">
        <w:rPr>
          <w:rFonts w:ascii="Angsana New" w:hAnsi="Angsana New" w:hint="cs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</w:t>
      </w:r>
      <w:r w:rsidR="005A5A69" w:rsidRPr="00062EE1">
        <w:rPr>
          <w:rFonts w:ascii="Angsana New" w:hAnsi="Angsana New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/>
          <w:sz w:val="28"/>
          <w:szCs w:val="28"/>
        </w:rPr>
        <w:t>3</w:t>
      </w:r>
      <w:r w:rsidR="005A5A69" w:rsidRPr="00062EE1">
        <w:rPr>
          <w:rFonts w:ascii="Angsana New" w:hAnsi="Angsana New" w:hint="cs"/>
          <w:sz w:val="28"/>
          <w:szCs w:val="28"/>
          <w:cs/>
        </w:rPr>
        <w:t xml:space="preserve"> </w:t>
      </w:r>
    </w:p>
    <w:p w:rsidR="00FB5726" w:rsidRPr="00062EE1" w:rsidRDefault="00FB5726" w:rsidP="00C26A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2E1778" w:rsidRPr="00062EE1" w:rsidRDefault="002E1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062EE1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:rsidR="00FB5726" w:rsidRPr="00062EE1" w:rsidRDefault="00993E75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062EE1">
        <w:rPr>
          <w:rFonts w:ascii="Angsana New" w:hAnsi="Angsana New" w:hint="cs"/>
          <w:b/>
          <w:bCs/>
          <w:sz w:val="28"/>
          <w:szCs w:val="28"/>
        </w:rPr>
        <w:lastRenderedPageBreak/>
        <w:t>3</w:t>
      </w:r>
      <w:r w:rsidR="00FB5726" w:rsidRPr="00062EE1">
        <w:rPr>
          <w:rFonts w:ascii="Angsana New" w:hAnsi="Angsana New" w:hint="cs"/>
          <w:b/>
          <w:bCs/>
          <w:sz w:val="28"/>
          <w:szCs w:val="28"/>
          <w:cs/>
        </w:rPr>
        <w:tab/>
        <w:t>การเปลี่ยนแปลงนโยบายการบัญชี</w:t>
      </w:r>
      <w:r w:rsidR="00FB5726" w:rsidRPr="00062EE1">
        <w:rPr>
          <w:rFonts w:ascii="Angsana New" w:hAnsi="Angsana New"/>
          <w:b/>
          <w:bCs/>
          <w:sz w:val="28"/>
          <w:szCs w:val="28"/>
          <w:cs/>
        </w:rPr>
        <w:t xml:space="preserve">  </w:t>
      </w:r>
    </w:p>
    <w:p w:rsidR="00FB5726" w:rsidRPr="00062EE1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3E6676" w:rsidRPr="00062EE1" w:rsidRDefault="003E667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062EE1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062EE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กลุ่ม</w:t>
      </w:r>
      <w:r w:rsidRPr="00062EE1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เครื่องมือทางการเงิน</w:t>
      </w:r>
    </w:p>
    <w:p w:rsidR="003E6676" w:rsidRPr="00062EE1" w:rsidRDefault="003E6676" w:rsidP="003E6676">
      <w:pPr>
        <w:pStyle w:val="BodyText2"/>
        <w:tabs>
          <w:tab w:val="left" w:pos="540"/>
        </w:tabs>
        <w:ind w:left="540"/>
        <w:jc w:val="thaiDistribute"/>
        <w:rPr>
          <w:sz w:val="24"/>
          <w:szCs w:val="24"/>
        </w:rPr>
      </w:pPr>
    </w:p>
    <w:p w:rsidR="003E6676" w:rsidRPr="00062EE1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47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062EE1">
        <w:rPr>
          <w:rFonts w:ascii="Angsana New" w:hAnsi="Angsana New" w:hint="cs"/>
          <w:sz w:val="28"/>
          <w:szCs w:val="28"/>
          <w:cs/>
        </w:rPr>
        <w:t>กลุ่ม</w:t>
      </w:r>
      <w:r w:rsidRPr="00062EE1">
        <w:rPr>
          <w:rFonts w:ascii="Angsana New" w:hAnsi="Angsana New"/>
          <w:sz w:val="28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>ทั้งนี้ผลกระทบจากการถือปฏิบัติตามมาตรฐานการรายงานทางการเงินกลุ่มเครื่องมือทางการเงินไม่มีผลกระทบที่มีสาระสำคัญต่องบการเงิน</w:t>
      </w:r>
    </w:p>
    <w:p w:rsidR="003E6676" w:rsidRPr="00062EE1" w:rsidRDefault="003E6676" w:rsidP="003E66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:rsidR="00FB5726" w:rsidRPr="00062EE1" w:rsidRDefault="00FB5726" w:rsidP="003E6676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062EE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993E75" w:rsidRPr="00062EE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062EE1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062EE1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:rsidR="00FB5726" w:rsidRPr="00062EE1" w:rsidRDefault="00FB5726" w:rsidP="00FB5726">
      <w:pPr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FB5726" w:rsidRPr="00062EE1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  <w:cs/>
        </w:rPr>
      </w:pP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กลุ่มบริษัทถือปฏิบัติตาม 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TFRS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>เป็นครั้งแรก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062EE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สัญญาเช่า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(TAS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062EE1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การประเมินว่าข้อตกลงประกอบด้วยสัญญาเช่า</w:t>
      </w:r>
      <w:r w:rsidRPr="00062EE1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หรือไม่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(TFRIC </w:t>
      </w:r>
      <w:r w:rsidR="00993E75" w:rsidRPr="00062EE1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>ด้วย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>วิธีปรับปรุงย้อนหลังโดยรับรู้ผลกระทบสะสม</w:t>
      </w:r>
      <w:r w:rsidRPr="00062EE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pacing w:val="-2"/>
          <w:sz w:val="28"/>
          <w:szCs w:val="28"/>
        </w:rPr>
        <w:t>(Modified retrospective approach)</w:t>
      </w:r>
      <w:r w:rsidRPr="00062EE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:rsidR="00FB5726" w:rsidRPr="00062EE1" w:rsidRDefault="00FB5726" w:rsidP="00FB5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:rsidR="00FB5726" w:rsidRPr="00062EE1" w:rsidRDefault="00FB5726" w:rsidP="00FB5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eastAsia="Calibri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993E75" w:rsidRPr="00062EE1">
        <w:rPr>
          <w:rFonts w:asciiTheme="majorBidi" w:eastAsia="Calibri" w:hAnsiTheme="majorBidi" w:cstheme="majorBidi"/>
          <w:sz w:val="28"/>
          <w:szCs w:val="28"/>
        </w:rPr>
        <w:t>16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062EE1">
        <w:rPr>
          <w:rFonts w:asciiTheme="majorBidi" w:eastAsia="Calibri" w:hAnsiTheme="majorBidi" w:cstheme="majorBidi" w:hint="cs"/>
          <w:sz w:val="28"/>
          <w:szCs w:val="28"/>
          <w:cs/>
        </w:rPr>
        <w:t xml:space="preserve">ตามราคาขายที่เป็นเอกเทศ 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062EE1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062EE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0124AB" w:rsidRPr="00062E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93E75" w:rsidRPr="00062EE1">
        <w:rPr>
          <w:rFonts w:asciiTheme="majorBidi" w:hAnsiTheme="majorBidi" w:cstheme="majorBidi"/>
          <w:sz w:val="28"/>
          <w:szCs w:val="28"/>
        </w:rPr>
        <w:t>1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993E75" w:rsidRPr="00062EE1">
        <w:rPr>
          <w:rFonts w:asciiTheme="majorBidi" w:hAnsiTheme="majorBidi" w:cstheme="majorBidi"/>
          <w:sz w:val="28"/>
          <w:szCs w:val="28"/>
        </w:rPr>
        <w:t>2563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FB5726" w:rsidRPr="00062EE1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cs/>
        </w:rPr>
      </w:pPr>
    </w:p>
    <w:p w:rsidR="00FB5726" w:rsidRPr="00062EE1" w:rsidRDefault="00FB5726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 xml:space="preserve">การปฏิบัติในช่วงเปลี่ยนแปลง กลุ่มบริษัทได้เลือกใช้ข้อยกเว้นต่อไปนี้ </w:t>
      </w:r>
    </w:p>
    <w:p w:rsidR="000124AB" w:rsidRPr="00062EE1" w:rsidRDefault="00FB5726" w:rsidP="000C318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993E75" w:rsidRPr="00062EE1">
        <w:rPr>
          <w:rFonts w:asciiTheme="majorBidi" w:eastAsia="Calibri" w:hAnsiTheme="majorBidi" w:cstheme="majorBidi"/>
          <w:sz w:val="28"/>
          <w:szCs w:val="28"/>
        </w:rPr>
        <w:t>12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062EE1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:rsidR="00FB5726" w:rsidRPr="00062EE1" w:rsidRDefault="00FB5726" w:rsidP="00DD7E2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:rsidR="00FB5726" w:rsidRPr="00062EE1" w:rsidRDefault="00FB5726" w:rsidP="00205EFD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3E6676" w:rsidRPr="00062EE1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</w:p>
    <w:p w:rsidR="003E6676" w:rsidRPr="00062EE1" w:rsidRDefault="003E6676" w:rsidP="003E6676">
      <w:pPr>
        <w:pStyle w:val="ListParagraph"/>
        <w:numPr>
          <w:ilvl w:val="0"/>
          <w:numId w:val="24"/>
        </w:numPr>
        <w:ind w:left="1080" w:hanging="180"/>
        <w:rPr>
          <w:rFonts w:asciiTheme="majorBidi" w:eastAsia="Calibri" w:hAnsiTheme="majorBidi" w:cstheme="majorBidi"/>
          <w:sz w:val="28"/>
          <w:szCs w:val="28"/>
        </w:rPr>
      </w:pPr>
      <w:r w:rsidRPr="00062EE1">
        <w:rPr>
          <w:rFonts w:asciiTheme="majorBidi" w:eastAsia="Calibri" w:hAnsiTheme="maj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062EE1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:rsidR="00FB5726" w:rsidRPr="00062EE1" w:rsidRDefault="00FB5726" w:rsidP="00FB57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9"/>
        <w:gridCol w:w="1890"/>
        <w:gridCol w:w="181"/>
        <w:gridCol w:w="1890"/>
      </w:tblGrid>
      <w:tr w:rsidR="00FB5726" w:rsidRPr="00062EE1" w:rsidTr="00DA224F">
        <w:trPr>
          <w:cantSplit/>
          <w:trHeight w:val="20"/>
        </w:trPr>
        <w:tc>
          <w:tcPr>
            <w:tcW w:w="4860" w:type="dxa"/>
            <w:shd w:val="clear" w:color="auto" w:fill="auto"/>
            <w:vAlign w:val="bottom"/>
          </w:tcPr>
          <w:p w:rsidR="00FB5726" w:rsidRPr="00062EE1" w:rsidRDefault="00FB5726" w:rsidP="00FB5726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062EE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062EE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993E75"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890" w:type="dxa"/>
            <w:vAlign w:val="bottom"/>
          </w:tcPr>
          <w:p w:rsidR="00FB5726" w:rsidRPr="00062EE1" w:rsidRDefault="00FB5726" w:rsidP="00FB572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FB5726" w:rsidRPr="00062EE1" w:rsidRDefault="00FB5726" w:rsidP="00FB572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FB5726" w:rsidRPr="00062EE1" w:rsidRDefault="00FB5726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62EE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062EE1" w:rsidTr="00DA224F">
        <w:trPr>
          <w:cantSplit/>
          <w:trHeight w:val="20"/>
        </w:trPr>
        <w:tc>
          <w:tcPr>
            <w:tcW w:w="4860" w:type="dxa"/>
          </w:tcPr>
          <w:p w:rsidR="00FB5726" w:rsidRPr="00062EE1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:rsidR="00FB5726" w:rsidRPr="00062EE1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062EE1" w:rsidTr="00DA224F">
        <w:trPr>
          <w:cantSplit/>
          <w:trHeight w:val="68"/>
        </w:trPr>
        <w:tc>
          <w:tcPr>
            <w:tcW w:w="4860" w:type="dxa"/>
          </w:tcPr>
          <w:p w:rsidR="00FB5726" w:rsidRPr="00062EE1" w:rsidRDefault="00FB5726" w:rsidP="00FB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960" w:type="dxa"/>
            <w:gridSpan w:val="3"/>
          </w:tcPr>
          <w:p w:rsidR="00FB5726" w:rsidRPr="00062EE1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65DA9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062EE1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อุปกรณ์ลดลง</w:t>
            </w:r>
          </w:p>
        </w:tc>
        <w:tc>
          <w:tcPr>
            <w:tcW w:w="1890" w:type="dxa"/>
            <w:vAlign w:val="bottom"/>
          </w:tcPr>
          <w:p w:rsidR="00C65DA9" w:rsidRPr="00062EE1" w:rsidRDefault="00F3305D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C65DA9"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="00C65DA9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C65DA9"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65DA9" w:rsidRPr="00062EE1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062EE1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C65DA9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062EE1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:rsidR="00C65DA9" w:rsidRPr="00062EE1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  <w:vAlign w:val="bottom"/>
          </w:tcPr>
          <w:p w:rsidR="00C65DA9" w:rsidRPr="00062EE1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062EE1" w:rsidRDefault="00F3305D" w:rsidP="00F3305D">
            <w:pPr>
              <w:pStyle w:val="acctfourfigures"/>
              <w:tabs>
                <w:tab w:val="clear" w:pos="765"/>
                <w:tab w:val="decimal" w:pos="14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853</w:t>
            </w:r>
          </w:p>
        </w:tc>
      </w:tr>
      <w:tr w:rsidR="00C65DA9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C65DA9" w:rsidRPr="00062EE1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</w:tcPr>
          <w:p w:rsidR="00C65DA9" w:rsidRPr="00062EE1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(2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C65DA9" w:rsidRPr="00062EE1" w:rsidRDefault="00C65DA9" w:rsidP="00C65DA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062EE1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65DA9" w:rsidRPr="00062EE1" w:rsidTr="00DA224F">
        <w:trPr>
          <w:cantSplit/>
          <w:trHeight w:val="20"/>
        </w:trPr>
        <w:tc>
          <w:tcPr>
            <w:tcW w:w="4860" w:type="dxa"/>
          </w:tcPr>
          <w:p w:rsidR="00C65DA9" w:rsidRPr="00062EE1" w:rsidRDefault="00C65DA9" w:rsidP="00C65DA9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ประมาณการรื้อถอนเพิ่มขึ้น</w:t>
            </w:r>
          </w:p>
        </w:tc>
        <w:tc>
          <w:tcPr>
            <w:tcW w:w="1890" w:type="dxa"/>
            <w:vAlign w:val="bottom"/>
          </w:tcPr>
          <w:p w:rsidR="00C65DA9" w:rsidRPr="00062EE1" w:rsidRDefault="00C65DA9" w:rsidP="00C65DA9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(100)</w:t>
            </w:r>
          </w:p>
        </w:tc>
        <w:tc>
          <w:tcPr>
            <w:tcW w:w="180" w:type="dxa"/>
          </w:tcPr>
          <w:p w:rsidR="00C65DA9" w:rsidRPr="00062EE1" w:rsidRDefault="00C65DA9" w:rsidP="00C65DA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:rsidR="00C65DA9" w:rsidRPr="00062EE1" w:rsidRDefault="00C65DA9" w:rsidP="00C65DA9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124AB" w:rsidRPr="00062EE1" w:rsidTr="00DA224F">
        <w:trPr>
          <w:cantSplit/>
          <w:trHeight w:val="20"/>
        </w:trPr>
        <w:tc>
          <w:tcPr>
            <w:tcW w:w="4860" w:type="dxa"/>
            <w:shd w:val="clear" w:color="auto" w:fill="auto"/>
            <w:vAlign w:val="bottom"/>
          </w:tcPr>
          <w:p w:rsidR="000124AB" w:rsidRPr="00062EE1" w:rsidRDefault="000124AB" w:rsidP="000124A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1890" w:type="dxa"/>
            <w:vAlign w:val="bottom"/>
          </w:tcPr>
          <w:p w:rsidR="000124AB" w:rsidRPr="00062EE1" w:rsidRDefault="000124AB" w:rsidP="000124A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:rsidR="000124AB" w:rsidRPr="00062EE1" w:rsidRDefault="000124AB" w:rsidP="000124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0124AB" w:rsidRPr="00062EE1" w:rsidRDefault="000124AB" w:rsidP="000124A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62EE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B5726" w:rsidRPr="00062EE1" w:rsidTr="00DA224F">
        <w:trPr>
          <w:cantSplit/>
          <w:trHeight w:val="155"/>
        </w:trPr>
        <w:tc>
          <w:tcPr>
            <w:tcW w:w="4860" w:type="dxa"/>
          </w:tcPr>
          <w:p w:rsidR="00FB5726" w:rsidRPr="00062EE1" w:rsidRDefault="00FB5726" w:rsidP="00FB572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3"/>
          </w:tcPr>
          <w:p w:rsidR="00FB5726" w:rsidRPr="00062EE1" w:rsidRDefault="00FB5726" w:rsidP="00FB572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B5726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124AB" w:rsidRPr="00062EE1" w:rsidRDefault="00FB5726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ภาระผูกพันตามสัญญาเช่าดำเนินงานที่เปิดเผยไว้</w:t>
            </w:r>
          </w:p>
          <w:p w:rsidR="00FB5726" w:rsidRPr="00062EE1" w:rsidRDefault="000124AB" w:rsidP="00FB5726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FB5726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5726"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5726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  <w:vAlign w:val="bottom"/>
          </w:tcPr>
          <w:p w:rsidR="00FB5726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0124A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1" w:type="dxa"/>
            <w:vAlign w:val="bottom"/>
          </w:tcPr>
          <w:p w:rsidR="00FB5726" w:rsidRPr="00062EE1" w:rsidRDefault="00FB5726" w:rsidP="00FB572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FB5726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124A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FB5726" w:rsidRPr="00062EE1" w:rsidTr="00DA224F">
        <w:trPr>
          <w:cantSplit/>
          <w:trHeight w:val="20"/>
        </w:trPr>
        <w:tc>
          <w:tcPr>
            <w:tcW w:w="4860" w:type="dxa"/>
          </w:tcPr>
          <w:p w:rsidR="00FB5726" w:rsidRPr="00062EE1" w:rsidRDefault="00FB5726" w:rsidP="00FB5726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890" w:type="dxa"/>
          </w:tcPr>
          <w:p w:rsidR="00FB5726" w:rsidRPr="00062EE1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C1568"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Pr="00CB4B84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:rsidR="00FB5726" w:rsidRPr="00062EE1" w:rsidRDefault="00FB5726" w:rsidP="00FB572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:rsidR="00FB5726" w:rsidRPr="00062EE1" w:rsidRDefault="00FB5726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993E75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</w:tcPr>
          <w:p w:rsidR="000C318B" w:rsidRPr="00062EE1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สิทธิเลือกขยายอายุสัญญาเช่าที่มีความแน่นอนอย่าง</w:t>
            </w:r>
          </w:p>
          <w:p w:rsidR="000C318B" w:rsidRPr="00062EE1" w:rsidRDefault="000C318B" w:rsidP="000C3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สมเหตุสมผลว่าจะได้ใช้สิทธิ</w:t>
            </w:r>
          </w:p>
        </w:tc>
        <w:tc>
          <w:tcPr>
            <w:tcW w:w="1890" w:type="dxa"/>
            <w:vAlign w:val="bottom"/>
          </w:tcPr>
          <w:p w:rsidR="000C318B" w:rsidRPr="00062EE1" w:rsidRDefault="007A004E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0C318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3E75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1" w:type="dxa"/>
          </w:tcPr>
          <w:p w:rsidR="000C318B" w:rsidRPr="00062EE1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:rsidR="000C318B" w:rsidRPr="00062EE1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</w:tcPr>
          <w:p w:rsidR="000C318B" w:rsidRPr="00062EE1" w:rsidRDefault="000C318B" w:rsidP="000C318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A004E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C318B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A004E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1" w:type="dxa"/>
            <w:vAlign w:val="bottom"/>
          </w:tcPr>
          <w:p w:rsidR="000C318B" w:rsidRPr="00062EE1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:rsidR="000C318B" w:rsidRPr="00062EE1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</w:tcPr>
          <w:p w:rsidR="000C318B" w:rsidRPr="00062EE1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คิดลดโดยใช้อัตราดอกเบี้ยเงินกู้ยืม</w:t>
            </w:r>
          </w:p>
          <w:p w:rsidR="000C318B" w:rsidRPr="00062EE1" w:rsidRDefault="000C318B" w:rsidP="000C318B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ส่วนเพิ่ม ณ วันที่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A004E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81" w:type="dxa"/>
            <w:vAlign w:val="bottom"/>
          </w:tcPr>
          <w:p w:rsidR="000C318B" w:rsidRPr="00062EE1" w:rsidRDefault="000C318B" w:rsidP="000C318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:rsidR="000C318B" w:rsidRPr="00062EE1" w:rsidRDefault="000C318B" w:rsidP="000C318B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</w:tcPr>
          <w:p w:rsidR="000C318B" w:rsidRPr="00062EE1" w:rsidRDefault="000C318B" w:rsidP="000C318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90" w:type="dxa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1" w:type="dxa"/>
          </w:tcPr>
          <w:p w:rsidR="000C318B" w:rsidRPr="00062EE1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0C318B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C318B" w:rsidRPr="00062EE1" w:rsidRDefault="000C318B" w:rsidP="000C318B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993E7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993E7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A004E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0C318B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A004E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1" w:type="dxa"/>
          </w:tcPr>
          <w:p w:rsidR="000C318B" w:rsidRPr="00062EE1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0C318B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  <w:tr w:rsidR="000C318B" w:rsidRPr="00062EE1" w:rsidTr="00DA224F">
        <w:trPr>
          <w:cantSplit/>
          <w:trHeight w:val="20"/>
        </w:trPr>
        <w:tc>
          <w:tcPr>
            <w:tcW w:w="4860" w:type="dxa"/>
            <w:vAlign w:val="bottom"/>
          </w:tcPr>
          <w:p w:rsidR="000C318B" w:rsidRPr="00062EE1" w:rsidRDefault="000C318B" w:rsidP="000C318B">
            <w:pPr>
              <w:tabs>
                <w:tab w:val="clear" w:pos="454"/>
                <w:tab w:val="clear" w:pos="907"/>
                <w:tab w:val="clear" w:pos="4678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0C318B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, 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:rsidR="000C318B" w:rsidRPr="00062EE1" w:rsidRDefault="000C318B" w:rsidP="000C31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C318B" w:rsidRPr="00062EE1" w:rsidRDefault="00993E75" w:rsidP="000C318B">
            <w:pPr>
              <w:pStyle w:val="acctfourfigures"/>
              <w:tabs>
                <w:tab w:val="clear" w:pos="765"/>
                <w:tab w:val="decimal" w:pos="14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:rsidR="005A5A69" w:rsidRPr="00062EE1" w:rsidRDefault="005A5A69" w:rsidP="00FB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</w:rPr>
      </w:pPr>
    </w:p>
    <w:p w:rsidR="009D5893" w:rsidRPr="00062EE1" w:rsidRDefault="00993E75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  <w:r w:rsidRPr="00062EE1">
        <w:rPr>
          <w:rFonts w:ascii="Angsana New" w:hAnsi="Angsana New"/>
          <w:b/>
          <w:bCs/>
          <w:sz w:val="28"/>
          <w:szCs w:val="28"/>
        </w:rPr>
        <w:t>4</w:t>
      </w:r>
      <w:r w:rsidR="009D5893" w:rsidRPr="00062EE1">
        <w:rPr>
          <w:rFonts w:ascii="Angsana New" w:hAnsi="Angsana New" w:hint="cs"/>
          <w:b/>
          <w:bCs/>
          <w:sz w:val="28"/>
          <w:szCs w:val="28"/>
          <w:cs/>
        </w:rPr>
        <w:tab/>
        <w:t>บุคคลหรือกิจการที่เกี่ยวข้องกัน</w:t>
      </w:r>
    </w:p>
    <w:p w:rsidR="009D5893" w:rsidRPr="00062EE1" w:rsidRDefault="009D5893" w:rsidP="009D5893">
      <w:pPr>
        <w:rPr>
          <w:rFonts w:ascii="Angsana New" w:hAnsi="Angsana New"/>
          <w:sz w:val="24"/>
          <w:szCs w:val="24"/>
          <w:cs/>
          <w:lang w:val="th-TH"/>
        </w:rPr>
      </w:pPr>
    </w:p>
    <w:p w:rsidR="00DE7001" w:rsidRPr="00062EE1" w:rsidRDefault="009D5893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ab/>
        <w:t xml:space="preserve">ความสัมพันธ์ที่มีกับบริษัทย่อย ได้เปิดเผยในหมายเหตุข้อ </w:t>
      </w:r>
      <w:r w:rsidR="00993E75" w:rsidRPr="00062EE1">
        <w:rPr>
          <w:rFonts w:ascii="Angsana New" w:hAnsi="Angsana New"/>
          <w:sz w:val="28"/>
          <w:szCs w:val="28"/>
        </w:rPr>
        <w:t>6</w:t>
      </w:r>
    </w:p>
    <w:p w:rsidR="00FB5726" w:rsidRPr="00062EE1" w:rsidRDefault="00FB5726" w:rsidP="009D5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A14924" w:rsidRPr="00062EE1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รายการที่สำคัญกับ</w:t>
      </w:r>
      <w:r w:rsidRPr="00062EE1">
        <w:rPr>
          <w:rFonts w:asciiTheme="majorBidi" w:hAnsiTheme="majorBidi" w:cstheme="majorBidi"/>
          <w:b/>
          <w:sz w:val="28"/>
          <w:szCs w:val="28"/>
          <w:cs/>
        </w:rPr>
        <w:t>กิจการที่เกี่ยวข้องกัน</w:t>
      </w:r>
      <w:r w:rsidRPr="00062EE1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หกเดือนสิ้นสุดวันที่ </w:t>
      </w:r>
      <w:r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E734B4" w:rsidRPr="00062EE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สรุปได้ดังนี้ </w:t>
      </w:r>
    </w:p>
    <w:p w:rsidR="00A14924" w:rsidRPr="0024462F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07"/>
        <w:gridCol w:w="990"/>
        <w:gridCol w:w="262"/>
        <w:gridCol w:w="1042"/>
        <w:gridCol w:w="241"/>
        <w:gridCol w:w="997"/>
        <w:gridCol w:w="270"/>
        <w:gridCol w:w="966"/>
        <w:gridCol w:w="24"/>
        <w:gridCol w:w="26"/>
      </w:tblGrid>
      <w:tr w:rsidR="00A14924" w:rsidRPr="00062EE1" w:rsidTr="0012472F">
        <w:trPr>
          <w:tblHeader/>
        </w:trPr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94" w:type="dxa"/>
            <w:gridSpan w:val="3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83" w:type="dxa"/>
            <w:gridSpan w:val="5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924" w:rsidRPr="00062EE1" w:rsidTr="0012472F">
        <w:trPr>
          <w:tblHeader/>
        </w:trPr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A14924" w:rsidRPr="00062EE1" w:rsidTr="0012472F">
        <w:trPr>
          <w:tblHeader/>
        </w:trPr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818" w:type="dxa"/>
            <w:gridSpan w:val="9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4924" w:rsidRPr="00062EE1" w:rsidTr="0012472F"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14924" w:rsidRPr="00062EE1" w:rsidTr="0012472F"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A14924" w:rsidRPr="00062EE1" w:rsidRDefault="00422443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A14924" w:rsidRPr="00062EE1" w:rsidRDefault="0050522B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</w:tr>
      <w:tr w:rsidR="00A14924" w:rsidRPr="00062EE1" w:rsidTr="0012472F"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A14924" w:rsidRPr="00062EE1" w:rsidRDefault="00422443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A14924" w:rsidRPr="00062EE1" w:rsidRDefault="0050522B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</w:p>
        </w:tc>
      </w:tr>
      <w:tr w:rsidR="00A14924" w:rsidRPr="00062EE1" w:rsidTr="0012472F">
        <w:tc>
          <w:tcPr>
            <w:tcW w:w="4407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14924" w:rsidRPr="00062EE1" w:rsidRDefault="00A14924" w:rsidP="00A1492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A14924" w:rsidRPr="00062EE1" w:rsidRDefault="00A14924" w:rsidP="00A1492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2A11A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2A11A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417</w:t>
            </w:r>
          </w:p>
        </w:tc>
      </w:tr>
      <w:tr w:rsidR="00422443" w:rsidRPr="00062EE1" w:rsidTr="00BC7239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A11A3" w:rsidRPr="00062EE1" w:rsidTr="00BC7239">
        <w:tc>
          <w:tcPr>
            <w:tcW w:w="4407" w:type="dxa"/>
            <w:shd w:val="clear" w:color="auto" w:fill="auto"/>
          </w:tcPr>
          <w:p w:rsidR="002A11A3" w:rsidRPr="00062EE1" w:rsidRDefault="002A11A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A11A3" w:rsidRPr="00062EE1" w:rsidRDefault="002A11A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11A3" w:rsidRPr="00062EE1" w:rsidTr="00BC7239">
        <w:tc>
          <w:tcPr>
            <w:tcW w:w="4407" w:type="dxa"/>
            <w:shd w:val="clear" w:color="auto" w:fill="auto"/>
          </w:tcPr>
          <w:p w:rsidR="002A11A3" w:rsidRPr="00062EE1" w:rsidRDefault="002A11A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A11A3" w:rsidRPr="00062EE1" w:rsidRDefault="002A11A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4462F" w:rsidRPr="00062EE1" w:rsidTr="00BC7239">
        <w:tc>
          <w:tcPr>
            <w:tcW w:w="4407" w:type="dxa"/>
            <w:shd w:val="clear" w:color="auto" w:fill="auto"/>
          </w:tcPr>
          <w:p w:rsidR="0024462F" w:rsidRPr="00062EE1" w:rsidRDefault="0024462F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4462F" w:rsidRPr="00062EE1" w:rsidRDefault="0024462F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4462F" w:rsidRPr="00062EE1" w:rsidRDefault="0024462F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4462F" w:rsidRPr="00062EE1" w:rsidRDefault="0024462F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4462F" w:rsidRPr="00062EE1" w:rsidRDefault="0024462F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4462F" w:rsidRPr="00062EE1" w:rsidRDefault="0024462F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4462F" w:rsidRPr="00062EE1" w:rsidRDefault="0024462F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24462F" w:rsidRPr="00062EE1" w:rsidRDefault="0024462F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11A3" w:rsidRPr="00062EE1" w:rsidTr="00BC7239">
        <w:tc>
          <w:tcPr>
            <w:tcW w:w="4407" w:type="dxa"/>
            <w:shd w:val="clear" w:color="auto" w:fill="auto"/>
          </w:tcPr>
          <w:p w:rsidR="002A11A3" w:rsidRPr="00062EE1" w:rsidRDefault="002A11A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A11A3" w:rsidRPr="00062EE1" w:rsidRDefault="002A11A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A11A3" w:rsidRPr="00062EE1" w:rsidRDefault="002A11A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2A11A3" w:rsidRPr="00062EE1" w:rsidRDefault="002A11A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B4B84" w:rsidRPr="00062EE1" w:rsidTr="00BC7239">
        <w:tc>
          <w:tcPr>
            <w:tcW w:w="4407" w:type="dxa"/>
            <w:shd w:val="clear" w:color="auto" w:fill="auto"/>
          </w:tcPr>
          <w:p w:rsidR="00CB4B84" w:rsidRPr="00062EE1" w:rsidRDefault="00CB4B84" w:rsidP="00CB4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62" w:type="dxa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41" w:type="dxa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CB4B84" w:rsidRPr="00062EE1" w:rsidRDefault="00CB4B84" w:rsidP="00CB4B8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2443" w:rsidRPr="00062EE1" w:rsidTr="00BC7239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</w:t>
            </w:r>
            <w:r w:rsid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316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</w:t>
            </w:r>
          </w:p>
        </w:tc>
      </w:tr>
      <w:tr w:rsidR="00422443" w:rsidRPr="00062EE1" w:rsidTr="00BC7239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AC605F" w:rsidP="0042244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AC605F" w:rsidP="0042244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285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tabs>
                <w:tab w:val="decimal" w:pos="72"/>
              </w:tabs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AC605F" w:rsidP="0042244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</w:t>
            </w:r>
            <w:r w:rsidR="008C54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8,361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</w:t>
            </w:r>
            <w:r w:rsidR="008C54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7,461</w:t>
            </w:r>
          </w:p>
        </w:tc>
      </w:tr>
      <w:tr w:rsidR="00422443" w:rsidRPr="00062EE1" w:rsidTr="0012472F">
        <w:tc>
          <w:tcPr>
            <w:tcW w:w="4407" w:type="dxa"/>
            <w:shd w:val="clear" w:color="auto" w:fill="auto"/>
          </w:tcPr>
          <w:p w:rsidR="00422443" w:rsidRPr="0024462F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24462F" w:rsidRDefault="00422443" w:rsidP="0042244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22443" w:rsidRPr="0024462F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24462F" w:rsidRDefault="00422443" w:rsidP="00422443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22443" w:rsidRPr="0024462F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24462F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22443" w:rsidRPr="0024462F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16" w:type="dxa"/>
            <w:gridSpan w:val="3"/>
            <w:shd w:val="clear" w:color="auto" w:fill="auto"/>
            <w:vAlign w:val="bottom"/>
          </w:tcPr>
          <w:p w:rsidR="00422443" w:rsidRPr="0024462F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22443" w:rsidRPr="00062EE1" w:rsidTr="0012472F">
        <w:trPr>
          <w:gridAfter w:val="1"/>
          <w:wAfter w:w="26" w:type="dxa"/>
          <w:tblHeader/>
        </w:trPr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422443" w:rsidRPr="00062EE1" w:rsidTr="0012472F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22443" w:rsidRPr="00062EE1" w:rsidTr="0012472F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22443" w:rsidRPr="00062EE1" w:rsidRDefault="00062EE1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2511E1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</w:t>
            </w:r>
          </w:p>
        </w:tc>
      </w:tr>
      <w:tr w:rsidR="00422443" w:rsidRPr="00062EE1" w:rsidTr="0012472F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2511E1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422443" w:rsidRPr="00062EE1" w:rsidTr="0012472F">
        <w:trPr>
          <w:gridAfter w:val="1"/>
          <w:wAfter w:w="26" w:type="dxa"/>
        </w:trPr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422443" w:rsidRPr="00062EE1" w:rsidRDefault="002511E1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</w:tr>
      <w:tr w:rsidR="00422443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422443" w:rsidRPr="00062EE1" w:rsidRDefault="00422443" w:rsidP="004224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422443" w:rsidRPr="00062EE1" w:rsidRDefault="00422443" w:rsidP="0042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422443" w:rsidRPr="00062EE1" w:rsidRDefault="00422443" w:rsidP="0042244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422443" w:rsidRPr="00062EE1" w:rsidRDefault="00422443" w:rsidP="0042244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062E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28,819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4,794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203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1,005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</w:t>
            </w:r>
          </w:p>
        </w:tc>
      </w:tr>
      <w:tr w:rsidR="002511E1" w:rsidRPr="00062EE1" w:rsidTr="00BC7239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1,008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062E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4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104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</w:t>
            </w:r>
            <w:r w:rsid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าหรือ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1,127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187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0701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</w:tr>
      <w:tr w:rsidR="002511E1" w:rsidRPr="00062EE1" w:rsidTr="0012472F">
        <w:trPr>
          <w:gridAfter w:val="2"/>
          <w:wAfter w:w="50" w:type="dxa"/>
        </w:trPr>
        <w:tc>
          <w:tcPr>
            <w:tcW w:w="4407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4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3,134</w:t>
            </w:r>
          </w:p>
        </w:tc>
        <w:tc>
          <w:tcPr>
            <w:tcW w:w="262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14,676</w:t>
            </w:r>
          </w:p>
        </w:tc>
        <w:tc>
          <w:tcPr>
            <w:tcW w:w="241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C54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1,334</w:t>
            </w:r>
          </w:p>
        </w:tc>
        <w:tc>
          <w:tcPr>
            <w:tcW w:w="270" w:type="dxa"/>
            <w:shd w:val="clear" w:color="auto" w:fill="auto"/>
          </w:tcPr>
          <w:p w:rsidR="002511E1" w:rsidRPr="00062EE1" w:rsidRDefault="002511E1" w:rsidP="00251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:rsidR="002511E1" w:rsidRPr="00062EE1" w:rsidRDefault="002511E1" w:rsidP="002511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12,876</w:t>
            </w:r>
          </w:p>
        </w:tc>
      </w:tr>
    </w:tbl>
    <w:p w:rsidR="00A14924" w:rsidRPr="00062EE1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A14924" w:rsidRPr="00062EE1" w:rsidRDefault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62EE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A14924" w:rsidRPr="00062EE1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62EE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ab/>
        <w:t>ค่าตอบแทนผู้บริหารสำคัญ</w:t>
      </w:r>
    </w:p>
    <w:p w:rsidR="00A14924" w:rsidRPr="0024462F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:rsidR="00A14924" w:rsidRPr="00062EE1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062EE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ค่าตอบแทนผู้บริหารสำคัญประกอบด้วย  </w:t>
      </w:r>
    </w:p>
    <w:p w:rsidR="00A14924" w:rsidRPr="0024462F" w:rsidRDefault="00A14924" w:rsidP="00A14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990"/>
        <w:gridCol w:w="262"/>
        <w:gridCol w:w="998"/>
        <w:gridCol w:w="262"/>
        <w:gridCol w:w="998"/>
        <w:gridCol w:w="270"/>
        <w:gridCol w:w="990"/>
      </w:tblGrid>
      <w:tr w:rsidR="00A14924" w:rsidRPr="00062EE1" w:rsidTr="00A14924">
        <w:trPr>
          <w:tblHeader/>
        </w:trPr>
        <w:tc>
          <w:tcPr>
            <w:tcW w:w="4410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48F4" w:rsidRPr="00062EE1" w:rsidTr="00A14924">
        <w:trPr>
          <w:tblHeader/>
        </w:trPr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A14924" w:rsidRPr="00062EE1" w:rsidTr="00A14924">
        <w:trPr>
          <w:tblHeader/>
        </w:trPr>
        <w:tc>
          <w:tcPr>
            <w:tcW w:w="4410" w:type="dxa"/>
            <w:shd w:val="clear" w:color="auto" w:fill="auto"/>
          </w:tcPr>
          <w:p w:rsidR="00A14924" w:rsidRPr="00062EE1" w:rsidRDefault="00A14924" w:rsidP="00A149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:rsidR="00A14924" w:rsidRPr="00062EE1" w:rsidRDefault="00A14924" w:rsidP="00A1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C12513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6,435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12513">
              <w:rPr>
                <w:rFonts w:asciiTheme="majorBidi" w:hAnsiTheme="majorBidi" w:cstheme="majorBidi"/>
                <w:sz w:val="28"/>
                <w:szCs w:val="28"/>
              </w:rPr>
              <w:t>607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5,535</w:t>
            </w: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1,926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1,926</w:t>
            </w: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="00C12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8,361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</w:t>
            </w:r>
            <w:r w:rsidR="00C12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7,461</w:t>
            </w:r>
          </w:p>
        </w:tc>
      </w:tr>
      <w:tr w:rsidR="008448F4" w:rsidRPr="00062EE1" w:rsidTr="00A14924">
        <w:trPr>
          <w:tblHeader/>
        </w:trPr>
        <w:tc>
          <w:tcPr>
            <w:tcW w:w="4410" w:type="dxa"/>
            <w:shd w:val="clear" w:color="auto" w:fill="auto"/>
          </w:tcPr>
          <w:p w:rsidR="008448F4" w:rsidRPr="0024462F" w:rsidRDefault="008448F4" w:rsidP="0084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8448F4" w:rsidRPr="0024462F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8448F4" w:rsidRPr="00062EE1" w:rsidTr="00A14924">
        <w:trPr>
          <w:tblHeader/>
        </w:trPr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C12513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12,560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10,</w:t>
            </w:r>
            <w:r w:rsidR="00C12513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10,760</w:t>
            </w: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2,116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2,116</w:t>
            </w:r>
          </w:p>
        </w:tc>
      </w:tr>
      <w:tr w:rsidR="008448F4" w:rsidRPr="00062EE1" w:rsidTr="00A14924">
        <w:tc>
          <w:tcPr>
            <w:tcW w:w="4410" w:type="dxa"/>
            <w:shd w:val="clear" w:color="auto" w:fill="auto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12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3,134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14,676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785D62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</w:t>
            </w:r>
            <w:r w:rsidR="00C125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448F4" w:rsidRPr="00062EE1" w:rsidRDefault="008448F4" w:rsidP="0084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12,876</w:t>
            </w:r>
          </w:p>
        </w:tc>
      </w:tr>
    </w:tbl>
    <w:p w:rsidR="00EB7364" w:rsidRPr="00062EE1" w:rsidRDefault="00EB7364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4"/>
          <w:szCs w:val="24"/>
        </w:rPr>
      </w:pPr>
    </w:p>
    <w:p w:rsidR="00B01A1A" w:rsidRPr="00062EE1" w:rsidRDefault="00B07C5C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>ยอดคงเหลือกับ</w:t>
      </w:r>
      <w:r w:rsidR="00B01A1A" w:rsidRPr="00062EE1">
        <w:rPr>
          <w:rFonts w:ascii="Angsana New" w:hAnsi="Angsana New" w:hint="cs"/>
          <w:sz w:val="28"/>
          <w:szCs w:val="28"/>
          <w:cs/>
        </w:rPr>
        <w:t>กิจการที่เ</w:t>
      </w:r>
      <w:r w:rsidR="00FA0689" w:rsidRPr="00062EE1">
        <w:rPr>
          <w:rFonts w:ascii="Angsana New" w:hAnsi="Angsana New" w:hint="cs"/>
          <w:sz w:val="28"/>
          <w:szCs w:val="28"/>
          <w:cs/>
        </w:rPr>
        <w:t xml:space="preserve">กี่ยวข้องกัน ณ วันที่ </w:t>
      </w:r>
      <w:r w:rsidR="00087161"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="00087161"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993E75" w:rsidRPr="00062EE1">
        <w:rPr>
          <w:rFonts w:ascii="Angsana New" w:hAnsi="Angsana New" w:hint="cs"/>
          <w:sz w:val="28"/>
          <w:szCs w:val="28"/>
        </w:rPr>
        <w:t>2563</w:t>
      </w:r>
      <w:r w:rsidR="00B01A1A" w:rsidRPr="00062EE1">
        <w:rPr>
          <w:rFonts w:ascii="Angsana New" w:hAnsi="Angsana New" w:hint="cs"/>
          <w:sz w:val="28"/>
          <w:szCs w:val="28"/>
        </w:rPr>
        <w:t xml:space="preserve"> </w:t>
      </w:r>
      <w:r w:rsidR="00B01A1A" w:rsidRPr="00062E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062EE1">
        <w:rPr>
          <w:rFonts w:ascii="Angsana New" w:hAnsi="Angsana New" w:hint="cs"/>
          <w:sz w:val="28"/>
          <w:szCs w:val="28"/>
        </w:rPr>
        <w:t>31</w:t>
      </w:r>
      <w:r w:rsidR="00B01A1A" w:rsidRPr="00062EE1">
        <w:rPr>
          <w:rFonts w:ascii="Angsana New" w:hAnsi="Angsana New" w:hint="cs"/>
          <w:sz w:val="28"/>
          <w:szCs w:val="28"/>
        </w:rPr>
        <w:t xml:space="preserve"> </w:t>
      </w:r>
      <w:r w:rsidR="00B01A1A" w:rsidRPr="00062EE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062EE1">
        <w:rPr>
          <w:rFonts w:ascii="Angsana New" w:hAnsi="Angsana New" w:hint="cs"/>
          <w:sz w:val="28"/>
          <w:szCs w:val="28"/>
        </w:rPr>
        <w:t>2562</w:t>
      </w:r>
      <w:r w:rsidR="00B01A1A" w:rsidRPr="00062EE1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p w:rsidR="00B7029E" w:rsidRPr="00062EE1" w:rsidRDefault="00B7029E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178"/>
        <w:gridCol w:w="270"/>
        <w:gridCol w:w="1080"/>
        <w:gridCol w:w="262"/>
        <w:gridCol w:w="1181"/>
      </w:tblGrid>
      <w:tr w:rsidR="00EB7364" w:rsidRPr="00062EE1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062EE1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364" w:rsidRPr="00062EE1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062EE1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B7364" w:rsidRPr="00062EE1" w:rsidRDefault="00087161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:rsidR="00EB7364" w:rsidRPr="00062EE1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062EE1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062EE1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7364" w:rsidRPr="00062EE1" w:rsidRDefault="00087161" w:rsidP="0008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:rsidR="00EB7364" w:rsidRPr="00062EE1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="00EB7364" w:rsidRPr="00062EE1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  <w:r w:rsidR="00EB7364" w:rsidRPr="00062EE1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EB7364" w:rsidRPr="00062EE1" w:rsidTr="00EB7364">
        <w:trPr>
          <w:tblHeader/>
        </w:trPr>
        <w:tc>
          <w:tcPr>
            <w:tcW w:w="3780" w:type="dxa"/>
            <w:shd w:val="clear" w:color="auto" w:fill="auto"/>
          </w:tcPr>
          <w:p w:rsidR="00EB7364" w:rsidRPr="00062EE1" w:rsidRDefault="00907B50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</w:tcPr>
          <w:p w:rsidR="00EB7364" w:rsidRPr="00062EE1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:rsidR="00EB7364" w:rsidRPr="00062EE1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B7364" w:rsidRPr="00062EE1" w:rsidRDefault="00993E75" w:rsidP="00087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</w:tcPr>
          <w:p w:rsidR="00EB7364" w:rsidRPr="00062EE1" w:rsidRDefault="00993E75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EB7364" w:rsidRPr="00062EE1" w:rsidTr="00EB7364">
        <w:trPr>
          <w:trHeight w:val="80"/>
          <w:tblHeader/>
        </w:trPr>
        <w:tc>
          <w:tcPr>
            <w:tcW w:w="3780" w:type="dxa"/>
            <w:shd w:val="clear" w:color="auto" w:fill="auto"/>
          </w:tcPr>
          <w:p w:rsidR="00EB7364" w:rsidRPr="00062EE1" w:rsidRDefault="00EB7364" w:rsidP="00EB73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364" w:rsidRPr="00062EE1" w:rsidTr="00EB7364">
        <w:tc>
          <w:tcPr>
            <w:tcW w:w="3780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B7364" w:rsidRPr="00062EE1" w:rsidRDefault="00EB7364" w:rsidP="00EB7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EB7364" w:rsidRPr="00062EE1" w:rsidRDefault="00EB7364" w:rsidP="00EB736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214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1113B" w:rsidRPr="00062EE1" w:rsidRDefault="00894096" w:rsidP="00211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1113B" w:rsidRPr="00062EE1" w:rsidTr="006B5B6C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21113B" w:rsidRPr="00062EE1" w:rsidTr="006B5B6C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74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1113B" w:rsidRPr="00062EE1" w:rsidTr="006B5B6C">
        <w:tc>
          <w:tcPr>
            <w:tcW w:w="3780" w:type="dxa"/>
            <w:shd w:val="clear" w:color="auto" w:fill="auto"/>
          </w:tcPr>
          <w:p w:rsidR="0021113B" w:rsidRPr="0024462F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1113B" w:rsidRPr="0024462F" w:rsidRDefault="0021113B" w:rsidP="0021113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24462F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:rsidR="0021113B" w:rsidRPr="0024462F" w:rsidRDefault="0021113B" w:rsidP="0021113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1113B" w:rsidRPr="0024462F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1113B" w:rsidRPr="0024462F" w:rsidRDefault="0021113B" w:rsidP="0021113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24462F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21113B" w:rsidRPr="0024462F" w:rsidRDefault="0021113B" w:rsidP="0021113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GB"/>
              </w:rPr>
              <w:t>2,615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1181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1,465</w:t>
            </w: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1113B" w:rsidRPr="00062EE1" w:rsidRDefault="009B5B9A" w:rsidP="009B5B9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1113B" w:rsidRPr="00062EE1" w:rsidRDefault="009B5B9A" w:rsidP="009B5B9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315</w:t>
            </w: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13B" w:rsidRPr="00894096" w:rsidRDefault="009B5B9A" w:rsidP="009B5B9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9B5B9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1113B" w:rsidRPr="00062EE1" w:rsidTr="00EB7364">
        <w:tc>
          <w:tcPr>
            <w:tcW w:w="378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1113B" w:rsidRPr="00062EE1" w:rsidRDefault="009B5B9A" w:rsidP="002111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21113B" w:rsidRPr="00062EE1" w:rsidRDefault="009B5B9A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3,144</w:t>
            </w:r>
          </w:p>
        </w:tc>
        <w:tc>
          <w:tcPr>
            <w:tcW w:w="262" w:type="dxa"/>
            <w:shd w:val="clear" w:color="auto" w:fill="auto"/>
          </w:tcPr>
          <w:p w:rsidR="0021113B" w:rsidRPr="00062EE1" w:rsidRDefault="0021113B" w:rsidP="00211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:rsidR="0021113B" w:rsidRPr="00062EE1" w:rsidRDefault="0021113B" w:rsidP="0021113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</w:tr>
    </w:tbl>
    <w:p w:rsidR="0024462F" w:rsidRDefault="0024462F" w:rsidP="00A02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24462F" w:rsidRDefault="00244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003"/>
        <w:gridCol w:w="236"/>
        <w:gridCol w:w="1028"/>
        <w:gridCol w:w="268"/>
        <w:gridCol w:w="986"/>
        <w:gridCol w:w="274"/>
        <w:gridCol w:w="900"/>
        <w:gridCol w:w="255"/>
        <w:gridCol w:w="916"/>
        <w:gridCol w:w="248"/>
        <w:gridCol w:w="999"/>
      </w:tblGrid>
      <w:tr w:rsidR="00A5678B" w:rsidRPr="00062EE1" w:rsidTr="00CE1441">
        <w:tc>
          <w:tcPr>
            <w:tcW w:w="1127" w:type="pct"/>
            <w:vMerge w:val="restart"/>
            <w:vAlign w:val="center"/>
            <w:hideMark/>
          </w:tcPr>
          <w:p w:rsidR="00907B50" w:rsidRPr="00062EE1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07B50" w:rsidRPr="00062EE1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907B50" w:rsidRPr="00062EE1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:rsidR="00A5678B" w:rsidRPr="00062EE1" w:rsidRDefault="00907B50" w:rsidP="00907B5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34" w:type="pct"/>
            <w:gridSpan w:val="3"/>
            <w:vAlign w:val="bottom"/>
          </w:tcPr>
          <w:p w:rsidR="00A5678B" w:rsidRPr="00062EE1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6" w:type="pct"/>
          </w:tcPr>
          <w:p w:rsidR="00A5678B" w:rsidRPr="00062EE1" w:rsidRDefault="00A5678B" w:rsidP="00D828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3" w:type="pct"/>
            <w:gridSpan w:val="7"/>
            <w:hideMark/>
          </w:tcPr>
          <w:p w:rsidR="00A5678B" w:rsidRPr="00062EE1" w:rsidRDefault="00A5678B" w:rsidP="00D828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7C91" w:rsidRPr="00062EE1" w:rsidTr="00CE1441">
        <w:tc>
          <w:tcPr>
            <w:tcW w:w="1127" w:type="pct"/>
            <w:vMerge/>
            <w:vAlign w:val="center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31</w:t>
            </w:r>
            <w:r w:rsidR="00197C91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062EE1" w:rsidRDefault="00E47816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6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197C91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346B0" w:rsidRPr="00062EE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9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:rsidR="00197C91" w:rsidRPr="00062EE1" w:rsidRDefault="00E47816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197C91" w:rsidRPr="00062EE1" w:rsidTr="00CE1441">
        <w:trPr>
          <w:trHeight w:val="68"/>
        </w:trPr>
        <w:tc>
          <w:tcPr>
            <w:tcW w:w="1127" w:type="pct"/>
            <w:vMerge/>
            <w:vAlign w:val="center"/>
            <w:hideMark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6" w:type="pct"/>
            <w:hideMark/>
          </w:tcPr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28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hideMark/>
          </w:tcPr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46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7" w:type="pct"/>
            <w:hideMark/>
          </w:tcPr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2E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hideMark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35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hideMark/>
          </w:tcPr>
          <w:p w:rsidR="00197C91" w:rsidRPr="00062EE1" w:rsidRDefault="00993E75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1"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197C91" w:rsidRPr="00062EE1" w:rsidTr="00CE1441">
        <w:trPr>
          <w:trHeight w:val="80"/>
        </w:trPr>
        <w:tc>
          <w:tcPr>
            <w:tcW w:w="1127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34" w:type="pct"/>
            <w:gridSpan w:val="3"/>
            <w:hideMark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46" w:type="pct"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pct"/>
            <w:gridSpan w:val="7"/>
            <w:hideMark/>
          </w:tcPr>
          <w:p w:rsidR="00197C91" w:rsidRPr="00062EE1" w:rsidRDefault="00197C91" w:rsidP="00197C9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E1441" w:rsidRPr="00062EE1" w:rsidTr="00CE1441">
        <w:tc>
          <w:tcPr>
            <w:tcW w:w="1127" w:type="pct"/>
          </w:tcPr>
          <w:p w:rsidR="00CE1441" w:rsidRPr="00062EE1" w:rsidRDefault="00CE1441" w:rsidP="00CE14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46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2.15 - 2.35</w:t>
            </w:r>
          </w:p>
        </w:tc>
        <w:tc>
          <w:tcPr>
            <w:tcW w:w="128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84"/>
                <w:tab w:val="left" w:pos="274"/>
                <w:tab w:val="left" w:pos="814"/>
              </w:tabs>
              <w:spacing w:after="0" w:line="240" w:lineRule="auto"/>
              <w:ind w:right="-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2.15 - 6.00</w:t>
            </w:r>
          </w:p>
        </w:tc>
        <w:tc>
          <w:tcPr>
            <w:tcW w:w="146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:rsidR="00CE1441" w:rsidRPr="00062EE1" w:rsidRDefault="00CE1441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35,972</w:t>
            </w:r>
          </w:p>
        </w:tc>
        <w:tc>
          <w:tcPr>
            <w:tcW w:w="149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  <w:vAlign w:val="bottom"/>
          </w:tcPr>
          <w:p w:rsidR="00CE1441" w:rsidRPr="00062EE1" w:rsidRDefault="00CE1441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71,030</w:t>
            </w:r>
          </w:p>
        </w:tc>
        <w:tc>
          <w:tcPr>
            <w:tcW w:w="139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left="-126"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:rsidR="00CE1441" w:rsidRPr="00062EE1" w:rsidRDefault="00CE1441" w:rsidP="00CE144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(20,000)</w:t>
            </w:r>
          </w:p>
        </w:tc>
        <w:tc>
          <w:tcPr>
            <w:tcW w:w="135" w:type="pct"/>
          </w:tcPr>
          <w:p w:rsidR="00CE1441" w:rsidRPr="00062EE1" w:rsidRDefault="00CE1441" w:rsidP="00CE1441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65"/>
                <w:tab w:val="decimal" w:pos="873"/>
              </w:tabs>
              <w:spacing w:after="0" w:line="240" w:lineRule="auto"/>
              <w:ind w:right="-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CE1441" w:rsidRPr="00062EE1" w:rsidRDefault="00CE1441" w:rsidP="00CE14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87,002</w:t>
            </w:r>
          </w:p>
        </w:tc>
      </w:tr>
    </w:tbl>
    <w:p w:rsidR="00DC216F" w:rsidRPr="0024462F" w:rsidRDefault="00DC216F" w:rsidP="00E119BD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863BD" w:rsidRPr="00062EE1" w:rsidRDefault="00DC216F" w:rsidP="00DE7001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62EE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47816"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="00E47816"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993E75" w:rsidRPr="00062EE1">
        <w:rPr>
          <w:rFonts w:ascii="Angsana New" w:hAnsi="Angsana New"/>
          <w:sz w:val="28"/>
          <w:szCs w:val="28"/>
        </w:rPr>
        <w:t>2563</w:t>
      </w:r>
      <w:r w:rsidRPr="00062EE1">
        <w:rPr>
          <w:rFonts w:ascii="Angsana New" w:hAnsi="Angsana New" w:hint="cs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 เงินให้กู้ยืมดังกล่าวไม่มีหลักประกัน</w:t>
      </w:r>
    </w:p>
    <w:p w:rsidR="00197C91" w:rsidRPr="0024462F" w:rsidRDefault="00197C91" w:rsidP="00197C91">
      <w:pPr>
        <w:rPr>
          <w:rFonts w:ascii="Angsana New" w:hAnsi="Angsana New"/>
          <w:sz w:val="24"/>
          <w:szCs w:val="24"/>
        </w:rPr>
      </w:pPr>
    </w:p>
    <w:tbl>
      <w:tblPr>
        <w:tblW w:w="91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62"/>
        <w:gridCol w:w="1088"/>
        <w:gridCol w:w="270"/>
        <w:gridCol w:w="1080"/>
        <w:gridCol w:w="262"/>
        <w:gridCol w:w="1080"/>
      </w:tblGrid>
      <w:tr w:rsidR="00197C91" w:rsidRPr="00062EE1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062EE1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:rsidR="00197C91" w:rsidRPr="00062EE1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197C91" w:rsidRPr="00062EE1" w:rsidRDefault="00197C91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2" w:type="dxa"/>
            <w:gridSpan w:val="3"/>
            <w:shd w:val="clear" w:color="auto" w:fill="auto"/>
            <w:vAlign w:val="bottom"/>
          </w:tcPr>
          <w:p w:rsidR="00197C91" w:rsidRPr="00062EE1" w:rsidRDefault="00197C91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97C91" w:rsidRPr="00062EE1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062EE1" w:rsidRDefault="00E47816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97C91" w:rsidRPr="00062EE1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062EE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062EE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062EE1" w:rsidRDefault="00E47816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062EE1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97C91" w:rsidRPr="00062EE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97C91" w:rsidRPr="00062EE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97C91" w:rsidRPr="00062EE1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062EE1" w:rsidRDefault="00907B50" w:rsidP="00907B5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:rsidR="00197C91" w:rsidRPr="00062EE1" w:rsidRDefault="00993E75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197C91" w:rsidRPr="00062EE1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062EE1" w:rsidRDefault="00993E75" w:rsidP="00E47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97C91" w:rsidRPr="00062EE1" w:rsidRDefault="00993E75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97C91" w:rsidRPr="00062EE1" w:rsidTr="00907B50">
        <w:trPr>
          <w:tblHeader/>
        </w:trPr>
        <w:tc>
          <w:tcPr>
            <w:tcW w:w="405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22" w:type="dxa"/>
            <w:gridSpan w:val="7"/>
            <w:shd w:val="clear" w:color="auto" w:fill="auto"/>
            <w:vAlign w:val="bottom"/>
          </w:tcPr>
          <w:p w:rsidR="00197C91" w:rsidRPr="00062EE1" w:rsidRDefault="00197C91" w:rsidP="00197C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7C91" w:rsidRPr="00062EE1" w:rsidTr="00907B50">
        <w:tc>
          <w:tcPr>
            <w:tcW w:w="405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197C91" w:rsidRPr="00062EE1" w:rsidRDefault="00197C91" w:rsidP="00197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36AE3" w:rsidRPr="00062EE1" w:rsidTr="0074065E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</w:tr>
      <w:tr w:rsidR="00B36AE3" w:rsidRPr="00062EE1" w:rsidTr="00907B50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36AE3" w:rsidRPr="00062EE1" w:rsidTr="00907B50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36AE3" w:rsidRPr="00062EE1" w:rsidTr="00907B50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30</w:t>
            </w:r>
          </w:p>
        </w:tc>
      </w:tr>
      <w:tr w:rsidR="00B36AE3" w:rsidRPr="00062EE1" w:rsidTr="0074065E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406</w:t>
            </w:r>
          </w:p>
        </w:tc>
      </w:tr>
      <w:tr w:rsidR="00B36AE3" w:rsidRPr="00062EE1" w:rsidTr="00907B50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230</w:t>
            </w:r>
          </w:p>
        </w:tc>
      </w:tr>
      <w:tr w:rsidR="00B36AE3" w:rsidRPr="00062EE1" w:rsidTr="00907B50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  <w:tr w:rsidR="00B36AE3" w:rsidRPr="00062EE1" w:rsidTr="00C8690B">
        <w:tc>
          <w:tcPr>
            <w:tcW w:w="4050" w:type="dxa"/>
            <w:shd w:val="clear" w:color="auto" w:fill="auto"/>
          </w:tcPr>
          <w:p w:rsidR="00B36AE3" w:rsidRPr="0024462F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6AE3" w:rsidRPr="0024462F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24462F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B36AE3" w:rsidRPr="0024462F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36AE3" w:rsidRPr="0024462F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6AE3" w:rsidRPr="0024462F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" w:type="dxa"/>
            <w:shd w:val="clear" w:color="auto" w:fill="auto"/>
          </w:tcPr>
          <w:p w:rsidR="00B36AE3" w:rsidRPr="0024462F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36AE3" w:rsidRPr="0024462F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B36AE3" w:rsidRPr="00062EE1" w:rsidTr="00C8690B">
        <w:tc>
          <w:tcPr>
            <w:tcW w:w="405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:rsidR="00B36AE3" w:rsidRPr="00062EE1" w:rsidRDefault="00B36AE3" w:rsidP="00B3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159</w:t>
            </w:r>
          </w:p>
        </w:tc>
        <w:tc>
          <w:tcPr>
            <w:tcW w:w="262" w:type="dxa"/>
            <w:shd w:val="clear" w:color="auto" w:fill="auto"/>
          </w:tcPr>
          <w:p w:rsidR="00B36AE3" w:rsidRPr="00062EE1" w:rsidRDefault="00B36AE3" w:rsidP="00B36AE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36AE3" w:rsidRPr="00062EE1" w:rsidRDefault="00B36AE3" w:rsidP="00B36AE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839</w:t>
            </w:r>
          </w:p>
        </w:tc>
      </w:tr>
    </w:tbl>
    <w:p w:rsidR="00C8690B" w:rsidRPr="00062EE1" w:rsidRDefault="00C8690B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C8690B" w:rsidRPr="00062EE1" w:rsidRDefault="00C86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062EE1">
        <w:rPr>
          <w:rFonts w:ascii="Angsana New" w:hAnsi="Angsana New"/>
          <w:b/>
          <w:bCs/>
          <w:sz w:val="28"/>
          <w:szCs w:val="28"/>
        </w:rPr>
        <w:br w:type="page"/>
      </w:r>
    </w:p>
    <w:p w:rsidR="00EC6792" w:rsidRPr="00062EE1" w:rsidRDefault="00993E75" w:rsidP="00E11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62EE1">
        <w:rPr>
          <w:rFonts w:ascii="Angsana New" w:hAnsi="Angsana New"/>
          <w:b/>
          <w:bCs/>
          <w:sz w:val="28"/>
          <w:szCs w:val="28"/>
        </w:rPr>
        <w:lastRenderedPageBreak/>
        <w:t>5</w:t>
      </w:r>
      <w:r w:rsidR="004C532C" w:rsidRPr="00062EE1">
        <w:rPr>
          <w:rFonts w:ascii="Angsana New" w:hAnsi="Angsana New" w:hint="cs"/>
          <w:b/>
          <w:bCs/>
          <w:sz w:val="28"/>
          <w:szCs w:val="28"/>
        </w:rPr>
        <w:tab/>
      </w:r>
      <w:r w:rsidR="005032A3" w:rsidRPr="00062EE1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ลูกหนี้การค้าและลูกหนี้อื่น</w:t>
      </w:r>
    </w:p>
    <w:p w:rsidR="0010263C" w:rsidRPr="00062EE1" w:rsidRDefault="0010263C" w:rsidP="0010263C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9"/>
        <w:gridCol w:w="262"/>
        <w:gridCol w:w="1097"/>
        <w:gridCol w:w="243"/>
        <w:gridCol w:w="1107"/>
      </w:tblGrid>
      <w:tr w:rsidR="0010263C" w:rsidRPr="00062EE1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  <w:shd w:val="clear" w:color="auto" w:fill="auto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47" w:type="dxa"/>
            <w:gridSpan w:val="3"/>
            <w:shd w:val="clear" w:color="auto" w:fill="auto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0263C" w:rsidRPr="00062EE1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C8690B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062EE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062EE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C8690B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31</w:t>
            </w:r>
            <w:r w:rsidR="0010263C" w:rsidRPr="00062EE1">
              <w:rPr>
                <w:rFonts w:ascii="Angsana New" w:hAnsi="Angsana New" w:hint="cs"/>
                <w:b/>
                <w:spacing w:val="-4"/>
                <w:sz w:val="28"/>
                <w:szCs w:val="28"/>
              </w:rPr>
              <w:t xml:space="preserve"> </w:t>
            </w:r>
            <w:r w:rsidR="0010263C" w:rsidRPr="00062EE1">
              <w:rPr>
                <w:rFonts w:ascii="Angsana New" w:hAnsi="Angsana New" w:hint="cs"/>
                <w:b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10263C" w:rsidRPr="00062EE1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10263C" w:rsidRPr="00062EE1" w:rsidRDefault="00993E75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993E75" w:rsidP="00C86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04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993E75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10263C" w:rsidRPr="00062EE1" w:rsidTr="0060266A">
        <w:trPr>
          <w:tblHeader/>
        </w:trPr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10263C" w:rsidRPr="00062EE1" w:rsidRDefault="002A0B2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A0B2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565,208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44</w:t>
            </w:r>
            <w:r w:rsidR="0010263C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216,89</w:t>
            </w:r>
            <w:r w:rsidR="002A0B2C" w:rsidRPr="00062EE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206</w:t>
            </w:r>
            <w:r w:rsidR="0010263C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119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0263C" w:rsidRPr="00062EE1" w:rsidRDefault="002A0B2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565,282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217,10</w:t>
            </w:r>
            <w:r w:rsidR="002A0B2C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206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119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09299D" w:rsidRPr="00062EE1" w:rsidRDefault="0010263C" w:rsidP="00092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09299D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  <w:r w:rsidR="0009299D" w:rsidRPr="00062EE1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  <w:p w:rsidR="0010263C" w:rsidRPr="00062EE1" w:rsidRDefault="0009299D" w:rsidP="000929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993E75" w:rsidRPr="00062EE1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062EE1" w:rsidRDefault="002A0B2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(3,489)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706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062EE1" w:rsidRDefault="002453BF" w:rsidP="00245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(45</w:t>
            </w:r>
            <w:r w:rsidR="002A0B2C" w:rsidRPr="00062EE1">
              <w:rPr>
                <w:rFonts w:ascii="Angsana New" w:hAnsi="Angsana New"/>
                <w:sz w:val="28"/>
                <w:szCs w:val="28"/>
              </w:rPr>
              <w:t>4</w:t>
            </w:r>
            <w:r w:rsidRPr="00062E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228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</w:t>
            </w:r>
            <w:r w:rsidR="002065A7"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2A0B2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561,793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343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216,654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205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244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24462F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244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244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244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244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24462F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24462F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24462F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="0074065E"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10263C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76593E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sz w:val="28"/>
                <w:szCs w:val="28"/>
              </w:rPr>
              <w:t>40,007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0263C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sz w:val="28"/>
                <w:szCs w:val="28"/>
              </w:rPr>
              <w:t xml:space="preserve">    </w:t>
            </w:r>
            <w:r w:rsidR="00993E75" w:rsidRPr="00062EE1">
              <w:rPr>
                <w:rFonts w:ascii="Angsana New" w:hAnsi="Angsana New" w:hint="cs"/>
                <w:b/>
                <w:sz w:val="28"/>
                <w:szCs w:val="28"/>
              </w:rPr>
              <w:t>10</w:t>
            </w:r>
            <w:r w:rsidRPr="00062EE1">
              <w:rPr>
                <w:rFonts w:ascii="Angsana New" w:hAnsi="Angsana New" w:hint="cs"/>
                <w:b/>
                <w:sz w:val="28"/>
                <w:szCs w:val="28"/>
              </w:rPr>
              <w:t>,</w:t>
            </w:r>
            <w:r w:rsidR="00993E75" w:rsidRPr="00062EE1">
              <w:rPr>
                <w:rFonts w:ascii="Angsana New" w:hAnsi="Angsana New" w:hint="cs"/>
                <w:b/>
                <w:sz w:val="28"/>
                <w:szCs w:val="28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2453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0263C" w:rsidP="002453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sz w:val="28"/>
                <w:szCs w:val="28"/>
              </w:rPr>
              <w:t>-</w:t>
            </w:r>
          </w:p>
        </w:tc>
      </w:tr>
      <w:tr w:rsidR="0074065E" w:rsidRPr="00062EE1" w:rsidTr="0060266A">
        <w:tc>
          <w:tcPr>
            <w:tcW w:w="3240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244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0263C" w:rsidRPr="00062EE1" w:rsidTr="0060266A">
        <w:trPr>
          <w:trHeight w:val="80"/>
        </w:trPr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10263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</w:t>
            </w:r>
            <w:r w:rsidR="002065A7"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61,153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44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14,778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10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358</w:t>
            </w:r>
          </w:p>
        </w:tc>
      </w:tr>
      <w:tr w:rsidR="0074065E" w:rsidRPr="00062EE1" w:rsidTr="0060266A">
        <w:trPr>
          <w:trHeight w:val="118"/>
        </w:trPr>
        <w:tc>
          <w:tcPr>
            <w:tcW w:w="3240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244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shd w:val="clear" w:color="auto" w:fill="auto"/>
          </w:tcPr>
          <w:p w:rsidR="0074065E" w:rsidRPr="00244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eastAsia="Batang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10263C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10263C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993E75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0263C" w:rsidRPr="00062EE1" w:rsidRDefault="00C95D4C" w:rsidP="00C95D4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2,</w:t>
            </w:r>
            <w:r w:rsidR="00C95D4C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="0010263C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780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112,</w:t>
            </w:r>
            <w:r w:rsidR="00C95D4C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</w:t>
            </w:r>
            <w:r w:rsidR="0010263C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68,</w:t>
            </w:r>
            <w:r w:rsidR="00C95D4C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122</w:t>
            </w:r>
            <w:r w:rsidR="0010263C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058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112,514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144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71,055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123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  <w:tr w:rsidR="0074065E" w:rsidRPr="00062EE1" w:rsidTr="0060266A">
        <w:tc>
          <w:tcPr>
            <w:tcW w:w="3240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24462F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:rsidR="0074065E" w:rsidRPr="0024462F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775,467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544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302,487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340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</w:tr>
      <w:tr w:rsidR="0074065E" w:rsidRPr="00062EE1" w:rsidTr="0060266A">
        <w:tc>
          <w:tcPr>
            <w:tcW w:w="3240" w:type="dxa"/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062EE1" w:rsidRDefault="0074065E" w:rsidP="00740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786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</w:tcPr>
          <w:p w:rsidR="0074065E" w:rsidRPr="00062EE1" w:rsidRDefault="0074065E" w:rsidP="00602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04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74065E" w:rsidRPr="00062EE1" w:rsidRDefault="0074065E" w:rsidP="00740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  <w:tab w:val="decimal" w:pos="852"/>
              </w:tabs>
              <w:spacing w:line="240" w:lineRule="auto"/>
              <w:rPr>
                <w:rFonts w:ascii="Angsana New" w:hAnsi="Angsana New"/>
                <w:bCs/>
                <w:sz w:val="22"/>
                <w:szCs w:val="22"/>
              </w:rPr>
            </w:pP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0263C" w:rsidRPr="00062EE1" w:rsidRDefault="00F54E5E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74</w:t>
            </w:r>
            <w:r w:rsidR="00147C1C" w:rsidRPr="00062EE1">
              <w:rPr>
                <w:rFonts w:ascii="Angsana New" w:hAnsi="Angsana New"/>
                <w:sz w:val="28"/>
                <w:szCs w:val="28"/>
              </w:rPr>
              <w:t>2,164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540</w:t>
            </w:r>
            <w:r w:rsidR="0010263C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109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302,487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340</w:t>
            </w:r>
            <w:r w:rsidR="0010263C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087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33,303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10263C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923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2453BF" w:rsidP="002453B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10263C" w:rsidRPr="00062EE1" w:rsidRDefault="0010263C" w:rsidP="002453B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0263C" w:rsidRPr="00062EE1" w:rsidTr="0060266A">
        <w:tc>
          <w:tcPr>
            <w:tcW w:w="3240" w:type="dxa"/>
            <w:shd w:val="clear" w:color="auto" w:fill="auto"/>
          </w:tcPr>
          <w:p w:rsidR="0010263C" w:rsidRPr="00062EE1" w:rsidRDefault="0010263C" w:rsidP="0010263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10263C" w:rsidRPr="00062EE1" w:rsidRDefault="0010263C" w:rsidP="001026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062EE1" w:rsidRDefault="00147C1C" w:rsidP="0074065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775,467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544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2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062EE1" w:rsidRDefault="002453BF" w:rsidP="0060266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302,487</w:t>
            </w:r>
          </w:p>
        </w:tc>
        <w:tc>
          <w:tcPr>
            <w:tcW w:w="243" w:type="dxa"/>
            <w:shd w:val="clear" w:color="auto" w:fill="auto"/>
          </w:tcPr>
          <w:p w:rsidR="0010263C" w:rsidRPr="00062EE1" w:rsidRDefault="0010263C" w:rsidP="0010263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263C" w:rsidRPr="00062EE1" w:rsidRDefault="00993E75" w:rsidP="0074065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340</w:t>
            </w:r>
            <w:r w:rsidR="0010263C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087</w:t>
            </w:r>
          </w:p>
        </w:tc>
      </w:tr>
    </w:tbl>
    <w:p w:rsidR="0060266A" w:rsidRPr="00062EE1" w:rsidRDefault="0060266A" w:rsidP="00E119BD">
      <w:pPr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p w:rsidR="00C8690B" w:rsidRPr="00062EE1" w:rsidRDefault="00C8690B">
      <w:r w:rsidRPr="00062EE1">
        <w:br w:type="page"/>
      </w: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10"/>
        <w:gridCol w:w="1080"/>
        <w:gridCol w:w="262"/>
        <w:gridCol w:w="1073"/>
        <w:gridCol w:w="6"/>
        <w:gridCol w:w="256"/>
        <w:gridCol w:w="6"/>
        <w:gridCol w:w="1097"/>
        <w:gridCol w:w="270"/>
        <w:gridCol w:w="1111"/>
      </w:tblGrid>
      <w:tr w:rsidR="0074065E" w:rsidRPr="00062EE1" w:rsidTr="00B45D14">
        <w:trPr>
          <w:tblHeader/>
        </w:trPr>
        <w:tc>
          <w:tcPr>
            <w:tcW w:w="3240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84" w:type="dxa"/>
            <w:gridSpan w:val="4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065E" w:rsidRPr="00062EE1" w:rsidTr="00B45D14">
        <w:trPr>
          <w:tblHeader/>
        </w:trPr>
        <w:tc>
          <w:tcPr>
            <w:tcW w:w="3240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062EE1" w:rsidRDefault="0074065E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4065E" w:rsidRPr="00062EE1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:rsidR="0074065E" w:rsidRPr="00062EE1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:rsidR="0074065E" w:rsidRPr="00062EE1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pacing w:val="-4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:rsidR="0074065E" w:rsidRPr="00062EE1" w:rsidRDefault="00993E75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Cs/>
                <w:spacing w:val="-4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pacing w:val="-4"/>
                <w:sz w:val="28"/>
                <w:szCs w:val="28"/>
              </w:rPr>
              <w:t>2562</w:t>
            </w:r>
          </w:p>
        </w:tc>
      </w:tr>
      <w:tr w:rsidR="0074065E" w:rsidRPr="00062EE1" w:rsidTr="00B45D14">
        <w:trPr>
          <w:tblHeader/>
        </w:trPr>
        <w:tc>
          <w:tcPr>
            <w:tcW w:w="3240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61" w:type="dxa"/>
            <w:gridSpan w:val="9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065E" w:rsidRPr="00062EE1" w:rsidTr="00B45D14">
        <w:tc>
          <w:tcPr>
            <w:tcW w:w="4050" w:type="dxa"/>
            <w:gridSpan w:val="2"/>
            <w:shd w:val="clear" w:color="auto" w:fill="auto"/>
          </w:tcPr>
          <w:p w:rsidR="0060266A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ผลขาดทุนจากการด้อยค่า</w:t>
            </w:r>
          </w:p>
          <w:p w:rsidR="0074065E" w:rsidRPr="00062EE1" w:rsidRDefault="0060266A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4065E" w:rsidRPr="00062EE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="0074065E" w:rsidRPr="00062EE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="0074065E"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74065E" w:rsidRPr="00062EE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gridSpan w:val="2"/>
            <w:shd w:val="clear" w:color="auto" w:fill="auto"/>
          </w:tcPr>
          <w:p w:rsidR="0074065E" w:rsidRPr="00062EE1" w:rsidRDefault="0074065E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74065E" w:rsidRPr="00062EE1" w:rsidRDefault="0074065E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74065E" w:rsidRPr="00062EE1" w:rsidRDefault="0074065E" w:rsidP="00B45D14">
            <w:pPr>
              <w:pStyle w:val="acctfourfigures"/>
              <w:tabs>
                <w:tab w:val="clear" w:pos="765"/>
                <w:tab w:val="decimal" w:pos="433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5D14" w:rsidRPr="00062EE1" w:rsidTr="00B45D14">
        <w:tc>
          <w:tcPr>
            <w:tcW w:w="4050" w:type="dxa"/>
            <w:gridSpan w:val="2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F54E5E" w:rsidP="00F54E5E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1,432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2A0B2C" w:rsidP="00F54E5E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="00F54E5E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1,283</w:t>
            </w:r>
          </w:p>
        </w:tc>
      </w:tr>
      <w:tr w:rsidR="00B45D14" w:rsidRPr="00062EE1" w:rsidTr="00B45D14">
        <w:tc>
          <w:tcPr>
            <w:tcW w:w="4050" w:type="dxa"/>
            <w:gridSpan w:val="2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="00894096"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ดือนสิ้นสุดวันที่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2A0B2C" w:rsidP="002A0B2C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783</w:t>
            </w: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99"/>
              </w:tabs>
              <w:spacing w:line="360" w:lineRule="exact"/>
              <w:ind w:right="-1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1,473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2A0B2C" w:rsidP="002A0B2C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00F54E5E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9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1,283</w:t>
            </w:r>
          </w:p>
        </w:tc>
      </w:tr>
    </w:tbl>
    <w:p w:rsidR="004073E3" w:rsidRPr="00062EE1" w:rsidRDefault="004073E3" w:rsidP="00E119BD">
      <w:pPr>
        <w:pStyle w:val="Heading6"/>
        <w:tabs>
          <w:tab w:val="left" w:pos="540"/>
        </w:tabs>
        <w:ind w:left="540"/>
        <w:jc w:val="both"/>
        <w:rPr>
          <w:rFonts w:ascii="Angsana New" w:hAnsi="Angsana New"/>
          <w:b w:val="0"/>
          <w:bCs w:val="0"/>
          <w:cs/>
          <w:lang w:val="en-US"/>
        </w:rPr>
      </w:pPr>
    </w:p>
    <w:p w:rsidR="00D75511" w:rsidRPr="00062EE1" w:rsidRDefault="005B1B34" w:rsidP="000E6B7D">
      <w:pPr>
        <w:pStyle w:val="Heading6"/>
        <w:ind w:left="540"/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062EE1">
        <w:rPr>
          <w:rFonts w:ascii="Angsana New" w:hAnsi="Angsana New" w:hint="cs"/>
          <w:b w:val="0"/>
          <w:bCs w:val="0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062EE1">
        <w:rPr>
          <w:rFonts w:ascii="Angsana New" w:hAnsi="Angsana New" w:hint="cs"/>
          <w:b w:val="0"/>
          <w:bCs w:val="0"/>
          <w:sz w:val="28"/>
          <w:szCs w:val="28"/>
          <w:cs/>
        </w:rPr>
        <w:t>มีระยะเวลาตั้งแต่</w:t>
      </w:r>
      <w:r w:rsidR="00E728EB" w:rsidRPr="00062EE1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062EE1">
        <w:rPr>
          <w:rFonts w:ascii="Angsana New" w:hAnsi="Angsana New" w:hint="cs"/>
          <w:b w:val="0"/>
          <w:bCs w:val="0"/>
          <w:sz w:val="28"/>
          <w:szCs w:val="28"/>
          <w:lang w:val="en-US"/>
        </w:rPr>
        <w:t>30</w:t>
      </w:r>
      <w:r w:rsidRPr="00062EE1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062EE1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  <w:r w:rsidRPr="00062EE1">
        <w:rPr>
          <w:rFonts w:ascii="Angsana New" w:hAnsi="Angsana New" w:hint="cs"/>
          <w:b w:val="0"/>
          <w:bCs w:val="0"/>
          <w:sz w:val="28"/>
          <w:szCs w:val="28"/>
        </w:rPr>
        <w:t xml:space="preserve"> </w:t>
      </w:r>
      <w:r w:rsidRPr="00062EE1">
        <w:rPr>
          <w:rFonts w:ascii="Angsana New" w:hAnsi="Angsana New" w:hint="cs"/>
          <w:b w:val="0"/>
          <w:bCs w:val="0"/>
          <w:sz w:val="28"/>
          <w:szCs w:val="28"/>
          <w:cs/>
        </w:rPr>
        <w:t>ถึง</w:t>
      </w:r>
      <w:r w:rsidR="00E728EB" w:rsidRPr="00062EE1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="00993E75" w:rsidRPr="00062EE1">
        <w:rPr>
          <w:rFonts w:ascii="Angsana New" w:hAnsi="Angsana New" w:hint="cs"/>
          <w:b w:val="0"/>
          <w:bCs w:val="0"/>
          <w:sz w:val="28"/>
          <w:szCs w:val="28"/>
          <w:lang w:val="en-US"/>
        </w:rPr>
        <w:t>90</w:t>
      </w:r>
      <w:r w:rsidR="00E728EB" w:rsidRPr="00062EE1">
        <w:rPr>
          <w:rFonts w:ascii="Angsana New" w:hAnsi="Angsana New" w:hint="cs"/>
          <w:b w:val="0"/>
          <w:bCs w:val="0"/>
          <w:sz w:val="28"/>
          <w:szCs w:val="28"/>
          <w:lang w:val="en-US"/>
        </w:rPr>
        <w:t xml:space="preserve"> </w:t>
      </w:r>
      <w:r w:rsidRPr="00062EE1">
        <w:rPr>
          <w:rFonts w:ascii="Angsana New" w:hAnsi="Angsana New" w:hint="cs"/>
          <w:b w:val="0"/>
          <w:bCs w:val="0"/>
          <w:sz w:val="28"/>
          <w:szCs w:val="28"/>
          <w:cs/>
        </w:rPr>
        <w:t>วัน</w:t>
      </w:r>
    </w:p>
    <w:p w:rsidR="00E93B84" w:rsidRPr="00062EE1" w:rsidRDefault="00E93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:rsidR="00C65DA9" w:rsidRPr="00062EE1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62EE1">
        <w:rPr>
          <w:rFonts w:asciiTheme="majorBidi" w:eastAsia="MS Mincho" w:hAnsiTheme="majorBidi" w:cstheme="majorBidi"/>
          <w:sz w:val="28"/>
          <w:szCs w:val="28"/>
          <w:cs/>
        </w:rPr>
        <w:t>ลูกหนี้อื่นประกอบด้วย</w:t>
      </w:r>
    </w:p>
    <w:p w:rsidR="00C65DA9" w:rsidRPr="00062EE1" w:rsidRDefault="00C65DA9" w:rsidP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eastAsia="MS Mincho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900"/>
        <w:gridCol w:w="990"/>
        <w:gridCol w:w="262"/>
        <w:gridCol w:w="998"/>
        <w:gridCol w:w="262"/>
        <w:gridCol w:w="998"/>
        <w:gridCol w:w="270"/>
        <w:gridCol w:w="990"/>
      </w:tblGrid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51481B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51481B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31 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6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ต้นทุนขายและบริการจ่ายล่วงหน้า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75,028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63,795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27,633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1,725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147C1C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7,880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2,282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AA6FD8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4643CE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1,304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65DA9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,9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1,994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AA6FD8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DA9" w:rsidRPr="00062EE1" w:rsidRDefault="004643CE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669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C65DA9" w:rsidRPr="00062EE1" w:rsidRDefault="00C65DA9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AA6FD8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1,259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644</w:t>
            </w:r>
          </w:p>
        </w:tc>
      </w:tr>
      <w:tr w:rsidR="00C65DA9" w:rsidRPr="00062EE1" w:rsidTr="00DA224F">
        <w:tc>
          <w:tcPr>
            <w:tcW w:w="3510" w:type="dxa"/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:rsidR="00C65DA9" w:rsidRPr="00062EE1" w:rsidRDefault="00C65DA9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062EE1" w:rsidRDefault="00147C1C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112,514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062EE1" w:rsidRDefault="00AA6FD8" w:rsidP="00B45D14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144</w:t>
            </w:r>
            <w:r w:rsidR="00C65DA9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062EE1" w:rsidRDefault="0083774E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71,055</w:t>
            </w:r>
          </w:p>
        </w:tc>
        <w:tc>
          <w:tcPr>
            <w:tcW w:w="270" w:type="dxa"/>
            <w:shd w:val="clear" w:color="auto" w:fill="auto"/>
          </w:tcPr>
          <w:p w:rsidR="00C65DA9" w:rsidRPr="00062EE1" w:rsidRDefault="00C65DA9" w:rsidP="00B45D14">
            <w:pPr>
              <w:tabs>
                <w:tab w:val="clear" w:pos="454"/>
                <w:tab w:val="decimal" w:pos="55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5DA9" w:rsidRPr="00062EE1" w:rsidRDefault="00AA6FD8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65DA9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65DA9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</w:tbl>
    <w:p w:rsidR="00C65DA9" w:rsidRPr="0024462F" w:rsidRDefault="00C6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A5678B" w:rsidRPr="00062EE1" w:rsidRDefault="00993E75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 w:rsidRPr="00062EE1">
        <w:rPr>
          <w:rFonts w:ascii="Angsana New" w:hAnsi="Angsana New"/>
          <w:b/>
          <w:bCs/>
          <w:sz w:val="28"/>
          <w:szCs w:val="28"/>
        </w:rPr>
        <w:t>6</w:t>
      </w:r>
      <w:r w:rsidR="00A5678B" w:rsidRPr="00062EE1">
        <w:rPr>
          <w:rFonts w:ascii="Angsana New" w:hAnsi="Angsana New" w:hint="cs"/>
          <w:b/>
          <w:bCs/>
          <w:sz w:val="28"/>
          <w:szCs w:val="28"/>
        </w:rPr>
        <w:tab/>
      </w:r>
      <w:r w:rsidR="00A5678B" w:rsidRPr="00062EE1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เงินลงทุนในบริษัทย่อย</w:t>
      </w:r>
    </w:p>
    <w:p w:rsidR="000C0983" w:rsidRPr="0024462F" w:rsidRDefault="000C0983" w:rsidP="000E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tbl>
      <w:tblPr>
        <w:tblW w:w="90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998"/>
        <w:gridCol w:w="262"/>
        <w:gridCol w:w="998"/>
        <w:gridCol w:w="270"/>
        <w:gridCol w:w="990"/>
      </w:tblGrid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062EE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หก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30</w:t>
            </w:r>
            <w:r w:rsidRPr="00062EE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1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</w:tabs>
              <w:spacing w:line="360" w:lineRule="exact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7A3BD0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362,079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253,592</w:t>
            </w:r>
          </w:p>
        </w:tc>
      </w:tr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6B1E5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</w:t>
            </w:r>
            <w:r w:rsidR="00A94970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23,339</w:t>
            </w:r>
          </w:p>
        </w:tc>
      </w:tr>
      <w:tr w:rsidR="00B45D14" w:rsidRPr="00062EE1" w:rsidTr="00C6377D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องค์ประกอบอื่นของส่วนของผู้ถือหุ้น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45D14" w:rsidRPr="00062EE1" w:rsidRDefault="007A3BD0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(452)</w:t>
            </w:r>
          </w:p>
        </w:tc>
      </w:tr>
      <w:tr w:rsidR="007A3BD0" w:rsidRPr="00062EE1" w:rsidTr="00C6377D">
        <w:tc>
          <w:tcPr>
            <w:tcW w:w="5580" w:type="dxa"/>
            <w:shd w:val="clear" w:color="auto" w:fill="auto"/>
          </w:tcPr>
          <w:p w:rsidR="007A3BD0" w:rsidRPr="00062EE1" w:rsidRDefault="007A3BD0" w:rsidP="00B45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ส่วนแบ่งกำไรขาดทุนเบ็ดเสร็จอื่น</w:t>
            </w:r>
          </w:p>
        </w:tc>
        <w:tc>
          <w:tcPr>
            <w:tcW w:w="998" w:type="dxa"/>
            <w:shd w:val="clear" w:color="auto" w:fill="auto"/>
          </w:tcPr>
          <w:p w:rsidR="007A3BD0" w:rsidRPr="00062EE1" w:rsidRDefault="007A3BD0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7A3BD0" w:rsidRPr="00062EE1" w:rsidRDefault="007A3BD0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7A3BD0" w:rsidRPr="00062EE1" w:rsidRDefault="007A3BD0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:rsidR="007A3BD0" w:rsidRPr="00062EE1" w:rsidRDefault="007A3BD0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7A3BD0" w:rsidRPr="00062EE1" w:rsidRDefault="007A3BD0" w:rsidP="007A3BD0">
            <w:pPr>
              <w:pStyle w:val="acctfourfigures"/>
              <w:tabs>
                <w:tab w:val="clear" w:pos="765"/>
                <w:tab w:val="decimal" w:pos="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45D14" w:rsidRPr="00062EE1" w:rsidTr="00C6377D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B45D14" w:rsidRPr="00062EE1" w:rsidRDefault="005B561B" w:rsidP="005B561B">
            <w:pPr>
              <w:pStyle w:val="acctfourfigures"/>
              <w:tabs>
                <w:tab w:val="clear" w:pos="765"/>
                <w:tab w:val="decimal" w:pos="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4,715</w:t>
            </w:r>
          </w:p>
        </w:tc>
      </w:tr>
      <w:tr w:rsidR="000C0983" w:rsidRPr="00062EE1" w:rsidTr="00C6377D">
        <w:tc>
          <w:tcPr>
            <w:tcW w:w="5580" w:type="dxa"/>
            <w:shd w:val="clear" w:color="auto" w:fill="auto"/>
          </w:tcPr>
          <w:p w:rsidR="000C0983" w:rsidRPr="00062EE1" w:rsidRDefault="00C6377D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98" w:type="dxa"/>
            <w:shd w:val="clear" w:color="auto" w:fill="auto"/>
          </w:tcPr>
          <w:p w:rsidR="000C0983" w:rsidRPr="00062EE1" w:rsidRDefault="000C0983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C0983" w:rsidRPr="00062EE1" w:rsidRDefault="000C0983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983" w:rsidRPr="00062EE1" w:rsidRDefault="005B561B" w:rsidP="005B561B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(30,600)</w:t>
            </w:r>
          </w:p>
        </w:tc>
        <w:tc>
          <w:tcPr>
            <w:tcW w:w="270" w:type="dxa"/>
            <w:shd w:val="clear" w:color="auto" w:fill="auto"/>
          </w:tcPr>
          <w:p w:rsidR="000C0983" w:rsidRPr="00062EE1" w:rsidRDefault="000C0983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0983" w:rsidRPr="00062EE1" w:rsidRDefault="00C6377D" w:rsidP="00C6377D">
            <w:pPr>
              <w:pStyle w:val="acctfourfigures"/>
              <w:tabs>
                <w:tab w:val="clear" w:pos="765"/>
                <w:tab w:val="decimal" w:pos="5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45D14" w:rsidRPr="00062EE1" w:rsidTr="00032B8B">
        <w:tc>
          <w:tcPr>
            <w:tcW w:w="558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8" w:type="dxa"/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5D14" w:rsidRPr="00062EE1" w:rsidRDefault="006B1E59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</w:t>
            </w:r>
            <w:r w:rsidR="00A94970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94970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:rsidR="00B45D14" w:rsidRPr="00062EE1" w:rsidRDefault="00B45D14" w:rsidP="00B4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45D14" w:rsidRPr="00062EE1" w:rsidRDefault="00B45D14" w:rsidP="00B45D14">
            <w:pPr>
              <w:pStyle w:val="acctfourfigures"/>
              <w:tabs>
                <w:tab w:val="clear" w:pos="765"/>
                <w:tab w:val="decimal" w:pos="78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281,194</w:t>
            </w:r>
          </w:p>
        </w:tc>
      </w:tr>
    </w:tbl>
    <w:p w:rsidR="00B45D14" w:rsidRPr="00062EE1" w:rsidRDefault="00B45D14" w:rsidP="00B45D14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lang w:val="en-US" w:eastAsia="en-US"/>
        </w:rPr>
      </w:pPr>
    </w:p>
    <w:p w:rsidR="000458EE" w:rsidRPr="00062EE1" w:rsidRDefault="000458EE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9801DA" w:rsidRPr="00062EE1" w:rsidRDefault="009801DA" w:rsidP="001C1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  <w:sectPr w:rsidR="009801DA" w:rsidRPr="00062EE1" w:rsidSect="00BE4AF9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:rsidR="003D53C9" w:rsidRPr="00062EE1" w:rsidRDefault="008C00AC" w:rsidP="00275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4E5B44"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="004E5B44" w:rsidRPr="00062EE1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E5B44"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062EE1">
        <w:rPr>
          <w:rFonts w:ascii="Angsana New" w:hAnsi="Angsana New" w:hint="cs"/>
          <w:sz w:val="28"/>
          <w:szCs w:val="28"/>
        </w:rPr>
        <w:t>2563</w:t>
      </w:r>
      <w:r w:rsidRPr="00062EE1">
        <w:rPr>
          <w:rFonts w:ascii="Angsana New" w:hAnsi="Angsana New" w:hint="cs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 xml:space="preserve">และ </w:t>
      </w:r>
      <w:r w:rsidR="00993E75" w:rsidRPr="00062EE1">
        <w:rPr>
          <w:rFonts w:ascii="Angsana New" w:hAnsi="Angsana New" w:hint="cs"/>
          <w:sz w:val="28"/>
          <w:szCs w:val="28"/>
        </w:rPr>
        <w:t>31</w:t>
      </w:r>
      <w:r w:rsidRPr="00062EE1">
        <w:rPr>
          <w:rFonts w:ascii="Angsana New" w:hAnsi="Angsana New" w:hint="cs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93E75" w:rsidRPr="00062EE1">
        <w:rPr>
          <w:rFonts w:ascii="Angsana New" w:hAnsi="Angsana New" w:hint="cs"/>
          <w:sz w:val="28"/>
          <w:szCs w:val="28"/>
        </w:rPr>
        <w:t>2562</w:t>
      </w:r>
      <w:r w:rsidRPr="00062EE1">
        <w:rPr>
          <w:rFonts w:ascii="Angsana New" w:hAnsi="Angsana New" w:hint="cs"/>
          <w:sz w:val="28"/>
          <w:szCs w:val="28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</w:rPr>
        <w:t>มีดังนี้</w:t>
      </w:r>
    </w:p>
    <w:p w:rsidR="0010263C" w:rsidRPr="00062EE1" w:rsidRDefault="0010263C" w:rsidP="00102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9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</w:tblGrid>
      <w:tr w:rsidR="0010263C" w:rsidRPr="00062EE1" w:rsidTr="005B561B">
        <w:trPr>
          <w:cantSplit/>
          <w:tblHeader/>
        </w:trPr>
        <w:tc>
          <w:tcPr>
            <w:tcW w:w="2250" w:type="dxa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4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160" w:type="dxa"/>
            <w:gridSpan w:val="23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0263C" w:rsidRPr="00062EE1" w:rsidTr="005B561B">
        <w:trPr>
          <w:cantSplit/>
          <w:trHeight w:val="507"/>
          <w:tblHeader/>
        </w:trPr>
        <w:tc>
          <w:tcPr>
            <w:tcW w:w="2250" w:type="dxa"/>
            <w:vAlign w:val="bottom"/>
            <w:hideMark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4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0263C" w:rsidRPr="00062EE1" w:rsidRDefault="0010263C" w:rsidP="0010263C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สัดส่วน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ทุนชำระแล้ว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/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มูลค่าตาม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10263C" w:rsidRPr="00062EE1" w:rsidTr="005B561B">
        <w:trPr>
          <w:cantSplit/>
          <w:trHeight w:val="389"/>
          <w:tblHeader/>
        </w:trPr>
        <w:tc>
          <w:tcPr>
            <w:tcW w:w="22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="004E5B44"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</w:t>
            </w:r>
            <w:r w:rsidR="004E5B44"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5B561B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  <w:p w:rsidR="0010263C" w:rsidRPr="00062EE1" w:rsidRDefault="005B561B" w:rsidP="005B561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31</w:t>
            </w:r>
          </w:p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0263C" w:rsidRPr="00062EE1" w:rsidTr="005B561B">
        <w:trPr>
          <w:cantSplit/>
          <w:trHeight w:val="389"/>
          <w:tblHeader/>
        </w:trPr>
        <w:tc>
          <w:tcPr>
            <w:tcW w:w="22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1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10263C" w:rsidRPr="00062EE1" w:rsidRDefault="00993E75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10263C" w:rsidRPr="00062EE1" w:rsidTr="005B561B">
        <w:trPr>
          <w:cantSplit/>
          <w:trHeight w:val="68"/>
          <w:tblHeader/>
        </w:trPr>
        <w:tc>
          <w:tcPr>
            <w:tcW w:w="22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530" w:type="dxa"/>
            <w:gridSpan w:val="3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0" w:type="dxa"/>
            <w:gridSpan w:val="19"/>
            <w:hideMark/>
          </w:tcPr>
          <w:p w:rsidR="0010263C" w:rsidRPr="00062EE1" w:rsidRDefault="0010263C" w:rsidP="0010263C">
            <w:pPr>
              <w:pStyle w:val="acctfourfigures"/>
              <w:tabs>
                <w:tab w:val="left" w:pos="720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B561B" w:rsidRPr="00062EE1" w:rsidTr="005B561B">
        <w:trPr>
          <w:cantSplit/>
        </w:trPr>
        <w:tc>
          <w:tcPr>
            <w:tcW w:w="2250" w:type="dxa"/>
            <w:hideMark/>
          </w:tcPr>
          <w:p w:rsidR="005B561B" w:rsidRPr="00062EE1" w:rsidRDefault="005B561B" w:rsidP="005B561B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วินท์คอม เทคโนโลยี </w:t>
            </w:r>
          </w:p>
          <w:p w:rsidR="005B561B" w:rsidRPr="00062EE1" w:rsidRDefault="005B561B" w:rsidP="005B561B">
            <w:pPr>
              <w:spacing w:line="240" w:lineRule="auto"/>
              <w:ind w:left="191" w:right="-468" w:hanging="191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>(เมียนมาร์) จำกัด</w:t>
            </w:r>
          </w:p>
        </w:tc>
        <w:tc>
          <w:tcPr>
            <w:tcW w:w="45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90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1</w:t>
            </w:r>
            <w:r w:rsidR="00C66031" w:rsidRPr="00062EE1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C66031" w:rsidRPr="00062EE1">
              <w:rPr>
                <w:rFonts w:ascii="Angsana New" w:hAnsi="Angsana New"/>
                <w:sz w:val="26"/>
                <w:szCs w:val="26"/>
                <w:lang w:bidi="th-TH"/>
              </w:rPr>
              <w:t>556</w:t>
            </w:r>
          </w:p>
        </w:tc>
        <w:tc>
          <w:tcPr>
            <w:tcW w:w="181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</w:t>
            </w:r>
            <w:r w:rsidR="00C66031"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="00C66031"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16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  </w:t>
            </w:r>
          </w:p>
          <w:p w:rsidR="005B561B" w:rsidRPr="00062EE1" w:rsidRDefault="005B561B" w:rsidP="005B561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5B561B" w:rsidRPr="00062EE1" w:rsidRDefault="005B561B" w:rsidP="005B561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  </w:t>
            </w:r>
          </w:p>
          <w:p w:rsidR="005B561B" w:rsidRPr="00062EE1" w:rsidRDefault="005B561B" w:rsidP="005B561B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</w:p>
          <w:p w:rsidR="005B561B" w:rsidRPr="00062EE1" w:rsidRDefault="005B561B" w:rsidP="005B56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5B561B" w:rsidRPr="00062EE1" w:rsidRDefault="005B561B" w:rsidP="005B561B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5B561B" w:rsidRPr="00062EE1" w:rsidRDefault="005B561B" w:rsidP="005B561B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5B561B" w:rsidRPr="00062EE1" w:rsidRDefault="005B561B" w:rsidP="005B561B">
            <w:pPr>
              <w:pStyle w:val="acctfourfigures"/>
              <w:tabs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  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109</w:t>
            </w:r>
          </w:p>
        </w:tc>
      </w:tr>
      <w:tr w:rsidR="006B1E59" w:rsidRPr="00062EE1" w:rsidTr="005B561B">
        <w:trPr>
          <w:cantSplit/>
        </w:trPr>
        <w:tc>
          <w:tcPr>
            <w:tcW w:w="2250" w:type="dxa"/>
            <w:hideMark/>
          </w:tcPr>
          <w:p w:rsidR="006B1E59" w:rsidRPr="00062EE1" w:rsidRDefault="006B1E59" w:rsidP="00DA7DE4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>บริษัท วินท์คอม เทคโนโลยี</w:t>
            </w:r>
          </w:p>
          <w:p w:rsidR="006B1E59" w:rsidRPr="00062EE1" w:rsidRDefault="006B1E59" w:rsidP="00DA7DE4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 xml:space="preserve">   (เอสจี) จำกัด</w:t>
            </w:r>
          </w:p>
        </w:tc>
        <w:tc>
          <w:tcPr>
            <w:tcW w:w="45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90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513</w:t>
            </w:r>
          </w:p>
        </w:tc>
        <w:tc>
          <w:tcPr>
            <w:tcW w:w="181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</w:tcPr>
          <w:p w:rsidR="006B1E59" w:rsidRPr="00062EE1" w:rsidRDefault="006B1E59" w:rsidP="00DA7DE4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28</w:t>
            </w:r>
            <w:r w:rsidRPr="00062EE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598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</w:p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</w:p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28</w:t>
            </w:r>
            <w:r w:rsidRPr="00062EE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598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6B1E59" w:rsidRPr="00062EE1" w:rsidRDefault="006B1E59" w:rsidP="00DA7DE4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14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431</w:t>
            </w:r>
          </w:p>
        </w:tc>
      </w:tr>
      <w:tr w:rsidR="006B1E59" w:rsidRPr="00062EE1" w:rsidTr="005B561B">
        <w:trPr>
          <w:cantSplit/>
          <w:trHeight w:val="80"/>
        </w:trPr>
        <w:tc>
          <w:tcPr>
            <w:tcW w:w="2250" w:type="dxa"/>
            <w:hideMark/>
          </w:tcPr>
          <w:p w:rsidR="006B1E59" w:rsidRPr="00062EE1" w:rsidRDefault="006B1E59" w:rsidP="00DA7DE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(3)</w:t>
            </w:r>
          </w:p>
        </w:tc>
        <w:tc>
          <w:tcPr>
            <w:tcW w:w="900" w:type="dxa"/>
          </w:tcPr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1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249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249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833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295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A80610"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277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295</w:t>
            </w:r>
            <w:r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A80610" w:rsidRPr="00062EE1">
              <w:rPr>
                <w:rFonts w:ascii="Angsana New" w:hAnsi="Angsana New"/>
                <w:sz w:val="26"/>
                <w:szCs w:val="26"/>
                <w:lang w:val="en-US" w:bidi="th-TH"/>
              </w:rPr>
              <w:t>03</w:t>
            </w:r>
            <w:r w:rsidRPr="00062EE1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277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990</w:t>
            </w:r>
          </w:p>
        </w:tc>
      </w:tr>
      <w:tr w:rsidR="006B1E59" w:rsidRPr="00062EE1" w:rsidTr="005B561B">
        <w:trPr>
          <w:cantSplit/>
        </w:trPr>
        <w:tc>
          <w:tcPr>
            <w:tcW w:w="2250" w:type="dxa"/>
            <w:hideMark/>
          </w:tcPr>
          <w:p w:rsidR="006B1E59" w:rsidRPr="00062EE1" w:rsidRDefault="006B1E59" w:rsidP="00DA7DE4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900" w:type="dxa"/>
          </w:tcPr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1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20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47</w:t>
            </w:r>
            <w:r w:rsidRPr="00062EE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  <w:r w:rsidR="00A80610" w:rsidRPr="00062EE1">
              <w:rPr>
                <w:rFonts w:ascii="Angsana New" w:hAnsi="Angsan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549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hideMark/>
          </w:tcPr>
          <w:p w:rsidR="006B1E59" w:rsidRPr="00062EE1" w:rsidRDefault="006B1E59" w:rsidP="00DA7DE4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sz w:val="26"/>
                <w:szCs w:val="26"/>
              </w:rPr>
              <w:t xml:space="preserve">     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47</w:t>
            </w:r>
            <w:r w:rsidRPr="00062EE1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/>
                <w:sz w:val="26"/>
                <w:szCs w:val="26"/>
                <w:cs/>
                <w:lang w:bidi="th-TH"/>
              </w:rPr>
              <w:t>3</w:t>
            </w:r>
            <w:r w:rsidR="00A80610" w:rsidRPr="00062EE1">
              <w:rPr>
                <w:rFonts w:ascii="Angsana New" w:hAnsi="Angsan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hideMark/>
          </w:tcPr>
          <w:p w:rsidR="006B1E59" w:rsidRPr="00062EE1" w:rsidRDefault="006B1E59" w:rsidP="00DA7DE4">
            <w:pPr>
              <w:pStyle w:val="acctfourfigures"/>
              <w:tabs>
                <w:tab w:val="decimal" w:pos="6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 xml:space="preserve">  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69</w:t>
            </w:r>
            <w:r w:rsidRPr="00062EE1">
              <w:rPr>
                <w:rFonts w:ascii="Angsana New" w:hAnsi="Angsana New" w:hint="cs"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sz w:val="26"/>
                <w:szCs w:val="26"/>
                <w:lang w:val="en-US" w:bidi="th-TH"/>
              </w:rPr>
              <w:t>549</w:t>
            </w:r>
          </w:p>
        </w:tc>
      </w:tr>
      <w:tr w:rsidR="006B1E59" w:rsidRPr="00062EE1" w:rsidTr="005B561B">
        <w:trPr>
          <w:cantSplit/>
          <w:trHeight w:val="197"/>
        </w:trPr>
        <w:tc>
          <w:tcPr>
            <w:tcW w:w="2250" w:type="dxa"/>
            <w:vAlign w:val="bottom"/>
            <w:hideMark/>
          </w:tcPr>
          <w:p w:rsidR="006B1E59" w:rsidRPr="00062EE1" w:rsidRDefault="006B1E59" w:rsidP="00DA7DE4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:rsidR="006B1E59" w:rsidRPr="00062EE1" w:rsidRDefault="006B1E59" w:rsidP="00DA7DE4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:rsidR="006B1E59" w:rsidRPr="00062EE1" w:rsidRDefault="006B1E59" w:rsidP="00DA7DE4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287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287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37</w:t>
            </w:r>
            <w:r w:rsidR="00A80610"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A80610"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979</w:t>
            </w: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362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079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B1E59" w:rsidRPr="00062EE1" w:rsidRDefault="006B1E59" w:rsidP="00DA7D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 xml:space="preserve">      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B1E59" w:rsidRPr="00062EE1" w:rsidRDefault="006B1E59" w:rsidP="00DA7DE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 xml:space="preserve">      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 xml:space="preserve"> 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B1E59" w:rsidRPr="00062EE1" w:rsidRDefault="006B1E59" w:rsidP="00DA7DE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37</w:t>
            </w:r>
            <w:r w:rsidR="00A80610"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A80610" w:rsidRPr="00062EE1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979</w:t>
            </w:r>
          </w:p>
        </w:tc>
        <w:tc>
          <w:tcPr>
            <w:tcW w:w="180" w:type="dxa"/>
            <w:vAlign w:val="bottom"/>
          </w:tcPr>
          <w:p w:rsidR="006B1E59" w:rsidRPr="00062EE1" w:rsidRDefault="006B1E59" w:rsidP="00DA7DE4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6B1E59" w:rsidRPr="00062EE1" w:rsidRDefault="006B1E59" w:rsidP="00DA7DE4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362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079</w:t>
            </w:r>
          </w:p>
        </w:tc>
      </w:tr>
    </w:tbl>
    <w:p w:rsidR="00A96009" w:rsidRPr="00062EE1" w:rsidRDefault="00A96009" w:rsidP="00DA7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0"/>
          <w:szCs w:val="20"/>
        </w:rPr>
      </w:pPr>
    </w:p>
    <w:p w:rsidR="00D067F8" w:rsidRPr="00062EE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8"/>
          <w:szCs w:val="28"/>
        </w:rPr>
      </w:pPr>
      <w:r w:rsidRPr="00062EE1">
        <w:rPr>
          <w:rFonts w:ascii="Angsana New" w:eastAsia="MS Mincho" w:hAnsi="Angsana New" w:hint="cs"/>
          <w:b/>
          <w:bCs/>
          <w:sz w:val="28"/>
          <w:szCs w:val="28"/>
          <w:cs/>
        </w:rPr>
        <w:t>ลักษณะธุรกิจ</w:t>
      </w:r>
    </w:p>
    <w:p w:rsidR="00D067F8" w:rsidRPr="00062EE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062EE1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062EE1">
        <w:rPr>
          <w:rFonts w:ascii="Angsana New" w:eastAsia="MS Mincho" w:hAnsi="Angsana New" w:hint="cs"/>
          <w:sz w:val="28"/>
          <w:szCs w:val="28"/>
        </w:rPr>
        <w:t>1</w:t>
      </w:r>
      <w:r w:rsidRPr="00062EE1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4B3904" w:rsidRPr="00062EE1">
        <w:rPr>
          <w:rFonts w:ascii="Angsana New" w:eastAsia="MS Mincho" w:hAnsi="Angsana New"/>
          <w:sz w:val="28"/>
          <w:szCs w:val="28"/>
        </w:rPr>
        <w:tab/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ab/>
        <w:t>(</w:t>
      </w:r>
      <w:r w:rsidR="00993E75" w:rsidRPr="00062EE1">
        <w:rPr>
          <w:rFonts w:ascii="Angsana New" w:eastAsia="MS Mincho" w:hAnsi="Angsana New" w:hint="cs"/>
          <w:sz w:val="28"/>
          <w:szCs w:val="28"/>
        </w:rPr>
        <w:t>3</w:t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:rsidR="00D067F8" w:rsidRPr="00062EE1" w:rsidRDefault="00D067F8" w:rsidP="00D06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8"/>
          <w:szCs w:val="28"/>
        </w:rPr>
      </w:pPr>
      <w:r w:rsidRPr="00062EE1">
        <w:rPr>
          <w:rFonts w:ascii="Angsana New" w:eastAsia="MS Mincho" w:hAnsi="Angsana New" w:hint="cs"/>
          <w:sz w:val="28"/>
          <w:szCs w:val="28"/>
          <w:cs/>
        </w:rPr>
        <w:t>(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</w:t>
      </w:r>
      <w:r w:rsidRPr="00062EE1">
        <w:rPr>
          <w:rFonts w:ascii="Angsana New" w:eastAsia="MS Mincho" w:hAnsi="Angsana New" w:hint="cs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ab/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ab/>
        <w:t>(</w:t>
      </w:r>
      <w:r w:rsidR="00993E75" w:rsidRPr="00062EE1">
        <w:rPr>
          <w:rFonts w:ascii="Angsana New" w:eastAsia="MS Mincho" w:hAnsi="Angsana New" w:hint="cs"/>
          <w:sz w:val="28"/>
          <w:szCs w:val="28"/>
        </w:rPr>
        <w:t>4</w:t>
      </w:r>
      <w:r w:rsidR="00A5678B" w:rsidRPr="00062EE1">
        <w:rPr>
          <w:rFonts w:ascii="Angsana New" w:eastAsia="MS Mincho" w:hAnsi="Angsana New" w:hint="cs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:rsidR="0010263C" w:rsidRPr="00062EE1" w:rsidRDefault="0010263C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</w:rPr>
      </w:pPr>
    </w:p>
    <w:p w:rsidR="009801DA" w:rsidRPr="00894096" w:rsidRDefault="00AA6FD8" w:rsidP="00A5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  <w:cs/>
        </w:rPr>
        <w:sectPr w:rsidR="009801DA" w:rsidRPr="00894096" w:rsidSect="00E46D1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94096">
        <w:rPr>
          <w:rFonts w:ascii="Angsana New" w:eastAsia="MS Mincho" w:hAnsi="Angsana New" w:hint="cs"/>
          <w:sz w:val="28"/>
          <w:szCs w:val="28"/>
          <w:cs/>
        </w:rPr>
        <w:t>ในระหว่างงวด</w:t>
      </w:r>
      <w:r w:rsidR="004E5B44" w:rsidRPr="00894096">
        <w:rPr>
          <w:rFonts w:asciiTheme="majorBidi" w:eastAsia="MS Mincho" w:hAnsiTheme="majorBidi" w:cstheme="majorBidi"/>
          <w:sz w:val="28"/>
          <w:szCs w:val="28"/>
          <w:cs/>
        </w:rPr>
        <w:t xml:space="preserve">หกเดือนสิ้นสุดวันที่ </w:t>
      </w:r>
      <w:r w:rsidR="004E5B44" w:rsidRPr="00894096">
        <w:rPr>
          <w:rFonts w:asciiTheme="majorBidi" w:eastAsia="MS Mincho" w:hAnsiTheme="majorBidi" w:cstheme="majorBidi"/>
          <w:sz w:val="28"/>
          <w:szCs w:val="28"/>
        </w:rPr>
        <w:t xml:space="preserve">30 </w:t>
      </w:r>
      <w:r w:rsidR="004E5B44" w:rsidRPr="00894096">
        <w:rPr>
          <w:rFonts w:asciiTheme="majorBidi" w:eastAsia="MS Mincho" w:hAnsiTheme="majorBidi" w:cstheme="majorBidi"/>
          <w:sz w:val="28"/>
          <w:szCs w:val="28"/>
          <w:cs/>
        </w:rPr>
        <w:t xml:space="preserve">มิถุนายน </w:t>
      </w:r>
      <w:r w:rsidRPr="00894096">
        <w:rPr>
          <w:rFonts w:ascii="Angsana New" w:eastAsia="MS Mincho" w:hAnsi="Angsana New"/>
          <w:sz w:val="28"/>
          <w:szCs w:val="28"/>
        </w:rPr>
        <w:t xml:space="preserve">2563 </w:t>
      </w:r>
      <w:r w:rsidR="009801DA" w:rsidRPr="00894096">
        <w:rPr>
          <w:rFonts w:ascii="Angsana New" w:eastAsia="MS Mincho" w:hAnsi="Angsana New" w:hint="cs"/>
          <w:sz w:val="28"/>
          <w:szCs w:val="28"/>
          <w:cs/>
        </w:rPr>
        <w:t>บริษัทมีเงินปันผลรับจากบริษัท</w:t>
      </w:r>
      <w:r w:rsidR="009801DA" w:rsidRPr="00894096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9801DA" w:rsidRPr="00894096">
        <w:rPr>
          <w:rFonts w:ascii="Angsana New" w:eastAsia="MS Mincho" w:hAnsi="Angsana New" w:hint="cs"/>
          <w:sz w:val="28"/>
          <w:szCs w:val="28"/>
          <w:cs/>
        </w:rPr>
        <w:t>วีเซิร์ฟพลัส</w:t>
      </w:r>
      <w:r w:rsidR="009801DA" w:rsidRPr="00894096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9801DA" w:rsidRPr="00894096">
        <w:rPr>
          <w:rFonts w:ascii="Angsana New" w:eastAsia="MS Mincho" w:hAnsi="Angsana New" w:hint="cs"/>
          <w:sz w:val="28"/>
          <w:szCs w:val="28"/>
          <w:cs/>
        </w:rPr>
        <w:t>จำกัด</w:t>
      </w:r>
      <w:r w:rsidR="009801DA" w:rsidRPr="00894096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9801DA" w:rsidRPr="00894096">
        <w:rPr>
          <w:rFonts w:ascii="Angsana New" w:eastAsia="MS Mincho" w:hAnsi="Angsana New" w:hint="cs"/>
          <w:sz w:val="28"/>
          <w:szCs w:val="28"/>
          <w:cs/>
        </w:rPr>
        <w:t>จำนวน</w:t>
      </w:r>
      <w:r w:rsidR="009801DA" w:rsidRPr="00894096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5B561B" w:rsidRPr="00894096">
        <w:rPr>
          <w:rFonts w:ascii="Angsana New" w:eastAsia="MS Mincho" w:hAnsi="Angsana New"/>
          <w:sz w:val="28"/>
          <w:szCs w:val="28"/>
        </w:rPr>
        <w:t xml:space="preserve">30.60 </w:t>
      </w:r>
      <w:r w:rsidR="009801DA" w:rsidRPr="00894096">
        <w:rPr>
          <w:rFonts w:ascii="Angsana New" w:eastAsia="MS Mincho" w:hAnsi="Angsana New" w:hint="cs"/>
          <w:sz w:val="28"/>
          <w:szCs w:val="28"/>
          <w:cs/>
        </w:rPr>
        <w:t>ล้านบาท</w:t>
      </w:r>
      <w:r w:rsidR="009801DA" w:rsidRPr="00894096">
        <w:rPr>
          <w:rFonts w:ascii="Angsana New" w:eastAsia="MS Mincho" w:hAnsi="Angsana New"/>
          <w:sz w:val="28"/>
          <w:szCs w:val="28"/>
        </w:rPr>
        <w:t xml:space="preserve"> </w:t>
      </w:r>
      <w:r w:rsidRPr="00894096">
        <w:rPr>
          <w:rFonts w:ascii="Angsana New" w:eastAsia="MS Mincho" w:hAnsi="Angsana New"/>
          <w:i/>
          <w:iCs/>
          <w:sz w:val="28"/>
          <w:szCs w:val="28"/>
        </w:rPr>
        <w:t>(</w:t>
      </w:r>
      <w:r w:rsidR="009801DA" w:rsidRPr="00894096">
        <w:rPr>
          <w:rFonts w:ascii="Angsana New" w:eastAsia="MS Mincho" w:hAnsi="Angsana New" w:hint="cs"/>
          <w:i/>
          <w:iCs/>
          <w:sz w:val="28"/>
          <w:szCs w:val="28"/>
          <w:cs/>
        </w:rPr>
        <w:t>ในระหว่างงวด</w:t>
      </w:r>
      <w:r w:rsidR="004E5B44" w:rsidRPr="00894096">
        <w:rPr>
          <w:rFonts w:ascii="Angsana New" w:eastAsia="MS Mincho" w:hAnsi="Angsana New" w:hint="cs"/>
          <w:i/>
          <w:iCs/>
          <w:sz w:val="28"/>
          <w:szCs w:val="28"/>
          <w:cs/>
        </w:rPr>
        <w:t>หกเ</w:t>
      </w:r>
      <w:r w:rsidR="009801DA" w:rsidRPr="00894096">
        <w:rPr>
          <w:rFonts w:ascii="Angsana New" w:eastAsia="MS Mincho" w:hAnsi="Angsana New" w:hint="cs"/>
          <w:i/>
          <w:iCs/>
          <w:sz w:val="28"/>
          <w:szCs w:val="28"/>
          <w:cs/>
        </w:rPr>
        <w:t>ดือนสิ้นสุดวันที่</w:t>
      </w:r>
      <w:r w:rsidR="009801DA" w:rsidRPr="00894096">
        <w:rPr>
          <w:rFonts w:ascii="Angsana New" w:eastAsia="MS Mincho" w:hAnsi="Angsana New"/>
          <w:i/>
          <w:iCs/>
          <w:sz w:val="28"/>
          <w:szCs w:val="28"/>
          <w:cs/>
        </w:rPr>
        <w:t xml:space="preserve"> </w:t>
      </w:r>
      <w:r w:rsidR="004E5B44" w:rsidRPr="00894096">
        <w:rPr>
          <w:rFonts w:asciiTheme="majorBidi" w:eastAsia="MS Mincho" w:hAnsiTheme="majorBidi" w:cstheme="majorBidi"/>
          <w:i/>
          <w:iCs/>
          <w:sz w:val="28"/>
          <w:szCs w:val="28"/>
        </w:rPr>
        <w:t xml:space="preserve">30 </w:t>
      </w:r>
      <w:r w:rsidR="004E5B44" w:rsidRPr="00894096">
        <w:rPr>
          <w:rFonts w:asciiTheme="majorBidi" w:eastAsia="MS Mincho" w:hAnsiTheme="majorBidi" w:cstheme="majorBidi"/>
          <w:i/>
          <w:iCs/>
          <w:sz w:val="28"/>
          <w:szCs w:val="28"/>
          <w:cs/>
        </w:rPr>
        <w:t>มิถุนายน</w:t>
      </w:r>
      <w:r w:rsidR="004E5B44" w:rsidRPr="00894096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993E75" w:rsidRPr="00894096">
        <w:rPr>
          <w:rFonts w:ascii="Angsana New" w:eastAsia="MS Mincho" w:hAnsi="Angsana New"/>
          <w:i/>
          <w:iCs/>
          <w:sz w:val="28"/>
          <w:szCs w:val="28"/>
        </w:rPr>
        <w:t>2562</w:t>
      </w:r>
      <w:r w:rsidR="009801DA" w:rsidRPr="00894096">
        <w:rPr>
          <w:rFonts w:ascii="Angsana New" w:eastAsia="MS Mincho" w:hAnsi="Angsana New"/>
          <w:i/>
          <w:iCs/>
          <w:sz w:val="28"/>
          <w:szCs w:val="28"/>
        </w:rPr>
        <w:t xml:space="preserve"> </w:t>
      </w:r>
      <w:r w:rsidR="009801DA" w:rsidRPr="00894096">
        <w:rPr>
          <w:rFonts w:ascii="Angsana New" w:eastAsia="MS Mincho" w:hAnsi="Angsana New" w:hint="cs"/>
          <w:i/>
          <w:iCs/>
          <w:sz w:val="28"/>
          <w:szCs w:val="28"/>
          <w:cs/>
        </w:rPr>
        <w:t>บริษัทไม่มีเงินปันผลรับจากเงินลงทุน</w:t>
      </w:r>
      <w:r w:rsidRPr="00894096">
        <w:rPr>
          <w:rFonts w:ascii="Angsana New" w:eastAsia="MS Mincho" w:hAnsi="Angsana New"/>
          <w:i/>
          <w:iCs/>
          <w:sz w:val="28"/>
          <w:szCs w:val="28"/>
        </w:rPr>
        <w:t>)</w:t>
      </w:r>
    </w:p>
    <w:p w:rsidR="00767689" w:rsidRPr="00062EE1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062EE1">
        <w:rPr>
          <w:rFonts w:ascii="Angsana New" w:eastAsia="MS Mincho" w:hAnsi="Angsana New"/>
          <w:sz w:val="28"/>
          <w:szCs w:val="28"/>
          <w:lang w:val="en-US"/>
        </w:rPr>
        <w:lastRenderedPageBreak/>
        <w:t>7</w:t>
      </w:r>
      <w:r w:rsidR="00172489" w:rsidRPr="00062EE1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7F3FD8" w:rsidRPr="00062EE1">
        <w:rPr>
          <w:rFonts w:ascii="Angsana New" w:eastAsia="MS Mincho" w:hAnsi="Angsana New" w:hint="cs"/>
          <w:sz w:val="28"/>
          <w:szCs w:val="28"/>
          <w:cs/>
          <w:lang w:val="en-US"/>
        </w:rPr>
        <w:t>สินทรัพย์สิทธิการใช้</w:t>
      </w:r>
    </w:p>
    <w:p w:rsidR="00767689" w:rsidRPr="00062EE1" w:rsidRDefault="00767689" w:rsidP="00767689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:rsidR="00767689" w:rsidRPr="00062EE1" w:rsidRDefault="00F3305D" w:rsidP="00F3305D">
      <w:pPr>
        <w:pStyle w:val="Heading6"/>
        <w:ind w:left="540" w:right="-45"/>
        <w:jc w:val="thaiDistribute"/>
        <w:rPr>
          <w:rFonts w:asciiTheme="majorBidi" w:hAnsiTheme="majorBidi"/>
          <w:b w:val="0"/>
          <w:bCs w:val="0"/>
          <w:sz w:val="28"/>
          <w:szCs w:val="28"/>
          <w:lang w:val="en-US"/>
        </w:rPr>
      </w:pP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มูลค่าตามบัญชีของสินทรัพย์สิทธิการใช้ของกลุ่มบริษัทและบริษัท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ณ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วันที่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4E5B44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4E5B44" w:rsidRPr="00062EE1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มิถุนายน</w:t>
      </w:r>
      <w:r w:rsidR="004E5B44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4E5B44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มีจำนวน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23.34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2.81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และกลุ่มบริษัทและบริษัท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รับรู้ค่าเสื่อมราคาของสินทรัพย์สิทธิการใช้สำหรับงวด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สาม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เดือนสิ้นสุดวันที่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3AEE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1C3AEE" w:rsidRPr="00062EE1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มิถุนายน</w:t>
      </w:r>
      <w:r w:rsidR="001C3AEE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1C3AEE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จำนวน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1.74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0.12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 xml:space="preserve"> และสำหรับงวดหกเดือนสิ้นสุดวันที่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894096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br/>
      </w:r>
      <w:r w:rsidR="00E033DE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30 </w:t>
      </w:r>
      <w:r w:rsidR="00E033DE" w:rsidRPr="00062EE1">
        <w:rPr>
          <w:rFonts w:asciiTheme="majorBidi" w:hAnsiTheme="majorBidi" w:cstheme="majorBidi"/>
          <w:b w:val="0"/>
          <w:bCs w:val="0"/>
          <w:sz w:val="28"/>
          <w:szCs w:val="28"/>
          <w:cs/>
        </w:rPr>
        <w:t>มิถุนายน</w:t>
      </w:r>
      <w:r w:rsidR="00E033DE" w:rsidRPr="00062EE1">
        <w:rPr>
          <w:rFonts w:asciiTheme="majorBidi" w:hAnsiTheme="majorBidi" w:cstheme="majorBidi"/>
          <w:b w:val="0"/>
          <w:bCs w:val="0"/>
          <w:sz w:val="28"/>
          <w:szCs w:val="28"/>
        </w:rPr>
        <w:t xml:space="preserve"> 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2563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จำนวน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4.38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และ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1C138F" w:rsidRPr="00062EE1">
        <w:rPr>
          <w:rFonts w:asciiTheme="majorBidi" w:hAnsiTheme="majorBidi"/>
          <w:b w:val="0"/>
          <w:bCs w:val="0"/>
          <w:sz w:val="28"/>
          <w:szCs w:val="28"/>
          <w:lang w:val="en-US"/>
        </w:rPr>
        <w:t>1.04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ล้านบาท</w:t>
      </w:r>
      <w:r w:rsidR="00E033DE" w:rsidRPr="00062EE1">
        <w:rPr>
          <w:rFonts w:asciiTheme="majorBidi" w:hAnsiTheme="majorBidi"/>
          <w:b w:val="0"/>
          <w:bCs w:val="0"/>
          <w:sz w:val="28"/>
          <w:szCs w:val="28"/>
          <w:cs/>
          <w:lang w:val="en-US"/>
        </w:rPr>
        <w:t xml:space="preserve"> </w:t>
      </w:r>
      <w:r w:rsidR="00E033DE" w:rsidRPr="00062EE1">
        <w:rPr>
          <w:rFonts w:asciiTheme="majorBidi" w:hAnsiTheme="majorBidi" w:hint="cs"/>
          <w:b w:val="0"/>
          <w:bCs w:val="0"/>
          <w:sz w:val="28"/>
          <w:szCs w:val="28"/>
          <w:cs/>
          <w:lang w:val="en-US"/>
        </w:rPr>
        <w:t>ตามลำดับ</w:t>
      </w:r>
    </w:p>
    <w:p w:rsidR="00F3305D" w:rsidRPr="00062EE1" w:rsidRDefault="00F3305D" w:rsidP="00F3305D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:rsidR="00172489" w:rsidRPr="00062EE1" w:rsidRDefault="007F3FD8" w:rsidP="00F95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  <w:cs/>
          <w:lang w:eastAsia="x-none"/>
        </w:rPr>
      </w:pPr>
      <w:r w:rsidRPr="00062EE1">
        <w:rPr>
          <w:rFonts w:ascii="Angsana New" w:hAnsi="Angsana New"/>
          <w:b/>
          <w:bCs/>
          <w:sz w:val="28"/>
          <w:szCs w:val="28"/>
          <w:lang w:eastAsia="x-none"/>
        </w:rPr>
        <w:t>8</w:t>
      </w:r>
      <w:r w:rsidR="00172489" w:rsidRPr="00062EE1">
        <w:rPr>
          <w:rFonts w:ascii="Angsana New" w:hAnsi="Angsana New" w:hint="cs"/>
          <w:b/>
          <w:bCs/>
          <w:sz w:val="28"/>
          <w:szCs w:val="28"/>
          <w:lang w:eastAsia="x-none"/>
        </w:rPr>
        <w:tab/>
      </w:r>
      <w:r w:rsidR="00172489" w:rsidRPr="00062EE1">
        <w:rPr>
          <w:rFonts w:ascii="Angsana New" w:hAnsi="Angsana New" w:hint="cs"/>
          <w:b/>
          <w:bCs/>
          <w:sz w:val="28"/>
          <w:szCs w:val="28"/>
          <w:cs/>
          <w:lang w:eastAsia="x-none"/>
        </w:rPr>
        <w:t>หนี้สินที่มีภาระดอกเบี้ย</w:t>
      </w:r>
    </w:p>
    <w:p w:rsidR="0010263C" w:rsidRPr="00062EE1" w:rsidRDefault="0010263C" w:rsidP="0010263C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255"/>
        <w:gridCol w:w="1034"/>
        <w:gridCol w:w="230"/>
        <w:gridCol w:w="999"/>
        <w:gridCol w:w="231"/>
        <w:gridCol w:w="725"/>
        <w:gridCol w:w="229"/>
        <w:gridCol w:w="992"/>
        <w:gridCol w:w="240"/>
        <w:gridCol w:w="992"/>
        <w:gridCol w:w="229"/>
        <w:gridCol w:w="814"/>
      </w:tblGrid>
      <w:tr w:rsidR="004B514A" w:rsidRPr="00062EE1" w:rsidTr="007F3FD8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15" w:type="dxa"/>
            <w:gridSpan w:val="11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062EE1" w:rsidTr="007F3FD8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gridSpan w:val="5"/>
          </w:tcPr>
          <w:p w:rsidR="004B514A" w:rsidRPr="00062EE1" w:rsidRDefault="001C3AEE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</w:tcPr>
          <w:p w:rsidR="004B514A" w:rsidRPr="00062EE1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2E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062EE1" w:rsidTr="007F3FD8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062EE1" w:rsidTr="007F3FD8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15" w:type="dxa"/>
            <w:gridSpan w:val="11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D2854" w:rsidRPr="00062EE1" w:rsidTr="007F3FD8">
        <w:tc>
          <w:tcPr>
            <w:tcW w:w="2245" w:type="dxa"/>
          </w:tcPr>
          <w:p w:rsidR="00CD2854" w:rsidRPr="00062EE1" w:rsidRDefault="00CD2854" w:rsidP="00CD285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CD2854" w:rsidRPr="00062EE1" w:rsidRDefault="00777E00" w:rsidP="00C657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70</w:t>
            </w:r>
            <w:r w:rsidR="004B44E6" w:rsidRPr="00062E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0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CD2854" w:rsidRPr="00062EE1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777E00" w:rsidRPr="00062EE1" w:rsidRDefault="00777E00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CD2854" w:rsidRPr="00062EE1" w:rsidRDefault="00777E00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70</w:t>
            </w:r>
            <w:r w:rsidR="004B44E6" w:rsidRPr="00062E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9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D2854" w:rsidRPr="00062EE1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40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D2854" w:rsidRPr="00062EE1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062EE1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CD2854" w:rsidRPr="00062EE1" w:rsidRDefault="00CD2854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D2854" w:rsidRPr="00062EE1" w:rsidTr="007F3FD8">
        <w:tc>
          <w:tcPr>
            <w:tcW w:w="2245" w:type="dxa"/>
          </w:tcPr>
          <w:p w:rsidR="00CD2854" w:rsidRPr="00062EE1" w:rsidRDefault="00CD2854" w:rsidP="00CD2854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5" w:type="dxa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CD2854" w:rsidRPr="00062EE1" w:rsidRDefault="002120C1" w:rsidP="00CD28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2120C1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CD2854" w:rsidRPr="00062EE1" w:rsidRDefault="002120C1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40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CD2854" w:rsidRPr="00062EE1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CD2854" w:rsidRPr="00062EE1" w:rsidRDefault="00CD2854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CD2854" w:rsidRPr="00062EE1" w:rsidRDefault="00CD2854" w:rsidP="00CD28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</w:tr>
      <w:tr w:rsidR="00A73BC3" w:rsidRPr="00062EE1" w:rsidTr="007F3FD8">
        <w:tc>
          <w:tcPr>
            <w:tcW w:w="2245" w:type="dxa"/>
          </w:tcPr>
          <w:p w:rsidR="00A73BC3" w:rsidRPr="00062EE1" w:rsidRDefault="00A73BC3" w:rsidP="00A73BC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  <w:p w:rsidR="00A73BC3" w:rsidRPr="00062EE1" w:rsidRDefault="00A73BC3" w:rsidP="00A73BC3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062EE1" w:rsidRDefault="00AC7049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23,922</w:t>
            </w: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2120C1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2120C1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062EE1" w:rsidRDefault="00AC7049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23,922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A73BC3" w:rsidRPr="00062EE1" w:rsidTr="007F3FD8">
        <w:tc>
          <w:tcPr>
            <w:tcW w:w="2245" w:type="dxa"/>
          </w:tcPr>
          <w:p w:rsidR="00A73BC3" w:rsidRPr="00062EE1" w:rsidRDefault="00A73BC3" w:rsidP="00A73BC3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4B44E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AC7049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120C1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C7049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922</w:t>
            </w: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4B44E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AC7049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3,922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</w:tr>
    </w:tbl>
    <w:p w:rsidR="00D9113D" w:rsidRPr="00062EE1" w:rsidRDefault="00D9113D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4B514A" w:rsidRPr="00062EE1" w:rsidRDefault="004B514A" w:rsidP="004B514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062EE1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062EE1">
        <w:rPr>
          <w:rFonts w:ascii="Angsana New" w:hAnsi="Angsana New"/>
          <w:sz w:val="28"/>
          <w:szCs w:val="28"/>
          <w:rtl/>
          <w:cs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</w:t>
      </w:r>
      <w:r w:rsidR="00004F5F" w:rsidRPr="00062EE1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="00604B75" w:rsidRPr="00062EE1">
        <w:rPr>
          <w:rFonts w:ascii="Angsana New" w:hAnsi="Angsana New"/>
          <w:sz w:val="28"/>
          <w:szCs w:val="28"/>
          <w:lang w:val="en-US" w:bidi="th-TH"/>
        </w:rPr>
        <w:t>0.95</w:t>
      </w:r>
      <w:r w:rsidR="00004F5F" w:rsidRPr="00062EE1">
        <w:rPr>
          <w:rFonts w:ascii="Angsana New" w:hAnsi="Angsana New"/>
          <w:sz w:val="28"/>
          <w:szCs w:val="28"/>
          <w:lang w:val="en-US" w:bidi="th-TH"/>
        </w:rPr>
        <w:t xml:space="preserve"> - 1.40</w:t>
      </w:r>
      <w:r w:rsidR="00004F5F" w:rsidRPr="00062EE1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  <w:lang w:bidi="th-TH"/>
        </w:rPr>
        <w:t>ต่อปี</w:t>
      </w:r>
      <w:r w:rsidRPr="00062EE1">
        <w:rPr>
          <w:rFonts w:ascii="Angsana New" w:hAnsi="Angsana New"/>
          <w:sz w:val="28"/>
          <w:szCs w:val="28"/>
          <w:rtl/>
          <w:cs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:rsidR="004B514A" w:rsidRPr="00062EE1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255"/>
        <w:gridCol w:w="1034"/>
        <w:gridCol w:w="230"/>
        <w:gridCol w:w="999"/>
        <w:gridCol w:w="231"/>
        <w:gridCol w:w="725"/>
        <w:gridCol w:w="229"/>
        <w:gridCol w:w="992"/>
        <w:gridCol w:w="240"/>
        <w:gridCol w:w="992"/>
        <w:gridCol w:w="229"/>
        <w:gridCol w:w="814"/>
      </w:tblGrid>
      <w:tr w:rsidR="004B514A" w:rsidRPr="00062EE1" w:rsidTr="00CD2854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15" w:type="dxa"/>
            <w:gridSpan w:val="11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062EE1" w:rsidTr="00CD2854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9" w:type="dxa"/>
            <w:gridSpan w:val="5"/>
          </w:tcPr>
          <w:p w:rsidR="004B514A" w:rsidRPr="00062EE1" w:rsidRDefault="001C3AEE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9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</w:tcPr>
          <w:p w:rsidR="004B514A" w:rsidRPr="00062EE1" w:rsidRDefault="00993E75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514A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2E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062EE1" w:rsidTr="00CD2854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514A" w:rsidRPr="00062EE1" w:rsidTr="00CD2854">
        <w:trPr>
          <w:tblHeader/>
        </w:trPr>
        <w:tc>
          <w:tcPr>
            <w:tcW w:w="224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15" w:type="dxa"/>
            <w:gridSpan w:val="11"/>
            <w:vAlign w:val="bottom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73BC3" w:rsidRPr="00062EE1" w:rsidTr="001C3AEE">
        <w:tc>
          <w:tcPr>
            <w:tcW w:w="2245" w:type="dxa"/>
          </w:tcPr>
          <w:p w:rsidR="00A73BC3" w:rsidRPr="00062EE1" w:rsidRDefault="00A73BC3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70</w:t>
            </w:r>
            <w:r w:rsidR="004B44E6" w:rsidRPr="00062E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062EE1" w:rsidRDefault="002120C1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70</w:t>
            </w:r>
            <w:r w:rsidR="004B44E6" w:rsidRPr="00062EE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A73BC3" w:rsidRPr="00062EE1" w:rsidTr="00CD2854">
        <w:tc>
          <w:tcPr>
            <w:tcW w:w="2245" w:type="dxa"/>
          </w:tcPr>
          <w:p w:rsidR="00A73BC3" w:rsidRPr="00062EE1" w:rsidRDefault="00A73BC3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4096" w:rsidRPr="00062EE1" w:rsidTr="00CD2854">
        <w:tc>
          <w:tcPr>
            <w:tcW w:w="2245" w:type="dxa"/>
          </w:tcPr>
          <w:p w:rsidR="00894096" w:rsidRPr="00062EE1" w:rsidRDefault="00894096" w:rsidP="00A73BC3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894096" w:rsidRPr="00062EE1" w:rsidRDefault="0089409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0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:rsidR="00894096" w:rsidRPr="00062EE1" w:rsidRDefault="0089409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894096" w:rsidRPr="00062EE1" w:rsidRDefault="0089409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894096" w:rsidRPr="00062EE1" w:rsidRDefault="0089409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" w:type="dxa"/>
            <w:vAlign w:val="bottom"/>
          </w:tcPr>
          <w:p w:rsidR="00894096" w:rsidRPr="00062EE1" w:rsidRDefault="0089409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894096" w:rsidRPr="00062EE1" w:rsidRDefault="0089409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3BC3" w:rsidRPr="00062EE1" w:rsidTr="001C3AEE">
        <w:tc>
          <w:tcPr>
            <w:tcW w:w="2245" w:type="dxa"/>
          </w:tcPr>
          <w:p w:rsidR="00A73BC3" w:rsidRPr="00062EE1" w:rsidRDefault="00A73BC3" w:rsidP="00A73BC3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  <w:p w:rsidR="00A73BC3" w:rsidRPr="00062EE1" w:rsidRDefault="00A73BC3" w:rsidP="00A73BC3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(2562: </w:t>
            </w: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062EE1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5" w:type="dxa"/>
            <w:vAlign w:val="bottom"/>
          </w:tcPr>
          <w:p w:rsidR="00A73BC3" w:rsidRPr="00062EE1" w:rsidRDefault="002120C1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2,885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A73BC3" w:rsidRPr="00062EE1" w:rsidTr="00DA224F">
        <w:tc>
          <w:tcPr>
            <w:tcW w:w="2245" w:type="dxa"/>
          </w:tcPr>
          <w:p w:rsidR="00A73BC3" w:rsidRPr="00062EE1" w:rsidRDefault="00A73BC3" w:rsidP="00A73BC3">
            <w:pPr>
              <w:pStyle w:val="ListParagraph"/>
              <w:ind w:left="166" w:right="-10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5" w:type="dxa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4B44E6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120C1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="002120C1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062EE1" w:rsidRDefault="002120C1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1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4B44E6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120C1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  <w:r w:rsidR="002120C1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40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A73BC3" w:rsidRPr="00062EE1" w:rsidRDefault="00A73BC3" w:rsidP="00A73B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3BC3" w:rsidRPr="00062EE1" w:rsidRDefault="00A73BC3" w:rsidP="00A7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</w:tr>
    </w:tbl>
    <w:p w:rsidR="004B514A" w:rsidRPr="00062EE1" w:rsidRDefault="004B514A" w:rsidP="004B514A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264" w:type="dxa"/>
        <w:tblInd w:w="450" w:type="dxa"/>
        <w:tblLook w:val="01E0" w:firstRow="1" w:lastRow="1" w:firstColumn="1" w:lastColumn="1" w:noHBand="0" w:noVBand="0"/>
      </w:tblPr>
      <w:tblGrid>
        <w:gridCol w:w="3600"/>
        <w:gridCol w:w="558"/>
        <w:gridCol w:w="1080"/>
        <w:gridCol w:w="269"/>
        <w:gridCol w:w="1063"/>
        <w:gridCol w:w="270"/>
        <w:gridCol w:w="1076"/>
        <w:gridCol w:w="270"/>
        <w:gridCol w:w="1078"/>
      </w:tblGrid>
      <w:tr w:rsidR="004B514A" w:rsidRPr="00062EE1" w:rsidTr="00F143A3">
        <w:trPr>
          <w:tblHeader/>
        </w:trPr>
        <w:tc>
          <w:tcPr>
            <w:tcW w:w="3600" w:type="dxa"/>
            <w:vMerge w:val="restart"/>
            <w:shd w:val="clear" w:color="auto" w:fill="auto"/>
          </w:tcPr>
          <w:p w:rsidR="00F143A3" w:rsidRPr="00062EE1" w:rsidRDefault="00F143A3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004F5F" w:rsidRPr="00062EE1" w:rsidRDefault="004B514A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:rsidR="00A73BC3" w:rsidRPr="00062EE1" w:rsidRDefault="00A73BC3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ไม่รวมหนี้สินตามสัญญาเช่า</w:t>
            </w:r>
          </w:p>
        </w:tc>
        <w:tc>
          <w:tcPr>
            <w:tcW w:w="558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4" w:type="dxa"/>
            <w:gridSpan w:val="3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514A" w:rsidRPr="00062EE1" w:rsidTr="00F143A3">
        <w:trPr>
          <w:tblHeader/>
        </w:trPr>
        <w:tc>
          <w:tcPr>
            <w:tcW w:w="3600" w:type="dxa"/>
            <w:vMerge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B514A" w:rsidRPr="00062EE1" w:rsidRDefault="001C3AEE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center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4B514A" w:rsidRPr="00062EE1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0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4B514A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062EE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2EE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:rsidR="004B514A" w:rsidRPr="00062EE1" w:rsidRDefault="001C3AEE" w:rsidP="001C3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4B514A" w:rsidRPr="00062EE1" w:rsidRDefault="00993E75" w:rsidP="00F1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062EE1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62EE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514A" w:rsidRPr="00062EE1" w:rsidTr="00F143A3">
        <w:trPr>
          <w:tblHeader/>
        </w:trPr>
        <w:tc>
          <w:tcPr>
            <w:tcW w:w="360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6" w:type="dxa"/>
            <w:gridSpan w:val="7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062EE1" w:rsidTr="00F143A3">
        <w:trPr>
          <w:trHeight w:val="182"/>
        </w:trPr>
        <w:tc>
          <w:tcPr>
            <w:tcW w:w="3600" w:type="dxa"/>
          </w:tcPr>
          <w:p w:rsidR="004B514A" w:rsidRPr="00062EE1" w:rsidRDefault="004B514A" w:rsidP="004B514A">
            <w:pPr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558" w:type="dxa"/>
          </w:tcPr>
          <w:p w:rsidR="004B514A" w:rsidRPr="00062EE1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B514A" w:rsidRPr="00062EE1" w:rsidRDefault="008B2213" w:rsidP="000735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4B514A" w:rsidRPr="00062EE1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4B514A" w:rsidRPr="00062EE1" w:rsidRDefault="008B2213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:rsidR="004B514A" w:rsidRPr="00062EE1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062EE1" w:rsidTr="00F143A3">
        <w:tc>
          <w:tcPr>
            <w:tcW w:w="3600" w:type="dxa"/>
          </w:tcPr>
          <w:p w:rsidR="004B514A" w:rsidRPr="00062EE1" w:rsidRDefault="004B514A" w:rsidP="004B51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558" w:type="dxa"/>
          </w:tcPr>
          <w:p w:rsidR="004B514A" w:rsidRPr="00062EE1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B514A" w:rsidRPr="00A370ED" w:rsidRDefault="00B54BE4" w:rsidP="00096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370ED">
              <w:rPr>
                <w:rFonts w:ascii="Angsana New" w:hAnsi="Angsana New"/>
                <w:sz w:val="28"/>
                <w:szCs w:val="28"/>
              </w:rPr>
              <w:t>1</w:t>
            </w:r>
            <w:r w:rsidR="00A370ED">
              <w:rPr>
                <w:rFonts w:ascii="Angsana New" w:hAnsi="Angsana New"/>
                <w:sz w:val="28"/>
                <w:szCs w:val="28"/>
              </w:rPr>
              <w:t>5</w:t>
            </w:r>
            <w:r w:rsidRPr="00A370ED">
              <w:rPr>
                <w:rFonts w:ascii="Angsana New" w:hAnsi="Angsana New"/>
                <w:sz w:val="28"/>
                <w:szCs w:val="28"/>
              </w:rPr>
              <w:t>,</w:t>
            </w:r>
            <w:r w:rsidR="0037403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:rsidR="004B514A" w:rsidRPr="00A370ED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4B514A" w:rsidRPr="00A370ED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370ED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B514A" w:rsidRPr="00A370ED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4B514A" w:rsidRPr="00A370ED" w:rsidRDefault="00B54BE4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A370ED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</w:tcPr>
          <w:p w:rsidR="004B514A" w:rsidRPr="00062EE1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514A" w:rsidRPr="00062EE1" w:rsidTr="00F143A3">
        <w:tc>
          <w:tcPr>
            <w:tcW w:w="360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58" w:type="dxa"/>
          </w:tcPr>
          <w:p w:rsidR="004B514A" w:rsidRPr="00062EE1" w:rsidRDefault="004B514A" w:rsidP="004B51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370ED" w:rsidRDefault="00B54BE4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0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37403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A370E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74031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69" w:type="dxa"/>
          </w:tcPr>
          <w:p w:rsidR="004B514A" w:rsidRPr="00A370ED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370ED" w:rsidRDefault="00993E75" w:rsidP="00F143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0ED">
              <w:rPr>
                <w:rFonts w:ascii="Angsana New" w:hAnsi="Angsana New"/>
                <w:b/>
                <w:bCs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:rsidR="004B514A" w:rsidRPr="00A370ED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A370ED" w:rsidRDefault="00B54BE4" w:rsidP="002D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70ED">
              <w:rPr>
                <w:rFonts w:ascii="Angsana New" w:hAnsi="Angsan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270" w:type="dxa"/>
          </w:tcPr>
          <w:p w:rsidR="004B514A" w:rsidRPr="00062EE1" w:rsidRDefault="004B514A" w:rsidP="004B5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4B514A" w:rsidRPr="00062EE1" w:rsidRDefault="004B514A" w:rsidP="004B5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4B514A" w:rsidRPr="00062EE1" w:rsidRDefault="004B514A" w:rsidP="004B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4"/>
          <w:szCs w:val="24"/>
          <w:cs/>
        </w:rPr>
      </w:pPr>
    </w:p>
    <w:p w:rsidR="004B514A" w:rsidRPr="00062EE1" w:rsidRDefault="004B514A" w:rsidP="004B514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</w:rPr>
        <w:t xml:space="preserve">* </w:t>
      </w:r>
      <w:r w:rsidRPr="00062EE1">
        <w:rPr>
          <w:rFonts w:ascii="Angsana New" w:hAnsi="Angsana New" w:hint="cs"/>
          <w:sz w:val="28"/>
          <w:szCs w:val="28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:rsidR="00632358" w:rsidRPr="00062EE1" w:rsidRDefault="00632358" w:rsidP="004B514A">
      <w:pPr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4B514A" w:rsidRPr="00062EE1" w:rsidRDefault="004B514A" w:rsidP="004B514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062EE1">
        <w:rPr>
          <w:rFonts w:ascii="Angsana New" w:hAnsi="Angsana New"/>
          <w:sz w:val="28"/>
          <w:szCs w:val="28"/>
          <w:cs/>
        </w:rPr>
        <w:t>ณ วันที่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="001C3AEE"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="001C3AEE" w:rsidRPr="00062EE1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C3AEE"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062EE1">
        <w:rPr>
          <w:rFonts w:ascii="Angsana New" w:hAnsi="Angsana New"/>
          <w:sz w:val="28"/>
          <w:szCs w:val="28"/>
        </w:rPr>
        <w:t>2563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="00A27FFA" w:rsidRPr="00062EE1">
        <w:rPr>
          <w:rFonts w:ascii="Angsana New" w:hAnsi="Angsana New"/>
          <w:sz w:val="28"/>
          <w:szCs w:val="28"/>
        </w:rPr>
        <w:t>745.99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/>
          <w:sz w:val="28"/>
          <w:szCs w:val="28"/>
          <w:cs/>
        </w:rPr>
        <w:t>ล้านบาท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/>
          <w:sz w:val="28"/>
          <w:szCs w:val="28"/>
          <w:cs/>
        </w:rPr>
        <w:t>และ</w:t>
      </w:r>
      <w:r w:rsidRPr="00062EE1">
        <w:rPr>
          <w:rFonts w:ascii="Angsana New" w:hAnsi="Angsana New"/>
          <w:sz w:val="28"/>
          <w:szCs w:val="28"/>
          <w:rtl/>
          <w:cs/>
        </w:rPr>
        <w:t xml:space="preserve"> </w:t>
      </w:r>
      <w:r w:rsidR="00A27FFA" w:rsidRPr="00062EE1">
        <w:rPr>
          <w:rFonts w:ascii="Angsana New" w:hAnsi="Angsana New"/>
          <w:sz w:val="28"/>
          <w:szCs w:val="28"/>
        </w:rPr>
        <w:t>643.11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/>
          <w:sz w:val="28"/>
          <w:szCs w:val="28"/>
          <w:cs/>
        </w:rPr>
        <w:t>ล้านบาท</w:t>
      </w:r>
      <w:r w:rsidRPr="00062EE1">
        <w:rPr>
          <w:rFonts w:ascii="Angsana New" w:hAnsi="Angsana New"/>
          <w:sz w:val="28"/>
          <w:szCs w:val="28"/>
        </w:rPr>
        <w:t xml:space="preserve"> </w:t>
      </w:r>
      <w:r w:rsidRPr="00062EE1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062EE1">
        <w:rPr>
          <w:rFonts w:ascii="Angsana New" w:hAnsi="Angsana New"/>
          <w:i/>
          <w:iCs/>
          <w:sz w:val="28"/>
          <w:szCs w:val="28"/>
        </w:rPr>
        <w:t>(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31</w:t>
      </w:r>
      <w:r w:rsidR="00955912" w:rsidRPr="00062EE1">
        <w:rPr>
          <w:rFonts w:ascii="Angsana New" w:hAnsi="Angsana New"/>
          <w:i/>
          <w:iCs/>
          <w:sz w:val="28"/>
          <w:szCs w:val="28"/>
        </w:rPr>
        <w:t xml:space="preserve"> </w:t>
      </w:r>
      <w:r w:rsidR="00955912" w:rsidRPr="00062EE1">
        <w:rPr>
          <w:rFonts w:ascii="Angsana New" w:hAnsi="Angsana New" w:hint="cs"/>
          <w:i/>
          <w:iCs/>
          <w:sz w:val="28"/>
          <w:szCs w:val="28"/>
          <w:cs/>
        </w:rPr>
        <w:t xml:space="preserve">ธันวาคม 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2562</w:t>
      </w:r>
      <w:r w:rsidRPr="00062EE1">
        <w:rPr>
          <w:rFonts w:ascii="Angsana New" w:hAnsi="Angsana New"/>
          <w:i/>
          <w:iCs/>
          <w:sz w:val="28"/>
          <w:szCs w:val="28"/>
        </w:rPr>
        <w:t xml:space="preserve">: 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816</w:t>
      </w:r>
      <w:r w:rsidR="00955912" w:rsidRPr="00062EE1">
        <w:rPr>
          <w:rFonts w:ascii="Angsana New" w:hAnsi="Angsana New"/>
          <w:i/>
          <w:iCs/>
          <w:sz w:val="28"/>
          <w:szCs w:val="28"/>
        </w:rPr>
        <w:t>.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03</w:t>
      </w:r>
      <w:r w:rsidRPr="00062EE1">
        <w:rPr>
          <w:rFonts w:ascii="Angsana New" w:hAnsi="Angsana New"/>
          <w:i/>
          <w:iCs/>
          <w:sz w:val="28"/>
          <w:szCs w:val="28"/>
        </w:rPr>
        <w:t xml:space="preserve"> </w:t>
      </w:r>
      <w:r w:rsidRPr="00062EE1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062EE1">
        <w:rPr>
          <w:rFonts w:ascii="Angsana New" w:hAnsi="Angsana New"/>
          <w:i/>
          <w:iCs/>
          <w:sz w:val="28"/>
          <w:szCs w:val="28"/>
        </w:rPr>
        <w:t xml:space="preserve"> </w:t>
      </w:r>
      <w:r w:rsidRPr="00062EE1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062EE1">
        <w:rPr>
          <w:rFonts w:ascii="Angsana New" w:hAnsi="Angsana New"/>
          <w:i/>
          <w:iCs/>
          <w:sz w:val="28"/>
          <w:szCs w:val="28"/>
        </w:rPr>
        <w:t xml:space="preserve"> 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713</w:t>
      </w:r>
      <w:r w:rsidR="00955912" w:rsidRPr="00062EE1">
        <w:rPr>
          <w:rFonts w:ascii="Angsana New" w:hAnsi="Angsana New"/>
          <w:i/>
          <w:iCs/>
          <w:sz w:val="28"/>
          <w:szCs w:val="28"/>
        </w:rPr>
        <w:t>.</w:t>
      </w:r>
      <w:r w:rsidR="00993E75" w:rsidRPr="00062EE1">
        <w:rPr>
          <w:rFonts w:ascii="Angsana New" w:hAnsi="Angsana New"/>
          <w:i/>
          <w:iCs/>
          <w:sz w:val="28"/>
          <w:szCs w:val="28"/>
        </w:rPr>
        <w:t>11</w:t>
      </w:r>
      <w:r w:rsidRPr="00062EE1">
        <w:rPr>
          <w:rFonts w:ascii="Angsana New" w:hAnsi="Angsana New"/>
          <w:i/>
          <w:iCs/>
          <w:sz w:val="28"/>
          <w:szCs w:val="28"/>
        </w:rPr>
        <w:t xml:space="preserve"> </w:t>
      </w:r>
      <w:r w:rsidRPr="00062EE1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062EE1">
        <w:rPr>
          <w:rFonts w:ascii="Angsana New" w:hAnsi="Angsana New"/>
          <w:i/>
          <w:iCs/>
          <w:sz w:val="28"/>
          <w:szCs w:val="28"/>
        </w:rPr>
        <w:t>)</w:t>
      </w:r>
    </w:p>
    <w:p w:rsidR="00632358" w:rsidRPr="00062EE1" w:rsidRDefault="00632358" w:rsidP="004B514A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4B514A" w:rsidRPr="00062EE1" w:rsidTr="00AC60F8">
        <w:trPr>
          <w:tblHeader/>
        </w:trPr>
        <w:tc>
          <w:tcPr>
            <w:tcW w:w="2340" w:type="dxa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514A" w:rsidRPr="00062EE1" w:rsidTr="00AC60F8">
        <w:trPr>
          <w:tblHeader/>
        </w:trPr>
        <w:tc>
          <w:tcPr>
            <w:tcW w:w="2340" w:type="dxa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:rsidR="004B514A" w:rsidRPr="00062EE1" w:rsidRDefault="001C3AEE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:rsidR="004B514A" w:rsidRPr="00062EE1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955912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55912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2E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514A" w:rsidRPr="00062EE1" w:rsidTr="00AC60F8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AC60F8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="003C1EA8"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4B514A" w:rsidRPr="00062EE1" w:rsidRDefault="00AC60F8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3C1EA8"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  <w:r w:rsidR="003C1EA8"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="003C1EA8"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="003C1EA8"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062EE1">
              <w:rPr>
                <w:rFonts w:ascii="Angsana New" w:hAnsi="Angsana New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062EE1">
              <w:rPr>
                <w:rFonts w:ascii="Angsana New" w:hAnsi="Angsana New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4B514A" w:rsidRPr="00062EE1" w:rsidTr="00AC60F8">
        <w:trPr>
          <w:tblHeader/>
        </w:trPr>
        <w:tc>
          <w:tcPr>
            <w:tcW w:w="2340" w:type="dxa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B514A" w:rsidRPr="00062EE1" w:rsidTr="00AC60F8">
        <w:trPr>
          <w:tblHeader/>
        </w:trPr>
        <w:tc>
          <w:tcPr>
            <w:tcW w:w="2340" w:type="dxa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:rsidR="004B514A" w:rsidRPr="00062EE1" w:rsidRDefault="004B514A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55912" w:rsidRPr="00062EE1" w:rsidTr="00AC60F8">
        <w:tc>
          <w:tcPr>
            <w:tcW w:w="2340" w:type="dxa"/>
          </w:tcPr>
          <w:p w:rsidR="00955912" w:rsidRPr="00062EE1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93E75" w:rsidRPr="00062EE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55912" w:rsidRPr="00062EE1" w:rsidRDefault="00D7226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8,</w:t>
            </w:r>
            <w:r w:rsidR="00673C92" w:rsidRPr="00062EE1">
              <w:rPr>
                <w:rFonts w:ascii="Angsana New" w:hAnsi="Angsana New"/>
                <w:sz w:val="28"/>
                <w:szCs w:val="28"/>
                <w:lang w:bidi="th-TH"/>
              </w:rPr>
              <w:t>346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5912" w:rsidRPr="00062EE1" w:rsidRDefault="00673C92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1,0</w:t>
            </w:r>
            <w:r w:rsidR="00550038" w:rsidRPr="00062EE1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="00604B75" w:rsidRPr="00062EE1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955912" w:rsidRPr="00062EE1" w:rsidRDefault="0050522B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7,</w:t>
            </w:r>
            <w:r w:rsidR="00550038" w:rsidRPr="00062EE1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="00604B75" w:rsidRPr="00062EE1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955912" w:rsidRPr="00062EE1" w:rsidTr="00AC60F8">
        <w:tc>
          <w:tcPr>
            <w:tcW w:w="2340" w:type="dxa"/>
          </w:tcPr>
          <w:p w:rsidR="00955912" w:rsidRPr="00062EE1" w:rsidRDefault="00993E75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1</w:t>
            </w:r>
            <w:r w:rsidR="00955912" w:rsidRPr="00062EE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5</w:t>
            </w:r>
            <w:r w:rsidR="00955912" w:rsidRPr="00062EE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955912" w:rsidRPr="00062E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55912" w:rsidRPr="00062EE1" w:rsidRDefault="00D7226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</w:t>
            </w:r>
            <w:r w:rsidR="00673C92" w:rsidRPr="00062EE1">
              <w:rPr>
                <w:rFonts w:ascii="Angsana New" w:hAnsi="Angsana New"/>
                <w:sz w:val="28"/>
                <w:szCs w:val="28"/>
              </w:rPr>
              <w:t>8</w:t>
            </w:r>
            <w:r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="00673C92" w:rsidRPr="00062EE1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955912" w:rsidRPr="00062EE1" w:rsidRDefault="00D7226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1,</w:t>
            </w:r>
            <w:r w:rsidR="00EC57BB" w:rsidRPr="00062EE1">
              <w:rPr>
                <w:rFonts w:ascii="Angsana New" w:hAnsi="Angsana New"/>
                <w:sz w:val="28"/>
                <w:szCs w:val="28"/>
              </w:rPr>
              <w:t>59</w:t>
            </w:r>
            <w:r w:rsidR="00604B75" w:rsidRPr="00062E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1422E6" w:rsidRPr="00062EE1" w:rsidRDefault="00EC57BB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16</w:t>
            </w:r>
            <w:r w:rsidR="0050522B"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</w:rPr>
              <w:t>65</w:t>
            </w:r>
            <w:r w:rsidR="00604B75" w:rsidRPr="00062EE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955912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955912" w:rsidRPr="00062EE1" w:rsidTr="00AC60F8">
        <w:tc>
          <w:tcPr>
            <w:tcW w:w="2340" w:type="dxa"/>
          </w:tcPr>
          <w:p w:rsidR="00955912" w:rsidRPr="00062EE1" w:rsidRDefault="00955912" w:rsidP="00AC6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062EE1" w:rsidRDefault="00D7226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EC57BB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EC57BB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594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062EE1" w:rsidRDefault="00D7226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</w:t>
            </w:r>
            <w:r w:rsidR="00EC57BB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  <w:r w:rsidR="00550038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062EE1" w:rsidRDefault="0050522B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EC57BB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EC57BB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</w:t>
            </w:r>
            <w:r w:rsidR="00550038"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062EE1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955912" w:rsidRPr="00062EE1" w:rsidRDefault="00955912" w:rsidP="00AC60F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55912" w:rsidRPr="00062EE1" w:rsidRDefault="00993E75" w:rsidP="00AC60F8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955912" w:rsidRPr="00062EE1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:rsidR="00632358" w:rsidRPr="00062EE1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  <w:lang w:eastAsia="x-none"/>
        </w:rPr>
      </w:pPr>
    </w:p>
    <w:tbl>
      <w:tblPr>
        <w:tblW w:w="92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756D44" w:rsidRPr="00062EE1" w:rsidTr="00756D44">
        <w:trPr>
          <w:tblHeader/>
        </w:trPr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6D44" w:rsidRPr="00062EE1" w:rsidTr="00756D44">
        <w:trPr>
          <w:tblHeader/>
        </w:trPr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:rsidR="00756D44" w:rsidRPr="00062EE1" w:rsidRDefault="001C3AEE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6D44" w:rsidRPr="00062E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62EE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56D44" w:rsidRPr="00062EE1" w:rsidTr="00756D4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(2562: </w:t>
            </w: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062EE1">
              <w:rPr>
                <w:rFonts w:ascii="Angsana New" w:hAnsi="Angsana New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062EE1">
              <w:rPr>
                <w:rFonts w:ascii="Angsana New" w:hAnsi="Angsana New"/>
                <w:sz w:val="28"/>
                <w:szCs w:val="28"/>
              </w:rPr>
              <w:br/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756D44" w:rsidRPr="00062EE1" w:rsidTr="00756D44">
        <w:trPr>
          <w:tblHeader/>
        </w:trPr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6D44" w:rsidRPr="00062EE1" w:rsidTr="00756D44">
        <w:trPr>
          <w:tblHeader/>
        </w:trPr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56D44" w:rsidRPr="00062EE1" w:rsidTr="00756D44"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56D44" w:rsidRPr="00062EE1" w:rsidRDefault="007A313F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582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062EE1" w:rsidRDefault="007A313F" w:rsidP="007A313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062EE1" w:rsidRDefault="0050522B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bidi="th-TH"/>
              </w:rPr>
              <w:t>450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756D44" w:rsidRPr="00062EE1" w:rsidTr="00756D44"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1 - 5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25D65" w:rsidRPr="00062EE1" w:rsidRDefault="00D72265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2,723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:rsidR="00756D44" w:rsidRPr="00062EE1" w:rsidRDefault="00D72265" w:rsidP="00D722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:rsidR="00756D44" w:rsidRPr="00062EE1" w:rsidRDefault="0050522B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756D44" w:rsidRPr="00062EE1" w:rsidTr="00756D44">
        <w:tc>
          <w:tcPr>
            <w:tcW w:w="2340" w:type="dxa"/>
          </w:tcPr>
          <w:p w:rsidR="00756D44" w:rsidRPr="00062EE1" w:rsidRDefault="00756D44" w:rsidP="00756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F68B8" w:rsidRPr="00062EE1" w:rsidRDefault="00D72265" w:rsidP="003F68B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3,305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062EE1" w:rsidRDefault="00D72265" w:rsidP="00D72265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420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062EE1" w:rsidRDefault="0050522B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6D44" w:rsidRPr="00062EE1" w:rsidRDefault="00756D44" w:rsidP="00756D4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:rsidR="00756D44" w:rsidRPr="00062EE1" w:rsidRDefault="00756D44" w:rsidP="00756D44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:rsidR="00A57F80" w:rsidRPr="00062EE1" w:rsidRDefault="007F3FD8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062EE1">
        <w:rPr>
          <w:rFonts w:ascii="Angsana New" w:eastAsia="MS Mincho" w:hAnsi="Angsana New"/>
          <w:sz w:val="28"/>
          <w:szCs w:val="28"/>
          <w:lang w:val="en-US"/>
        </w:rPr>
        <w:t>9</w:t>
      </w:r>
      <w:r w:rsidR="00CB3B4E" w:rsidRPr="00062EE1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A57F80" w:rsidRPr="00062EE1">
        <w:rPr>
          <w:rFonts w:ascii="Angsana New" w:eastAsia="MS Mincho" w:hAnsi="Angsana New" w:hint="cs"/>
          <w:sz w:val="28"/>
          <w:szCs w:val="28"/>
          <w:cs/>
        </w:rPr>
        <w:t>เจ้าหนี้การค้าและเจ้าหนี้อื่น</w:t>
      </w:r>
    </w:p>
    <w:p w:rsidR="00B24F46" w:rsidRPr="0024462F" w:rsidRDefault="00B24F46" w:rsidP="00B24F46">
      <w:pPr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062EE1" w:rsidTr="0091344E">
        <w:trPr>
          <w:tblHeader/>
        </w:trPr>
        <w:tc>
          <w:tcPr>
            <w:tcW w:w="3330" w:type="dxa"/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062EE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B24F46" w:rsidRPr="00062EE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062EE1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062EE1" w:rsidRDefault="00C15CAC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C15CAC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91344E" w:rsidRPr="00062EE1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91344E" w:rsidRPr="00062EE1" w:rsidTr="0091344E">
        <w:trPr>
          <w:tblHeader/>
        </w:trPr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91344E" w:rsidRPr="00062EE1" w:rsidRDefault="0091344E" w:rsidP="00220869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4765C6" w:rsidP="004765C6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173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315,441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158</w:t>
            </w:r>
            <w:r w:rsidR="0091344E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92,770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113</w:t>
            </w:r>
            <w:r w:rsidR="0091344E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53</w:t>
            </w:r>
            <w:r w:rsidRPr="00062EE1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315,441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158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92,770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113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71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93E75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91344E" w:rsidRPr="00062EE1" w:rsidRDefault="00A96FC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677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666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90BB0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90BB0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301</w:t>
            </w:r>
            <w:r w:rsidR="0091344E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457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17</w:t>
            </w:r>
            <w:r w:rsidR="00547E38" w:rsidRPr="00062EE1">
              <w:rPr>
                <w:rFonts w:ascii="Angsana New" w:hAnsi="Angsana New"/>
                <w:sz w:val="28"/>
                <w:szCs w:val="28"/>
              </w:rPr>
              <w:t>5</w:t>
            </w:r>
            <w:r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="00547E38" w:rsidRPr="00062EE1"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219</w:t>
            </w:r>
            <w:r w:rsidR="0091344E" w:rsidRPr="00062EE1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/>
              </w:rPr>
              <w:t>084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547E38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A96FCE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90BB0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487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302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062EE1" w:rsidRDefault="004765C6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547E38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47E38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86A42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219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750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432"/>
                <w:tab w:val="decimal" w:pos="7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1344E" w:rsidRPr="00062EE1" w:rsidRDefault="0091344E" w:rsidP="005B561B">
            <w:pPr>
              <w:pStyle w:val="acctfourfigures"/>
              <w:tabs>
                <w:tab w:val="clear" w:pos="765"/>
                <w:tab w:val="decimal" w:pos="432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1344E" w:rsidRPr="00062EE1" w:rsidRDefault="005B561B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</w:t>
            </w:r>
            <w:r w:rsidR="00B90BB0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B90BB0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461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:rsidR="0091344E" w:rsidRPr="00062EE1" w:rsidRDefault="005B561B" w:rsidP="0091344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547E38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547E38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91344E" w:rsidRPr="00062EE1" w:rsidRDefault="00993E75" w:rsidP="005B56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333</w:t>
            </w:r>
            <w:r w:rsidR="0091344E"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46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:rsidR="00955912" w:rsidRPr="00062EE1" w:rsidRDefault="0095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p w:rsidR="00632358" w:rsidRPr="00062EE1" w:rsidRDefault="00632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/>
          <w:sz w:val="28"/>
          <w:szCs w:val="28"/>
          <w:cs/>
        </w:rPr>
        <w:br w:type="page"/>
      </w:r>
    </w:p>
    <w:p w:rsidR="00131B11" w:rsidRPr="00062EE1" w:rsidRDefault="00131B11" w:rsidP="00131B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-13" w:firstLine="553"/>
        <w:rPr>
          <w:rFonts w:ascii="Angsana New" w:hAnsi="Angsana New"/>
          <w:sz w:val="28"/>
          <w:szCs w:val="28"/>
          <w:cs/>
          <w:lang w:val="x-none" w:eastAsia="x-none"/>
        </w:rPr>
      </w:pPr>
      <w:r w:rsidRPr="00062EE1">
        <w:rPr>
          <w:rFonts w:ascii="Angsana New" w:hAnsi="Angsana New" w:hint="cs"/>
          <w:sz w:val="28"/>
          <w:szCs w:val="28"/>
          <w:cs/>
        </w:rPr>
        <w:lastRenderedPageBreak/>
        <w:t>เจ้าหนี้อื่นประกอบด้วย</w:t>
      </w:r>
    </w:p>
    <w:p w:rsidR="00131B11" w:rsidRPr="0024462F" w:rsidRDefault="00131B11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1080"/>
      </w:tblGrid>
      <w:tr w:rsidR="00B24F46" w:rsidRPr="00062EE1" w:rsidTr="00B24F46">
        <w:tc>
          <w:tcPr>
            <w:tcW w:w="3330" w:type="dxa"/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B24F46" w:rsidRPr="00062EE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76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8" w:type="dxa"/>
            <w:gridSpan w:val="3"/>
            <w:shd w:val="clear" w:color="auto" w:fill="auto"/>
            <w:vAlign w:val="bottom"/>
          </w:tcPr>
          <w:p w:rsidR="00B24F46" w:rsidRPr="00062EE1" w:rsidRDefault="00B24F46" w:rsidP="00B7665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344E" w:rsidRPr="00062EE1" w:rsidTr="00B24F46">
        <w:tc>
          <w:tcPr>
            <w:tcW w:w="3330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91344E" w:rsidRPr="00062EE1" w:rsidRDefault="0091344E" w:rsidP="00913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91344E" w:rsidRPr="00062EE1" w:rsidRDefault="00C15CAC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91344E" w:rsidRPr="00062EE1" w:rsidRDefault="00C15CAC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1344E" w:rsidRPr="00062EE1" w:rsidRDefault="0091344E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1344E" w:rsidRPr="00062EE1" w:rsidRDefault="00993E75" w:rsidP="0091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9"/>
              <w:jc w:val="center"/>
              <w:rPr>
                <w:rFonts w:ascii="Angsana New" w:hAnsi="Angsana New"/>
                <w:b/>
                <w:spacing w:val="-6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Cs/>
                <w:spacing w:val="-6"/>
                <w:sz w:val="28"/>
                <w:szCs w:val="28"/>
              </w:rPr>
              <w:t>31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</w:rPr>
              <w:t xml:space="preserve"> </w:t>
            </w:r>
            <w:r w:rsidR="0091344E" w:rsidRPr="00062EE1">
              <w:rPr>
                <w:rFonts w:ascii="Angsana New" w:hAnsi="Angsana New" w:hint="cs"/>
                <w:b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B24F46" w:rsidRPr="00062EE1" w:rsidTr="00B24F46">
        <w:tc>
          <w:tcPr>
            <w:tcW w:w="3330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24F46" w:rsidRPr="00062EE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24F46" w:rsidRPr="00062EE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:rsidR="00B24F46" w:rsidRPr="00062EE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B24F46" w:rsidRPr="00062EE1" w:rsidRDefault="00993E75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4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B24F46" w:rsidRPr="00062EE1" w:rsidTr="00B24F46">
        <w:tc>
          <w:tcPr>
            <w:tcW w:w="3330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:rsidR="00B24F46" w:rsidRPr="00062EE1" w:rsidRDefault="00B24F46" w:rsidP="00B24F4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24F46" w:rsidRPr="00062EE1" w:rsidTr="00B24F46">
        <w:tc>
          <w:tcPr>
            <w:tcW w:w="3330" w:type="dxa"/>
            <w:shd w:val="clear" w:color="auto" w:fill="auto"/>
            <w:vAlign w:val="center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062EE1" w:rsidRDefault="002C52CD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6A42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86A42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643CE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062EE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166</w:t>
            </w:r>
            <w:r w:rsidR="00B24F46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062EE1" w:rsidRDefault="002C52CD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6A42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B86A42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062EE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</w:t>
            </w:r>
            <w:r w:rsidR="00B24F46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079</w:t>
            </w:r>
          </w:p>
        </w:tc>
      </w:tr>
      <w:tr w:rsidR="00B24F46" w:rsidRPr="00062EE1" w:rsidTr="00B24F46">
        <w:tc>
          <w:tcPr>
            <w:tcW w:w="3330" w:type="dxa"/>
            <w:shd w:val="clear" w:color="auto" w:fill="auto"/>
            <w:vAlign w:val="center"/>
          </w:tcPr>
          <w:p w:rsidR="00B24F46" w:rsidRPr="00062EE1" w:rsidRDefault="00B24F46" w:rsidP="00B24F4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B24F46" w:rsidRPr="00062EE1" w:rsidRDefault="00B24F46" w:rsidP="00B24F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B24F46" w:rsidRPr="00062EE1" w:rsidRDefault="00B86A42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  <w:r w:rsidR="002C52C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643CE">
              <w:rPr>
                <w:rFonts w:ascii="Angsana New" w:hAnsi="Angsana New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062EE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103</w:t>
            </w:r>
            <w:r w:rsidR="00B24F46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2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B24F46" w:rsidRPr="00062EE1" w:rsidRDefault="00B86A42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2C52C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:rsidR="00B24F46" w:rsidRPr="00062EE1" w:rsidRDefault="00B24F46" w:rsidP="00B24F4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B24F46" w:rsidRPr="00062EE1" w:rsidRDefault="00993E75" w:rsidP="00B24F4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62</w:t>
            </w:r>
            <w:r w:rsidR="00B24F46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945</w:t>
            </w:r>
          </w:p>
        </w:tc>
      </w:tr>
      <w:tr w:rsidR="00165C43" w:rsidRPr="00062EE1" w:rsidTr="00B24F46">
        <w:tc>
          <w:tcPr>
            <w:tcW w:w="3330" w:type="dxa"/>
            <w:shd w:val="clear" w:color="auto" w:fill="auto"/>
            <w:vAlign w:val="center"/>
          </w:tcPr>
          <w:p w:rsidR="00165C43" w:rsidRPr="00062EE1" w:rsidRDefault="00165C43" w:rsidP="00165C4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7,922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4,890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4,633</w:t>
            </w:r>
          </w:p>
        </w:tc>
        <w:tc>
          <w:tcPr>
            <w:tcW w:w="270" w:type="dxa"/>
            <w:shd w:val="clear" w:color="auto" w:fill="auto"/>
          </w:tcPr>
          <w:p w:rsidR="00165C43" w:rsidRPr="00062EE1" w:rsidRDefault="00165C43" w:rsidP="00165C4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3,444</w:t>
            </w:r>
          </w:p>
        </w:tc>
      </w:tr>
      <w:tr w:rsidR="00165C43" w:rsidRPr="00062EE1" w:rsidTr="00B24F46">
        <w:tc>
          <w:tcPr>
            <w:tcW w:w="3330" w:type="dxa"/>
            <w:shd w:val="clear" w:color="auto" w:fill="auto"/>
            <w:vAlign w:val="center"/>
          </w:tcPr>
          <w:p w:rsidR="00165C43" w:rsidRPr="00062EE1" w:rsidRDefault="00165C43" w:rsidP="00165C43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6,527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18,881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3,698</w:t>
            </w:r>
          </w:p>
        </w:tc>
        <w:tc>
          <w:tcPr>
            <w:tcW w:w="270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14,952</w:t>
            </w:r>
          </w:p>
        </w:tc>
      </w:tr>
      <w:tr w:rsidR="00165C43" w:rsidRPr="00062EE1" w:rsidTr="00B24F46">
        <w:tc>
          <w:tcPr>
            <w:tcW w:w="3330" w:type="dxa"/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9,453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8,152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3,234</w:t>
            </w:r>
          </w:p>
        </w:tc>
        <w:tc>
          <w:tcPr>
            <w:tcW w:w="270" w:type="dxa"/>
            <w:shd w:val="clear" w:color="auto" w:fill="auto"/>
          </w:tcPr>
          <w:p w:rsidR="00165C43" w:rsidRPr="00062EE1" w:rsidRDefault="00165C43" w:rsidP="00165C43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2,330</w:t>
            </w:r>
          </w:p>
        </w:tc>
      </w:tr>
      <w:tr w:rsidR="00165C43" w:rsidRPr="00062EE1" w:rsidTr="00B24F46">
        <w:tc>
          <w:tcPr>
            <w:tcW w:w="3330" w:type="dxa"/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:rsidR="00165C43" w:rsidRPr="00062EE1" w:rsidRDefault="00165C43" w:rsidP="00165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270,487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302,137</w:t>
            </w:r>
          </w:p>
        </w:tc>
        <w:tc>
          <w:tcPr>
            <w:tcW w:w="262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176,144</w:t>
            </w:r>
          </w:p>
        </w:tc>
        <w:tc>
          <w:tcPr>
            <w:tcW w:w="270" w:type="dxa"/>
            <w:shd w:val="clear" w:color="auto" w:fill="auto"/>
          </w:tcPr>
          <w:p w:rsidR="00165C43" w:rsidRPr="00062EE1" w:rsidRDefault="00165C43" w:rsidP="00165C4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65C43" w:rsidRPr="00062EE1" w:rsidRDefault="00165C43" w:rsidP="00165C4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219,750</w:t>
            </w:r>
          </w:p>
        </w:tc>
      </w:tr>
    </w:tbl>
    <w:p w:rsidR="00B24F46" w:rsidRPr="00062EE1" w:rsidRDefault="00B24F46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57"/>
        <w:rPr>
          <w:rFonts w:ascii="Angsana New" w:hAnsi="Angsana New"/>
          <w:sz w:val="28"/>
          <w:szCs w:val="28"/>
          <w:lang w:val="x-none" w:eastAsia="x-none"/>
        </w:rPr>
      </w:pPr>
    </w:p>
    <w:p w:rsidR="009A45B0" w:rsidRPr="00062EE1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lang w:val="en-US"/>
        </w:rPr>
        <w:t>1</w:t>
      </w:r>
      <w:r w:rsidR="007F3FD8" w:rsidRPr="00062EE1">
        <w:rPr>
          <w:rFonts w:ascii="Angsana New" w:hAnsi="Angsana New"/>
          <w:sz w:val="28"/>
          <w:szCs w:val="28"/>
          <w:lang w:val="en-US"/>
        </w:rPr>
        <w:t>0</w:t>
      </w:r>
      <w:r w:rsidR="00CB3B4E" w:rsidRPr="00062EE1">
        <w:rPr>
          <w:rFonts w:ascii="Angsana New" w:hAnsi="Angsana New" w:hint="cs"/>
          <w:sz w:val="28"/>
          <w:szCs w:val="28"/>
          <w:cs/>
          <w:lang w:val="th-TH"/>
        </w:rPr>
        <w:tab/>
      </w:r>
      <w:r w:rsidR="009A45B0" w:rsidRPr="00062EE1">
        <w:rPr>
          <w:rFonts w:ascii="Angsana New" w:hAnsi="Angsana New" w:hint="cs"/>
          <w:sz w:val="28"/>
          <w:szCs w:val="28"/>
          <w:cs/>
          <w:lang w:val="th-TH"/>
        </w:rPr>
        <w:t>ส่วนงาน</w:t>
      </w:r>
      <w:r w:rsidR="0056329F" w:rsidRPr="00062EE1">
        <w:rPr>
          <w:rFonts w:ascii="Angsana New" w:hAnsi="Angsana New" w:hint="cs"/>
          <w:sz w:val="28"/>
          <w:szCs w:val="28"/>
          <w:cs/>
          <w:lang w:val="th-TH"/>
        </w:rPr>
        <w:t>ดำเนินงาน</w:t>
      </w:r>
      <w:r w:rsidR="00A5678B" w:rsidRPr="00062EE1">
        <w:rPr>
          <w:rFonts w:ascii="Angsana New" w:hAnsi="Angsana New" w:hint="cs"/>
          <w:sz w:val="28"/>
          <w:szCs w:val="28"/>
          <w:cs/>
          <w:lang w:val="th-TH"/>
        </w:rPr>
        <w:t>และการจำแนกรายได้</w:t>
      </w:r>
    </w:p>
    <w:p w:rsidR="009A45B0" w:rsidRPr="0024462F" w:rsidRDefault="009A45B0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:rsidR="000440BF" w:rsidRPr="00062EE1" w:rsidRDefault="006E744A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ข้อมูลส่วนงานดำเนินงานกำหนดให้กลุ่มบริษัท</w:t>
      </w:r>
      <w:r w:rsidRPr="00062EE1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บริษัทระบุส่วนงานดำเนินงานโดยอ้างอิงจากการรายงานภายใน ซึ่งจะถูกสอบทานโดย</w:t>
      </w:r>
      <w:r w:rsidR="00AF0170"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ผู้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</w:t>
      </w:r>
      <w:r w:rsidR="0098490D">
        <w:rPr>
          <w:rFonts w:ascii="Angsana New" w:eastAsia="Cordia New" w:hAnsi="Angsana New" w:hint="cs"/>
          <w:color w:val="000000"/>
          <w:sz w:val="28"/>
          <w:szCs w:val="28"/>
          <w:cs/>
        </w:rPr>
        <w:t>ฏิ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บัติงานของส่วนงาน</w:t>
      </w:r>
    </w:p>
    <w:p w:rsidR="000E6B7D" w:rsidRPr="0024462F" w:rsidRDefault="000E6B7D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color w:val="000000"/>
          <w:sz w:val="24"/>
          <w:szCs w:val="24"/>
        </w:rPr>
      </w:pPr>
    </w:p>
    <w:p w:rsidR="000E6B7D" w:rsidRPr="00062EE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>ข้อมูลเกี่ยวกับการดำเนินงานของกลุ่มบริษัท</w:t>
      </w:r>
      <w:r w:rsidRPr="00062EE1">
        <w:rPr>
          <w:rFonts w:ascii="Angsana New" w:eastAsia="Cordia New" w:hAnsi="Angsana New" w:hint="cs"/>
          <w:color w:val="000000"/>
          <w:sz w:val="28"/>
          <w:szCs w:val="28"/>
        </w:rPr>
        <w:t>/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บริษัทจำแนกตามส่วนงานทางธุรกิจได้ดังต่อไปนี้ </w:t>
      </w:r>
      <w:r w:rsidRPr="00062EE1">
        <w:rPr>
          <w:rFonts w:ascii="Angsana New" w:eastAsia="Cordia New" w:hAnsi="Angsana New" w:hint="cs"/>
          <w:color w:val="000000"/>
          <w:sz w:val="28"/>
          <w:szCs w:val="28"/>
        </w:rPr>
        <w:t>:</w:t>
      </w:r>
    </w:p>
    <w:p w:rsidR="000E6B7D" w:rsidRPr="00062EE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062EE1">
        <w:rPr>
          <w:rFonts w:ascii="Angsana New" w:eastAsia="Cordia New" w:hAnsi="Angsana New" w:hint="cs"/>
          <w:color w:val="000000"/>
          <w:sz w:val="28"/>
          <w:szCs w:val="28"/>
        </w:rPr>
        <w:t>1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ขายสินค้า</w:t>
      </w:r>
    </w:p>
    <w:p w:rsidR="000E6B7D" w:rsidRPr="00062EE1" w:rsidRDefault="000E6B7D" w:rsidP="000E6B7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ส่วนงาน </w:t>
      </w:r>
      <w:r w:rsidR="00993E75" w:rsidRPr="00062EE1">
        <w:rPr>
          <w:rFonts w:ascii="Angsana New" w:eastAsia="Cordia New" w:hAnsi="Angsana New" w:hint="cs"/>
          <w:color w:val="000000"/>
          <w:sz w:val="28"/>
          <w:szCs w:val="28"/>
        </w:rPr>
        <w:t>2</w:t>
      </w:r>
      <w:r w:rsidRPr="00062EE1">
        <w:rPr>
          <w:rFonts w:ascii="Angsana New" w:eastAsia="Cordia New" w:hAnsi="Angsana New" w:hint="cs"/>
          <w:color w:val="000000"/>
          <w:sz w:val="28"/>
          <w:szCs w:val="28"/>
          <w:cs/>
        </w:rPr>
        <w:t xml:space="preserve"> บริการ</w:t>
      </w:r>
    </w:p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p w:rsidR="003A5D54" w:rsidRDefault="003A5D54">
      <w:r>
        <w:br w:type="page"/>
      </w: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="00C17923"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25B7" w:rsidRPr="00062EE1" w:rsidTr="00032B8B"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  <w:vAlign w:val="bottom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A815EF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D334F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34F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A815EF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162,841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178,799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BB46B5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D334F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334F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211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530,271</w:t>
            </w:r>
          </w:p>
        </w:tc>
      </w:tr>
      <w:tr w:rsidR="00C17923" w:rsidRPr="00062EE1" w:rsidTr="00032B8B">
        <w:tc>
          <w:tcPr>
            <w:tcW w:w="2430" w:type="dxa"/>
            <w:shd w:val="clear" w:color="auto" w:fill="auto"/>
          </w:tcPr>
          <w:p w:rsidR="00C17923" w:rsidRPr="003A5D54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3A5D54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3A5D54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17923" w:rsidRPr="003A5D54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3A5D54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3A5D54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C17923" w:rsidRPr="003A5D54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  <w:vAlign w:val="bottom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</w:tcPr>
          <w:p w:rsidR="00C17923" w:rsidRPr="00062EE1" w:rsidRDefault="00C17923" w:rsidP="00C1792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266DEE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  <w:r w:rsidR="00BB46B5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262,532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C17923" w:rsidRPr="00062EE1" w:rsidRDefault="00A815EF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149,622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172,067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BB46B5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E14BC3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14BC3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733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434,599</w:t>
            </w:r>
          </w:p>
        </w:tc>
      </w:tr>
      <w:tr w:rsidR="008F309C" w:rsidRPr="00062EE1" w:rsidTr="00032B8B">
        <w:tc>
          <w:tcPr>
            <w:tcW w:w="2430" w:type="dxa"/>
            <w:shd w:val="clear" w:color="auto" w:fill="auto"/>
          </w:tcPr>
          <w:p w:rsidR="008F309C" w:rsidRPr="00062EE1" w:rsidRDefault="008F309C" w:rsidP="008F30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239,127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22,535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2,985</w:t>
            </w:r>
          </w:p>
        </w:tc>
        <w:tc>
          <w:tcPr>
            <w:tcW w:w="270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242,112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23,309</w:t>
            </w:r>
          </w:p>
        </w:tc>
      </w:tr>
      <w:tr w:rsidR="008F309C" w:rsidRPr="00062EE1" w:rsidTr="00032B8B">
        <w:tc>
          <w:tcPr>
            <w:tcW w:w="2430" w:type="dxa"/>
            <w:shd w:val="clear" w:color="auto" w:fill="auto"/>
          </w:tcPr>
          <w:p w:rsidR="008F309C" w:rsidRPr="00062EE1" w:rsidRDefault="008F309C" w:rsidP="008F30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36,275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66,405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7,001</w:t>
            </w:r>
          </w:p>
        </w:tc>
        <w:tc>
          <w:tcPr>
            <w:tcW w:w="270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2,681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43,276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69,086</w:t>
            </w:r>
          </w:p>
        </w:tc>
      </w:tr>
      <w:tr w:rsidR="008F309C" w:rsidRPr="00062EE1" w:rsidTr="00032B8B">
        <w:tc>
          <w:tcPr>
            <w:tcW w:w="2430" w:type="dxa"/>
            <w:shd w:val="clear" w:color="auto" w:fill="auto"/>
          </w:tcPr>
          <w:p w:rsidR="008F309C" w:rsidRPr="00062EE1" w:rsidRDefault="008F309C" w:rsidP="008F309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1,857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3,233</w:t>
            </w:r>
          </w:p>
        </w:tc>
        <w:tc>
          <w:tcPr>
            <w:tcW w:w="270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3,277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5,090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3,277</w:t>
            </w:r>
          </w:p>
        </w:tc>
      </w:tr>
      <w:tr w:rsidR="008F309C" w:rsidRPr="00062EE1" w:rsidTr="00032B8B">
        <w:tc>
          <w:tcPr>
            <w:tcW w:w="2430" w:type="dxa"/>
            <w:shd w:val="clear" w:color="auto" w:fill="auto"/>
            <w:vAlign w:val="bottom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162,841</w:t>
            </w:r>
          </w:p>
        </w:tc>
        <w:tc>
          <w:tcPr>
            <w:tcW w:w="270" w:type="dxa"/>
            <w:shd w:val="clear" w:color="auto" w:fill="auto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178,799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654,211</w:t>
            </w:r>
          </w:p>
        </w:tc>
        <w:tc>
          <w:tcPr>
            <w:tcW w:w="270" w:type="dxa"/>
          </w:tcPr>
          <w:p w:rsidR="008F309C" w:rsidRPr="00062EE1" w:rsidRDefault="008F309C" w:rsidP="008F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F309C" w:rsidRPr="00062EE1" w:rsidRDefault="008F309C" w:rsidP="008F309C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530,271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351,472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16,229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16,100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16,100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146,612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162,699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146,612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162,699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162,841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178,799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654,211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530,271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105,806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113,897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597,176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465,369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57,035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64,902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57,035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64,902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491,370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351,472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162,841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178,799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654,211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530,271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57,170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43,778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63,092</w:t>
            </w: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63,679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120,262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107,457</w:t>
            </w:r>
          </w:p>
        </w:tc>
      </w:tr>
    </w:tbl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17923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25B7" w:rsidRPr="00062EE1" w:rsidTr="00032B8B"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  <w:vAlign w:val="bottom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356BBB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63261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3261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769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FC7CE4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332,803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FC7CE4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356BBB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63261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="00356BBB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632611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902,371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555,995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394,624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279,497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321,465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835,492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716,089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329,535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69,246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4,585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334,120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70,646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85,365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85,273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13,890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3,261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99,255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88,534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1,874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20,425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6,433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6,677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8,307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27,102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332,803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902,371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561,968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561,968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31,288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31,571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31,288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31,571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273,117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301,232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273,117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308,832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332,803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902,371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rPr>
          <w:trHeight w:val="80"/>
        </w:trPr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184,568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205,704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1,157,337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775,272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119,837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127,099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119,837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127,099</w:t>
            </w:r>
          </w:p>
        </w:tc>
      </w:tr>
      <w:tr w:rsidR="003A5D54" w:rsidRPr="00062EE1" w:rsidTr="0008360C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972,769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569,568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304,405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332,803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1,277,174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902,371</w:t>
            </w:r>
          </w:p>
        </w:tc>
      </w:tr>
      <w:tr w:rsidR="003A5D54" w:rsidRPr="00062EE1" w:rsidTr="0008360C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8360C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104,160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67,459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117,119</w:t>
            </w: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115,747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221,279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183,206</w:t>
            </w:r>
          </w:p>
        </w:tc>
      </w:tr>
    </w:tbl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Pr="00062EE1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17923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25B7" w:rsidRPr="00062EE1" w:rsidTr="00032B8B"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  <w:vAlign w:val="bottom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777E9B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E04A6A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04A6A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777E9B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777E9B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04A6A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04A6A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006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301,893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777E00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139,462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193,330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70,733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82,090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210,195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275,420</w:t>
            </w:r>
          </w:p>
        </w:tc>
      </w:tr>
      <w:tr w:rsidR="003A5D54" w:rsidRPr="00062EE1" w:rsidTr="00777E00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8,086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14,314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6,938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15,024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15,435</w:t>
            </w:r>
          </w:p>
        </w:tc>
      </w:tr>
      <w:tr w:rsidR="003A5D54" w:rsidRPr="00062EE1" w:rsidTr="00777E00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8,515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10,264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2,270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10,785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11,038</w:t>
            </w:r>
          </w:p>
        </w:tc>
      </w:tr>
      <w:tr w:rsidR="003A5D54" w:rsidRPr="00062EE1" w:rsidTr="00777E00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16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A5D54" w:rsidRPr="00062EE1" w:rsidTr="00777E00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236,006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301,893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217,908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83,985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236,006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301,893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49,582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54,653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205,647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272,561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30,359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29,332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30,359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29,332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156,065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217,908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79,941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83,985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236,006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301,893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22,914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27,097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12,060</w:t>
            </w: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15,051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34,974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42,148</w:t>
            </w:r>
          </w:p>
        </w:tc>
      </w:tr>
    </w:tbl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62"/>
        <w:gridCol w:w="998"/>
        <w:gridCol w:w="262"/>
        <w:gridCol w:w="998"/>
        <w:gridCol w:w="270"/>
        <w:gridCol w:w="990"/>
        <w:gridCol w:w="270"/>
        <w:gridCol w:w="990"/>
        <w:gridCol w:w="270"/>
        <w:gridCol w:w="990"/>
      </w:tblGrid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</w:t>
            </w:r>
            <w:r w:rsidRPr="00062EE1"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425B7" w:rsidRPr="00062EE1" w:rsidTr="00032B8B">
        <w:trPr>
          <w:trHeight w:val="80"/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ขายสินค้า</w:t>
            </w:r>
          </w:p>
        </w:tc>
        <w:tc>
          <w:tcPr>
            <w:tcW w:w="262" w:type="dxa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2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Pr="00062EE1">
              <w:rPr>
                <w:rFonts w:asciiTheme="majorBidi" w:hAnsiTheme="majorBidi" w:hint="cs"/>
                <w:bCs/>
                <w:color w:val="000000"/>
                <w:sz w:val="28"/>
                <w:szCs w:val="28"/>
                <w:cs/>
                <w:lang w:val="en-GB"/>
              </w:rPr>
              <w:t>บริการ</w:t>
            </w: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C17923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0425B7" w:rsidRPr="00062EE1" w:rsidTr="00032B8B">
        <w:trPr>
          <w:tblHeader/>
        </w:trPr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290" w:type="dxa"/>
            <w:gridSpan w:val="11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25B7" w:rsidRPr="00062EE1" w:rsidTr="00032B8B">
        <w:tc>
          <w:tcPr>
            <w:tcW w:w="243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25B7" w:rsidRPr="00062EE1" w:rsidRDefault="000425B7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0425B7" w:rsidRPr="00062EE1" w:rsidRDefault="000425B7" w:rsidP="00032B8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7923" w:rsidRPr="00062EE1" w:rsidTr="00032B8B">
        <w:tc>
          <w:tcPr>
            <w:tcW w:w="2430" w:type="dxa"/>
            <w:shd w:val="clear" w:color="auto" w:fill="auto"/>
            <w:vAlign w:val="bottom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0677CA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861625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61625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248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0677CA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  <w:shd w:val="clear" w:color="auto" w:fill="auto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143,756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0677CA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861625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</w:t>
            </w: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61625"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70" w:type="dxa"/>
          </w:tcPr>
          <w:p w:rsidR="00C17923" w:rsidRPr="00062EE1" w:rsidRDefault="00C17923" w:rsidP="00C1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17923" w:rsidRPr="00062EE1" w:rsidRDefault="00C17923" w:rsidP="00C17923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473,250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462,297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296,899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128,946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141,002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591,243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437,901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54,223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16,630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13,727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1,354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67,950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17,984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24,709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15,965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3,870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1,400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28,579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17,365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143,756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473,250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321,894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321,894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7,600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143,756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151,356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143,756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473,250</w:t>
            </w:r>
          </w:p>
        </w:tc>
      </w:tr>
      <w:tr w:rsidR="003A5D54" w:rsidRPr="00062EE1" w:rsidTr="00B54BE4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80,190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85,198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621,438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414,692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66,353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58,558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66,353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58,558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  <w:r w:rsidRPr="00062EE1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541,248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329,494</w:t>
            </w:r>
          </w:p>
        </w:tc>
        <w:tc>
          <w:tcPr>
            <w:tcW w:w="262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146,543</w:t>
            </w:r>
          </w:p>
        </w:tc>
        <w:tc>
          <w:tcPr>
            <w:tcW w:w="270" w:type="dxa"/>
            <w:shd w:val="clear" w:color="auto" w:fill="auto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143,756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687,791</w:t>
            </w:r>
          </w:p>
        </w:tc>
        <w:tc>
          <w:tcPr>
            <w:tcW w:w="270" w:type="dxa"/>
          </w:tcPr>
          <w:p w:rsidR="003A5D54" w:rsidRPr="00062EE1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A5D54" w:rsidRPr="00062EE1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473,250</w:t>
            </w:r>
          </w:p>
        </w:tc>
      </w:tr>
      <w:tr w:rsidR="003A5D54" w:rsidRPr="00062EE1" w:rsidTr="00032B8B">
        <w:tc>
          <w:tcPr>
            <w:tcW w:w="243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A5D54" w:rsidRPr="00062EE1" w:rsidTr="00032B8B">
        <w:tc>
          <w:tcPr>
            <w:tcW w:w="2430" w:type="dxa"/>
            <w:shd w:val="clear" w:color="auto" w:fill="auto"/>
            <w:vAlign w:val="bottom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A5D5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55,952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41,844</w:t>
            </w:r>
          </w:p>
        </w:tc>
        <w:tc>
          <w:tcPr>
            <w:tcW w:w="262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24,213</w:t>
            </w:r>
          </w:p>
        </w:tc>
        <w:tc>
          <w:tcPr>
            <w:tcW w:w="270" w:type="dxa"/>
            <w:shd w:val="clear" w:color="auto" w:fill="auto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25,766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80,165</w:t>
            </w:r>
          </w:p>
        </w:tc>
        <w:tc>
          <w:tcPr>
            <w:tcW w:w="270" w:type="dxa"/>
          </w:tcPr>
          <w:p w:rsidR="003A5D54" w:rsidRPr="003A5D54" w:rsidRDefault="003A5D54" w:rsidP="003A5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3A5D54" w:rsidRPr="003A5D54" w:rsidRDefault="003A5D54" w:rsidP="003A5D54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A5D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67,610</w:t>
            </w:r>
          </w:p>
        </w:tc>
      </w:tr>
    </w:tbl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8F309C" w:rsidRDefault="008F3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0425B7" w:rsidRPr="00062EE1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62EE1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:rsidR="000425B7" w:rsidRPr="003A5D54" w:rsidRDefault="000425B7" w:rsidP="0004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5"/>
        <w:gridCol w:w="1082"/>
        <w:gridCol w:w="262"/>
        <w:gridCol w:w="9"/>
        <w:gridCol w:w="1085"/>
        <w:gridCol w:w="255"/>
        <w:gridCol w:w="8"/>
        <w:gridCol w:w="1090"/>
        <w:gridCol w:w="236"/>
        <w:gridCol w:w="34"/>
        <w:gridCol w:w="1084"/>
      </w:tblGrid>
      <w:tr w:rsidR="000425B7" w:rsidRPr="00062EE1" w:rsidTr="00032B8B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clear" w:pos="3515"/>
                <w:tab w:val="clear" w:pos="3742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2B8B" w:rsidRPr="00062EE1" w:rsidTr="00032B8B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032B8B" w:rsidRPr="00062EE1" w:rsidRDefault="00032B8B" w:rsidP="00032B8B">
            <w:pPr>
              <w:tabs>
                <w:tab w:val="clear" w:pos="680"/>
                <w:tab w:val="clear" w:pos="3515"/>
                <w:tab w:val="left" w:pos="5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32B8B" w:rsidRPr="00062EE1" w:rsidRDefault="00032B8B" w:rsidP="00032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25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6</w:t>
            </w: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</w:p>
        </w:tc>
      </w:tr>
      <w:tr w:rsidR="000425B7" w:rsidRPr="00062EE1" w:rsidTr="00032B8B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062EE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062EE1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425B7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25B7" w:rsidRPr="00062EE1" w:rsidRDefault="000425B7" w:rsidP="00032B8B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395DA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107,457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395DA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42,148</w:t>
            </w: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(1,7</w:t>
            </w:r>
            <w:r w:rsidR="00A94510" w:rsidRPr="00062EE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(2,692)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(13,960)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(13,671)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(5,5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(6,797)</w:t>
            </w: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(48,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(55,962)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(15,89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(20,268)</w:t>
            </w:r>
          </w:p>
        </w:tc>
      </w:tr>
      <w:tr w:rsidR="00EF3896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EF3896" w:rsidRPr="00062EE1" w:rsidRDefault="00EF3896" w:rsidP="00EF3896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1,095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(641)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7C02CA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(842)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3896" w:rsidRPr="00062EE1" w:rsidRDefault="00EF3896" w:rsidP="00EF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(401)</w:t>
            </w:r>
          </w:p>
        </w:tc>
      </w:tr>
      <w:tr w:rsidR="007C02CA" w:rsidRPr="00062EE1" w:rsidTr="000425B7">
        <w:trPr>
          <w:trHeight w:val="92"/>
        </w:trPr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395DA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44FB5" w:rsidRPr="00062EE1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18,288</w:t>
            </w: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C02CA" w:rsidRPr="00062EE1" w:rsidRDefault="00395DA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44FB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44FB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38,347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C02CA" w:rsidRPr="00062EE1" w:rsidRDefault="00395DA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44FB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386E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844FB5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33,856</w:t>
            </w:r>
          </w:p>
        </w:tc>
      </w:tr>
      <w:tr w:rsidR="007C02CA" w:rsidRPr="00062EE1" w:rsidTr="002453BF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3A5D54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02CA" w:rsidRPr="003A5D54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02CA" w:rsidRPr="003A5D54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02CA" w:rsidRPr="003A5D54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left="-108" w:right="-119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C02CA" w:rsidRPr="00062EE1" w:rsidTr="002453BF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062EE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ขั้นต้นตามส่วนงานที่รายงาน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0A9A" w:rsidRPr="00062EE1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C0A9A" w:rsidRPr="00062EE1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183,206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4C0A9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F21C3D"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67,610</w:t>
            </w: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A95FC6" w:rsidRPr="00062EE1">
              <w:rPr>
                <w:rFonts w:asciiTheme="majorBidi" w:hAnsiTheme="majorBidi" w:cstheme="majorBidi"/>
                <w:sz w:val="28"/>
                <w:szCs w:val="28"/>
              </w:rPr>
              <w:t>156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3,519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2,561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2,339</w:t>
            </w: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  <w:tab w:val="left" w:pos="1427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(27,849)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(27,957)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(12,8</w:t>
            </w:r>
            <w:r w:rsidR="00DD625E" w:rsidRPr="00062EE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(13,655)</w:t>
            </w: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(103,</w:t>
            </w:r>
            <w:r w:rsidR="00DD625E" w:rsidRPr="00062EE1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A95FC6" w:rsidRPr="00062E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(103,927)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(30,39</w:t>
            </w:r>
            <w:r w:rsidR="00DD625E" w:rsidRPr="00062EE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(35,327)</w:t>
            </w:r>
          </w:p>
        </w:tc>
      </w:tr>
      <w:tr w:rsidR="007C02CA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7C02CA" w:rsidRPr="00062EE1" w:rsidRDefault="007C02CA" w:rsidP="007C02CA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left" w:pos="360"/>
                <w:tab w:val="left" w:pos="540"/>
              </w:tabs>
              <w:spacing w:line="240" w:lineRule="auto"/>
              <w:ind w:left="5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25E" w:rsidRPr="00062EE1">
              <w:rPr>
                <w:rFonts w:asciiTheme="majorBidi" w:hAnsiTheme="majorBidi" w:cstheme="majorBidi"/>
                <w:sz w:val="28"/>
                <w:szCs w:val="28"/>
              </w:rPr>
              <w:t>2,167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(1,572)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F21C3D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(1,648)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02CA" w:rsidRPr="00062EE1" w:rsidRDefault="007C02CA" w:rsidP="007C0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(1,080)</w:t>
            </w:r>
          </w:p>
        </w:tc>
      </w:tr>
      <w:tr w:rsidR="00F21C3D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F21C3D" w:rsidRPr="00062EE1" w:rsidRDefault="00F21C3D" w:rsidP="00F21C3D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clear" w:pos="1644"/>
                <w:tab w:val="clear" w:pos="3515"/>
                <w:tab w:val="left" w:pos="360"/>
                <w:tab w:val="left" w:pos="540"/>
              </w:tabs>
              <w:spacing w:line="240" w:lineRule="auto"/>
              <w:ind w:left="57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95FC6" w:rsidRPr="00062EE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25E" w:rsidRPr="00062EE1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23,339</w:t>
            </w:r>
          </w:p>
        </w:tc>
      </w:tr>
      <w:tr w:rsidR="00F21C3D" w:rsidRPr="00062EE1" w:rsidTr="000425B7">
        <w:tc>
          <w:tcPr>
            <w:tcW w:w="4125" w:type="dxa"/>
            <w:tcBorders>
              <w:top w:val="nil"/>
              <w:left w:val="nil"/>
              <w:bottom w:val="nil"/>
              <w:right w:val="nil"/>
            </w:tcBorders>
          </w:tcPr>
          <w:p w:rsidR="00F21C3D" w:rsidRPr="00062EE1" w:rsidRDefault="00F21C3D" w:rsidP="00F21C3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1C3D" w:rsidRPr="00062EE1" w:rsidRDefault="00DD625E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F21C3D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53,269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D625E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D625E"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43,226</w:t>
            </w: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3A5D54" w:rsidRDefault="00F21C3D" w:rsidP="00F21C3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55" w:type="dxa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4" w:type="dxa"/>
            <w:shd w:val="clear" w:color="auto" w:fill="auto"/>
          </w:tcPr>
          <w:p w:rsidR="00F21C3D" w:rsidRPr="003A5D54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</w:t>
            </w:r>
            <w:r w:rsidRPr="00062EE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2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Pr="00062EE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</w:t>
            </w:r>
            <w:r w:rsidRPr="00062EE1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31</w:t>
            </w:r>
            <w:r w:rsidRPr="00062EE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5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5" w:type="dxa"/>
            <w:gridSpan w:val="10"/>
            <w:shd w:val="clear" w:color="auto" w:fill="auto"/>
            <w:vAlign w:val="bottom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A955DA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A95FC6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</w:t>
            </w:r>
          </w:p>
        </w:tc>
        <w:tc>
          <w:tcPr>
            <w:tcW w:w="262" w:type="dxa"/>
            <w:shd w:val="clear" w:color="auto" w:fill="auto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F21C3D" w:rsidP="00F21C3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1,161,050</w:t>
            </w:r>
          </w:p>
        </w:tc>
        <w:tc>
          <w:tcPr>
            <w:tcW w:w="25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A955DA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954,000</w:t>
            </w:r>
          </w:p>
        </w:tc>
      </w:tr>
      <w:tr w:rsidR="00F21C3D" w:rsidRPr="00062EE1" w:rsidTr="00042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12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A955DA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62" w:type="dxa"/>
            <w:shd w:val="clear" w:color="auto" w:fill="auto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654,224</w:t>
            </w:r>
          </w:p>
        </w:tc>
        <w:tc>
          <w:tcPr>
            <w:tcW w:w="255" w:type="dxa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A955DA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D6854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21C3D" w:rsidRPr="00062EE1" w:rsidRDefault="00F21C3D" w:rsidP="00F21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auto"/>
          </w:tcPr>
          <w:p w:rsidR="00F21C3D" w:rsidRPr="00062EE1" w:rsidRDefault="00F21C3D" w:rsidP="00F21C3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513,877</w:t>
            </w:r>
          </w:p>
        </w:tc>
      </w:tr>
    </w:tbl>
    <w:p w:rsidR="003A5D54" w:rsidRDefault="003A5D54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:rsidR="003A5D54" w:rsidRDefault="003A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>
        <w:rPr>
          <w:rFonts w:ascii="Angsana New" w:eastAsia="MS Mincho" w:hAnsi="Angsana New"/>
          <w:sz w:val="28"/>
          <w:szCs w:val="28"/>
        </w:rPr>
        <w:br w:type="page"/>
      </w:r>
    </w:p>
    <w:p w:rsidR="00F2469E" w:rsidRPr="00062EE1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062EE1">
        <w:rPr>
          <w:rFonts w:ascii="Angsana New" w:eastAsia="MS Mincho" w:hAnsi="Angsana New" w:hint="cs"/>
          <w:sz w:val="28"/>
          <w:szCs w:val="28"/>
          <w:lang w:val="en-US"/>
        </w:rPr>
        <w:lastRenderedPageBreak/>
        <w:t>1</w:t>
      </w:r>
      <w:r w:rsidR="007F3FD8" w:rsidRPr="00062EE1">
        <w:rPr>
          <w:rFonts w:ascii="Angsana New" w:eastAsia="MS Mincho" w:hAnsi="Angsana New"/>
          <w:sz w:val="28"/>
          <w:szCs w:val="28"/>
          <w:lang w:val="en-US"/>
        </w:rPr>
        <w:t>1</w:t>
      </w:r>
      <w:r w:rsidR="008B3281" w:rsidRPr="00062EE1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D631D2" w:rsidRPr="00062EE1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2469E" w:rsidRPr="00062EE1">
        <w:rPr>
          <w:rFonts w:ascii="Angsana New" w:eastAsia="MS Mincho" w:hAnsi="Angsana New" w:hint="cs"/>
          <w:sz w:val="28"/>
          <w:szCs w:val="28"/>
          <w:cs/>
          <w:lang w:val="en-US"/>
        </w:rPr>
        <w:t>ภาษีเงินได้</w:t>
      </w:r>
    </w:p>
    <w:p w:rsidR="002C565E" w:rsidRPr="00062EE1" w:rsidRDefault="002C565E" w:rsidP="002C565E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Theme="majorBidi" w:eastAsia="MS Mincho" w:hAnsiTheme="majorBidi" w:cstheme="majorBidi"/>
          <w:lang w:val="en-US"/>
        </w:rPr>
      </w:pPr>
    </w:p>
    <w:p w:rsidR="002C565E" w:rsidRPr="00062EE1" w:rsidRDefault="002C565E" w:rsidP="002C565E">
      <w:pPr>
        <w:spacing w:line="240" w:lineRule="auto"/>
        <w:ind w:left="540" w:right="-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62EE1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อัตราภาษีเงินได้ที่แท้จริงรวมของกลุ่มบริษัทในการดำเนินงานต่อเนื่องสำหรับงวด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หกเดือนสิ้นสุดวันที่ </w:t>
      </w:r>
      <w:r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sz w:val="28"/>
          <w:szCs w:val="28"/>
        </w:rPr>
        <w:t>2563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0C11B2" w:rsidRPr="00062EE1">
        <w:rPr>
          <w:rFonts w:asciiTheme="majorBidi" w:hAnsiTheme="majorBidi" w:cstheme="majorBidi"/>
          <w:sz w:val="28"/>
          <w:szCs w:val="28"/>
        </w:rPr>
        <w:t>1</w:t>
      </w:r>
      <w:r w:rsidR="002D6854" w:rsidRPr="00062EE1">
        <w:rPr>
          <w:rFonts w:asciiTheme="majorBidi" w:hAnsiTheme="majorBidi" w:cstheme="majorBidi"/>
          <w:sz w:val="28"/>
          <w:szCs w:val="28"/>
        </w:rPr>
        <w:t>2</w:t>
      </w:r>
      <w:r w:rsidR="000C11B2" w:rsidRPr="00062EE1">
        <w:rPr>
          <w:rFonts w:asciiTheme="majorBidi" w:hAnsiTheme="majorBidi" w:cstheme="majorBidi"/>
          <w:sz w:val="28"/>
          <w:szCs w:val="28"/>
        </w:rPr>
        <w:t>.</w:t>
      </w:r>
      <w:r w:rsidR="002D6854" w:rsidRPr="00062EE1">
        <w:rPr>
          <w:rFonts w:asciiTheme="majorBidi" w:hAnsiTheme="majorBidi" w:cstheme="majorBidi"/>
          <w:sz w:val="28"/>
          <w:szCs w:val="28"/>
        </w:rPr>
        <w:t>46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 xml:space="preserve">และร้อยละ </w:t>
      </w:r>
      <w:r w:rsidR="000D1750" w:rsidRPr="00062EE1">
        <w:rPr>
          <w:rFonts w:asciiTheme="majorBidi" w:hAnsiTheme="majorBidi" w:cstheme="majorBidi"/>
          <w:sz w:val="28"/>
          <w:szCs w:val="28"/>
        </w:rPr>
        <w:t>15.</w:t>
      </w:r>
      <w:r w:rsidR="002D6854" w:rsidRPr="00062EE1">
        <w:rPr>
          <w:rFonts w:asciiTheme="majorBidi" w:hAnsiTheme="majorBidi" w:cstheme="majorBidi"/>
          <w:sz w:val="28"/>
          <w:szCs w:val="28"/>
        </w:rPr>
        <w:t>50</w:t>
      </w:r>
      <w:r w:rsidR="000D1750"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>สำหรับงวด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>สามเดือนละ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หกเดือนสิ้นสุดวันที่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ร้อยละ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12.70 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และร้อยละ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15.14 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sz w:val="28"/>
          <w:szCs w:val="28"/>
          <w:cs/>
        </w:rPr>
        <w:t>อัตราภาษีเงินได้ที่แท้จริงของบริษัทในการดำเนินงานต่อเนื่องสำหรับงวดสามเดือน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>และงวดหกเดือน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062EE1">
        <w:rPr>
          <w:rFonts w:asciiTheme="majorBidi" w:hAnsiTheme="majorBidi" w:cstheme="majorBidi"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sz w:val="28"/>
          <w:szCs w:val="28"/>
        </w:rPr>
        <w:t>2563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คือร้อยละ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="002D6854" w:rsidRPr="00062EE1">
        <w:rPr>
          <w:rFonts w:asciiTheme="majorBidi" w:hAnsiTheme="majorBidi" w:cstheme="majorBidi"/>
          <w:sz w:val="28"/>
          <w:szCs w:val="28"/>
        </w:rPr>
        <w:t>4</w:t>
      </w:r>
      <w:r w:rsidR="000C11B2" w:rsidRPr="00062EE1">
        <w:rPr>
          <w:rFonts w:asciiTheme="majorBidi" w:hAnsiTheme="majorBidi" w:cstheme="majorBidi"/>
          <w:sz w:val="28"/>
          <w:szCs w:val="28"/>
        </w:rPr>
        <w:t>.</w:t>
      </w:r>
      <w:r w:rsidR="002D6854" w:rsidRPr="00062EE1">
        <w:rPr>
          <w:rFonts w:asciiTheme="majorBidi" w:hAnsiTheme="majorBidi" w:cstheme="majorBidi"/>
          <w:sz w:val="28"/>
          <w:szCs w:val="28"/>
        </w:rPr>
        <w:t>49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 xml:space="preserve"> และร้อยละ </w:t>
      </w:r>
      <w:r w:rsidR="000D1750" w:rsidRPr="00062EE1">
        <w:rPr>
          <w:rFonts w:asciiTheme="majorBidi" w:hAnsiTheme="majorBidi" w:cstheme="majorBidi"/>
          <w:sz w:val="28"/>
          <w:szCs w:val="28"/>
        </w:rPr>
        <w:t>9.</w:t>
      </w:r>
      <w:r w:rsidR="002D6854" w:rsidRPr="00062EE1">
        <w:rPr>
          <w:rFonts w:asciiTheme="majorBidi" w:hAnsiTheme="majorBidi" w:cstheme="majorBidi"/>
          <w:sz w:val="28"/>
          <w:szCs w:val="28"/>
        </w:rPr>
        <w:t>82</w:t>
      </w:r>
      <w:r w:rsidR="000D1750"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Pr="00062EE1">
        <w:rPr>
          <w:rFonts w:asciiTheme="majorBidi" w:hAnsiTheme="majorBidi" w:cstheme="majorBidi"/>
          <w:sz w:val="28"/>
          <w:szCs w:val="28"/>
        </w:rPr>
        <w:t xml:space="preserve">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>สำหรับงวด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>สามเดือนและ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หกเดือนสิ้นสุดวันที่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มิถุนายน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062EE1">
        <w:rPr>
          <w:rFonts w:asciiTheme="majorBidi" w:hAnsiTheme="majorBidi" w:cstheme="majorBidi"/>
          <w:i/>
          <w:iCs/>
          <w:sz w:val="28"/>
          <w:szCs w:val="28"/>
          <w:cs/>
        </w:rPr>
        <w:t>: ร้อยละ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9.24 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และร้อยละ 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 xml:space="preserve">9.33 </w:t>
      </w:r>
      <w:r w:rsidRPr="00062EE1">
        <w:rPr>
          <w:rFonts w:asciiTheme="majorBidi" w:hAnsiTheme="majorBidi" w:cstheme="majorBidi" w:hint="cs"/>
          <w:i/>
          <w:iCs/>
          <w:sz w:val="28"/>
          <w:szCs w:val="28"/>
          <w:cs/>
        </w:rPr>
        <w:t>ตามลำดับ</w:t>
      </w:r>
      <w:r w:rsidRPr="00062EE1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062EE1">
        <w:rPr>
          <w:rFonts w:asciiTheme="majorBidi" w:hAnsiTheme="majorBidi" w:cstheme="majorBidi"/>
          <w:sz w:val="28"/>
          <w:szCs w:val="28"/>
          <w:cs/>
        </w:rPr>
        <w:t xml:space="preserve"> การเปลี่ยนแปลงในอัตราภาษีเงินได้ที่แท้จริงมีสาเหตุหลักเนื่องจากความแตกต่างระหว่างการรับรู้รายได้และค่าใช้จ่ายทางบัญชีและทางภาษีบางรายการ โดยเฉพาะอย่างยิ่ง ส่วนแบ่งกำไรจากเงินลงทุนในบริษัทย่อย </w:t>
      </w:r>
      <w:r w:rsidRPr="00062EE1">
        <w:rPr>
          <w:rFonts w:asciiTheme="majorBidi" w:hAnsiTheme="majorBidi" w:cstheme="majorBidi"/>
          <w:color w:val="000000"/>
          <w:sz w:val="28"/>
          <w:szCs w:val="28"/>
          <w:cs/>
        </w:rPr>
        <w:t>รายได้รับล่วงหน้า และประมาณการหนี้สิน</w:t>
      </w:r>
    </w:p>
    <w:p w:rsidR="00046EE7" w:rsidRPr="00062EE1" w:rsidRDefault="00046E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:rsidR="00A51ED1" w:rsidRPr="00062EE1" w:rsidRDefault="00993E75" w:rsidP="00AF13C8">
      <w:pPr>
        <w:pStyle w:val="Heading6"/>
        <w:tabs>
          <w:tab w:val="left" w:pos="540"/>
          <w:tab w:val="left" w:pos="63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062EE1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062EE1">
        <w:rPr>
          <w:rFonts w:ascii="Angsana New" w:eastAsia="MS Mincho" w:hAnsi="Angsana New"/>
          <w:sz w:val="28"/>
          <w:szCs w:val="28"/>
          <w:lang w:val="en-US"/>
        </w:rPr>
        <w:t>2</w:t>
      </w:r>
      <w:r w:rsidR="00A51ED1" w:rsidRPr="00062EE1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A51ED1" w:rsidRPr="00062EE1">
        <w:rPr>
          <w:rFonts w:ascii="Angsana New" w:eastAsia="MS Mincho" w:hAnsi="Angsana New" w:hint="cs"/>
          <w:sz w:val="28"/>
          <w:szCs w:val="28"/>
          <w:cs/>
          <w:lang w:val="en-GB"/>
        </w:rPr>
        <w:t>เงินปันผล</w:t>
      </w:r>
    </w:p>
    <w:p w:rsidR="00A51ED1" w:rsidRPr="00062EE1" w:rsidRDefault="00A51ED1" w:rsidP="00A51ED1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F32025" w:rsidRPr="00062EE1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062EE1">
        <w:rPr>
          <w:rFonts w:ascii="Angsana New" w:hAnsi="Angsana New" w:hint="cs"/>
          <w:sz w:val="28"/>
          <w:szCs w:val="28"/>
          <w:cs/>
        </w:rPr>
        <w:t xml:space="preserve">เงินปันผลที่บริษัทจ่ายให้ผู้ถือหุ้น มีดังนี้ </w:t>
      </w:r>
    </w:p>
    <w:p w:rsidR="00F32025" w:rsidRPr="00062EE1" w:rsidRDefault="00F32025" w:rsidP="00F32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270"/>
        <w:gridCol w:w="1800"/>
        <w:gridCol w:w="270"/>
        <w:gridCol w:w="1800"/>
        <w:gridCol w:w="316"/>
        <w:gridCol w:w="944"/>
      </w:tblGrid>
      <w:tr w:rsidR="009673C7" w:rsidRPr="00062EE1" w:rsidTr="00E42C9A">
        <w:tc>
          <w:tcPr>
            <w:tcW w:w="2430" w:type="dxa"/>
            <w:vAlign w:val="bottom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062EE1" w:rsidRDefault="00CA366B" w:rsidP="00E42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:rsidR="00CA366B" w:rsidRPr="00062EE1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</w:tcPr>
          <w:p w:rsidR="00CA366B" w:rsidRPr="00062EE1" w:rsidDel="00D43E7A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9673C7" w:rsidRPr="00062EE1" w:rsidTr="00E42C9A">
        <w:tc>
          <w:tcPr>
            <w:tcW w:w="243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CA366B" w:rsidRPr="00062EE1" w:rsidRDefault="00CA366B" w:rsidP="00CA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:rsidR="00CA366B" w:rsidRPr="00062EE1" w:rsidRDefault="00CA366B" w:rsidP="00D82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673C7" w:rsidRPr="00062EE1" w:rsidTr="00E42C9A">
        <w:tc>
          <w:tcPr>
            <w:tcW w:w="243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993E75" w:rsidRPr="00062EE1">
              <w:rPr>
                <w:rFonts w:ascii="Angsana New" w:hAnsi="Angsana New" w:hint="cs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73C7" w:rsidRPr="00062EE1" w:rsidTr="00E42C9A">
        <w:tc>
          <w:tcPr>
            <w:tcW w:w="243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690F5C" w:rsidRPr="00062EE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350" w:type="dxa"/>
          </w:tcPr>
          <w:p w:rsidR="009673C7" w:rsidRPr="00062EE1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31</w:t>
            </w:r>
            <w:r w:rsidR="00C56050" w:rsidRPr="00062EE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56050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62EE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9673C7" w:rsidRPr="00062EE1" w:rsidRDefault="00690F5C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C56050"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93E75" w:rsidRPr="00062EE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9673C7" w:rsidRPr="00062EE1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0</w:t>
            </w:r>
            <w:r w:rsidR="00C56050" w:rsidRPr="00062EE1">
              <w:rPr>
                <w:rFonts w:ascii="Angsana New" w:hAnsi="Angsana New"/>
                <w:sz w:val="28"/>
                <w:szCs w:val="28"/>
              </w:rPr>
              <w:t>.</w:t>
            </w:r>
            <w:r w:rsidRPr="00062EE1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316" w:type="dxa"/>
          </w:tcPr>
          <w:p w:rsidR="009673C7" w:rsidRPr="00062EE1" w:rsidRDefault="009673C7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double" w:sz="4" w:space="0" w:color="auto"/>
            </w:tcBorders>
          </w:tcPr>
          <w:p w:rsidR="009673C7" w:rsidRPr="00062EE1" w:rsidRDefault="00993E75" w:rsidP="00967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48</w:t>
            </w:r>
            <w:r w:rsidR="00C56050" w:rsidRPr="00062EE1">
              <w:rPr>
                <w:rFonts w:ascii="Angsana New" w:hAnsi="Angsana New"/>
                <w:sz w:val="28"/>
                <w:szCs w:val="28"/>
              </w:rPr>
              <w:t>.</w:t>
            </w:r>
            <w:r w:rsidRPr="00062EE1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F5750C" w:rsidRPr="003A5D54" w:rsidRDefault="00F5750C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:rsidR="00B96F63" w:rsidRPr="00062EE1" w:rsidRDefault="00993E75" w:rsidP="008261A6">
      <w:pPr>
        <w:pStyle w:val="Heading6"/>
        <w:tabs>
          <w:tab w:val="left" w:pos="540"/>
        </w:tabs>
        <w:ind w:left="720" w:right="-45" w:hanging="72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062EE1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062EE1">
        <w:rPr>
          <w:rFonts w:ascii="Angsana New" w:eastAsia="MS Mincho" w:hAnsi="Angsana New"/>
          <w:sz w:val="28"/>
          <w:szCs w:val="28"/>
          <w:lang w:val="en-US"/>
        </w:rPr>
        <w:t>3</w:t>
      </w:r>
      <w:r w:rsidR="00B96F63" w:rsidRPr="00062EE1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B96F63" w:rsidRPr="00062EE1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:rsidR="00B96F63" w:rsidRPr="00062EE1" w:rsidRDefault="00B96F63" w:rsidP="008261A6">
      <w:pPr>
        <w:spacing w:line="240" w:lineRule="auto"/>
        <w:rPr>
          <w:rFonts w:ascii="Angsana New" w:hAnsi="Angsana New"/>
          <w:sz w:val="24"/>
          <w:szCs w:val="24"/>
          <w:lang w:val="en-GB" w:eastAsia="x-none"/>
        </w:rPr>
      </w:pPr>
    </w:p>
    <w:p w:rsidR="00B96F63" w:rsidRPr="00062EE1" w:rsidRDefault="00B96F63" w:rsidP="008261A6">
      <w:pPr>
        <w:pStyle w:val="block"/>
        <w:spacing w:after="0" w:line="240" w:lineRule="auto"/>
        <w:ind w:left="540" w:right="-7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062EE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:rsidR="00B96F63" w:rsidRPr="00062EE1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</w:pPr>
    </w:p>
    <w:p w:rsidR="00BF74B7" w:rsidRDefault="00BF74B7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  <w:r w:rsidRPr="00062EE1">
        <w:rPr>
          <w:rFonts w:ascii="Angsana New" w:hAnsi="Angsana New" w:hint="cs"/>
          <w:spacing w:val="-6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6F53B1" w:rsidRPr="00062EE1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062EE1">
        <w:rPr>
          <w:rFonts w:ascii="Angsana New" w:hAnsi="Angsana New" w:hint="cs"/>
          <w:spacing w:val="-6"/>
          <w:sz w:val="28"/>
          <w:szCs w:val="28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D734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:rsidR="00CD734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:rsidR="00CD734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:rsidR="00CD734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:rsidR="00CD7343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8"/>
          <w:szCs w:val="28"/>
          <w:lang w:bidi="th-TH"/>
        </w:rPr>
      </w:pPr>
    </w:p>
    <w:p w:rsidR="00FB0E1C" w:rsidRDefault="00FB0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lang w:val="en-GB"/>
        </w:rPr>
      </w:pPr>
      <w:r>
        <w:rPr>
          <w:rFonts w:ascii="Angsana New" w:hAnsi="Angsana New"/>
          <w:spacing w:val="-6"/>
          <w:sz w:val="28"/>
          <w:szCs w:val="28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CD7343" w:rsidRPr="00000F90" w:rsidTr="0024462F">
        <w:trPr>
          <w:trHeight w:val="261"/>
        </w:trPr>
        <w:tc>
          <w:tcPr>
            <w:tcW w:w="1710" w:type="dxa"/>
            <w:shd w:val="clear" w:color="auto" w:fill="auto"/>
            <w:vAlign w:val="bottom"/>
          </w:tcPr>
          <w:p w:rsidR="00CD7343" w:rsidRPr="00000F90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20" w:type="dxa"/>
            <w:gridSpan w:val="13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722FA" w:rsidRPr="00000F90" w:rsidTr="0024462F">
        <w:trPr>
          <w:trHeight w:val="261"/>
        </w:trPr>
        <w:tc>
          <w:tcPr>
            <w:tcW w:w="1710" w:type="dxa"/>
            <w:shd w:val="clear" w:color="auto" w:fill="auto"/>
            <w:vAlign w:val="bottom"/>
          </w:tcPr>
          <w:p w:rsidR="00CD7343" w:rsidRPr="00000F90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5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722FA" w:rsidRPr="00000F90" w:rsidTr="0024462F">
        <w:trPr>
          <w:trHeight w:val="261"/>
        </w:trPr>
        <w:tc>
          <w:tcPr>
            <w:tcW w:w="1710" w:type="dxa"/>
            <w:shd w:val="clear" w:color="auto" w:fill="auto"/>
            <w:vAlign w:val="bottom"/>
          </w:tcPr>
          <w:p w:rsidR="00CD7343" w:rsidRPr="00000F90" w:rsidRDefault="00CD7343" w:rsidP="0024462F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244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44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44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:rsid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</w:t>
            </w:r>
          </w:p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D7343" w:rsidRPr="00000F90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:rsidR="00CD7343" w:rsidRPr="00000F90" w:rsidRDefault="00CD7343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CD7343" w:rsidRPr="00000F90" w:rsidRDefault="00F722FA" w:rsidP="00F722F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D7343" w:rsidRPr="00000F90" w:rsidTr="0024462F">
        <w:trPr>
          <w:trHeight w:val="261"/>
        </w:trPr>
        <w:tc>
          <w:tcPr>
            <w:tcW w:w="1710" w:type="dxa"/>
            <w:shd w:val="clear" w:color="auto" w:fill="auto"/>
            <w:vAlign w:val="bottom"/>
          </w:tcPr>
          <w:p w:rsidR="00CD7343" w:rsidRPr="00000F90" w:rsidRDefault="00CD7343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020" w:type="dxa"/>
            <w:gridSpan w:val="13"/>
            <w:vAlign w:val="bottom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0F90" w:rsidRPr="00000F90" w:rsidTr="0024462F">
        <w:trPr>
          <w:trHeight w:val="261"/>
        </w:trPr>
        <w:tc>
          <w:tcPr>
            <w:tcW w:w="2520" w:type="dxa"/>
            <w:gridSpan w:val="2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81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2FA" w:rsidRPr="00000F90" w:rsidTr="0024462F">
        <w:trPr>
          <w:trHeight w:val="261"/>
        </w:trPr>
        <w:tc>
          <w:tcPr>
            <w:tcW w:w="1710" w:type="dxa"/>
            <w:shd w:val="clear" w:color="auto" w:fill="auto"/>
          </w:tcPr>
          <w:p w:rsidR="00CD7343" w:rsidRPr="00000F90" w:rsidRDefault="00CD7343" w:rsidP="00000F9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</w:t>
            </w:r>
          </w:p>
          <w:p w:rsidR="00CD7343" w:rsidRPr="00000F90" w:rsidRDefault="00CD7343" w:rsidP="00000F9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81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810" w:type="dxa"/>
          </w:tcPr>
          <w:p w:rsidR="00FB0E1C" w:rsidRPr="00000F90" w:rsidRDefault="00FB0E1C" w:rsidP="00FB0E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FB0E1C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F722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F722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shd w:val="clear" w:color="auto" w:fill="auto"/>
          </w:tcPr>
          <w:p w:rsidR="00CD7343" w:rsidRPr="00000F90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70,000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FB0E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FB0E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</w:tr>
      <w:tr w:rsidR="00000F90" w:rsidRPr="00000F90" w:rsidTr="0024462F">
        <w:trPr>
          <w:trHeight w:val="261"/>
        </w:trPr>
        <w:tc>
          <w:tcPr>
            <w:tcW w:w="2520" w:type="dxa"/>
            <w:gridSpan w:val="2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81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F722F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FB0E1C">
            <w:pPr>
              <w:pStyle w:val="acctfourfigures"/>
              <w:tabs>
                <w:tab w:val="clear" w:pos="765"/>
                <w:tab w:val="decimal" w:pos="25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22FA" w:rsidRPr="00000F90" w:rsidTr="0024462F">
        <w:trPr>
          <w:trHeight w:val="261"/>
        </w:trPr>
        <w:tc>
          <w:tcPr>
            <w:tcW w:w="1710" w:type="dxa"/>
            <w:shd w:val="clear" w:color="auto" w:fill="auto"/>
          </w:tcPr>
          <w:p w:rsidR="00CD7343" w:rsidRPr="00000F90" w:rsidRDefault="00FB0E1C" w:rsidP="00CD7343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D7343"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</w:tcPr>
          <w:p w:rsidR="00CD7343" w:rsidRPr="00000F90" w:rsidRDefault="00CD7343" w:rsidP="00CD7343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3E7B7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CD7343" w:rsidRPr="00000F90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D7343" w:rsidRPr="00000F90" w:rsidRDefault="00CD7343" w:rsidP="00FB0E1C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CD7343" w:rsidRPr="00000F90" w:rsidRDefault="00CD7343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</w:tr>
    </w:tbl>
    <w:p w:rsidR="00CD7343" w:rsidRPr="003A5D54" w:rsidRDefault="00CD7343" w:rsidP="00A73BC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4"/>
          <w:szCs w:val="24"/>
          <w:lang w:bidi="th-TH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810"/>
        <w:gridCol w:w="90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FB0E1C" w:rsidRPr="00000F90" w:rsidTr="00000F90">
        <w:trPr>
          <w:trHeight w:val="261"/>
        </w:trPr>
        <w:tc>
          <w:tcPr>
            <w:tcW w:w="1620" w:type="dxa"/>
            <w:shd w:val="clear" w:color="auto" w:fill="auto"/>
            <w:vAlign w:val="bottom"/>
          </w:tcPr>
          <w:p w:rsidR="00FB0E1C" w:rsidRPr="00000F90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110" w:type="dxa"/>
            <w:gridSpan w:val="13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</w:t>
            </w:r>
            <w:r w:rsidR="003E7B74"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</w:t>
            </w:r>
          </w:p>
        </w:tc>
      </w:tr>
      <w:tr w:rsidR="00FB0E1C" w:rsidRPr="00000F90" w:rsidTr="00000F90">
        <w:trPr>
          <w:trHeight w:val="261"/>
        </w:trPr>
        <w:tc>
          <w:tcPr>
            <w:tcW w:w="1620" w:type="dxa"/>
            <w:shd w:val="clear" w:color="auto" w:fill="auto"/>
            <w:vAlign w:val="bottom"/>
          </w:tcPr>
          <w:p w:rsidR="00FB0E1C" w:rsidRPr="00000F90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060" w:type="dxa"/>
            <w:gridSpan w:val="5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B0E1C" w:rsidRPr="00000F90" w:rsidTr="00000F90">
        <w:trPr>
          <w:trHeight w:val="261"/>
        </w:trPr>
        <w:tc>
          <w:tcPr>
            <w:tcW w:w="1620" w:type="dxa"/>
            <w:shd w:val="clear" w:color="auto" w:fill="auto"/>
            <w:vAlign w:val="bottom"/>
          </w:tcPr>
          <w:p w:rsidR="00FB0E1C" w:rsidRPr="00000F90" w:rsidRDefault="00FB0E1C" w:rsidP="0024462F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244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446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1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:rsid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ผ่านกำไรหรือ</w:t>
            </w:r>
          </w:p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FB0E1C" w:rsidRPr="00000F90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  <w:vAlign w:val="bottom"/>
          </w:tcPr>
          <w:p w:rsidR="00FB0E1C" w:rsidRPr="00000F90" w:rsidRDefault="00FB0E1C" w:rsidP="00000F90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B0E1C" w:rsidRPr="00000F90" w:rsidTr="00000F90">
        <w:trPr>
          <w:trHeight w:val="60"/>
        </w:trPr>
        <w:tc>
          <w:tcPr>
            <w:tcW w:w="1620" w:type="dxa"/>
            <w:shd w:val="clear" w:color="auto" w:fill="auto"/>
            <w:vAlign w:val="bottom"/>
          </w:tcPr>
          <w:p w:rsidR="00FB0E1C" w:rsidRPr="00000F90" w:rsidRDefault="00FB0E1C" w:rsidP="00000F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110" w:type="dxa"/>
            <w:gridSpan w:val="13"/>
            <w:vAlign w:val="bottom"/>
          </w:tcPr>
          <w:p w:rsidR="00FB0E1C" w:rsidRPr="00000F90" w:rsidRDefault="00FB0E1C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0F90" w:rsidRPr="00000F90" w:rsidTr="00000F90">
        <w:trPr>
          <w:trHeight w:val="261"/>
        </w:trPr>
        <w:tc>
          <w:tcPr>
            <w:tcW w:w="2430" w:type="dxa"/>
            <w:gridSpan w:val="2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00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B74" w:rsidRPr="00000F90" w:rsidTr="00000F90">
        <w:trPr>
          <w:trHeight w:val="261"/>
        </w:trPr>
        <w:tc>
          <w:tcPr>
            <w:tcW w:w="1620" w:type="dxa"/>
            <w:shd w:val="clear" w:color="auto" w:fill="auto"/>
          </w:tcPr>
          <w:p w:rsidR="00000F90" w:rsidRDefault="003E7B74" w:rsidP="003E7B7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เงินให้กู้ยืมแก่</w:t>
            </w:r>
            <w:r w:rsidR="00000F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</w:p>
          <w:p w:rsidR="003E7B74" w:rsidRPr="00000F90" w:rsidRDefault="00000F90" w:rsidP="003E7B7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="003E7B74"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กิจกา</w:t>
            </w:r>
            <w:r w:rsidR="003A5D5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รที่</w:t>
            </w:r>
            <w:r w:rsidR="003E7B74"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  </w:t>
            </w:r>
          </w:p>
          <w:p w:rsidR="003E7B74" w:rsidRPr="00000F90" w:rsidRDefault="003E7B74" w:rsidP="003E7B7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 เกี่ยวข้องกัน</w:t>
            </w:r>
          </w:p>
        </w:tc>
        <w:tc>
          <w:tcPr>
            <w:tcW w:w="810" w:type="dxa"/>
          </w:tcPr>
          <w:p w:rsidR="003E7B74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00" w:type="dxa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87,002</w:t>
            </w:r>
          </w:p>
        </w:tc>
        <w:tc>
          <w:tcPr>
            <w:tcW w:w="270" w:type="dxa"/>
            <w:shd w:val="clear" w:color="auto" w:fill="auto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87,002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87,002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A5D54" w:rsidRPr="00000F90" w:rsidRDefault="003A5D5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87,002</w:t>
            </w:r>
          </w:p>
        </w:tc>
      </w:tr>
      <w:tr w:rsidR="003E7B74" w:rsidRPr="00000F90" w:rsidTr="00000F90">
        <w:trPr>
          <w:trHeight w:val="261"/>
        </w:trPr>
        <w:tc>
          <w:tcPr>
            <w:tcW w:w="1620" w:type="dxa"/>
            <w:shd w:val="clear" w:color="auto" w:fill="auto"/>
          </w:tcPr>
          <w:p w:rsidR="003E7B74" w:rsidRPr="003A5D54" w:rsidRDefault="003E7B74" w:rsidP="003E7B74">
            <w:pPr>
              <w:ind w:left="160" w:right="-90" w:hanging="16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3E7B74" w:rsidRPr="003A5D54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3E7B74" w:rsidRPr="003A5D54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25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3A5D54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0F90" w:rsidRPr="00000F90" w:rsidTr="00000F90">
        <w:trPr>
          <w:trHeight w:val="261"/>
        </w:trPr>
        <w:tc>
          <w:tcPr>
            <w:tcW w:w="2430" w:type="dxa"/>
            <w:gridSpan w:val="2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0F90" w:rsidRPr="00000F90" w:rsidRDefault="00000F90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B74" w:rsidRPr="00000F90" w:rsidTr="00000F90">
        <w:trPr>
          <w:trHeight w:val="261"/>
        </w:trPr>
        <w:tc>
          <w:tcPr>
            <w:tcW w:w="1620" w:type="dxa"/>
            <w:shd w:val="clear" w:color="auto" w:fill="auto"/>
          </w:tcPr>
          <w:p w:rsidR="003E7B74" w:rsidRPr="00000F90" w:rsidRDefault="003E7B74" w:rsidP="003E7B7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เงินกู้ยืมจาก</w:t>
            </w:r>
          </w:p>
          <w:p w:rsidR="003E7B74" w:rsidRPr="00000F90" w:rsidRDefault="003E7B74" w:rsidP="003E7B7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000F9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  <w:tc>
          <w:tcPr>
            <w:tcW w:w="81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90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  <w:tc>
          <w:tcPr>
            <w:tcW w:w="270" w:type="dxa"/>
            <w:shd w:val="clear" w:color="auto" w:fill="auto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70,000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</w:t>
            </w:r>
            <w:r w:rsidRPr="00000F9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Pr="00000F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(70,000)</w:t>
            </w:r>
          </w:p>
        </w:tc>
      </w:tr>
      <w:tr w:rsidR="00000F90" w:rsidRPr="00000F90" w:rsidTr="00000F90">
        <w:trPr>
          <w:trHeight w:val="261"/>
        </w:trPr>
        <w:tc>
          <w:tcPr>
            <w:tcW w:w="2430" w:type="dxa"/>
            <w:gridSpan w:val="2"/>
            <w:shd w:val="clear" w:color="auto" w:fill="auto"/>
          </w:tcPr>
          <w:p w:rsidR="00000F90" w:rsidRPr="00000F90" w:rsidRDefault="00000F90" w:rsidP="00000F9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90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000F90" w:rsidRPr="00000F90" w:rsidRDefault="00000F90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25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000F90" w:rsidRPr="00000F90" w:rsidRDefault="00000F90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7B74" w:rsidRPr="00000F90" w:rsidTr="00000F90">
        <w:trPr>
          <w:trHeight w:val="261"/>
        </w:trPr>
        <w:tc>
          <w:tcPr>
            <w:tcW w:w="1620" w:type="dxa"/>
            <w:shd w:val="clear" w:color="auto" w:fill="auto"/>
          </w:tcPr>
          <w:p w:rsidR="003E7B74" w:rsidRPr="00000F90" w:rsidRDefault="003E7B74" w:rsidP="003E7B74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00F9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81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43" w:right="-7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3E7B74" w:rsidRPr="00000F90" w:rsidRDefault="003E7B74" w:rsidP="003E7B7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0F90">
              <w:rPr>
                <w:rFonts w:asciiTheme="majorBidi" w:hAnsiTheme="majorBidi" w:cstheme="majorBidi"/>
                <w:sz w:val="28"/>
                <w:szCs w:val="28"/>
              </w:rPr>
              <w:t>(137)</w:t>
            </w:r>
          </w:p>
        </w:tc>
      </w:tr>
    </w:tbl>
    <w:p w:rsidR="00CD7343" w:rsidRPr="00062EE1" w:rsidRDefault="00CD734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val="en-US" w:bidi="th-TH"/>
        </w:rPr>
        <w:sectPr w:rsidR="00CD7343" w:rsidRPr="00062EE1" w:rsidSect="00E46D1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8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80"/>
        <w:gridCol w:w="818"/>
        <w:gridCol w:w="178"/>
        <w:gridCol w:w="902"/>
        <w:gridCol w:w="180"/>
        <w:gridCol w:w="900"/>
        <w:gridCol w:w="180"/>
        <w:gridCol w:w="900"/>
      </w:tblGrid>
      <w:tr w:rsidR="00615F42" w:rsidRPr="00062EE1" w:rsidTr="002276BF">
        <w:trPr>
          <w:trHeight w:val="363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/ 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15F42" w:rsidRPr="00062EE1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15F42" w:rsidRPr="00062EE1" w:rsidTr="002276BF">
        <w:trPr>
          <w:trHeight w:val="363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15F42" w:rsidRPr="00062EE1" w:rsidTr="002276BF">
        <w:trPr>
          <w:trHeight w:val="363"/>
          <w:tblHeader/>
        </w:trPr>
        <w:tc>
          <w:tcPr>
            <w:tcW w:w="3870" w:type="dxa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15F42" w:rsidRPr="00062EE1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062EE1" w:rsidRDefault="00615F42" w:rsidP="002276BF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8" w:type="dxa"/>
            <w:gridSpan w:val="7"/>
            <w:shd w:val="clear" w:color="auto" w:fill="auto"/>
          </w:tcPr>
          <w:p w:rsidR="00615F42" w:rsidRPr="00062EE1" w:rsidRDefault="00615F42" w:rsidP="00000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5F42" w:rsidRPr="00062EE1" w:rsidTr="002276BF">
        <w:trPr>
          <w:trHeight w:val="80"/>
          <w:tblHeader/>
        </w:trPr>
        <w:tc>
          <w:tcPr>
            <w:tcW w:w="3870" w:type="dxa"/>
            <w:shd w:val="clear" w:color="auto" w:fill="auto"/>
          </w:tcPr>
          <w:p w:rsidR="00615F42" w:rsidRPr="00062EE1" w:rsidRDefault="00993E75" w:rsidP="002276BF">
            <w:pPr>
              <w:tabs>
                <w:tab w:val="clear" w:pos="227"/>
                <w:tab w:val="left" w:pos="10"/>
              </w:tabs>
              <w:spacing w:line="240" w:lineRule="auto"/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615F42"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615F42"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062EE1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062EE1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0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5F42" w:rsidRPr="00062EE1" w:rsidTr="002276BF">
        <w:trPr>
          <w:tblHeader/>
        </w:trPr>
        <w:tc>
          <w:tcPr>
            <w:tcW w:w="3870" w:type="dxa"/>
            <w:shd w:val="clear" w:color="auto" w:fill="auto"/>
          </w:tcPr>
          <w:p w:rsidR="00615F42" w:rsidRPr="00062EE1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:rsidR="00615F42" w:rsidRPr="00062EE1" w:rsidRDefault="00615F42" w:rsidP="002276BF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108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:rsidR="00615F42" w:rsidRPr="00062EE1" w:rsidRDefault="00615F42" w:rsidP="004425BD">
            <w:pPr>
              <w:pStyle w:val="acctfourfigures"/>
              <w:tabs>
                <w:tab w:val="clear" w:pos="765"/>
                <w:tab w:val="center" w:pos="6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15F42" w:rsidRPr="00062EE1" w:rsidRDefault="00615F42" w:rsidP="002276BF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:rsidR="00615F42" w:rsidRPr="00062EE1" w:rsidRDefault="00615F42" w:rsidP="002276BF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</w:t>
            </w:r>
            <w:r w:rsidR="00993E75" w:rsidRPr="00062EE1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</w:tr>
    </w:tbl>
    <w:p w:rsidR="0008360C" w:rsidRPr="003A5D54" w:rsidRDefault="0008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:rsidR="00B96F63" w:rsidRPr="00062EE1" w:rsidRDefault="0028071B" w:rsidP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8"/>
          <w:szCs w:val="28"/>
          <w:cs/>
        </w:rPr>
      </w:pPr>
      <w:r w:rsidRPr="00062EE1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:rsidR="00423467" w:rsidRPr="00062EE1" w:rsidRDefault="0042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en-GB"/>
        </w:rPr>
      </w:pPr>
    </w:p>
    <w:p w:rsidR="00B96F63" w:rsidRPr="00062EE1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062EE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เทคนิคการประเมินมูลค่า</w:t>
      </w:r>
    </w:p>
    <w:p w:rsidR="00B96F63" w:rsidRPr="00062EE1" w:rsidRDefault="00B96F63" w:rsidP="008261A6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B96F63" w:rsidRPr="00062EE1" w:rsidRDefault="00B96F63" w:rsidP="008261A6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062EE1">
        <w:rPr>
          <w:rFonts w:ascii="Angsana New" w:hAnsi="Angsana New" w:hint="cs"/>
          <w:sz w:val="28"/>
          <w:szCs w:val="28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993E75" w:rsidRPr="00062EE1">
        <w:rPr>
          <w:rFonts w:ascii="Angsana New" w:hAnsi="Angsana New" w:hint="cs"/>
          <w:sz w:val="28"/>
          <w:szCs w:val="28"/>
          <w:lang w:val="en-US" w:bidi="th-TH"/>
        </w:rPr>
        <w:t>2</w:t>
      </w:r>
      <w:r w:rsidRPr="00062EE1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:rsidR="00B96F63" w:rsidRPr="00062EE1" w:rsidRDefault="00B96F63" w:rsidP="008261A6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B96F63" w:rsidRPr="00062EE1" w:rsidTr="00CC16D0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96F63" w:rsidRPr="00062EE1" w:rsidTr="00CC16D0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144" w:right="-108" w:hanging="14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96F63" w:rsidRPr="00062EE1" w:rsidRDefault="00B96F63" w:rsidP="008261A6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เทคนิคการเปรียบเทียบราคาตลาด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B96F63" w:rsidRPr="00062EE1" w:rsidRDefault="00B96F63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en-GB"/>
        </w:rPr>
      </w:pPr>
    </w:p>
    <w:p w:rsidR="00247FDD" w:rsidRPr="00062EE1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color w:val="0000FF"/>
          <w:sz w:val="28"/>
          <w:szCs w:val="28"/>
        </w:rPr>
      </w:pPr>
      <w:r w:rsidRPr="00062EE1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ความเสี่ยงด้านเครดิต</w:t>
      </w:r>
    </w:p>
    <w:p w:rsidR="00247FDD" w:rsidRPr="00062EE1" w:rsidRDefault="00247FDD" w:rsidP="00247FDD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4"/>
          <w:szCs w:val="24"/>
          <w:lang w:bidi="th-TH"/>
        </w:rPr>
      </w:pPr>
    </w:p>
    <w:p w:rsidR="00747B78" w:rsidRDefault="00247FD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  <w:r w:rsidRPr="00062EE1">
        <w:rPr>
          <w:rFonts w:ascii="Angsana New" w:hAnsi="Angsana New" w:hint="cs"/>
          <w:sz w:val="28"/>
          <w:szCs w:val="28"/>
          <w:cs/>
          <w:lang w:val="en-US" w:bidi="th-TH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</w:t>
      </w:r>
      <w:r w:rsidRPr="00062EE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  <w:lang w:val="en-US" w:bidi="th-TH"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062EE1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062EE1">
        <w:rPr>
          <w:rFonts w:ascii="Angsana New" w:hAnsi="Angsana New" w:hint="cs"/>
          <w:sz w:val="28"/>
          <w:szCs w:val="28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747B78" w:rsidRDefault="00747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Style w:val="TableGrid"/>
        <w:tblW w:w="97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3"/>
        <w:gridCol w:w="1043"/>
        <w:gridCol w:w="236"/>
        <w:gridCol w:w="1163"/>
        <w:gridCol w:w="233"/>
        <w:gridCol w:w="1225"/>
        <w:gridCol w:w="268"/>
        <w:gridCol w:w="1048"/>
        <w:gridCol w:w="232"/>
        <w:gridCol w:w="1373"/>
        <w:gridCol w:w="6"/>
      </w:tblGrid>
      <w:tr w:rsidR="0076593E" w:rsidRPr="00062EE1" w:rsidTr="0076593E">
        <w:trPr>
          <w:gridAfter w:val="1"/>
          <w:wAfter w:w="6" w:type="dxa"/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:rsidR="0076593E" w:rsidRPr="00062EE1" w:rsidRDefault="0076593E" w:rsidP="00227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1" w:type="dxa"/>
            <w:gridSpan w:val="9"/>
          </w:tcPr>
          <w:p w:rsidR="0076593E" w:rsidRPr="00062EE1" w:rsidRDefault="0076593E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6593E" w:rsidRPr="00062EE1" w:rsidTr="0076593E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:rsidR="0076593E" w:rsidRPr="00062EE1" w:rsidRDefault="0076593E" w:rsidP="006F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43" w:type="dxa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233" w:type="dxa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68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76593E" w:rsidRPr="00062EE1" w:rsidTr="0076593E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:rsidR="0076593E" w:rsidRPr="00062EE1" w:rsidRDefault="0076593E" w:rsidP="006F53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7" w:type="dxa"/>
            <w:gridSpan w:val="10"/>
            <w:vAlign w:val="bottom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43" w:type="dxa"/>
          </w:tcPr>
          <w:p w:rsidR="0076593E" w:rsidRPr="00062EE1" w:rsidRDefault="0076593E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154,656</w:t>
            </w:r>
          </w:p>
        </w:tc>
        <w:tc>
          <w:tcPr>
            <w:tcW w:w="236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40,007</w:t>
            </w:r>
          </w:p>
        </w:tc>
        <w:tc>
          <w:tcPr>
            <w:tcW w:w="23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:rsidR="0076593E" w:rsidRPr="00062EE1" w:rsidRDefault="0076593E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61,153</w:t>
            </w:r>
          </w:p>
        </w:tc>
        <w:tc>
          <w:tcPr>
            <w:tcW w:w="268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76593E" w:rsidRPr="00062EE1" w:rsidRDefault="0076593E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255,816</w:t>
            </w:r>
          </w:p>
        </w:tc>
        <w:tc>
          <w:tcPr>
            <w:tcW w:w="232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:rsidR="0076593E" w:rsidRPr="00062EE1" w:rsidRDefault="0076593E" w:rsidP="00CF6E8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43" w:type="dxa"/>
          </w:tcPr>
          <w:p w:rsidR="0076593E" w:rsidRPr="00062EE1" w:rsidRDefault="0076593E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:rsidR="0076593E" w:rsidRPr="00062EE1" w:rsidRDefault="0076593E" w:rsidP="004425BD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76593E" w:rsidRPr="00062EE1" w:rsidRDefault="0076593E" w:rsidP="004425BD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:rsidR="0076593E" w:rsidRPr="00062EE1" w:rsidRDefault="0076593E" w:rsidP="006F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403,615  </w:t>
            </w:r>
          </w:p>
        </w:tc>
        <w:tc>
          <w:tcPr>
            <w:tcW w:w="236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403,615</w:t>
            </w:r>
          </w:p>
        </w:tc>
        <w:tc>
          <w:tcPr>
            <w:tcW w:w="232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385</w:t>
            </w: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7,011</w:t>
            </w:r>
          </w:p>
        </w:tc>
        <w:tc>
          <w:tcPr>
            <w:tcW w:w="236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7,011</w:t>
            </w:r>
          </w:p>
        </w:tc>
        <w:tc>
          <w:tcPr>
            <w:tcW w:w="232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1,606</w:t>
            </w: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565,282</w:t>
            </w:r>
          </w:p>
        </w:tc>
        <w:tc>
          <w:tcPr>
            <w:tcW w:w="236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:rsidR="0076593E" w:rsidRPr="0076593E" w:rsidRDefault="0076593E" w:rsidP="0076593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9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</w:t>
            </w:r>
            <w:r w:rsidRPr="0076593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23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61,153</w:t>
            </w:r>
          </w:p>
        </w:tc>
        <w:tc>
          <w:tcPr>
            <w:tcW w:w="268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66,442</w:t>
            </w:r>
          </w:p>
        </w:tc>
        <w:tc>
          <w:tcPr>
            <w:tcW w:w="232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3,489</w:t>
            </w: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(3,489)</w:t>
            </w:r>
          </w:p>
        </w:tc>
        <w:tc>
          <w:tcPr>
            <w:tcW w:w="236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(3,489)</w:t>
            </w:r>
          </w:p>
        </w:tc>
        <w:tc>
          <w:tcPr>
            <w:tcW w:w="232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double" w:sz="4" w:space="0" w:color="auto"/>
            </w:tcBorders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593E" w:rsidRPr="00062EE1" w:rsidTr="0076593E">
        <w:trPr>
          <w:trHeight w:val="20"/>
        </w:trPr>
        <w:tc>
          <w:tcPr>
            <w:tcW w:w="288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561,793</w:t>
            </w:r>
          </w:p>
        </w:tc>
        <w:tc>
          <w:tcPr>
            <w:tcW w:w="236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76593E" w:rsidRPr="0076593E" w:rsidRDefault="0076593E" w:rsidP="0076593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93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40,007</w:t>
            </w:r>
          </w:p>
        </w:tc>
        <w:tc>
          <w:tcPr>
            <w:tcW w:w="233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:rsidR="0076593E" w:rsidRPr="00062EE1" w:rsidRDefault="0076593E" w:rsidP="0076593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61,153</w:t>
            </w:r>
          </w:p>
        </w:tc>
        <w:tc>
          <w:tcPr>
            <w:tcW w:w="268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76593E" w:rsidRPr="00062EE1" w:rsidRDefault="0076593E" w:rsidP="0076593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B04FB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953</w:t>
            </w:r>
          </w:p>
        </w:tc>
        <w:tc>
          <w:tcPr>
            <w:tcW w:w="232" w:type="dxa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:rsidR="0076593E" w:rsidRPr="00062EE1" w:rsidRDefault="0076593E" w:rsidP="0076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08360C" w:rsidRPr="00062EE1" w:rsidRDefault="00083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6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59"/>
        <w:gridCol w:w="233"/>
        <w:gridCol w:w="1228"/>
        <w:gridCol w:w="270"/>
        <w:gridCol w:w="1048"/>
        <w:gridCol w:w="232"/>
        <w:gridCol w:w="1382"/>
        <w:gridCol w:w="6"/>
      </w:tblGrid>
      <w:tr w:rsidR="004425BD" w:rsidRPr="00062EE1" w:rsidTr="0076593E">
        <w:trPr>
          <w:gridAfter w:val="1"/>
          <w:wAfter w:w="6" w:type="dxa"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:rsidR="004425BD" w:rsidRPr="00062EE1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2" w:type="dxa"/>
            <w:gridSpan w:val="7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25BD" w:rsidRPr="00062EE1" w:rsidTr="0076593E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:rsidR="004425BD" w:rsidRPr="00062EE1" w:rsidRDefault="004425BD" w:rsidP="007F3F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2C565E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C565E" w:rsidRPr="00062E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062E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59" w:type="dxa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3" w:type="dxa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70" w:type="dxa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4425BD" w:rsidRPr="00062EE1" w:rsidRDefault="004425BD" w:rsidP="007F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3B594E" w:rsidRPr="00062EE1" w:rsidTr="0076593E">
        <w:trPr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:rsidR="003B594E" w:rsidRPr="00062EE1" w:rsidRDefault="003B594E" w:rsidP="003B5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58" w:type="dxa"/>
            <w:gridSpan w:val="8"/>
            <w:vAlign w:val="bottom"/>
          </w:tcPr>
          <w:p w:rsidR="003B594E" w:rsidRPr="00062EE1" w:rsidRDefault="003B594E" w:rsidP="00000F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59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72,</w:t>
            </w:r>
            <w:r w:rsidR="00627CE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553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14,7</w:t>
            </w:r>
            <w:r w:rsidR="00600FD5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87,</w:t>
            </w:r>
            <w:r w:rsidR="00627CE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331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59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1 - 90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142,34</w:t>
            </w:r>
            <w:r w:rsidR="00627CE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142,34</w:t>
            </w:r>
            <w:r w:rsidR="00627CE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2,211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2,211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27CED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54</w:t>
            </w: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14,778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231,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886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</w:t>
            </w: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62EE1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(45</w:t>
            </w:r>
            <w:r w:rsidR="004B5A51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(45</w:t>
            </w:r>
            <w:r w:rsidR="00700440"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062EE1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B594E" w:rsidRPr="00062EE1" w:rsidTr="0076593E">
        <w:trPr>
          <w:trHeight w:val="20"/>
        </w:trPr>
        <w:tc>
          <w:tcPr>
            <w:tcW w:w="423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216,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654</w:t>
            </w:r>
          </w:p>
        </w:tc>
        <w:tc>
          <w:tcPr>
            <w:tcW w:w="233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:rsidR="003B594E" w:rsidRPr="00062EE1" w:rsidRDefault="003B594E" w:rsidP="003B594E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14,778</w:t>
            </w:r>
          </w:p>
        </w:tc>
        <w:tc>
          <w:tcPr>
            <w:tcW w:w="270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3B594E" w:rsidRPr="00062EE1" w:rsidRDefault="003B594E" w:rsidP="003B594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231,</w:t>
            </w:r>
            <w:r w:rsidR="00627CED" w:rsidRPr="00062E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32" w:type="dxa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3B594E" w:rsidRPr="00062EE1" w:rsidRDefault="003B594E" w:rsidP="003B5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:rsidR="004425BD" w:rsidRPr="00062EE1" w:rsidRDefault="004425BD" w:rsidP="00247FDD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3A5D54" w:rsidRDefault="003A5D54"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0ED9" w:rsidRPr="00062EE1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4425BD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0ED9" w:rsidRPr="00062EE1" w:rsidTr="004425BD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51DD0" w:rsidRPr="00062E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993E75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276</w:t>
            </w:r>
            <w:r w:rsidR="00F51DD0"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179</w:t>
            </w:r>
            <w:r w:rsidR="00F51DD0"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67</w:t>
            </w:r>
            <w:r w:rsidR="00F51DD0"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26</w:t>
            </w:r>
            <w:r w:rsidR="00F51DD0" w:rsidRPr="00062EE1">
              <w:rPr>
                <w:rFonts w:ascii="Angsana New" w:hAnsi="Angsana New"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993E75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90ED9"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993E75" w:rsidRPr="00062EE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62EE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="00F51DD0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F51DD0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62EE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</w:t>
            </w:r>
            <w:r w:rsidR="00F51DD0" w:rsidRPr="00062EE1"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062EE1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706</w:t>
            </w:r>
            <w:r w:rsidRPr="00062EE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0ED9" w:rsidRPr="00062EE1" w:rsidRDefault="00F51DD0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(</w:t>
            </w:r>
            <w:r w:rsidR="00993E75" w:rsidRPr="00062EE1">
              <w:rPr>
                <w:rFonts w:ascii="Angsana New" w:hAnsi="Angsana New"/>
                <w:sz w:val="28"/>
                <w:szCs w:val="28"/>
              </w:rPr>
              <w:t>228</w:t>
            </w:r>
            <w:r w:rsidRPr="00062EE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0ED9" w:rsidRPr="00062EE1" w:rsidTr="004425BD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  <w:r w:rsidR="00F51DD0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0ED9" w:rsidRPr="00062EE1" w:rsidRDefault="00E90ED9" w:rsidP="002276B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0ED9" w:rsidRPr="00062EE1" w:rsidRDefault="00993E75" w:rsidP="0044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  <w:r w:rsidR="00F51DD0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</w:tbl>
    <w:p w:rsidR="003A5D54" w:rsidRDefault="003A5D54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</w:p>
    <w:p w:rsidR="001C2306" w:rsidRPr="00062EE1" w:rsidRDefault="00993E75" w:rsidP="008261A6">
      <w:pPr>
        <w:pStyle w:val="Heading6"/>
        <w:tabs>
          <w:tab w:val="left" w:pos="540"/>
          <w:tab w:val="left" w:pos="630"/>
        </w:tabs>
        <w:ind w:left="540" w:right="-45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062EE1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062EE1">
        <w:rPr>
          <w:rFonts w:ascii="Angsana New" w:eastAsia="MS Mincho" w:hAnsi="Angsana New"/>
          <w:sz w:val="28"/>
          <w:szCs w:val="28"/>
          <w:lang w:val="en-US"/>
        </w:rPr>
        <w:t>4</w:t>
      </w:r>
      <w:r w:rsidR="00CB3B4E" w:rsidRPr="00062EE1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020390" w:rsidRPr="00062EE1">
        <w:rPr>
          <w:rFonts w:ascii="Angsana New" w:eastAsia="MS Mincho" w:hAnsi="Angsana New" w:hint="cs"/>
          <w:sz w:val="28"/>
          <w:szCs w:val="28"/>
          <w:cs/>
          <w:lang w:val="en-US"/>
        </w:rPr>
        <w:t>สัญญาเกี่ยวกับการซื้อธุรกิจ</w:t>
      </w:r>
    </w:p>
    <w:p w:rsidR="005B4D2D" w:rsidRPr="00062EE1" w:rsidRDefault="005B4D2D" w:rsidP="008261A6">
      <w:pPr>
        <w:spacing w:line="240" w:lineRule="auto"/>
        <w:rPr>
          <w:rFonts w:ascii="Angsana New" w:hAnsi="Angsana New"/>
          <w:sz w:val="24"/>
          <w:szCs w:val="24"/>
          <w:lang w:eastAsia="x-none"/>
        </w:rPr>
      </w:pPr>
    </w:p>
    <w:p w:rsidR="006B2E0F" w:rsidRPr="00062EE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062EE1">
        <w:rPr>
          <w:rFonts w:ascii="Angsana New" w:hAnsi="Angsana New" w:hint="cs"/>
          <w:i/>
          <w:iCs/>
          <w:sz w:val="28"/>
          <w:szCs w:val="28"/>
          <w:cs/>
        </w:rPr>
        <w:t xml:space="preserve">สัญญาให้บริการตามสัญญาการโอนธุรกิจ </w:t>
      </w:r>
    </w:p>
    <w:p w:rsidR="006B2E0F" w:rsidRPr="00062EE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062EE1" w:rsidRDefault="006B2E0F" w:rsidP="002472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จากการที่ บริษัท วีเซิร์ฟพลัส จำกัด ได้ซื้อส่วนงานธุรกิจบริการ 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IT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จาก บริษัท วีเอสที อีซีเอส (ประเทศไทย) จำกัด วันที่</w:t>
      </w:r>
      <w:r w:rsidR="00E970E5" w:rsidRPr="00062EE1">
        <w:rPr>
          <w:rFonts w:ascii="Angsana New" w:hAnsi="Angsana New"/>
          <w:spacing w:val="-4"/>
          <w:sz w:val="28"/>
          <w:szCs w:val="28"/>
        </w:rPr>
        <w:br/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23</w:t>
      </w:r>
      <w:r w:rsidR="00E970E5" w:rsidRPr="00062EE1">
        <w:rPr>
          <w:rFonts w:ascii="Angsana New" w:hAnsi="Angsana New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สิงหาคม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2559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020390"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จำนวน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14</w:t>
      </w:r>
      <w:r w:rsidR="00A76E8A" w:rsidRPr="00062EE1">
        <w:rPr>
          <w:rFonts w:ascii="Angsana New" w:hAnsi="Angsana New" w:hint="cs"/>
          <w:spacing w:val="-4"/>
          <w:sz w:val="28"/>
          <w:szCs w:val="28"/>
        </w:rPr>
        <w:t>.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91</w:t>
      </w:r>
      <w:r w:rsidR="003D0C69"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020390" w:rsidRPr="00062EE1">
        <w:rPr>
          <w:rFonts w:ascii="Angsana New" w:hAnsi="Angsana New" w:hint="cs"/>
          <w:spacing w:val="-4"/>
          <w:sz w:val="28"/>
          <w:szCs w:val="28"/>
          <w:cs/>
        </w:rPr>
        <w:t>ล้านบาท ซึ่ง</w:t>
      </w:r>
      <w:r w:rsidR="001313C6" w:rsidRPr="00062EE1">
        <w:rPr>
          <w:rFonts w:ascii="Angsana New" w:hAnsi="Angsana New" w:hint="cs"/>
          <w:spacing w:val="-4"/>
          <w:sz w:val="28"/>
          <w:szCs w:val="28"/>
          <w:cs/>
        </w:rPr>
        <w:t>มีกำหนดชำระ</w:t>
      </w:r>
      <w:r w:rsidR="00020390"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2562</w:t>
      </w:r>
      <w:r w:rsidR="00020390"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โดยรับโอนบุคลากร อุปกรณ์ และสัญญาในการดำเนินงานต่างๆ ภายใต้เงื่อนไขใน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Business Transfer Agreement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Service Level Agreement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บริษัท วีเอสที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อีซีเอส (ประเทศ</w:t>
      </w:r>
      <w:r w:rsidR="00571F55" w:rsidRPr="00062EE1">
        <w:rPr>
          <w:rFonts w:ascii="Angsana New" w:hAnsi="Angsana New" w:hint="cs"/>
          <w:spacing w:val="-4"/>
          <w:sz w:val="28"/>
          <w:szCs w:val="28"/>
          <w:cs/>
        </w:rPr>
        <w:t>ไทย) จำกัด ได้มอบหมายให้ บริษัท</w:t>
      </w:r>
      <w:r w:rsidR="0024724B"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วีเซิร์ฟพลัส จำกัด เป็นผู้</w:t>
      </w:r>
      <w:r w:rsidR="0024724B" w:rsidRPr="00062EE1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ห้บริการแก่ลูกค้า ซึ่งมีการแบ่งสัดส่วนรายได้กันใน</w:t>
      </w:r>
      <w:r w:rsidR="00E970E5" w:rsidRPr="00062EE1">
        <w:rPr>
          <w:rFonts w:ascii="Angsana New" w:hAnsi="Angsana New"/>
          <w:spacing w:val="-4"/>
          <w:sz w:val="28"/>
          <w:szCs w:val="28"/>
        </w:rPr>
        <w:br/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>แต่ละสัญญาของแต่ละประเภทในอัตราที่ตกลงกัน สัญญามีกำหนดระยะเวลาตั้งแต่วันที่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1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AE4562" w:rsidRPr="00062EE1">
        <w:rPr>
          <w:rFonts w:ascii="Angsana New" w:hAnsi="Angsana New" w:hint="cs"/>
          <w:spacing w:val="-4"/>
          <w:sz w:val="28"/>
          <w:szCs w:val="28"/>
          <w:cs/>
        </w:rPr>
        <w:t>กันยายน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2559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31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กรกฎาคม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2566</w:t>
      </w:r>
      <w:r w:rsidR="001313C6"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บริษัท วีเซิร์ฟพลัส จำกัด ได้ชำระเจ้าหนี้ค่าซื้อธุรกิจแล้วทั้งจำนวนในปี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2562</w:t>
      </w:r>
    </w:p>
    <w:p w:rsidR="006B2E0F" w:rsidRPr="00062EE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6B2E0F" w:rsidRPr="00062EE1" w:rsidRDefault="006B2E0F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28"/>
          <w:szCs w:val="28"/>
        </w:rPr>
      </w:pP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ในเดือนสิงหาคม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2560</w:t>
      </w:r>
      <w:r w:rsidRPr="00062EE1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062EE1">
        <w:rPr>
          <w:rFonts w:ascii="Angsana New" w:hAnsi="Angsana New" w:hint="cs"/>
          <w:spacing w:val="-4"/>
          <w:sz w:val="28"/>
          <w:szCs w:val="28"/>
        </w:rPr>
        <w:t>Business Transfer Agreement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ลงวันที่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23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สิงหาคม </w:t>
      </w:r>
      <w:r w:rsidR="00993E75" w:rsidRPr="00062EE1">
        <w:rPr>
          <w:rFonts w:ascii="Angsana New" w:hAnsi="Angsana New" w:hint="cs"/>
          <w:spacing w:val="-4"/>
          <w:sz w:val="28"/>
          <w:szCs w:val="28"/>
        </w:rPr>
        <w:t>2559</w:t>
      </w:r>
      <w:r w:rsidRPr="00062EE1">
        <w:rPr>
          <w:rFonts w:ascii="Angsana New" w:hAnsi="Angsana New" w:hint="cs"/>
          <w:spacing w:val="-4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:rsidR="00AF13C8" w:rsidRPr="00062EE1" w:rsidRDefault="00AF13C8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  <w:bookmarkStart w:id="0" w:name="_Hlk24130628"/>
    </w:p>
    <w:p w:rsidR="006B2E0F" w:rsidRPr="00062EE1" w:rsidRDefault="006B2E0F" w:rsidP="00D82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062EE1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:rsidR="00B12345" w:rsidRPr="00062EE1" w:rsidRDefault="00B1234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4"/>
          <w:szCs w:val="24"/>
        </w:rPr>
      </w:pPr>
    </w:p>
    <w:p w:rsidR="006B2E0F" w:rsidRPr="00062EE1" w:rsidRDefault="006B2E0F" w:rsidP="00651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Service Level Agreement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>กับบริษัท วีเอสที อีซีเอส เซอร์วิสเซส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>(ประเทศไทย) จำกัด</w:t>
      </w:r>
      <w:r w:rsidR="00993E75" w:rsidRPr="00062EE1">
        <w:rPr>
          <w:rFonts w:ascii="Angsana New" w:hAnsi="Angsana New"/>
          <w:spacing w:val="-6"/>
          <w:sz w:val="28"/>
          <w:szCs w:val="28"/>
        </w:rPr>
        <w:br/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>โดยให้สิทธิ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1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062EE1">
        <w:rPr>
          <w:rFonts w:ascii="Angsana New" w:hAnsi="Angsana New" w:hint="cs"/>
          <w:spacing w:val="-6"/>
          <w:sz w:val="28"/>
          <w:szCs w:val="28"/>
          <w:cs/>
        </w:rPr>
        <w:t>มกราคม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062EE1">
        <w:rPr>
          <w:rFonts w:ascii="Angsana New" w:hAnsi="Angsana New"/>
          <w:spacing w:val="-6"/>
          <w:sz w:val="28"/>
          <w:szCs w:val="28"/>
        </w:rPr>
        <w:t>3</w:t>
      </w:r>
      <w:r w:rsidR="00993E75" w:rsidRPr="00062EE1">
        <w:rPr>
          <w:rFonts w:ascii="Angsana New" w:hAnsi="Angsana New"/>
          <w:spacing w:val="-6"/>
          <w:sz w:val="28"/>
          <w:szCs w:val="28"/>
        </w:rPr>
        <w:br/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ถึงวันที่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31</w:t>
      </w:r>
      <w:r w:rsidRPr="00062E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651003" w:rsidRPr="00062EE1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993E75" w:rsidRPr="00062EE1">
        <w:rPr>
          <w:rFonts w:ascii="Angsana New" w:hAnsi="Angsana New" w:hint="cs"/>
          <w:spacing w:val="-6"/>
          <w:sz w:val="28"/>
          <w:szCs w:val="28"/>
        </w:rPr>
        <w:t>256</w:t>
      </w:r>
      <w:r w:rsidR="00993E75" w:rsidRPr="00062EE1">
        <w:rPr>
          <w:rFonts w:ascii="Angsana New" w:hAnsi="Angsana New"/>
          <w:spacing w:val="-6"/>
          <w:sz w:val="28"/>
          <w:szCs w:val="28"/>
        </w:rPr>
        <w:t>5</w:t>
      </w:r>
      <w:r w:rsidR="00BE640B"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bookmarkEnd w:id="0"/>
    <w:p w:rsidR="00CE2722" w:rsidRPr="00062EE1" w:rsidRDefault="00CE2722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</w:rPr>
      </w:pPr>
    </w:p>
    <w:p w:rsidR="001B7F00" w:rsidRPr="00062EE1" w:rsidRDefault="001B7F00" w:rsidP="008261A6">
      <w:pPr>
        <w:pStyle w:val="BodyText2"/>
        <w:tabs>
          <w:tab w:val="left" w:pos="990"/>
        </w:tabs>
        <w:ind w:left="540"/>
        <w:jc w:val="thaiDistribute"/>
        <w:rPr>
          <w:i/>
          <w:iCs/>
          <w:sz w:val="28"/>
          <w:szCs w:val="28"/>
          <w:cs/>
        </w:rPr>
      </w:pPr>
      <w:r w:rsidRPr="00062EE1">
        <w:rPr>
          <w:rFonts w:hint="cs"/>
          <w:i/>
          <w:iCs/>
          <w:sz w:val="28"/>
          <w:szCs w:val="28"/>
          <w:cs/>
        </w:rPr>
        <w:lastRenderedPageBreak/>
        <w:t>สัญญาการซื้อขายหุ้น</w:t>
      </w:r>
    </w:p>
    <w:p w:rsidR="001B7F00" w:rsidRPr="00062EE1" w:rsidRDefault="001B7F00" w:rsidP="008261A6">
      <w:pPr>
        <w:pStyle w:val="BodyText2"/>
        <w:tabs>
          <w:tab w:val="left" w:pos="990"/>
        </w:tabs>
        <w:ind w:left="540"/>
        <w:jc w:val="thaiDistribute"/>
        <w:rPr>
          <w:sz w:val="24"/>
          <w:szCs w:val="24"/>
          <w:cs/>
        </w:rPr>
      </w:pPr>
    </w:p>
    <w:p w:rsidR="00CE2722" w:rsidRPr="00062EE1" w:rsidRDefault="00CE2722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8"/>
          <w:szCs w:val="28"/>
          <w:lang w:val="en-US"/>
        </w:rPr>
      </w:pPr>
      <w:r w:rsidRPr="00062EE1">
        <w:rPr>
          <w:rFonts w:hint="cs"/>
          <w:spacing w:val="-2"/>
          <w:sz w:val="28"/>
          <w:szCs w:val="28"/>
          <w:cs/>
        </w:rPr>
        <w:t xml:space="preserve">เมื่อวันที่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17</w:t>
      </w:r>
      <w:r w:rsidRPr="00062EE1">
        <w:rPr>
          <w:rFonts w:hint="cs"/>
          <w:spacing w:val="-2"/>
          <w:sz w:val="28"/>
          <w:szCs w:val="28"/>
          <w:cs/>
        </w:rPr>
        <w:t xml:space="preserve"> ตุลาคม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2561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Pr="00062EE1">
        <w:rPr>
          <w:rFonts w:hint="cs"/>
          <w:spacing w:val="-2"/>
          <w:sz w:val="28"/>
          <w:szCs w:val="28"/>
          <w:cs/>
        </w:rPr>
        <w:t>กลุ่มบริษัทได้มาซึ่งอำนาจควบคุมในบริษัท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ไอ</w:t>
      </w:r>
      <w:r w:rsidRPr="00062EE1">
        <w:rPr>
          <w:rFonts w:hint="cs"/>
          <w:spacing w:val="-2"/>
          <w:sz w:val="28"/>
          <w:szCs w:val="28"/>
          <w:lang w:val="en-US"/>
        </w:rPr>
        <w:t>-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ซีเคียว</w:t>
      </w:r>
      <w:r w:rsidRPr="00062EE1">
        <w:rPr>
          <w:rFonts w:hint="cs"/>
          <w:spacing w:val="-2"/>
          <w:sz w:val="28"/>
          <w:szCs w:val="28"/>
          <w:cs/>
        </w:rPr>
        <w:t xml:space="preserve"> จำกัด ซึ่งเป็นผู้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ให้บริการเกี่ยวกับการเฝ้าระวังระบบรักษาความปลอดภัยทางคอมพิวเตอร์และระบบเครือข่าย 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(MSSP) 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(SOC) 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และให้คำปรึกษาเกี่ยวกับระบบรักษาความปลอดภัย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โดย</w:t>
      </w:r>
      <w:r w:rsidRPr="00062EE1">
        <w:rPr>
          <w:rFonts w:hint="cs"/>
          <w:spacing w:val="-2"/>
          <w:sz w:val="28"/>
          <w:szCs w:val="28"/>
          <w:cs/>
        </w:rPr>
        <w:t xml:space="preserve">การซื้อหุ้นทุนและสิทธิออกเสียงในบริษัทร้อยละ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100</w:t>
      </w:r>
      <w:r w:rsidRPr="00062EE1">
        <w:rPr>
          <w:rFonts w:hint="cs"/>
          <w:spacing w:val="-2"/>
          <w:sz w:val="28"/>
          <w:szCs w:val="28"/>
          <w:cs/>
        </w:rPr>
        <w:t xml:space="preserve"> 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จากบุคคลที่ไม่เกี่ยวโยงกันของบริษัท </w:t>
      </w:r>
      <w:r w:rsidRPr="00062EE1">
        <w:rPr>
          <w:rFonts w:hint="cs"/>
          <w:spacing w:val="-2"/>
          <w:sz w:val="28"/>
          <w:szCs w:val="28"/>
          <w:lang w:val="en-US"/>
        </w:rPr>
        <w:t>(“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ผู้ขาย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”) 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ด้วยเงินสดจำนวน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115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ล้านบาท นอกจากนี้ บริษัทยังมีภาระในการชำระ</w:t>
      </w:r>
      <w:r w:rsidRPr="00062EE1">
        <w:rPr>
          <w:rFonts w:hint="cs"/>
          <w:spacing w:val="-2"/>
          <w:sz w:val="28"/>
          <w:szCs w:val="28"/>
          <w:cs/>
        </w:rPr>
        <w:t xml:space="preserve">สิ่งตอบแทนที่คาดว่าจะต้องจ่ายตามเงื่อนไขที่ระบุไว้ในสัญญาจำนวน </w:t>
      </w:r>
      <w:r w:rsidR="00993E75" w:rsidRPr="00062EE1">
        <w:rPr>
          <w:spacing w:val="-2"/>
          <w:sz w:val="28"/>
          <w:szCs w:val="28"/>
          <w:lang w:val="en-US"/>
        </w:rPr>
        <w:t>16</w:t>
      </w:r>
      <w:r w:rsidR="00EE0A78" w:rsidRPr="00062EE1">
        <w:rPr>
          <w:spacing w:val="-2"/>
          <w:sz w:val="28"/>
          <w:szCs w:val="28"/>
          <w:lang w:val="en-US"/>
        </w:rPr>
        <w:t>3</w:t>
      </w:r>
      <w:r w:rsidR="00AE66A9" w:rsidRPr="00062EE1">
        <w:rPr>
          <w:spacing w:val="-2"/>
          <w:sz w:val="28"/>
          <w:szCs w:val="28"/>
          <w:lang w:val="en-US"/>
        </w:rPr>
        <w:t>.</w:t>
      </w:r>
      <w:r w:rsidR="00EE0A78" w:rsidRPr="00062EE1">
        <w:rPr>
          <w:spacing w:val="-2"/>
          <w:sz w:val="28"/>
          <w:szCs w:val="28"/>
          <w:lang w:val="en-US"/>
        </w:rPr>
        <w:t>50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ล้านบาท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 (</w:t>
      </w:r>
      <w:r w:rsidRPr="00062EE1">
        <w:rPr>
          <w:rFonts w:hint="cs"/>
          <w:spacing w:val="-2"/>
          <w:sz w:val="28"/>
          <w:szCs w:val="28"/>
          <w:cs/>
          <w:lang w:val="en-US"/>
        </w:rPr>
        <w:t>มูลค่า</w:t>
      </w:r>
      <w:r w:rsidR="001B7F00" w:rsidRPr="00062EE1">
        <w:rPr>
          <w:rFonts w:hint="cs"/>
          <w:spacing w:val="-2"/>
          <w:sz w:val="28"/>
          <w:szCs w:val="28"/>
          <w:cs/>
          <w:lang w:val="en-US"/>
        </w:rPr>
        <w:t>ตามบัญชี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 ณ วันที่</w:t>
      </w:r>
      <w:r w:rsidR="001B7F00" w:rsidRPr="00062EE1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3</w:t>
      </w:r>
      <w:r w:rsidR="00EE0A78" w:rsidRPr="00062EE1">
        <w:rPr>
          <w:spacing w:val="-2"/>
          <w:sz w:val="28"/>
          <w:szCs w:val="28"/>
          <w:lang w:val="en-US"/>
        </w:rPr>
        <w:t>0</w:t>
      </w:r>
      <w:r w:rsidR="00173EC4" w:rsidRPr="00062EE1">
        <w:rPr>
          <w:rFonts w:hint="cs"/>
          <w:spacing w:val="-2"/>
          <w:sz w:val="28"/>
          <w:szCs w:val="28"/>
          <w:lang w:val="en-US"/>
        </w:rPr>
        <w:t xml:space="preserve"> </w:t>
      </w:r>
      <w:r w:rsidR="00EE0A78" w:rsidRPr="00062EE1">
        <w:rPr>
          <w:rFonts w:hint="cs"/>
          <w:spacing w:val="-2"/>
          <w:sz w:val="28"/>
          <w:szCs w:val="28"/>
          <w:cs/>
          <w:lang w:val="en-US"/>
        </w:rPr>
        <w:t>มิถุนายน</w:t>
      </w:r>
      <w:r w:rsidR="001B7F00" w:rsidRPr="00062EE1">
        <w:rPr>
          <w:rFonts w:hint="cs"/>
          <w:spacing w:val="-2"/>
          <w:sz w:val="28"/>
          <w:szCs w:val="28"/>
          <w:cs/>
          <w:lang w:val="en-US"/>
        </w:rPr>
        <w:t xml:space="preserve">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256</w:t>
      </w:r>
      <w:r w:rsidR="00993E75" w:rsidRPr="00062EE1">
        <w:rPr>
          <w:spacing w:val="-2"/>
          <w:sz w:val="28"/>
          <w:szCs w:val="28"/>
          <w:lang w:val="en-US"/>
        </w:rPr>
        <w:t>3</w:t>
      </w:r>
      <w:r w:rsidRPr="00062EE1">
        <w:rPr>
          <w:rFonts w:hint="cs"/>
          <w:spacing w:val="-2"/>
          <w:sz w:val="28"/>
          <w:szCs w:val="28"/>
          <w:lang w:val="en-US"/>
        </w:rPr>
        <w:t xml:space="preserve">) </w:t>
      </w:r>
      <w:r w:rsidRPr="00062EE1">
        <w:rPr>
          <w:rFonts w:hint="cs"/>
          <w:spacing w:val="-2"/>
          <w:sz w:val="28"/>
          <w:szCs w:val="28"/>
          <w:cs/>
          <w:lang w:val="en-US"/>
        </w:rPr>
        <w:t xml:space="preserve">ซึ่งจะต้องจ่ายชำระภายในปี </w:t>
      </w:r>
      <w:r w:rsidR="00993E75" w:rsidRPr="00062EE1">
        <w:rPr>
          <w:rFonts w:hint="cs"/>
          <w:spacing w:val="-2"/>
          <w:sz w:val="28"/>
          <w:szCs w:val="28"/>
          <w:lang w:val="en-US"/>
        </w:rPr>
        <w:t>2564</w:t>
      </w:r>
    </w:p>
    <w:p w:rsidR="007F3FD8" w:rsidRPr="00062EE1" w:rsidRDefault="007F3FD8" w:rsidP="008261A6">
      <w:pPr>
        <w:pStyle w:val="BodyText2"/>
        <w:tabs>
          <w:tab w:val="left" w:pos="990"/>
        </w:tabs>
        <w:ind w:left="540"/>
        <w:jc w:val="thaiDistribute"/>
        <w:rPr>
          <w:spacing w:val="-2"/>
          <w:sz w:val="24"/>
          <w:szCs w:val="24"/>
          <w:cs/>
          <w:lang w:val="en-US"/>
        </w:rPr>
      </w:pPr>
    </w:p>
    <w:p w:rsidR="007F3FD8" w:rsidRPr="00062EE1" w:rsidRDefault="00A648BD" w:rsidP="007F3F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  <w:r w:rsidRPr="00062EE1">
        <w:rPr>
          <w:rFonts w:ascii="Angsana New" w:hAnsi="Angsana New" w:hint="cs"/>
          <w:spacing w:val="-6"/>
          <w:sz w:val="28"/>
          <w:szCs w:val="28"/>
          <w:cs/>
        </w:rPr>
        <w:t>กลุ่มบริษัทมี</w:t>
      </w:r>
      <w:r w:rsidR="007F3FD8" w:rsidRPr="00062EE1">
        <w:rPr>
          <w:rFonts w:ascii="Angsana New" w:hAnsi="Angsana New" w:hint="cs"/>
          <w:spacing w:val="-6"/>
          <w:sz w:val="28"/>
          <w:szCs w:val="28"/>
          <w:cs/>
        </w:rPr>
        <w:t>ค่าความนิยม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จำนวน </w:t>
      </w:r>
      <w:r w:rsidRPr="00062EE1">
        <w:rPr>
          <w:rFonts w:ascii="Angsana New" w:hAnsi="Angsana New"/>
          <w:spacing w:val="-6"/>
          <w:sz w:val="28"/>
          <w:szCs w:val="28"/>
        </w:rPr>
        <w:t xml:space="preserve">210 </w:t>
      </w:r>
      <w:r w:rsidRPr="00062EE1">
        <w:rPr>
          <w:rFonts w:ascii="Angsana New" w:hAnsi="Angsana New" w:hint="cs"/>
          <w:spacing w:val="-6"/>
          <w:sz w:val="28"/>
          <w:szCs w:val="28"/>
          <w:cs/>
        </w:rPr>
        <w:t>ล้านบาทที่</w:t>
      </w:r>
      <w:r w:rsidR="007F3FD8"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เกิดจากการที่บริษัทซื้อหุ้นในอัตราส่วนร้อยละ </w:t>
      </w:r>
      <w:r w:rsidR="007F3FD8" w:rsidRPr="00062EE1">
        <w:rPr>
          <w:rFonts w:ascii="Angsana New" w:hAnsi="Angsana New" w:hint="cs"/>
          <w:spacing w:val="-6"/>
          <w:sz w:val="28"/>
          <w:szCs w:val="28"/>
        </w:rPr>
        <w:t>100</w:t>
      </w:r>
      <w:r w:rsidR="007F3FD8"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 ของบริษัท ไอ</w:t>
      </w:r>
      <w:r w:rsidR="007F3FD8" w:rsidRPr="00062EE1">
        <w:rPr>
          <w:rFonts w:ascii="Angsana New" w:hAnsi="Angsana New" w:hint="cs"/>
          <w:spacing w:val="-6"/>
          <w:sz w:val="28"/>
          <w:szCs w:val="28"/>
        </w:rPr>
        <w:t>-</w:t>
      </w:r>
      <w:r w:rsidR="007F3FD8" w:rsidRPr="00062EE1">
        <w:rPr>
          <w:rFonts w:ascii="Angsana New" w:hAnsi="Angsana New" w:hint="cs"/>
          <w:spacing w:val="-6"/>
          <w:sz w:val="28"/>
          <w:szCs w:val="28"/>
          <w:cs/>
        </w:rPr>
        <w:t xml:space="preserve">ซีเคียว จำกัด </w:t>
      </w:r>
    </w:p>
    <w:p w:rsidR="00A01E72" w:rsidRPr="00062EE1" w:rsidRDefault="00A0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:rsidR="00820F68" w:rsidRPr="00062EE1" w:rsidRDefault="00993E75" w:rsidP="008261A6">
      <w:pPr>
        <w:pStyle w:val="Heading6"/>
        <w:ind w:left="540" w:right="-45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062EE1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7F3FD8" w:rsidRPr="00062EE1">
        <w:rPr>
          <w:rFonts w:ascii="Angsana New" w:eastAsia="MS Mincho" w:hAnsi="Angsana New"/>
          <w:sz w:val="28"/>
          <w:szCs w:val="28"/>
          <w:lang w:val="en-US"/>
        </w:rPr>
        <w:t>5</w:t>
      </w:r>
      <w:r w:rsidR="00CB3B4E" w:rsidRPr="00062EE1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062EE1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:rsidR="00D8286C" w:rsidRPr="00062EE1" w:rsidRDefault="00D8286C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867"/>
        <w:gridCol w:w="247"/>
        <w:gridCol w:w="1846"/>
      </w:tblGrid>
      <w:tr w:rsidR="00E970E5" w:rsidRPr="00062EE1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E5" w:rsidRPr="00062EE1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C565E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2C565E" w:rsidRPr="00062EE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2C565E" w:rsidRPr="00062E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70E5" w:rsidRPr="00062EE1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7F3FD8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70E5" w:rsidRPr="00062EE1" w:rsidTr="007F3FD8">
        <w:trPr>
          <w:trHeight w:val="20"/>
          <w:tblHeader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7F3FD8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062EE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062EE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970E5" w:rsidRPr="00062EE1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062EE1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062EE1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062EE1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ภายใต้สัญญาเช่า</w:t>
            </w:r>
            <w:r w:rsidR="00A648BD"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073A" w:rsidRPr="00062EE1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062EE1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062EE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9073A" w:rsidRPr="00062EE1" w:rsidRDefault="00A01E72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4F21A5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FE5725">
              <w:rPr>
                <w:rFonts w:ascii="Angsana New" w:hAnsi="Angsana New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19073A" w:rsidRPr="00062EE1" w:rsidRDefault="004F4C3E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973</w:t>
            </w:r>
          </w:p>
        </w:tc>
      </w:tr>
      <w:tr w:rsidR="0019073A" w:rsidRPr="00062EE1" w:rsidTr="0019073A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062EE1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9073A" w:rsidRPr="00062EE1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073A" w:rsidRPr="00062EE1" w:rsidRDefault="0019073A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19073A" w:rsidRPr="00062EE1" w:rsidRDefault="0019073A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970E5" w:rsidRPr="00062EE1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062EE1" w:rsidRDefault="00E970E5" w:rsidP="00E97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193C23" w:rsidP="00743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196,5</w:t>
            </w:r>
            <w:r w:rsidR="00A01E72" w:rsidRPr="00062EE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193C23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126,283</w:t>
            </w:r>
          </w:p>
        </w:tc>
      </w:tr>
      <w:tr w:rsidR="00E970E5" w:rsidRPr="00062EE1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193C23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7,597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193C23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62EE1">
              <w:rPr>
                <w:rFonts w:ascii="Angsana New" w:hAnsi="Angsana New"/>
                <w:sz w:val="28"/>
                <w:szCs w:val="28"/>
              </w:rPr>
              <w:t>893</w:t>
            </w:r>
          </w:p>
        </w:tc>
      </w:tr>
      <w:tr w:rsidR="00E970E5" w:rsidRPr="00062EE1" w:rsidTr="007F3FD8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2EE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70E5" w:rsidRPr="00062EE1" w:rsidRDefault="00193C23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204,1</w:t>
            </w:r>
            <w:r w:rsidR="00A01E72" w:rsidRPr="00062EE1">
              <w:rPr>
                <w:rFonts w:ascii="Angsana New" w:hAnsi="Angsana New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E970E5" w:rsidRPr="00062EE1" w:rsidRDefault="00E970E5" w:rsidP="00E970E5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970E5" w:rsidRPr="00062EE1" w:rsidRDefault="00193C23" w:rsidP="00E97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62EE1">
              <w:rPr>
                <w:rFonts w:ascii="Angsana New" w:hAnsi="Angsana New"/>
                <w:b/>
                <w:bCs/>
                <w:sz w:val="28"/>
                <w:szCs w:val="28"/>
              </w:rPr>
              <w:t>127,176</w:t>
            </w:r>
          </w:p>
        </w:tc>
      </w:tr>
    </w:tbl>
    <w:p w:rsidR="002C565E" w:rsidRPr="00062EE1" w:rsidRDefault="002C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</w:rPr>
      </w:pPr>
      <w:bookmarkStart w:id="1" w:name="_Hlk15912718"/>
    </w:p>
    <w:p w:rsidR="003A5D54" w:rsidRDefault="003A5D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</w:rPr>
      </w:pPr>
      <w:r>
        <w:rPr>
          <w:rFonts w:ascii="Angsana New" w:eastAsia="MS Mincho" w:hAnsi="Angsana New"/>
          <w:b/>
          <w:bCs/>
          <w:sz w:val="28"/>
          <w:szCs w:val="28"/>
        </w:rPr>
        <w:br w:type="page"/>
      </w:r>
    </w:p>
    <w:p w:rsidR="009B1177" w:rsidRPr="00062EE1" w:rsidRDefault="00993E75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28"/>
          <w:szCs w:val="28"/>
        </w:rPr>
      </w:pPr>
      <w:r w:rsidRPr="00062EE1">
        <w:rPr>
          <w:rFonts w:ascii="Angsana New" w:eastAsia="MS Mincho" w:hAnsi="Angsana New" w:hint="cs"/>
          <w:b/>
          <w:bCs/>
          <w:sz w:val="28"/>
          <w:szCs w:val="28"/>
        </w:rPr>
        <w:lastRenderedPageBreak/>
        <w:t>1</w:t>
      </w:r>
      <w:r w:rsidR="007F3FD8" w:rsidRPr="00062EE1">
        <w:rPr>
          <w:rFonts w:ascii="Angsana New" w:eastAsia="MS Mincho" w:hAnsi="Angsana New"/>
          <w:b/>
          <w:bCs/>
          <w:sz w:val="28"/>
          <w:szCs w:val="28"/>
        </w:rPr>
        <w:t>6</w:t>
      </w:r>
      <w:r w:rsidR="00CB3B4E" w:rsidRPr="00062EE1">
        <w:rPr>
          <w:rFonts w:ascii="Angsana New" w:eastAsia="MS Mincho" w:hAnsi="Angsana New" w:hint="cs"/>
          <w:b/>
          <w:bCs/>
          <w:sz w:val="28"/>
          <w:szCs w:val="28"/>
        </w:rPr>
        <w:tab/>
      </w:r>
      <w:r w:rsidR="00F3561A" w:rsidRPr="00062EE1">
        <w:rPr>
          <w:rFonts w:ascii="Angsana New" w:eastAsia="MS Mincho" w:hAnsi="Angsana New" w:hint="cs"/>
          <w:b/>
          <w:bCs/>
          <w:sz w:val="28"/>
          <w:szCs w:val="28"/>
          <w:cs/>
        </w:rPr>
        <w:t>หนี้สินที่อาจเกิดขึ้น</w:t>
      </w:r>
    </w:p>
    <w:p w:rsidR="00F3561A" w:rsidRPr="00062EE1" w:rsidRDefault="00F3561A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4"/>
          <w:szCs w:val="24"/>
        </w:rPr>
      </w:pPr>
    </w:p>
    <w:p w:rsidR="00C237FC" w:rsidRPr="00062EE1" w:rsidRDefault="00C90333" w:rsidP="008261A6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2554</w:t>
      </w:r>
      <w:r w:rsidRPr="00062EE1">
        <w:rPr>
          <w:rFonts w:ascii="Angsana New" w:eastAsia="MS Mincho" w:hAnsi="Angsana New" w:hint="cs"/>
          <w:sz w:val="28"/>
          <w:szCs w:val="28"/>
        </w:rPr>
        <w:t xml:space="preserve"> </w:t>
      </w:r>
      <w:r w:rsidR="00C237FC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บริษัทถูกบริษัทแห่งหนึ่งฟ้องร้องในคดีแพ่ง ละเมิดโดยเรียกค่าเสียหา</w:t>
      </w:r>
      <w:r w:rsidR="00440BBF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ย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120</w:t>
      </w:r>
      <w:r w:rsidR="00440BBF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>.</w:t>
      </w:r>
      <w:r w:rsidR="00993E75" w:rsidRPr="00062EE1">
        <w:rPr>
          <w:rFonts w:ascii="Angsana New" w:eastAsia="MS Mincho" w:hAnsi="Angsana New" w:hint="cs"/>
          <w:sz w:val="28"/>
          <w:szCs w:val="28"/>
        </w:rPr>
        <w:t>12</w:t>
      </w:r>
      <w:r w:rsidR="00440BBF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ล้านบาท และในปี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2555</w:t>
      </w:r>
      <w:r w:rsidR="00440BBF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บริษัทดังกล่าวได้ยื่นฟ้องร้องบริษัทในคดีเดียวกันต่อศาลอาญา</w:t>
      </w:r>
    </w:p>
    <w:p w:rsidR="00C237FC" w:rsidRPr="00062EE1" w:rsidRDefault="00C237FC" w:rsidP="008261A6">
      <w:pPr>
        <w:spacing w:line="240" w:lineRule="auto"/>
        <w:ind w:left="540" w:hanging="90"/>
        <w:jc w:val="thaiDistribute"/>
        <w:rPr>
          <w:rFonts w:ascii="Angsana New" w:eastAsia="MS Mincho" w:hAnsi="Angsana New"/>
          <w:sz w:val="24"/>
          <w:szCs w:val="24"/>
          <w:lang w:val="x-none"/>
        </w:rPr>
      </w:pPr>
    </w:p>
    <w:p w:rsidR="0031469C" w:rsidRPr="00062EE1" w:rsidRDefault="00C90333" w:rsidP="008261A6">
      <w:pPr>
        <w:tabs>
          <w:tab w:val="clear" w:pos="454"/>
          <w:tab w:val="left" w:pos="27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2556</w:t>
      </w:r>
      <w:r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</w:t>
      </w:r>
      <w:r w:rsidR="00C237FC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</w:t>
      </w:r>
      <w:r w:rsidR="001F5AB3" w:rsidRPr="00062EE1">
        <w:rPr>
          <w:rFonts w:ascii="Angsana New" w:eastAsia="MS Mincho" w:hAnsi="Angsana New"/>
          <w:sz w:val="28"/>
          <w:szCs w:val="28"/>
          <w:cs/>
          <w:lang w:val="x-none"/>
        </w:rPr>
        <w:br/>
      </w:r>
      <w:r w:rsidR="00C237FC"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>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</w:p>
    <w:p w:rsidR="00094C02" w:rsidRPr="00062EE1" w:rsidRDefault="00094C02" w:rsidP="00826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  <w:lang w:val="x-none"/>
        </w:rPr>
      </w:pPr>
    </w:p>
    <w:p w:rsidR="00C237FC" w:rsidRPr="00062EE1" w:rsidRDefault="00C237FC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8"/>
          <w:szCs w:val="28"/>
        </w:rPr>
      </w:pPr>
      <w:r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ในปี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2559</w:t>
      </w:r>
      <w:r w:rsidRPr="00062EE1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ศาลอาญาได้มีคำพิพากษายกฟ้องโจทก์</w:t>
      </w:r>
      <w:r w:rsidRPr="00062EE1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:rsidR="00D440C4" w:rsidRPr="00062EE1" w:rsidRDefault="00D440C4" w:rsidP="008261A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="Angsana New" w:eastAsia="MS Mincho" w:hAnsi="Angsana New"/>
          <w:sz w:val="24"/>
          <w:szCs w:val="24"/>
        </w:rPr>
      </w:pPr>
    </w:p>
    <w:p w:rsidR="00871D3E" w:rsidRPr="00062EE1" w:rsidRDefault="00871D3E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062EE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ณ วันที่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27</w:t>
      </w:r>
      <w:r w:rsidRPr="00062EE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มกราคม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2560</w:t>
      </w:r>
      <w:r w:rsidRPr="00062EE1">
        <w:rPr>
          <w:rFonts w:ascii="Angsana New" w:eastAsia="MS Mincho" w:hAnsi="Angsana New" w:hint="cs"/>
          <w:spacing w:val="-2"/>
          <w:sz w:val="28"/>
          <w:szCs w:val="28"/>
          <w:cs/>
          <w:lang w:val="x-none"/>
        </w:rPr>
        <w:t xml:space="preserve"> โจทก์ได้ยื่นอุทธรณ์</w:t>
      </w:r>
      <w:r w:rsidRPr="00062EE1">
        <w:rPr>
          <w:rFonts w:ascii="Angsana New" w:eastAsia="MS Mincho" w:hAnsi="Angsana New" w:hint="cs"/>
          <w:spacing w:val="-2"/>
          <w:sz w:val="28"/>
          <w:szCs w:val="28"/>
        </w:rPr>
        <w:t xml:space="preserve"> </w:t>
      </w:r>
      <w:r w:rsidR="00E53A5C"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>และบริษัทได้ยื่นคำแก้อุทธรณ์ต่อศา</w:t>
      </w:r>
      <w:r w:rsidR="00173EC4"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>ล</w:t>
      </w:r>
      <w:r w:rsidR="00E53A5C"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>อาญาแล้วเมื่อวันที่</w:t>
      </w:r>
      <w:r w:rsidR="00E970E5" w:rsidRPr="00062EE1">
        <w:rPr>
          <w:rFonts w:ascii="Angsana New" w:eastAsia="MS Mincho" w:hAnsi="Angsana New"/>
          <w:spacing w:val="-2"/>
          <w:sz w:val="28"/>
          <w:szCs w:val="28"/>
        </w:rPr>
        <w:t xml:space="preserve">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16</w:t>
      </w:r>
      <w:r w:rsidR="00007B63"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พฤษภาคม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2560</w:t>
      </w:r>
    </w:p>
    <w:p w:rsidR="00007B63" w:rsidRPr="00062EE1" w:rsidRDefault="00007B63" w:rsidP="008261A6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540"/>
        <w:jc w:val="thaiDistribute"/>
        <w:rPr>
          <w:rFonts w:ascii="Angsana New" w:eastAsia="MS Mincho" w:hAnsi="Angsana New"/>
          <w:sz w:val="24"/>
          <w:szCs w:val="24"/>
        </w:rPr>
      </w:pPr>
    </w:p>
    <w:p w:rsidR="00BC77AC" w:rsidRPr="00062EE1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pacing w:val="-2"/>
          <w:sz w:val="28"/>
          <w:szCs w:val="28"/>
        </w:rPr>
      </w:pPr>
      <w:bookmarkStart w:id="2" w:name="_Hlk24442154"/>
      <w:bookmarkEnd w:id="1"/>
      <w:r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ณ วันที่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15</w:t>
      </w:r>
      <w:r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พฤศจิกายน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2561</w:t>
      </w:r>
      <w:r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993E75" w:rsidRPr="00062EE1">
        <w:rPr>
          <w:rFonts w:ascii="Angsana New" w:eastAsia="MS Mincho" w:hAnsi="Angsana New" w:hint="cs"/>
          <w:spacing w:val="-2"/>
          <w:sz w:val="28"/>
          <w:szCs w:val="28"/>
        </w:rPr>
        <w:t>10</w:t>
      </w:r>
      <w:r w:rsidR="001F5AB3"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 </w:t>
      </w:r>
      <w:r w:rsidRPr="00062EE1">
        <w:rPr>
          <w:rFonts w:ascii="Angsana New" w:eastAsia="MS Mincho" w:hAnsi="Angsana New" w:hint="cs"/>
          <w:spacing w:val="-2"/>
          <w:sz w:val="28"/>
          <w:szCs w:val="28"/>
          <w:cs/>
        </w:rPr>
        <w:t>ไม่มีความผิด</w:t>
      </w:r>
    </w:p>
    <w:p w:rsidR="00BC77AC" w:rsidRPr="00062EE1" w:rsidRDefault="00BC77AC" w:rsidP="00BC7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</w:rPr>
      </w:pPr>
    </w:p>
    <w:p w:rsidR="006755A6" w:rsidRDefault="00BC77AC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</w:rPr>
      </w:pPr>
      <w:r w:rsidRPr="00062EE1">
        <w:rPr>
          <w:rFonts w:ascii="Angsana New" w:eastAsia="MS Mincho" w:hAnsi="Angsana New" w:hint="cs"/>
          <w:sz w:val="28"/>
          <w:szCs w:val="28"/>
          <w:cs/>
        </w:rPr>
        <w:t xml:space="preserve">ณ วันที่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26</w:t>
      </w:r>
      <w:r w:rsidRPr="00062EE1">
        <w:rPr>
          <w:rFonts w:ascii="Angsana New" w:eastAsia="MS Mincho" w:hAnsi="Angsana New" w:hint="cs"/>
          <w:sz w:val="28"/>
          <w:szCs w:val="28"/>
          <w:cs/>
        </w:rPr>
        <w:t xml:space="preserve"> มิถุนายน </w:t>
      </w:r>
      <w:r w:rsidR="00993E75" w:rsidRPr="00062EE1">
        <w:rPr>
          <w:rFonts w:ascii="Angsana New" w:eastAsia="MS Mincho" w:hAnsi="Angsana New" w:hint="cs"/>
          <w:sz w:val="28"/>
          <w:szCs w:val="28"/>
        </w:rPr>
        <w:t>2562</w:t>
      </w:r>
      <w:r w:rsidRPr="00062EE1">
        <w:rPr>
          <w:rFonts w:ascii="Angsana New" w:eastAsia="MS Mincho" w:hAnsi="Angsana New" w:hint="cs"/>
          <w:sz w:val="28"/>
          <w:szCs w:val="28"/>
          <w:cs/>
        </w:rPr>
        <w:t xml:space="preserve"> คดีอาญาดังกล่าวได้ถึงที่สุดในชั้นศาลอุทธรณ์แล้ว </w:t>
      </w:r>
      <w:r w:rsidR="00A11778" w:rsidRPr="00062EE1">
        <w:rPr>
          <w:rFonts w:ascii="Angsana New" w:eastAsia="MS Mincho" w:hAnsi="Angsana New" w:hint="cs"/>
          <w:sz w:val="28"/>
          <w:szCs w:val="28"/>
          <w:cs/>
        </w:rPr>
        <w:t>โดยโจทก์</w:t>
      </w:r>
      <w:r w:rsidRPr="00062EE1">
        <w:rPr>
          <w:rFonts w:ascii="Angsana New" w:eastAsia="MS Mincho" w:hAnsi="Angsana New" w:hint="cs"/>
          <w:sz w:val="28"/>
          <w:szCs w:val="28"/>
          <w:cs/>
        </w:rPr>
        <w:t>ไม่ได้รับอนุญาตให้ฎีกา บริษัทได้นำผลคดีอาญาดังกล่าวยื่นต่อศาลแพ่งกรุงเทพใต้ในคดีแพ่ง เพื่อขอให้ศาลดำเนินกระบวนพิจารณาแล้ว</w:t>
      </w:r>
      <w:bookmarkEnd w:id="2"/>
      <w:r w:rsidR="004E45A0">
        <w:rPr>
          <w:rFonts w:ascii="Angsana New" w:eastAsia="MS Mincho" w:hAnsi="Angsana New"/>
          <w:sz w:val="28"/>
          <w:szCs w:val="28"/>
        </w:rPr>
        <w:t xml:space="preserve"> </w:t>
      </w:r>
      <w:r w:rsidR="0086234C" w:rsidRPr="00062EE1">
        <w:rPr>
          <w:rFonts w:ascii="Angsana New" w:eastAsia="MS Mincho" w:hAnsi="Angsana New" w:hint="cs"/>
          <w:sz w:val="28"/>
          <w:szCs w:val="28"/>
          <w:cs/>
        </w:rPr>
        <w:t>อย่างไรก็ตาม</w:t>
      </w:r>
      <w:r w:rsidR="0086234C" w:rsidRPr="00062EE1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062EE1">
        <w:rPr>
          <w:rFonts w:ascii="Angsana New" w:eastAsia="MS Mincho" w:hAnsi="Angsana New" w:hint="cs"/>
          <w:sz w:val="28"/>
          <w:szCs w:val="28"/>
          <w:cs/>
        </w:rPr>
        <w:t>ศาลแพ่งกรุงเทพใต้มีหนังสือลงวันที่</w:t>
      </w:r>
      <w:r w:rsidR="0086234C" w:rsidRPr="00062EE1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062EE1">
        <w:rPr>
          <w:rFonts w:ascii="Angsana New" w:eastAsia="MS Mincho" w:hAnsi="Angsana New"/>
          <w:sz w:val="28"/>
          <w:szCs w:val="28"/>
        </w:rPr>
        <w:t>7</w:t>
      </w:r>
      <w:r w:rsidR="0086234C" w:rsidRPr="00062EE1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062EE1">
        <w:rPr>
          <w:rFonts w:ascii="Angsana New" w:eastAsia="MS Mincho" w:hAnsi="Angsana New" w:hint="cs"/>
          <w:sz w:val="28"/>
          <w:szCs w:val="28"/>
          <w:cs/>
        </w:rPr>
        <w:t>ตุลาคม</w:t>
      </w:r>
      <w:r w:rsidR="0086234C" w:rsidRPr="00062EE1">
        <w:rPr>
          <w:rFonts w:ascii="Angsana New" w:eastAsia="MS Mincho" w:hAnsi="Angsana New"/>
          <w:sz w:val="28"/>
          <w:szCs w:val="28"/>
        </w:rPr>
        <w:t xml:space="preserve"> 2562</w:t>
      </w:r>
      <w:r w:rsidR="0086234C" w:rsidRPr="00062EE1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062EE1">
        <w:rPr>
          <w:rFonts w:ascii="Angsana New" w:eastAsia="MS Mincho" w:hAnsi="Angsana New" w:hint="cs"/>
          <w:sz w:val="28"/>
          <w:szCs w:val="28"/>
          <w:cs/>
        </w:rPr>
        <w:t>ให้รอผลจากการพิจารณาในคดีของศาลปกครองกลาง</w:t>
      </w:r>
      <w:r w:rsidR="0086234C" w:rsidRPr="00062EE1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86234C" w:rsidRPr="00062EE1">
        <w:rPr>
          <w:rFonts w:ascii="Angsana New" w:eastAsia="MS Mincho" w:hAnsi="Angsana New" w:hint="cs"/>
          <w:sz w:val="28"/>
          <w:szCs w:val="28"/>
          <w:cs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  <w:r w:rsidR="00BC4EE1">
        <w:rPr>
          <w:rFonts w:ascii="Angsana New" w:eastAsia="MS Mincho" w:hAnsi="Angsana New"/>
          <w:b/>
          <w:bCs/>
          <w:sz w:val="28"/>
          <w:szCs w:val="28"/>
        </w:rPr>
        <w:t xml:space="preserve"> </w:t>
      </w:r>
      <w:r w:rsidR="00BC4EE1">
        <w:rPr>
          <w:rFonts w:ascii="Angsana New" w:eastAsia="MS Mincho" w:hAnsi="Angsana New" w:hint="cs"/>
          <w:sz w:val="28"/>
          <w:szCs w:val="28"/>
          <w:cs/>
        </w:rPr>
        <w:t xml:space="preserve"> </w:t>
      </w:r>
    </w:p>
    <w:p w:rsidR="004E45A0" w:rsidRPr="004E45A0" w:rsidRDefault="004E45A0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4"/>
          <w:szCs w:val="24"/>
          <w:cs/>
        </w:rPr>
      </w:pPr>
    </w:p>
    <w:p w:rsidR="004E45A0" w:rsidRPr="004E45A0" w:rsidRDefault="0080362B" w:rsidP="004E4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MS Mincho" w:hAnsi="Angsana New"/>
          <w:sz w:val="28"/>
          <w:szCs w:val="28"/>
          <w:cs/>
        </w:rPr>
      </w:pPr>
      <w:r w:rsidRPr="0080362B">
        <w:rPr>
          <w:rFonts w:ascii="Angsana New" w:eastAsia="MS Mincho" w:hAnsi="Angsana New" w:hint="cs"/>
          <w:sz w:val="28"/>
          <w:szCs w:val="28"/>
          <w:cs/>
        </w:rPr>
        <w:t>ณ</w:t>
      </w:r>
      <w:r w:rsidRPr="0080362B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0362B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Pr="0080362B">
        <w:rPr>
          <w:rFonts w:ascii="Angsana New" w:eastAsia="MS Mincho" w:hAnsi="Angsana New"/>
          <w:sz w:val="28"/>
          <w:szCs w:val="28"/>
          <w:cs/>
        </w:rPr>
        <w:t xml:space="preserve"> 30 </w:t>
      </w:r>
      <w:r w:rsidRPr="0080362B">
        <w:rPr>
          <w:rFonts w:ascii="Angsana New" w:eastAsia="MS Mincho" w:hAnsi="Angsana New" w:hint="cs"/>
          <w:sz w:val="28"/>
          <w:szCs w:val="28"/>
          <w:cs/>
        </w:rPr>
        <w:t>มิถุนายน</w:t>
      </w:r>
      <w:r w:rsidRPr="0080362B">
        <w:rPr>
          <w:rFonts w:ascii="Angsana New" w:eastAsia="MS Mincho" w:hAnsi="Angsana New"/>
          <w:sz w:val="28"/>
          <w:szCs w:val="28"/>
          <w:cs/>
        </w:rPr>
        <w:t xml:space="preserve"> 2563 </w:t>
      </w:r>
      <w:r w:rsidRPr="0080362B">
        <w:rPr>
          <w:rFonts w:ascii="Angsana New" w:eastAsia="MS Mincho" w:hAnsi="Angsana New" w:hint="cs"/>
          <w:sz w:val="28"/>
          <w:szCs w:val="28"/>
          <w:cs/>
        </w:rPr>
        <w:t>คดี</w:t>
      </w:r>
      <w:r w:rsidR="008025E2">
        <w:rPr>
          <w:rFonts w:ascii="Angsana New" w:eastAsia="MS Mincho" w:hAnsi="Angsana New" w:hint="cs"/>
          <w:sz w:val="28"/>
          <w:szCs w:val="28"/>
          <w:cs/>
        </w:rPr>
        <w:t>แ</w:t>
      </w:r>
      <w:r w:rsidRPr="0080362B">
        <w:rPr>
          <w:rFonts w:ascii="Angsana New" w:eastAsia="MS Mincho" w:hAnsi="Angsana New" w:hint="cs"/>
          <w:sz w:val="28"/>
          <w:szCs w:val="28"/>
          <w:cs/>
        </w:rPr>
        <w:t>พ่งยังอยู่ในการพิจารณาของศาลแพ่งกรุงเทพใต้</w:t>
      </w:r>
    </w:p>
    <w:p w:rsidR="006755A6" w:rsidRPr="00BC4EE1" w:rsidRDefault="006755A6" w:rsidP="00675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</w:p>
    <w:p w:rsidR="00D63131" w:rsidRDefault="00D63131" w:rsidP="00D63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28"/>
          <w:szCs w:val="28"/>
        </w:rPr>
      </w:pPr>
      <w:r w:rsidRPr="00062EE1">
        <w:rPr>
          <w:rFonts w:ascii="Angsana New" w:eastAsia="MS Mincho" w:hAnsi="Angsana New" w:hint="cs"/>
          <w:b/>
          <w:bCs/>
          <w:sz w:val="28"/>
          <w:szCs w:val="28"/>
        </w:rPr>
        <w:t>1</w:t>
      </w:r>
      <w:r>
        <w:rPr>
          <w:rFonts w:ascii="Angsana New" w:eastAsia="MS Mincho" w:hAnsi="Angsana New"/>
          <w:b/>
          <w:bCs/>
          <w:sz w:val="28"/>
          <w:szCs w:val="28"/>
        </w:rPr>
        <w:t>7</w:t>
      </w:r>
      <w:r w:rsidRPr="00062EE1">
        <w:rPr>
          <w:rFonts w:ascii="Angsana New" w:eastAsia="MS Mincho" w:hAnsi="Angsana New" w:hint="cs"/>
          <w:b/>
          <w:bCs/>
          <w:sz w:val="28"/>
          <w:szCs w:val="28"/>
        </w:rPr>
        <w:tab/>
      </w:r>
      <w:r w:rsidRPr="00D63131">
        <w:rPr>
          <w:rFonts w:ascii="Angsana New" w:eastAsia="MS Mincho" w:hAnsi="Angsana New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:rsidR="00C542E1" w:rsidRPr="00C542E1" w:rsidRDefault="00C542E1" w:rsidP="00D63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eastAsia="MS Mincho" w:hAnsi="Angsana New"/>
          <w:b/>
          <w:bCs/>
          <w:sz w:val="24"/>
          <w:szCs w:val="24"/>
        </w:rPr>
      </w:pPr>
    </w:p>
    <w:p w:rsidR="00C542E1" w:rsidRDefault="00C542E1" w:rsidP="00F11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C542E1">
        <w:rPr>
          <w:rFonts w:ascii="Angsana New" w:eastAsia="MS Mincho" w:hAnsi="Angsana New" w:hint="cs"/>
          <w:sz w:val="28"/>
          <w:szCs w:val="28"/>
          <w:cs/>
        </w:rPr>
        <w:t>วันที่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13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สิงหาคม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2563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ที่ประชุมคณะกรรมการของบริษัท</w:t>
      </w:r>
      <w:r w:rsidR="00EE2865">
        <w:rPr>
          <w:rFonts w:ascii="Angsana New" w:eastAsia="MS Mincho" w:hAnsi="Angsana New"/>
          <w:sz w:val="28"/>
          <w:szCs w:val="28"/>
        </w:rPr>
        <w:t xml:space="preserve">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มีมติดังนี้</w:t>
      </w:r>
    </w:p>
    <w:p w:rsidR="00C542E1" w:rsidRPr="00C542E1" w:rsidRDefault="00C542E1" w:rsidP="00C542E1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S Mincho" w:hAnsi="Angsana New"/>
          <w:sz w:val="24"/>
          <w:szCs w:val="24"/>
        </w:rPr>
      </w:pPr>
    </w:p>
    <w:p w:rsidR="00C542E1" w:rsidRPr="00C542E1" w:rsidRDefault="00C542E1" w:rsidP="00F11A3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both"/>
        <w:rPr>
          <w:rFonts w:ascii="Angsana New" w:eastAsia="MS Mincho" w:hAnsi="Angsana New"/>
          <w:sz w:val="28"/>
          <w:szCs w:val="28"/>
        </w:rPr>
      </w:pPr>
      <w:r w:rsidRPr="00C542E1">
        <w:rPr>
          <w:rFonts w:ascii="Angsana New" w:eastAsia="MS Mincho" w:hAnsi="Angsana New" w:hint="cs"/>
          <w:sz w:val="28"/>
          <w:szCs w:val="28"/>
          <w:cs/>
        </w:rPr>
        <w:t>อนุมัติการจัดสรรกำไรเป็นเงินปันผลระหว่างกาลในอัตราหุ้นละ</w:t>
      </w:r>
      <w:r w:rsidR="002244C6">
        <w:rPr>
          <w:rFonts w:ascii="Angsana New" w:eastAsia="MS Mincho" w:hAnsi="Angsana New"/>
          <w:sz w:val="28"/>
          <w:szCs w:val="28"/>
        </w:rPr>
        <w:t xml:space="preserve"> 0.10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บาท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เป็นจำนวนเงินทั้งสิ้น</w:t>
      </w:r>
      <w:r w:rsidR="002244C6">
        <w:rPr>
          <w:rFonts w:ascii="Angsana New" w:eastAsia="MS Mincho" w:hAnsi="Angsana New"/>
          <w:sz w:val="28"/>
          <w:szCs w:val="28"/>
        </w:rPr>
        <w:t xml:space="preserve"> 30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ล้านบาท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C542E1">
        <w:rPr>
          <w:rFonts w:ascii="Angsana New" w:eastAsia="MS Mincho" w:hAnsi="Angsana New" w:hint="cs"/>
          <w:sz w:val="28"/>
          <w:szCs w:val="28"/>
          <w:cs/>
        </w:rPr>
        <w:t>โดยเงิน</w:t>
      </w:r>
      <w:r>
        <w:rPr>
          <w:rFonts w:ascii="Angsana New" w:eastAsia="MS Mincho" w:hAnsi="Angsana New"/>
          <w:sz w:val="28"/>
          <w:szCs w:val="28"/>
        </w:rPr>
        <w:br/>
      </w:r>
      <w:r w:rsidRPr="00C542E1">
        <w:rPr>
          <w:rFonts w:ascii="Angsana New" w:eastAsia="MS Mincho" w:hAnsi="Angsana New" w:hint="cs"/>
          <w:sz w:val="28"/>
          <w:szCs w:val="28"/>
          <w:cs/>
        </w:rPr>
        <w:t>ปันผลดังกล่าวจะจ่ายให้แก่ผู้ถือหุ้นในเดือน</w:t>
      </w:r>
      <w:bookmarkStart w:id="3" w:name="_GoBack"/>
      <w:bookmarkEnd w:id="3"/>
      <w:r w:rsidR="002244C6">
        <w:rPr>
          <w:rFonts w:ascii="Angsana New" w:eastAsia="MS Mincho" w:hAnsi="Angsana New" w:hint="cs"/>
          <w:sz w:val="28"/>
          <w:szCs w:val="28"/>
          <w:cs/>
        </w:rPr>
        <w:t>กันยายน</w:t>
      </w:r>
      <w:r w:rsidRPr="00C542E1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C542E1">
        <w:rPr>
          <w:rFonts w:ascii="Angsana New" w:eastAsia="MS Mincho" w:hAnsi="Angsana New"/>
          <w:sz w:val="28"/>
          <w:szCs w:val="28"/>
        </w:rPr>
        <w:t>2563</w:t>
      </w:r>
    </w:p>
    <w:p w:rsidR="00C542E1" w:rsidRPr="002244C6" w:rsidRDefault="00C542E1" w:rsidP="00F11A30">
      <w:pPr>
        <w:pStyle w:val="ListParagraph"/>
        <w:autoSpaceDE w:val="0"/>
        <w:autoSpaceDN w:val="0"/>
        <w:adjustRightInd w:val="0"/>
        <w:spacing w:line="240" w:lineRule="auto"/>
        <w:ind w:left="900" w:hanging="360"/>
        <w:jc w:val="both"/>
        <w:rPr>
          <w:rFonts w:ascii="Angsana New" w:eastAsia="MS Mincho" w:hAnsi="Angsana New"/>
          <w:sz w:val="24"/>
          <w:szCs w:val="24"/>
        </w:rPr>
      </w:pPr>
    </w:p>
    <w:p w:rsidR="00C542E1" w:rsidRPr="00C542E1" w:rsidRDefault="00EE2865" w:rsidP="00F11A3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both"/>
        <w:rPr>
          <w:rFonts w:ascii="Angsana New" w:eastAsia="MS Mincho" w:hAnsi="Angsana New"/>
          <w:sz w:val="28"/>
          <w:szCs w:val="28"/>
        </w:rPr>
      </w:pPr>
      <w:r w:rsidRPr="00EE2865">
        <w:rPr>
          <w:rFonts w:ascii="Angsana New" w:eastAsia="MS Mincho" w:hAnsi="Angsana New" w:hint="cs"/>
          <w:sz w:val="28"/>
          <w:szCs w:val="28"/>
          <w:cs/>
        </w:rPr>
        <w:t>อนุมัติการเข้าซื้อหุ้นสามัญของบริษัท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เอ็ม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อินเทลลิเจนซ์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จำกัด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โดยซื้อหุ้นสามัญจำนวน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132,000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หุ้น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คิดเป็นสัดส่วน</w:t>
      </w:r>
      <w:r>
        <w:rPr>
          <w:rFonts w:ascii="Angsana New" w:eastAsia="MS Mincho" w:hAnsi="Angsana New"/>
          <w:sz w:val="28"/>
          <w:szCs w:val="28"/>
        </w:rPr>
        <w:br/>
      </w:r>
      <w:r w:rsidRPr="00EE2865">
        <w:rPr>
          <w:rFonts w:ascii="Angsana New" w:eastAsia="MS Mincho" w:hAnsi="Angsana New" w:hint="cs"/>
          <w:sz w:val="28"/>
          <w:szCs w:val="28"/>
          <w:cs/>
        </w:rPr>
        <w:t>ร้อยละ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22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ของหุ้นที่ออกและจำหน่ายแล้ว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เป็นจำนวนเงิน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17.60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ล้านบาท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EE2865">
        <w:rPr>
          <w:rFonts w:ascii="Angsana New" w:eastAsia="MS Mincho" w:hAnsi="Angsana New" w:hint="cs"/>
          <w:sz w:val="28"/>
          <w:szCs w:val="28"/>
          <w:cs/>
        </w:rPr>
        <w:t>มีกำหนดทำรายการและชำระเงินภายในเดือนกันยายน</w:t>
      </w:r>
      <w:r w:rsidRPr="00EE2865">
        <w:rPr>
          <w:rFonts w:ascii="Angsana New" w:eastAsia="MS Mincho" w:hAnsi="Angsana New"/>
          <w:sz w:val="28"/>
          <w:szCs w:val="28"/>
          <w:cs/>
        </w:rPr>
        <w:t xml:space="preserve"> </w:t>
      </w:r>
      <w:r>
        <w:rPr>
          <w:rFonts w:ascii="Angsana New" w:eastAsia="MS Mincho" w:hAnsi="Angsana New"/>
          <w:sz w:val="28"/>
          <w:szCs w:val="28"/>
        </w:rPr>
        <w:t>2563</w:t>
      </w:r>
    </w:p>
    <w:p w:rsidR="003213FB" w:rsidRPr="00C542E1" w:rsidRDefault="003213FB" w:rsidP="00C542E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6755A6" w:rsidRPr="006755A6" w:rsidRDefault="006755A6" w:rsidP="006755A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</w:p>
    <w:sectPr w:rsidR="006755A6" w:rsidRPr="006755A6" w:rsidSect="00E46D1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101" w:rsidRDefault="00000101" w:rsidP="00900EE2">
      <w:r>
        <w:separator/>
      </w:r>
    </w:p>
  </w:endnote>
  <w:endnote w:type="continuationSeparator" w:id="0">
    <w:p w:rsidR="00000101" w:rsidRDefault="00000101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62B" w:rsidRPr="000F001E" w:rsidRDefault="0080362B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:rsidR="0080362B" w:rsidRDefault="0080362B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101" w:rsidRDefault="00000101" w:rsidP="00900EE2">
      <w:r>
        <w:separator/>
      </w:r>
    </w:p>
  </w:footnote>
  <w:footnote w:type="continuationSeparator" w:id="0">
    <w:p w:rsidR="00000101" w:rsidRDefault="00000101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62B" w:rsidRDefault="008036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62B" w:rsidRPr="00E669A5" w:rsidRDefault="0080362B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:rsidR="0080362B" w:rsidRPr="00E669A5" w:rsidRDefault="0080362B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80362B" w:rsidRPr="00DF07CF" w:rsidRDefault="0080362B" w:rsidP="00AF13C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5C515F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Pr="00993E75">
      <w:rPr>
        <w:rFonts w:ascii="Angsana New" w:hAnsi="Angsana New"/>
        <w:sz w:val="32"/>
        <w:szCs w:val="32"/>
        <w:lang w:val="en-US" w:bidi="th-TH"/>
      </w:rPr>
      <w:t>2563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80362B" w:rsidRPr="004B3C0B" w:rsidRDefault="0080362B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62B" w:rsidRDefault="00803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34"/>
  </w:num>
  <w:num w:numId="14">
    <w:abstractNumId w:val="18"/>
  </w:num>
  <w:num w:numId="15">
    <w:abstractNumId w:val="24"/>
  </w:num>
  <w:num w:numId="16">
    <w:abstractNumId w:val="30"/>
  </w:num>
  <w:num w:numId="17">
    <w:abstractNumId w:val="19"/>
  </w:num>
  <w:num w:numId="18">
    <w:abstractNumId w:val="37"/>
  </w:num>
  <w:num w:numId="19">
    <w:abstractNumId w:val="32"/>
  </w:num>
  <w:num w:numId="20">
    <w:abstractNumId w:val="28"/>
  </w:num>
  <w:num w:numId="21">
    <w:abstractNumId w:val="13"/>
  </w:num>
  <w:num w:numId="22">
    <w:abstractNumId w:val="33"/>
  </w:num>
  <w:num w:numId="23">
    <w:abstractNumId w:val="36"/>
  </w:num>
  <w:num w:numId="24">
    <w:abstractNumId w:val="29"/>
  </w:num>
  <w:num w:numId="25">
    <w:abstractNumId w:val="27"/>
  </w:num>
  <w:num w:numId="26">
    <w:abstractNumId w:val="21"/>
  </w:num>
  <w:num w:numId="27">
    <w:abstractNumId w:val="17"/>
  </w:num>
  <w:num w:numId="28">
    <w:abstractNumId w:val="23"/>
  </w:num>
  <w:num w:numId="29">
    <w:abstractNumId w:val="25"/>
  </w:num>
  <w:num w:numId="30">
    <w:abstractNumId w:val="14"/>
  </w:num>
  <w:num w:numId="31">
    <w:abstractNumId w:val="26"/>
  </w:num>
  <w:num w:numId="32">
    <w:abstractNumId w:val="35"/>
  </w:num>
  <w:num w:numId="33">
    <w:abstractNumId w:val="10"/>
  </w:num>
  <w:num w:numId="34">
    <w:abstractNumId w:val="22"/>
  </w:num>
  <w:num w:numId="35">
    <w:abstractNumId w:val="31"/>
  </w:num>
  <w:num w:numId="36">
    <w:abstractNumId w:val="11"/>
  </w:num>
  <w:num w:numId="37">
    <w:abstractNumId w:val="16"/>
  </w:num>
  <w:num w:numId="38">
    <w:abstractNumId w:val="38"/>
  </w:num>
  <w:num w:numId="39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101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8C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AC0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A96"/>
    <w:rsid w:val="00210B08"/>
    <w:rsid w:val="0021113B"/>
    <w:rsid w:val="002112AA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4C6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C5F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13E"/>
    <w:rsid w:val="00391301"/>
    <w:rsid w:val="003913B1"/>
    <w:rsid w:val="00391515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3CE"/>
    <w:rsid w:val="0046454B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70B"/>
    <w:rsid w:val="004A5A58"/>
    <w:rsid w:val="004A5AE5"/>
    <w:rsid w:val="004A5DDE"/>
    <w:rsid w:val="004A64E8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846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C27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7A4"/>
    <w:rsid w:val="005D58B7"/>
    <w:rsid w:val="005D5961"/>
    <w:rsid w:val="005D5A05"/>
    <w:rsid w:val="005D5F93"/>
    <w:rsid w:val="005D6099"/>
    <w:rsid w:val="005D6317"/>
    <w:rsid w:val="005D63D6"/>
    <w:rsid w:val="005D6615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72F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F4"/>
    <w:rsid w:val="006942C4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F5"/>
    <w:rsid w:val="0076593E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4ED"/>
    <w:rsid w:val="007C45A0"/>
    <w:rsid w:val="007C5047"/>
    <w:rsid w:val="007C53F8"/>
    <w:rsid w:val="007C5768"/>
    <w:rsid w:val="007C586C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43C"/>
    <w:rsid w:val="008014F3"/>
    <w:rsid w:val="0080180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257"/>
    <w:rsid w:val="008C32BA"/>
    <w:rsid w:val="008C36D4"/>
    <w:rsid w:val="008C3A11"/>
    <w:rsid w:val="008C3AC7"/>
    <w:rsid w:val="008C3C1A"/>
    <w:rsid w:val="008C4003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90D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74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A32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1E72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A68"/>
    <w:rsid w:val="00A27A7B"/>
    <w:rsid w:val="00A27ADF"/>
    <w:rsid w:val="00A27B00"/>
    <w:rsid w:val="00A27FFA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7C8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EE1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5017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AD4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25E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FA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B44"/>
    <w:rsid w:val="00EF6200"/>
    <w:rsid w:val="00EF6574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A3C"/>
    <w:rsid w:val="00F10CD1"/>
    <w:rsid w:val="00F11527"/>
    <w:rsid w:val="00F1154F"/>
    <w:rsid w:val="00F11852"/>
    <w:rsid w:val="00F119F2"/>
    <w:rsid w:val="00F11A30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00E05CC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16D20-530E-40C0-BE1B-EBF65831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26</Pages>
  <Words>4952</Words>
  <Characters>28231</Characters>
  <Application>Microsoft Office Word</Application>
  <DocSecurity>0</DocSecurity>
  <Lines>235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33117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Alisa, Langyanai</cp:lastModifiedBy>
  <cp:revision>8</cp:revision>
  <cp:lastPrinted>2020-08-11T11:02:00Z</cp:lastPrinted>
  <dcterms:created xsi:type="dcterms:W3CDTF">2020-08-13T07:06:00Z</dcterms:created>
  <dcterms:modified xsi:type="dcterms:W3CDTF">2020-08-13T10:33:00Z</dcterms:modified>
</cp:coreProperties>
</file>