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63634C" w:rsidRDefault="003E5A08" w:rsidP="0063634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E7507C" w:rsidRPr="0063634C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63634C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>(ปรับปรุง</w:t>
      </w:r>
      <w:r w:rsidRPr="004F5042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="001230EE">
        <w:rPr>
          <w:rFonts w:ascii="Angsana New" w:hAnsi="Angsana New" w:hint="cs"/>
          <w:spacing w:val="-2"/>
          <w:sz w:val="30"/>
          <w:szCs w:val="30"/>
          <w:cs/>
        </w:rPr>
        <w:t>256</w:t>
      </w:r>
      <w:r w:rsidR="00E36CF1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F5042">
        <w:rPr>
          <w:rFonts w:ascii="Angsana New" w:hAnsi="Angsana New"/>
          <w:sz w:val="30"/>
          <w:szCs w:val="30"/>
        </w:rPr>
        <w:t>25</w:t>
      </w:r>
      <w:r w:rsidR="00FA3C4B">
        <w:rPr>
          <w:rFonts w:ascii="Angsana New" w:hAnsi="Angsana New"/>
          <w:sz w:val="30"/>
          <w:szCs w:val="30"/>
        </w:rPr>
        <w:t>6</w:t>
      </w:r>
      <w:r w:rsidR="00B73F33">
        <w:rPr>
          <w:rFonts w:ascii="Angsana New" w:hAnsi="Angsana New"/>
          <w:sz w:val="30"/>
          <w:szCs w:val="30"/>
        </w:rPr>
        <w:t>2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Pr="004F504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6C84">
        <w:rPr>
          <w:rFonts w:ascii="Angsana New" w:hAnsi="Angsana New"/>
          <w:sz w:val="30"/>
          <w:szCs w:val="30"/>
        </w:rPr>
        <w:t>256</w:t>
      </w:r>
      <w:r w:rsidR="00B73F33">
        <w:rPr>
          <w:rFonts w:ascii="Angsana New" w:hAnsi="Angsana New"/>
          <w:sz w:val="30"/>
          <w:szCs w:val="30"/>
        </w:rPr>
        <w:t>2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E11D25">
        <w:rPr>
          <w:rFonts w:ascii="Angsana New" w:hAnsi="Angsana New" w:hint="cs"/>
          <w:sz w:val="30"/>
          <w:szCs w:val="30"/>
          <w:cs/>
          <w:lang w:val="th-TH"/>
        </w:rPr>
        <w:t>และหกเดือน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</w:t>
      </w:r>
      <w:r w:rsidR="00E11D25">
        <w:rPr>
          <w:rFonts w:ascii="Angsana New" w:hAnsi="Angsana New" w:hint="cs"/>
          <w:sz w:val="30"/>
          <w:szCs w:val="30"/>
          <w:cs/>
        </w:rPr>
        <w:t>0 มิถุนายน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0A3D0E">
        <w:rPr>
          <w:rFonts w:ascii="Angsana New" w:hAnsi="Angsana New"/>
          <w:sz w:val="30"/>
          <w:szCs w:val="30"/>
          <w:cs/>
        </w:rPr>
        <w:t>25</w:t>
      </w:r>
      <w:r w:rsidR="00155428" w:rsidRPr="000A3D0E">
        <w:rPr>
          <w:rFonts w:ascii="Angsana New" w:hAnsi="Angsana New"/>
          <w:sz w:val="30"/>
          <w:szCs w:val="30"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3</w:t>
      </w:r>
      <w:r w:rsidRPr="000A3D0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F2E1B" w:rsidRPr="000A3D0E">
        <w:rPr>
          <w:rFonts w:ascii="Angsana New" w:hAnsi="Angsana New"/>
          <w:sz w:val="30"/>
          <w:szCs w:val="30"/>
        </w:rPr>
        <w:t>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2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>และงบการเงินรวมสำหรับปีสิ้นสุดวันที่ 31 ธันวาคม 25</w:t>
      </w:r>
      <w:r w:rsidR="00D96C84" w:rsidRPr="000A3D0E">
        <w:rPr>
          <w:rFonts w:ascii="Angsana New" w:hAnsi="Angsana New" w:hint="cs"/>
          <w:sz w:val="30"/>
          <w:szCs w:val="30"/>
          <w:cs/>
        </w:rPr>
        <w:t>6</w:t>
      </w:r>
      <w:r w:rsidR="00B73F33" w:rsidRPr="000A3D0E">
        <w:rPr>
          <w:rFonts w:ascii="Angsana New" w:hAnsi="Angsana New" w:hint="cs"/>
          <w:sz w:val="30"/>
          <w:szCs w:val="30"/>
          <w:cs/>
        </w:rPr>
        <w:t>2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ตามที่กล่าวใน</w:t>
      </w:r>
      <w:r w:rsidRPr="00872B0A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0A3D0E" w:rsidRPr="00872B0A">
        <w:rPr>
          <w:rFonts w:ascii="Angsana New" w:hAnsi="Angsana New"/>
          <w:sz w:val="30"/>
          <w:szCs w:val="30"/>
        </w:rPr>
        <w:t>7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73F33" w:rsidRDefault="00B73F33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8793A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 xml:space="preserve">2563 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ได้ถือปฏิบัติตามมาตรฐานการบัญชีและมาตรฐานการรายงานทางการเงินรวมถึงการตีความมาตรฐานการบัญชี</w:t>
      </w:r>
      <w:r w:rsidR="00590F7F" w:rsidRPr="00C8793A">
        <w:rPr>
          <w:rFonts w:ascii="Angsana New" w:hAnsi="Angsana New" w:hint="cs"/>
          <w:sz w:val="30"/>
          <w:szCs w:val="30"/>
          <w:cs/>
        </w:rPr>
        <w:t xml:space="preserve"> 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="00590F7F" w:rsidRPr="00C8793A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Pr="00C8793A">
        <w:rPr>
          <w:rFonts w:ascii="Angsana New" w:hAnsi="Angsana New" w:hint="cs"/>
          <w:sz w:val="30"/>
          <w:szCs w:val="30"/>
          <w:cs/>
        </w:rPr>
        <w:t>ที่ออกและปร</w:t>
      </w:r>
      <w:r w:rsidR="00590F7F" w:rsidRPr="00C8793A">
        <w:rPr>
          <w:rFonts w:ascii="Angsana New" w:hAnsi="Angsana New" w:hint="cs"/>
          <w:sz w:val="30"/>
          <w:szCs w:val="30"/>
          <w:cs/>
        </w:rPr>
        <w:t>ับปรุงใหม่โดยสภาวิชาชีพบัญชี</w:t>
      </w:r>
      <w:r w:rsidRPr="00C8793A">
        <w:rPr>
          <w:rFonts w:ascii="Angsana New" w:hAnsi="Angsana New" w:hint="cs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C8793A">
        <w:rPr>
          <w:rFonts w:ascii="Angsana New" w:hAnsi="Angsana New"/>
          <w:sz w:val="30"/>
          <w:szCs w:val="30"/>
        </w:rPr>
        <w:t xml:space="preserve">1 </w:t>
      </w:r>
      <w:r w:rsidRPr="00C8793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8793A">
        <w:rPr>
          <w:rFonts w:ascii="Angsana New" w:hAnsi="Angsana New"/>
          <w:sz w:val="30"/>
          <w:szCs w:val="30"/>
        </w:rPr>
        <w:t xml:space="preserve">2563 </w:t>
      </w:r>
      <w:r w:rsidRPr="00C8793A">
        <w:rPr>
          <w:rFonts w:ascii="Angsana New" w:hAnsi="Angsana New" w:hint="cs"/>
          <w:sz w:val="30"/>
          <w:szCs w:val="30"/>
          <w:cs/>
        </w:rPr>
        <w:t>ทั้งนี้ การนำมาตรฐานการบัญชีและมาตรฐานการรายงานทางการเงินร</w:t>
      </w:r>
      <w:r w:rsidR="00590F7F" w:rsidRPr="00C8793A">
        <w:rPr>
          <w:rFonts w:ascii="Angsana New" w:hAnsi="Angsana New" w:hint="cs"/>
          <w:sz w:val="30"/>
          <w:szCs w:val="30"/>
          <w:cs/>
        </w:rPr>
        <w:t xml:space="preserve">วมถึงการตีความมาตรฐานการบัญชี </w:t>
      </w:r>
      <w:r w:rsidRPr="00C8793A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</w:t>
      </w:r>
      <w:r w:rsidR="00C8793A" w:rsidRPr="00C8793A">
        <w:rPr>
          <w:rFonts w:ascii="Angsana New" w:hAnsi="Angsana New" w:hint="cs"/>
          <w:sz w:val="30"/>
          <w:szCs w:val="30"/>
          <w:cs/>
        </w:rPr>
        <w:t>และแนวปฏิบัติทางการ</w:t>
      </w:r>
      <w:r w:rsidR="009A78CF">
        <w:rPr>
          <w:rFonts w:ascii="Angsana New" w:hAnsi="Angsana New" w:hint="cs"/>
          <w:sz w:val="30"/>
          <w:szCs w:val="30"/>
          <w:cs/>
        </w:rPr>
        <w:t>บัญ</w:t>
      </w:r>
      <w:r w:rsidR="00C8793A" w:rsidRPr="00C8793A">
        <w:rPr>
          <w:rFonts w:ascii="Angsana New" w:hAnsi="Angsana New" w:hint="cs"/>
          <w:sz w:val="30"/>
          <w:szCs w:val="30"/>
          <w:cs/>
        </w:rPr>
        <w:t>ชี</w:t>
      </w:r>
      <w:r w:rsidRPr="00C8793A">
        <w:rPr>
          <w:rFonts w:ascii="Angsana New" w:hAnsi="Angsana New" w:hint="cs"/>
          <w:sz w:val="30"/>
          <w:szCs w:val="30"/>
          <w:cs/>
        </w:rPr>
        <w:t>ที่ออกและปรับปรุงใหม่ดังกล่าวข้างต้นมาเริ่มถือปฏิบัติไม่มีผลกระทบที่เป็นสาระสำคัญต่อ</w:t>
      </w:r>
      <w:r w:rsidR="00C8793A" w:rsidRPr="00C8793A">
        <w:rPr>
          <w:rFonts w:ascii="Angsana New" w:hAnsi="Angsana New" w:hint="cs"/>
          <w:sz w:val="30"/>
          <w:szCs w:val="30"/>
          <w:cs/>
        </w:rPr>
        <w:t>งบการเงินของ</w:t>
      </w:r>
      <w:r w:rsidRPr="00C8793A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="00590F7F" w:rsidRPr="00C8793A">
        <w:rPr>
          <w:rFonts w:ascii="Angsana New" w:hAnsi="Angsana New" w:hint="cs"/>
          <w:sz w:val="30"/>
          <w:szCs w:val="30"/>
          <w:cs/>
        </w:rPr>
        <w:t>ยกเว้น</w:t>
      </w:r>
    </w:p>
    <w:p w:rsidR="00D52472" w:rsidRDefault="00D52472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C8793A" w:rsidRDefault="00C87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i/>
          <w:iCs/>
          <w:sz w:val="30"/>
          <w:szCs w:val="30"/>
          <w:u w:val="single"/>
          <w:cs/>
        </w:rPr>
      </w:pPr>
      <w:r w:rsidRPr="00C8793A">
        <w:rPr>
          <w:rFonts w:ascii="Angsana New" w:eastAsia="SimSun" w:hAnsi="Angsana New" w:cs="Angsana New"/>
          <w:i/>
          <w:iCs/>
          <w:sz w:val="30"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i/>
          <w:iCs/>
          <w:sz w:val="30"/>
          <w:szCs w:val="30"/>
          <w:u w:val="single"/>
        </w:rPr>
        <w:t xml:space="preserve"> 9 </w:t>
      </w:r>
      <w:r w:rsidRPr="00C8793A">
        <w:rPr>
          <w:rFonts w:ascii="Angsana New" w:eastAsia="SimSun" w:hAnsi="Angsana New" w:cs="Angsana New" w:hint="cs"/>
          <w:i/>
          <w:iCs/>
          <w:sz w:val="30"/>
          <w:szCs w:val="30"/>
          <w:u w:val="single"/>
          <w:cs/>
        </w:rPr>
        <w:t>และฉบับอื่นๆ ที่เกี่ยวข้อง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9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ระบุวิธีที่กิจการต้องใช้ในการจัดประเภทและวัดมูลค่าสินทรัพย์ทางการเงิน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และสัญญาที่จะซื้อหรือจะขายรายการที่ไม่ใช่รายการทางการเงิน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9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แบ่ง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ออก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เป็น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ส่วน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จัดประเภท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รายการและการวัดมูลค่า</w:t>
      </w: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การด้อยค่า</w:t>
      </w:r>
    </w:p>
    <w:p w:rsidR="00C8793A" w:rsidRPr="00C8793A" w:rsidRDefault="00C8793A" w:rsidP="00EB47C7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สินทรัพย์ทางการเงินให้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จัดประเภท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และวัดมูลค่า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โดยแบ่งออกเป็นสามวิธีคือ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มูลค่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ยุติธรรมผ่านกำไรขาดทุนเบ็ดเสร็จอื่น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มูลค่ายุติธรรมผ่านกำไรหรือขาดทุน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มีการ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เปลี่ยนแปลงโมเดลธุรกิจในการบริหารสินทรัพย์ทางการเงิน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จะ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ต้อง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มีการ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จัดประเภทรายการสินทรัพย์ทางการเงิน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ใหม่ในส่วน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ที่ได้รับผลกระทบ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หนี้สินทางการเงินให้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จัดประเภทและ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(โดย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หนี้สินดังกล่าว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รวมถึงหนี้สินอนุพันธ์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)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 กิจการไม่สามารถจัดประเภท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รายการ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ใหม่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ได้</w:t>
      </w:r>
    </w:p>
    <w:p w:rsidR="00C8793A" w:rsidRPr="00C8793A" w:rsidRDefault="00C8793A" w:rsidP="00C8793A">
      <w:pPr>
        <w:pStyle w:val="NoSpacing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ขาดทุนจา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</w:t>
      </w:r>
      <w:r w:rsidR="00872B0A">
        <w:rPr>
          <w:rFonts w:ascii="Angsana New" w:eastAsia="SimSun" w:hAnsi="Angsana New" w:cs="Angsana New" w:hint="cs"/>
          <w:sz w:val="30"/>
          <w:szCs w:val="30"/>
          <w:cs/>
        </w:rPr>
        <w:t>ก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ารด้อยค่า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ซึ่งเดิมบางรายการในงบการเงินหมายถึง หนี้สงสัยจะสูญ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)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(Expected credit loss)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ของสินทรัพย์ทางการเงินให้รับรู้เป็นขั้น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ตามวิธีการทั่วไป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(General approach)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1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(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performing)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กิจการต้องรับรู้ผลขาดทุนด้านเครดิตที่คาดว่าจะเกิดขึ้นใน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12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เดือนข้างหน้าในกำไรหรือขาดทุน 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2 (under-performing)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เมื่อความเสี่ยงด้านเครดิตเพิ่มขึ้นอย่างมีนัยสำคัญและไม่ได้พิจารณาว่าอยู่ในระดับต่ำ กิจการต้องรับรู้ผลขาดทุนด้านเครดิตที่คาดว่าจะเกิดขึ้นตลอดอายุในกำไรหรือขาดทุน 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คำนวณเช่นเดียวกับขั้นที่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>1</w:t>
      </w:r>
    </w:p>
    <w:p w:rsidR="00C8793A" w:rsidRPr="00C8793A" w:rsidRDefault="00C8793A" w:rsidP="00EB47C7">
      <w:pPr>
        <w:pStyle w:val="NoSpacing"/>
        <w:numPr>
          <w:ilvl w:val="0"/>
          <w:numId w:val="21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ขั้นที่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3 (credit-impaired)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กิจการต้องรับรู้ผลขาดทุนด้านเครดิตที่คาดว่าจะเกิดขึ้นตลอดอายุในกำไรหรือขาดทุน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ดอกเบี้ยรับ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(ถ้ามี)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จากการด้อยค่า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สำหรับลูกหนี้การค้าและสินทรัพย์ที่เกิดจากสัญญา กิจการสามารถใช้วิธีการอย่างง่าย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(Simplified approach)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โดย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สำหรับสินทรัพย์ทางการเงินที่ถูกพิจารณาในขั้นที่ 1 ขั้นที่ 2 และขั้นที่ 3 ตามที่กล่าวถึงข้างต้น ทั้งนี้ ในการพิจารณาและวัดมูลค่า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สำหรับทั้งวิธีการทั่วไปและวิธีการอย่างง่าย กิจการต้องนำข้อมูล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ในอดีต (</w:t>
      </w:r>
      <w:r w:rsidRPr="0038467B">
        <w:rPr>
          <w:rFonts w:ascii="Angsana New" w:eastAsia="SimSun" w:hAnsi="Angsana New" w:cs="Angsana New"/>
          <w:sz w:val="30"/>
          <w:szCs w:val="30"/>
        </w:rPr>
        <w:t>Historical credit loss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(Forward-looking information)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มีวัตถุประสงค์เพื่อแสดงผลกระทบในงบการเงินซึ่งเกิดจากกิจกรรมการบริหารความเสี่ยงที่ใช้เครื่องมือทางการเงินในการจัดการฐานะเปิดที่เกิดขึ้นจากความเสี่ยงนั้นๆ ซึ่งอาจส่งผลกระทบต่อกำไรหรือขาดทุนหรือกำไรขาดทุนเบ็ดเสร็จอื่น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ทั้งนี้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9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ได้ระบุความสัมพันธ์ของการป้องกันความเสี่ยง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และวิธีการทางบัญชีที่เกี่ยวข้องออก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 xml:space="preserve">เป็น 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ประเภท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ได้แก่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การป้องกันความเสี่ยงในมูลค่ายุติธรรม</w:t>
      </w:r>
      <w:r w:rsidRPr="0038467B">
        <w:rPr>
          <w:rFonts w:ascii="Angsana New" w:eastAsia="SimSun" w:hAnsi="Angsana New" w:cs="Angsana New"/>
          <w:sz w:val="30"/>
          <w:szCs w:val="30"/>
        </w:rPr>
        <w:t> 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 xml:space="preserve">การป้องกันความเสี่ยงในกระแสเงินสด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ซึ่งในส่วนของ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การบัญชีป้องกันความเสี่ยง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นี้ไม่มีผลกระทบที่เป็นสาระสำคัญต่อบริษัท</w:t>
      </w:r>
      <w:r w:rsidR="007E5992" w:rsidRPr="0038467B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 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9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 xml:space="preserve"> ส่งผลกระทบให้บริษัทและบริษัทย่อยต้อง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จัดประเภท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รายการ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และวัดมูลค่าสินทรัพย์ทางการเงิน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หนี้สินทางการเงิน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ในงบแสดงฐานะการเงินสำหรับแต่ละสิ้นงวดในปี 2563 ใหม่ รวมถึงต้องรับรู้การด้อยค่าสำหรับผลขาดทุนด้านเครดิตที่คาดว่าจะเกิดขึ้น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ของสินทรัพย์ทางการเงิน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ตามแนวทางที่กล่าวข้างต้น ซึ่งสรุปโดยสังเขปได้ดังนี้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38467B">
        <w:rPr>
          <w:rFonts w:ascii="Angsana New" w:eastAsia="SimSun" w:hAnsi="Angsana New" w:cs="Angsana New"/>
          <w:i/>
          <w:iCs/>
          <w:sz w:val="30"/>
          <w:szCs w:val="30"/>
          <w:cs/>
        </w:rPr>
        <w:t>การ</w:t>
      </w:r>
      <w:r w:rsidRPr="0038467B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จัดประเภท</w:t>
      </w:r>
      <w:r w:rsidRPr="0038467B">
        <w:rPr>
          <w:rFonts w:ascii="Angsana New" w:eastAsia="SimSun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สินทรัพย์ที่จัดประเภทรายการและวัดมูลค่าด้วย</w:t>
      </w:r>
      <w:r w:rsidRPr="0038467B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C8793A" w:rsidRPr="00842D5D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/>
          <w:sz w:val="30"/>
          <w:szCs w:val="30"/>
          <w:cs/>
        </w:rPr>
        <w:t>เงินฝากธนาคาร</w:t>
      </w:r>
      <w:r w:rsidR="007E5992" w:rsidRPr="00842D5D">
        <w:rPr>
          <w:rFonts w:ascii="Angsana New" w:eastAsia="SimSun" w:hAnsi="Angsana New" w:cs="Angsana New" w:hint="cs"/>
          <w:sz w:val="30"/>
          <w:szCs w:val="30"/>
          <w:cs/>
        </w:rPr>
        <w:t>ที่มีข้อจำกัดในการใช้</w:t>
      </w:r>
    </w:p>
    <w:p w:rsidR="007E5992" w:rsidRPr="00842D5D" w:rsidRDefault="007E599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 w:hint="cs"/>
          <w:sz w:val="30"/>
          <w:szCs w:val="30"/>
          <w:cs/>
        </w:rPr>
        <w:t>เงินลงทุนในตราสารหนี้ระยะสั้น</w:t>
      </w:r>
    </w:p>
    <w:p w:rsidR="00C8793A" w:rsidRPr="00842D5D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 w:hint="cs"/>
          <w:sz w:val="30"/>
          <w:szCs w:val="30"/>
          <w:cs/>
        </w:rPr>
        <w:t>ลูกหนี้การค้า</w:t>
      </w:r>
    </w:p>
    <w:p w:rsidR="00C8793A" w:rsidRPr="00842D5D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 w:hint="cs"/>
          <w:sz w:val="30"/>
          <w:szCs w:val="30"/>
          <w:cs/>
        </w:rPr>
        <w:t>ลูกหนี้อื่นๆ (รวมถึงเงินทดรองจ่าย</w:t>
      </w:r>
      <w:r w:rsidR="001233D9" w:rsidRPr="00842D5D">
        <w:rPr>
          <w:rFonts w:ascii="Angsana New" w:eastAsia="SimSun" w:hAnsi="Angsana New" w:cs="Angsana New" w:hint="cs"/>
          <w:sz w:val="30"/>
          <w:szCs w:val="30"/>
          <w:cs/>
        </w:rPr>
        <w:t>หรือเงินจ่ายล่วงหน้า</w:t>
      </w:r>
      <w:r w:rsidRPr="00842D5D">
        <w:rPr>
          <w:rFonts w:ascii="Angsana New" w:eastAsia="SimSun" w:hAnsi="Angsana New" w:cs="Angsana New" w:hint="cs"/>
          <w:sz w:val="30"/>
          <w:szCs w:val="30"/>
          <w:cs/>
        </w:rPr>
        <w:t>และเงินมัดจำหรือเงินประกันที่ขอคืนได้)</w:t>
      </w:r>
    </w:p>
    <w:p w:rsidR="002E04A2" w:rsidRPr="00842D5D" w:rsidRDefault="002E04A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842D5D">
        <w:rPr>
          <w:rFonts w:ascii="Angsana New" w:eastAsia="SimSun" w:hAnsi="Angsana New" w:cs="Angsana New" w:hint="cs"/>
          <w:sz w:val="30"/>
          <w:szCs w:val="30"/>
          <w:cs/>
        </w:rPr>
        <w:t>เงินให้กู้ยืม</w:t>
      </w:r>
    </w:p>
    <w:p w:rsidR="00C8793A" w:rsidRPr="00FF48F4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 xml:space="preserve"> - ไม่มี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สินทรัพย์ที่จัดประเภทรายการและวัดมูลค่า</w:t>
      </w:r>
      <w:r w:rsidRPr="00FF48F4">
        <w:rPr>
          <w:rFonts w:ascii="Angsana New" w:eastAsia="SimSun" w:hAnsi="Angsana New" w:cs="Angsana New"/>
          <w:sz w:val="30"/>
          <w:szCs w:val="30"/>
          <w:cs/>
        </w:rPr>
        <w:t>ยุติธรรมผ่านกำไรหรือขาดทุน</w:t>
      </w:r>
      <w:r w:rsidR="002E04A2" w:rsidRPr="00FF48F4">
        <w:rPr>
          <w:rFonts w:ascii="Angsana New" w:eastAsia="SimSun" w:hAnsi="Angsana New" w:cs="Angsana New" w:hint="cs"/>
          <w:sz w:val="30"/>
          <w:szCs w:val="30"/>
          <w:cs/>
        </w:rPr>
        <w:t xml:space="preserve"> - ไม่มี</w:t>
      </w:r>
    </w:p>
    <w:p w:rsid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หนี้สินที่จัดประเภทรายการและวัดมูลค่าด้วย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</w:t>
      </w:r>
    </w:p>
    <w:p w:rsidR="00C8793A" w:rsidRPr="00FF48F4" w:rsidRDefault="001233D9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เงินเบิกเกินบัญชีและ</w:t>
      </w:r>
      <w:r w:rsidR="00C8793A" w:rsidRPr="00FF48F4">
        <w:rPr>
          <w:rFonts w:ascii="Angsana New" w:eastAsia="SimSun" w:hAnsi="Angsana New" w:cs="Angsana New"/>
          <w:sz w:val="30"/>
          <w:szCs w:val="30"/>
          <w:cs/>
        </w:rPr>
        <w:t>เงินกู้ยืมระยะสั้น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เจ้าหนี้การค้า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เจ้าหนี้อื่นๆ (รวมถึงรายการค้างจ่ายต่างๆ</w:t>
      </w:r>
      <w:r w:rsidR="001233D9" w:rsidRPr="00FF48F4">
        <w:rPr>
          <w:rFonts w:ascii="Angsana New" w:eastAsia="SimSun" w:hAnsi="Angsana New" w:cs="Angsana New" w:hint="cs"/>
          <w:sz w:val="30"/>
          <w:szCs w:val="30"/>
          <w:cs/>
        </w:rPr>
        <w:t xml:space="preserve"> และเงินมัดจำหรือเงินประกันรับที่มีข้อกำหนดชำระคืน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>)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/>
          <w:sz w:val="30"/>
          <w:szCs w:val="30"/>
          <w:cs/>
        </w:rPr>
        <w:t>เงินกู้ยืมระยะ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>ยาว</w:t>
      </w:r>
    </w:p>
    <w:p w:rsidR="002E04A2" w:rsidRPr="00FF48F4" w:rsidRDefault="002E04A2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หุ้นกู้</w:t>
      </w:r>
    </w:p>
    <w:p w:rsidR="00C8793A" w:rsidRPr="00FF48F4" w:rsidRDefault="00C8793A" w:rsidP="00EB47C7">
      <w:pPr>
        <w:pStyle w:val="NoSpacing"/>
        <w:numPr>
          <w:ilvl w:val="0"/>
          <w:numId w:val="22"/>
        </w:numPr>
        <w:ind w:left="540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/>
          <w:sz w:val="30"/>
          <w:szCs w:val="30"/>
          <w:cs/>
        </w:rPr>
        <w:t>หนี้สิน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>ตาม</w:t>
      </w:r>
      <w:r w:rsidRPr="00FF48F4">
        <w:rPr>
          <w:rFonts w:ascii="Angsana New" w:eastAsia="SimSun" w:hAnsi="Angsana New" w:cs="Angsana New"/>
          <w:sz w:val="30"/>
          <w:szCs w:val="30"/>
          <w:cs/>
        </w:rPr>
        <w:t>สัญญาเช่า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F48F4">
        <w:rPr>
          <w:rFonts w:ascii="Angsana New" w:eastAsia="SimSun" w:hAnsi="Angsana New" w:cs="Angsana New" w:hint="cs"/>
          <w:sz w:val="30"/>
          <w:szCs w:val="30"/>
          <w:cs/>
        </w:rPr>
        <w:t>หนี้สินที่จัดประเภทรายการและวัดมูลค่า</w:t>
      </w:r>
      <w:r w:rsidRPr="00FF48F4">
        <w:rPr>
          <w:rFonts w:ascii="Angsana New" w:eastAsia="SimSun" w:hAnsi="Angsana New" w:cs="Angsana New"/>
          <w:sz w:val="30"/>
          <w:szCs w:val="30"/>
          <w:cs/>
        </w:rPr>
        <w:t>ยุติธรรมผ่านกำไรหรือขาดทุน</w:t>
      </w:r>
      <w:r w:rsidRPr="00FF48F4">
        <w:rPr>
          <w:rFonts w:ascii="Angsana New" w:eastAsia="SimSun" w:hAnsi="Angsana New" w:cs="Angsana New" w:hint="cs"/>
          <w:sz w:val="30"/>
          <w:szCs w:val="30"/>
          <w:cs/>
        </w:rPr>
        <w:t xml:space="preserve"> - ไม่มี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31 ธันวาคม 2562 ไม่มีผลกระทบที่เป็นสาระสำคัญจากการวัดมูลค่าสินทรัพย์ทางการเงินและหนี้สินทางการเงินตามแนวทางข้างต้น นอกจากนี้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ไม่มีการปรับตัวเลขของข้อมูลเปรียบเทียบงวดก่อนๆ ใหม่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การจัดประเภทรายการและการวัดมูลค่าเนื่องจากบริษัท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ใช้ทางเลือกการปรับปรุงย้อนหลังโดยรับรู้ผลกระทบสะสมจากการนำมาตรฐานการรายงานทางการเงินฉบับที่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9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8793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การด้อยค่า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ในส่วนของลูกหนี้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และเงินให้กู้ยืมรวมถึงเงินลงทุนในตราสารหนี้ระยะสั้น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ต่างๆ 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มีการจัดกลุ่มประชากรโดยให้ความสำคัญไปที่ข้อมูลยอดคงค้างตามอายุหนี้ </w:t>
      </w:r>
      <w:r w:rsidRPr="00C8793A">
        <w:rPr>
          <w:rFonts w:ascii="Angsana New" w:eastAsia="SimSun" w:hAnsi="Angsana New" w:cs="Angsana New"/>
          <w:sz w:val="30"/>
          <w:szCs w:val="30"/>
        </w:rPr>
        <w:t>(Aging balance information)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โดยมีการจัดเก็บข้อมูลย้อนหลังสำหรับ </w:t>
      </w:r>
      <w:r w:rsidRPr="00C8793A">
        <w:rPr>
          <w:rFonts w:ascii="Angsana New" w:eastAsia="SimSun" w:hAnsi="Angsana New" w:cs="Angsana New"/>
          <w:sz w:val="30"/>
          <w:szCs w:val="30"/>
        </w:rPr>
        <w:t>Historical credit loss</w:t>
      </w:r>
      <w:r w:rsidR="001233D9">
        <w:rPr>
          <w:rFonts w:ascii="Angsana New" w:eastAsia="SimSun" w:hAnsi="Angsana New" w:cs="Angsana New"/>
          <w:sz w:val="30"/>
          <w:szCs w:val="30"/>
        </w:rPr>
        <w:t xml:space="preserve"> 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ประมาณ 1 ปี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อย่างไรก็ดี บริษัท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ใช้ข้อผ่อนปรนบางประการของ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แนวปฏิบัติทางการบัญชีเรื่อง </w:t>
      </w:r>
      <w:r w:rsidRPr="00C8793A">
        <w:rPr>
          <w:rFonts w:ascii="Angsana New" w:eastAsia="SimSun" w:hAnsi="Angsana New" w:cs="Angsana New"/>
          <w:sz w:val="30"/>
          <w:szCs w:val="30"/>
        </w:rPr>
        <w:t>“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มาตรการผ่อนปรนชั่วคราวส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ำ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หรับทางเลือกเพิ่มเติมทางบัญชีเพื่อรองรับผลกระทบจากสถานการณ์การแพร่ระบาดของโรคติดเชื้อไวรัสโ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ค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โรนา </w:t>
      </w:r>
      <w:r w:rsidRPr="00C8793A">
        <w:rPr>
          <w:rFonts w:ascii="Angsana New" w:eastAsia="SimSun" w:hAnsi="Angsana New" w:cs="Angsana New"/>
          <w:sz w:val="30"/>
          <w:szCs w:val="30"/>
        </w:rPr>
        <w:t>2019 (COVID-19)”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 xml:space="preserve"> ซึ่งออกโดยสภาวิชาชีพบัญชี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 xml:space="preserve">ในเดือนเมษายน 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ในส่วนของการไม่ต้องนำ</w:t>
      </w:r>
      <w:r w:rsidRPr="00C8793A">
        <w:rPr>
          <w:rFonts w:ascii="Angsana New" w:eastAsia="SimSun" w:hAnsi="Angsana New" w:cs="Angsana New"/>
          <w:sz w:val="30"/>
          <w:szCs w:val="30"/>
        </w:rPr>
        <w:t xml:space="preserve"> Forward-looking information 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มาประกอบ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ใน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การพิจารณาและ</w:t>
      </w:r>
      <w:r w:rsidRPr="00C8793A">
        <w:rPr>
          <w:rFonts w:ascii="Angsana New" w:eastAsia="SimSun" w:hAnsi="Angsana New" w:cs="Angsana New" w:hint="cs"/>
          <w:sz w:val="30"/>
          <w:szCs w:val="30"/>
          <w:cs/>
        </w:rPr>
        <w:t>วัดมูลค่า</w:t>
      </w:r>
      <w:r w:rsidRPr="00C8793A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C8793A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1233D9">
        <w:rPr>
          <w:rFonts w:ascii="Angsana New" w:eastAsia="SimSun" w:hAnsi="Angsana New" w:cs="Angsana New" w:hint="cs"/>
          <w:sz w:val="30"/>
          <w:szCs w:val="30"/>
          <w:cs/>
        </w:rPr>
        <w:t>ณ วันที่ 31 ธันวาคม 2562 ผลกระทบจากการด้อยค่าสำหรับ</w:t>
      </w:r>
      <w:r w:rsidRPr="001233D9">
        <w:rPr>
          <w:rFonts w:ascii="Angsana New" w:eastAsia="SimSun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EF2509" w:rsidRPr="001233D9">
        <w:rPr>
          <w:rFonts w:ascii="Angsana New" w:eastAsia="SimSun" w:hAnsi="Angsana New" w:cs="Angsana New" w:hint="cs"/>
          <w:sz w:val="30"/>
          <w:szCs w:val="30"/>
          <w:cs/>
        </w:rPr>
        <w:t>ของบัญชี</w:t>
      </w:r>
      <w:r w:rsidR="001233D9">
        <w:rPr>
          <w:rFonts w:ascii="Angsana New" w:eastAsia="SimSun" w:hAnsi="Angsana New" w:cs="Angsana New" w:hint="cs"/>
          <w:sz w:val="30"/>
          <w:szCs w:val="30"/>
          <w:cs/>
        </w:rPr>
        <w:t>ตามที่กล่าวถึงในวรรคก่อนไม่เป็นสาระสำคัญ</w:t>
      </w:r>
      <w:r w:rsidR="00EF2509" w:rsidRPr="001233D9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>ไม่มีการปรับตัวเลขของข้อมูลเปรียบเทียบงวดก่อนๆ ใหม่เนื่องจากบริษัท</w:t>
      </w:r>
      <w:r w:rsidR="000B360B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>ใช้ทางเลือกการปรับปรุงย้อนหลังโดยรับรู้ผลกระทบสะสมจากการนำ</w:t>
      </w:r>
      <w:r w:rsidRPr="001233D9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1233D9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1233D9">
        <w:rPr>
          <w:rFonts w:ascii="Angsana New" w:eastAsia="SimSun" w:hAnsi="Angsana New" w:cs="Angsana New" w:hint="cs"/>
          <w:sz w:val="30"/>
          <w:szCs w:val="30"/>
          <w:cs/>
        </w:rPr>
        <w:t xml:space="preserve">9 มาใช้ครั้งแรก ณ วันที่นำมาถือปฏิบัติใช้ครั้งแรก (วันที่ 1 มกราคม 2563) </w:t>
      </w:r>
    </w:p>
    <w:p w:rsidR="00C8793A" w:rsidRPr="00C8793A" w:rsidRDefault="00C8793A" w:rsidP="00C8793A">
      <w:pPr>
        <w:tabs>
          <w:tab w:val="left" w:pos="34"/>
          <w:tab w:val="left" w:pos="567"/>
          <w:tab w:val="left" w:pos="4500"/>
        </w:tabs>
        <w:rPr>
          <w:rFonts w:ascii="Angsana New" w:hAnsi="Angsana New"/>
          <w:sz w:val="30"/>
          <w:szCs w:val="30"/>
        </w:rPr>
      </w:pPr>
    </w:p>
    <w:p w:rsidR="0083341B" w:rsidRDefault="00833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u w:val="single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u w:val="single"/>
          <w:cs/>
        </w:rPr>
        <w:br w:type="page"/>
      </w:r>
    </w:p>
    <w:p w:rsidR="00C8793A" w:rsidRPr="0038467B" w:rsidRDefault="00C8793A" w:rsidP="00C8793A">
      <w:pPr>
        <w:pStyle w:val="NoSpacing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</w:pPr>
      <w:r w:rsidRPr="0038467B">
        <w:rPr>
          <w:rFonts w:ascii="Angsana New" w:eastAsia="Times New Roman" w:hAnsi="Angsana New" w:cs="Angsana New"/>
          <w:i/>
          <w:iCs/>
          <w:sz w:val="30"/>
          <w:szCs w:val="30"/>
          <w:u w:val="single"/>
          <w:cs/>
        </w:rPr>
        <w:lastRenderedPageBreak/>
        <w:t>มาตรฐานการรายงานทางการเงินฉบับที่</w:t>
      </w:r>
      <w:r w:rsidRPr="0038467B">
        <w:rPr>
          <w:rFonts w:ascii="Angsana New" w:eastAsia="Times New Roman" w:hAnsi="Angsana New" w:cs="Angsana New"/>
          <w:i/>
          <w:iCs/>
          <w:sz w:val="30"/>
          <w:szCs w:val="30"/>
          <w:u w:val="single"/>
        </w:rPr>
        <w:t xml:space="preserve"> 16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38467B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38467B">
        <w:rPr>
          <w:rFonts w:ascii="Angsana New" w:eastAsia="SimSun" w:hAnsi="Angsana New" w:cs="Angsana New"/>
          <w:sz w:val="30"/>
          <w:szCs w:val="30"/>
        </w:rPr>
        <w:t xml:space="preserve"> 16 </w:t>
      </w:r>
      <w:r w:rsidRPr="0038467B">
        <w:rPr>
          <w:rFonts w:ascii="Angsana New" w:eastAsia="SimSun" w:hAnsi="Angsana New" w:cs="Angsana New" w:hint="cs"/>
          <w:sz w:val="30"/>
          <w:szCs w:val="30"/>
          <w:cs/>
        </w:rPr>
        <w:t>กำหนดให้ผู้เช่ารับรู้สินทรัพย์สิทธิการใช้และหนี้สินตามสัญญาเช่าสำหรับสัญญาเช่าทุกสัญญาด้วยมูลค่าปัจจุบันหรือกระแสเงินสดคิดลดของจำนวนเงินที่จ่ายตลอดอายุของสัญญาเช่าโดยใช้อัตราคิดลดที่เหมาะสมกับสถานการณ์และกิจการ อย่างไรก็ดี มีข้อยกเว้นให้สำหรับสัญญาเช่าระยะสั้นที่มีระยะเวลาไม่เกิน 12 เดือนหรือสัญญาเช่าซึ่งสินทรัพย์อ้างอิงมีมูลค่าต่ำซึ่งสามารถบันทึกรายจ่ายตามสัญญาเช่าเป็นค่าใช้จ่ายได้ สินทรัพย์สิทธิการใช้ต้องมีการคิดค่าเสื่อมราคาตามวิธีเส้นตรงไปตลอดอายุของสัญญาเช่า 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:rsidR="009A78CF" w:rsidRPr="0038467B" w:rsidRDefault="009A78CF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38467B">
        <w:rPr>
          <w:rFonts w:ascii="Angsana New" w:eastAsia="SimSun" w:hAnsi="Angsana New" w:cs="Angsana New" w:hint="cs"/>
          <w:sz w:val="30"/>
          <w:szCs w:val="30"/>
          <w:cs/>
        </w:rPr>
        <w:t>ในฝั่งผู้ให้เช่ายังคงต้องจัดประเภทและบันทึกบัญชีเกี่ยวกับสัญญาเช่าโดยจำแนกออกเป็นสัญญาเช่าดำเนินงานและสัญญาเช่าเงินทุน (สัญญาเช่าการเงิน) เช่นเดิม จึงไม่มีการเปลี่ยนแปลงหรือผลกระทบที่เป็นสาระสำคัญในฝั่งผู้ให้เช่า</w:t>
      </w:r>
    </w:p>
    <w:p w:rsidR="00C8793A" w:rsidRPr="0038467B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</w:p>
    <w:p w:rsidR="00C8793A" w:rsidRPr="00493A61" w:rsidRDefault="00C8793A" w:rsidP="00C8793A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493A61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มาตรฐานการรายงานทางการเงินฉบับที่</w:t>
      </w:r>
      <w:r w:rsidRPr="00493A61">
        <w:rPr>
          <w:rFonts w:ascii="Angsana New" w:eastAsia="SimSun" w:hAnsi="Angsana New" w:cs="Angsana New"/>
          <w:sz w:val="30"/>
          <w:szCs w:val="30"/>
        </w:rPr>
        <w:t xml:space="preserve"> 16 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>ส่งผลกระทบให้บริษัทต้องบันทึกรับรู้รายการสินทรัพย์สิทธิการใช้ (สินทรัพย์ไม่หมุนเวียน) และหนี้สินตามสัญญา</w:t>
      </w:r>
      <w:r w:rsidR="006F0876"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เช่ายานพาหนะ 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(หนี้สินไม่หมุนเวียน) ซึ่งมีอายุของสัญญาเช่าคงเหลือ </w:t>
      </w:r>
      <w:r w:rsidR="006F0876"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31 ธันวาคม 2562 จำนวน </w:t>
      </w:r>
      <w:r w:rsidR="00A245B6" w:rsidRPr="00493A61">
        <w:rPr>
          <w:rFonts w:ascii="Angsana New" w:eastAsia="SimSun" w:hAnsi="Angsana New" w:cs="Angsana New" w:hint="cs"/>
          <w:sz w:val="30"/>
          <w:szCs w:val="30"/>
          <w:cs/>
        </w:rPr>
        <w:t>18 เดือนและ 29</w:t>
      </w:r>
      <w:r w:rsidRPr="00493A61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>เดือน โดยยอดคงเหลือของสินทรัพย์ไม่หมุนเวียนและหนี้สินไม่หมุนเวียนในงบแสดงฐานะการเงิน</w:t>
      </w:r>
      <w:r w:rsidR="002907CD" w:rsidRPr="00493A61">
        <w:rPr>
          <w:rFonts w:ascii="Angsana New" w:eastAsia="SimSun" w:hAnsi="Angsana New" w:cs="Angsana New" w:hint="cs"/>
          <w:sz w:val="30"/>
          <w:szCs w:val="30"/>
          <w:cs/>
        </w:rPr>
        <w:t>รวมและเฉพาะกิจการ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 ณ วันที่ 31 ธันวาคม 2562 เพิ่มขึ้นจากที่เคยรายงานไว้ประมาณ </w:t>
      </w:r>
      <w:r w:rsidR="006F0876" w:rsidRPr="00493A61">
        <w:rPr>
          <w:rFonts w:ascii="Angsana New" w:eastAsia="SimSun" w:hAnsi="Angsana New" w:cs="Angsana New" w:hint="cs"/>
          <w:sz w:val="30"/>
          <w:szCs w:val="30"/>
          <w:cs/>
        </w:rPr>
        <w:t>1.87</w:t>
      </w:r>
      <w:r w:rsidR="00A245B6"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</w:t>
      </w:r>
      <w:r w:rsidR="00682B99" w:rsidRPr="00493A61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>ส่วนผลกระทบที่มีต่องบกำไรขาดทุนเบ็ดเสร็จ</w:t>
      </w:r>
      <w:r w:rsidR="00607645" w:rsidRPr="00493A61">
        <w:rPr>
          <w:rFonts w:ascii="Angsana New" w:eastAsia="SimSun" w:hAnsi="Angsana New" w:cs="Angsana New" w:hint="cs"/>
          <w:sz w:val="30"/>
          <w:szCs w:val="30"/>
          <w:cs/>
        </w:rPr>
        <w:t>รวมและเฉพาะกิจการ</w:t>
      </w:r>
      <w:r w:rsidRPr="00493A61">
        <w:rPr>
          <w:rFonts w:ascii="Angsana New" w:eastAsia="SimSun" w:hAnsi="Angsana New" w:cs="Angsana New" w:hint="cs"/>
          <w:sz w:val="30"/>
          <w:szCs w:val="30"/>
          <w:cs/>
        </w:rPr>
        <w:t>ไม่เป็นสาระสำคัญ</w:t>
      </w:r>
      <w:r w:rsidR="008F5FB3">
        <w:rPr>
          <w:rFonts w:ascii="Angsana New" w:eastAsia="SimSun" w:hAnsi="Angsana New" w:cs="Angsana New" w:hint="cs"/>
          <w:sz w:val="30"/>
          <w:szCs w:val="30"/>
          <w:cs/>
        </w:rPr>
        <w:t xml:space="preserve"> นอกจากนี้ บริษัทได้โอนยอดของสินทรัพย์ถาวร (ยานพาหนะ) ณ วันที่ 1 มกราคม 2563 ซึ่งมีราคาตามบัญชีประมาณ 4.00 ล้านบาทมาแสดงรายการเป็นส่วนหนึ่งของราคาตามบัญชีของสินทรัพย์สิทธิการใช้ ณ วันดังกล่าว</w:t>
      </w:r>
    </w:p>
    <w:p w:rsidR="009A78CF" w:rsidRPr="00493A61" w:rsidRDefault="009A7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:rsidR="00D63833" w:rsidRPr="00493A61" w:rsidRDefault="00D63833" w:rsidP="00D63833">
      <w:pPr>
        <w:pStyle w:val="NoSpacing"/>
        <w:rPr>
          <w:rFonts w:ascii="Angsana New" w:hAnsi="Angsana New" w:cs="Angsana New"/>
          <w:sz w:val="30"/>
          <w:szCs w:val="30"/>
        </w:rPr>
      </w:pPr>
      <w:r w:rsidRPr="00493A61">
        <w:rPr>
          <w:rFonts w:ascii="Angsana New" w:hAnsi="Angsana New" w:cs="Angsana New"/>
          <w:sz w:val="30"/>
          <w:szCs w:val="30"/>
          <w:cs/>
        </w:rPr>
        <w:t>ข้อมูลกระทบยอด</w:t>
      </w:r>
      <w:r w:rsidRPr="00493A61">
        <w:rPr>
          <w:rFonts w:ascii="Angsana New" w:hAnsi="Angsana New" w:cs="Angsana New" w:hint="cs"/>
          <w:sz w:val="30"/>
          <w:szCs w:val="30"/>
          <w:cs/>
        </w:rPr>
        <w:t>ของ</w:t>
      </w:r>
      <w:r w:rsidRPr="00493A61">
        <w:rPr>
          <w:rFonts w:ascii="Angsana New" w:hAnsi="Angsana New" w:cs="Angsana New"/>
          <w:sz w:val="30"/>
          <w:szCs w:val="30"/>
          <w:cs/>
        </w:rPr>
        <w:t>หนี้สินตามสัญญาเช่า ณ วันที่ 31 ธันวาคม 2562 (หรือ</w:t>
      </w:r>
      <w:r w:rsidRPr="00493A6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93A61">
        <w:rPr>
          <w:rFonts w:ascii="Angsana New" w:hAnsi="Angsana New" w:cs="Angsana New"/>
          <w:sz w:val="30"/>
          <w:szCs w:val="30"/>
          <w:cs/>
        </w:rPr>
        <w:t xml:space="preserve"> 1 มกราคม 2563)</w:t>
      </w:r>
    </w:p>
    <w:p w:rsidR="00D63833" w:rsidRPr="00493A61" w:rsidRDefault="00D63833" w:rsidP="00D63833">
      <w:pPr>
        <w:pStyle w:val="NoSpacing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284"/>
        <w:gridCol w:w="1559"/>
        <w:gridCol w:w="284"/>
        <w:gridCol w:w="1559"/>
      </w:tblGrid>
      <w:tr w:rsidR="00D63833" w:rsidRPr="00493A61" w:rsidTr="006726AD">
        <w:tc>
          <w:tcPr>
            <w:tcW w:w="5920" w:type="dxa"/>
          </w:tcPr>
          <w:p w:rsidR="00D63833" w:rsidRPr="00493A61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63833" w:rsidRPr="00493A61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D63833" w:rsidRPr="00493A61" w:rsidTr="006726AD">
        <w:tc>
          <w:tcPr>
            <w:tcW w:w="5920" w:type="dxa"/>
          </w:tcPr>
          <w:p w:rsidR="00D63833" w:rsidRPr="00493A61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D63833" w:rsidRPr="00493A61" w:rsidRDefault="00D63833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3833" w:rsidRPr="00493A61" w:rsidRDefault="00D63833" w:rsidP="00D6383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  <w:p w:rsidR="00D63833" w:rsidRPr="00493A61" w:rsidRDefault="00D63833" w:rsidP="001233D9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</w:t>
            </w:r>
            <w:r w:rsidR="001233D9"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233D9" w:rsidRPr="00493A61" w:rsidTr="006726AD">
        <w:tc>
          <w:tcPr>
            <w:tcW w:w="5920" w:type="dxa"/>
          </w:tcPr>
          <w:p w:rsidR="001233D9" w:rsidRPr="00493A61" w:rsidRDefault="001233D9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ภาระผูกพันตามสัญญาเช่าระยะยาวที่เปิดเผยไว้ ณ วันที่ 1 มกราคม 2563</w:t>
            </w:r>
          </w:p>
        </w:tc>
        <w:tc>
          <w:tcPr>
            <w:tcW w:w="284" w:type="dxa"/>
          </w:tcPr>
          <w:p w:rsidR="001233D9" w:rsidRPr="00493A61" w:rsidRDefault="001233D9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1233D9" w:rsidRPr="00493A61" w:rsidRDefault="001233D9" w:rsidP="001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1.97</w:t>
            </w:r>
          </w:p>
        </w:tc>
        <w:tc>
          <w:tcPr>
            <w:tcW w:w="284" w:type="dxa"/>
          </w:tcPr>
          <w:p w:rsidR="001233D9" w:rsidRPr="00493A61" w:rsidRDefault="001233D9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233D9" w:rsidRPr="00493A61" w:rsidRDefault="001233D9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1.97</w:t>
            </w:r>
          </w:p>
        </w:tc>
      </w:tr>
      <w:tr w:rsidR="003036FE" w:rsidRPr="00493A61" w:rsidTr="006726AD">
        <w:tc>
          <w:tcPr>
            <w:tcW w:w="5920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3036FE" w:rsidRPr="00493A61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A61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="006325D5" w:rsidRPr="00493A61">
              <w:rPr>
                <w:rFonts w:ascii="Angsana New" w:hAnsi="Angsana New"/>
                <w:sz w:val="30"/>
                <w:szCs w:val="30"/>
              </w:rPr>
              <w:t>0.</w:t>
            </w:r>
            <w:r w:rsidRPr="00493A61">
              <w:rPr>
                <w:rFonts w:ascii="Angsana New" w:hAnsi="Angsana New"/>
                <w:sz w:val="30"/>
                <w:szCs w:val="30"/>
              </w:rPr>
              <w:t>1</w:t>
            </w:r>
            <w:r w:rsidR="006325D5" w:rsidRPr="00493A61">
              <w:rPr>
                <w:rFonts w:ascii="Angsana New" w:hAnsi="Angsana New"/>
                <w:sz w:val="30"/>
                <w:szCs w:val="30"/>
              </w:rPr>
              <w:t>0</w:t>
            </w:r>
            <w:r w:rsidRPr="00493A6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3036FE" w:rsidRPr="00493A61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A61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493A61">
              <w:rPr>
                <w:rFonts w:ascii="Angsana New" w:hAnsi="Angsana New"/>
                <w:sz w:val="30"/>
                <w:szCs w:val="30"/>
              </w:rPr>
              <w:t>0.10</w:t>
            </w:r>
            <w:r w:rsidRPr="00493A6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036FE" w:rsidRPr="00493A61" w:rsidTr="006726AD">
        <w:tc>
          <w:tcPr>
            <w:tcW w:w="5920" w:type="dxa"/>
          </w:tcPr>
          <w:p w:rsidR="003036FE" w:rsidRPr="00493A61" w:rsidRDefault="001233D9" w:rsidP="001233D9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บวก หนี้สินตามสัญญาเช่าเงินทุน </w:t>
            </w:r>
            <w:r w:rsidR="003036FE"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1 มกราคม 2563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036FE" w:rsidRPr="00493A61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2.51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036FE" w:rsidRPr="00493A61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2.51</w:t>
            </w:r>
          </w:p>
        </w:tc>
      </w:tr>
      <w:tr w:rsidR="003036FE" w:rsidRPr="0038467B" w:rsidTr="006726AD">
        <w:tc>
          <w:tcPr>
            <w:tcW w:w="5920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493A6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 ณ วันที่ 1 มกราคม 2563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36FE" w:rsidRPr="00493A61" w:rsidRDefault="003036FE" w:rsidP="0030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4.38</w:t>
            </w:r>
          </w:p>
        </w:tc>
        <w:tc>
          <w:tcPr>
            <w:tcW w:w="284" w:type="dxa"/>
          </w:tcPr>
          <w:p w:rsidR="003036FE" w:rsidRPr="00493A61" w:rsidRDefault="003036FE" w:rsidP="00D63833">
            <w:pPr>
              <w:pStyle w:val="NoSpacing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36FE" w:rsidRPr="0038467B" w:rsidRDefault="003036F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404"/>
              </w:tabs>
              <w:spacing w:line="240" w:lineRule="auto"/>
              <w:ind w:left="-108" w:right="-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A61">
              <w:rPr>
                <w:rFonts w:ascii="Angsana New" w:hAnsi="Angsana New"/>
                <w:sz w:val="30"/>
                <w:szCs w:val="30"/>
              </w:rPr>
              <w:t>4.38</w:t>
            </w:r>
          </w:p>
        </w:tc>
      </w:tr>
    </w:tbl>
    <w:p w:rsidR="009A78CF" w:rsidRPr="009A78CF" w:rsidRDefault="003036FE" w:rsidP="008F5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ทั้งนี้ อัตราดอกเบี้ยเงินกู้ยืมส่วนเพิ่มถัวเฉลี่ยถ่วงน้ำหนักที่บริษัทนำมาใช้การคิดลดกระแสเงินสดเท่ากับร้อยละ </w:t>
      </w:r>
      <w:r w:rsidR="009A78CF" w:rsidRPr="009A78CF">
        <w:rPr>
          <w:rFonts w:ascii="Angsana New" w:hAnsi="Angsana New"/>
          <w:sz w:val="30"/>
          <w:szCs w:val="30"/>
          <w:cs/>
          <w:lang w:val="th-TH"/>
        </w:rPr>
        <w:t xml:space="preserve">         </w:t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t>6.025</w:t>
      </w:r>
      <w:r w:rsidR="009A78CF" w:rsidRPr="009A78CF">
        <w:rPr>
          <w:rFonts w:ascii="Angsana New" w:hAnsi="Angsana New"/>
          <w:sz w:val="30"/>
          <w:szCs w:val="30"/>
          <w:cs/>
          <w:lang w:val="th-TH"/>
        </w:rPr>
        <w:t>%</w:t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A78CF" w:rsidRPr="009A78CF">
        <w:rPr>
          <w:rFonts w:ascii="Angsana New" w:hAnsi="Angsana New"/>
          <w:sz w:val="30"/>
          <w:szCs w:val="30"/>
          <w:cs/>
          <w:lang w:val="th-TH"/>
        </w:rPr>
        <w:t xml:space="preserve">ต่อปี </w:t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t>นอกจากนี้ ไม่มีการปรับตัวเลขของข้อมูลเปรียบเทียบงวดก่อนๆ ใหม่เนื่องจากบริษัทใช้ทางเลือกการปรับปรุงย้อนหลังโดยรับรู้ผลกระทบสะสมจากการนำ</w:t>
      </w:r>
      <w:r w:rsidR="009A78CF" w:rsidRPr="009A78CF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มาตรฐานการรายงานทางการเงินฉบับที่ 16</w:t>
      </w:r>
      <w:r w:rsidR="009A78CF" w:rsidRPr="009A78CF">
        <w:rPr>
          <w:rFonts w:ascii="Angsana New" w:hAnsi="Angsana New" w:hint="cs"/>
          <w:sz w:val="30"/>
          <w:szCs w:val="30"/>
          <w:cs/>
          <w:lang w:val="th-TH"/>
        </w:rPr>
        <w:t xml:space="preserve"> มาใช้ครั้งแรก ณ วันที่นำมาถือปฏิบัติใช้ครั้งแรก (วันที่ 1 มกราคม 2563)</w:t>
      </w:r>
    </w:p>
    <w:p w:rsidR="009A78CF" w:rsidRDefault="009A78CF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40DF0" w:rsidRPr="006C0551" w:rsidRDefault="00D40DF0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C0551">
        <w:rPr>
          <w:rFonts w:ascii="Angsana New" w:hAnsi="Angsana New" w:hint="cs"/>
          <w:b/>
          <w:bCs/>
          <w:szCs w:val="30"/>
          <w:cs/>
        </w:rPr>
        <w:t>การเปลี่ยนแปลงนโยบายการบัญชี</w:t>
      </w:r>
    </w:p>
    <w:p w:rsidR="00D40DF0" w:rsidRPr="006C0551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0DF0" w:rsidRPr="006C0551" w:rsidRDefault="00D40DF0" w:rsidP="00D40DF0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เริ่มตั้งแต่วันที่ 1 มกราคม 2563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บริษัทได้เปลี่ยนแปลงนโยบายการบัญชีเกี่ยวกับการแสดงมูลค่า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ที่ดิน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อาคารและเครื่องจักรจากวิธี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ตี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ราคา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ใหม่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เป็นวิธีราคาทุน</w:t>
      </w:r>
      <w:r w:rsidR="00BA0B3A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(ได้รับอนุมัติโดยที่ประชุมคณะกรรมการบริษัทเมื่อวันที่ 30 มีนาคม 2563)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ซึ่งสามารถกระทำได้ภายใต้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ประกาศสภาวิชาชีพบัญชีฉบับที่ 18/2554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ลงวันที่ 12 เมษายน 2554 เรื่อง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“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การบันทึกบัญชีเมื่อมีการตีราคาใหม่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”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ทั้งนี้ เหตุผลหลักของการเปลี่ยนแปลงนโยบายการบัญชีดังกล่าวเกี่ยวเนื่องกับ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 xml:space="preserve">(1) 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เพื่อให้เกิดความเป็นไปได้ในทางปฏิบัติและขจัดความยุ่งยากรวมถึงต้นทุนที่เกินจำเป็นอย่างมากสำหรับการปิดบัญชีด้วยนโยบายการบัญชีเดียวกันของกิจการภายในกลุ่มและ (2) ฝ่ายบริหารของ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บริษัทเห็นว่าการบันทึกบัญชีด้วยวิธีราคาทุน</w:t>
      </w:r>
      <w:r w:rsidR="00607645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สอดคล้องกับ</w:t>
      </w:r>
      <w:r w:rsidR="002907C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วิธีปฏิบัติของอุตสาหกรรมเดียวกัน</w:t>
      </w:r>
      <w:r w:rsidR="00607645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และยัง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สะท้อนให้เห็นถึงความสามารถ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ในการบริหารจัดการและผล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การดำเนินงานของบริษัท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ที่มีความชัดเจนและ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เหมาะ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สม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กว่าวิธี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การตี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ราคาใหม่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โดย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บริษัทได้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ปรับปรุงย้อนหลัง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งบการเงินงวดก่อนๆ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ที่นำมาแสดงเปรียบเทียบเสมือนว่าบริษัทได้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บันทึกและแสดงมูลค่าที่ดิน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อาคารและเครื่องจักรโดยใช้วิธีราคาทุนมาโดยตลอด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ตั้งแต่ต้น 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การปรับปรุง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ย้อนหลังดังกล่าวมี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ผลกระทบต่อ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ายการ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ที่สำคัญบางรายการ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ใน</w:t>
      </w:r>
      <w:r w:rsidRPr="006C0551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งบการเงินงวดก่อนๆ ที่นำมาแสดงเปรียบเทียบดัง</w:t>
      </w:r>
      <w:r w:rsidRPr="006C0551">
        <w:rPr>
          <w:rFonts w:ascii="Angsana New" w:eastAsia="SimSun" w:hAnsi="Angsana New" w:cs="Angsana New"/>
          <w:sz w:val="30"/>
          <w:szCs w:val="30"/>
          <w:cs/>
          <w:lang w:val="th-TH"/>
        </w:rPr>
        <w:t>นี้</w:t>
      </w:r>
    </w:p>
    <w:p w:rsidR="00D40DF0" w:rsidRPr="006C0551" w:rsidRDefault="00D40DF0" w:rsidP="00D40DF0">
      <w:pPr>
        <w:pStyle w:val="NoSpacing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7088"/>
        <w:gridCol w:w="2268"/>
      </w:tblGrid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D40DF0" w:rsidRPr="006C0551" w:rsidRDefault="00D40DF0" w:rsidP="00C35CE9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D40DF0" w:rsidRPr="006C0551" w:rsidRDefault="00D40DF0" w:rsidP="00C35CE9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D40DF0" w:rsidRPr="006C0551" w:rsidRDefault="00D40DF0" w:rsidP="009A78CF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 (ลดลง)</w:t>
            </w:r>
            <w:r w:rsidR="009A78CF"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D15922"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พันบาท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07645" w:rsidRDefault="00D40DF0" w:rsidP="00C35CE9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0764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งบแสดงฐานะการเงิน ณ วันที่ 31 ธันวาคม 2562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D40DF0" w:rsidRPr="006C0551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ส่วนเกินทุนจากการตีราคาสินทรัพย์ - สุทธิ / รวมสินทรัพย์ </w:t>
            </w:r>
          </w:p>
        </w:tc>
        <w:tc>
          <w:tcPr>
            <w:tcW w:w="2268" w:type="dxa"/>
            <w:vAlign w:val="bottom"/>
          </w:tcPr>
          <w:p w:rsidR="00D40DF0" w:rsidRPr="00E66F72" w:rsidRDefault="00D40DF0" w:rsidP="00C35CE9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6F7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(242</w:t>
            </w:r>
            <w:r w:rsidRPr="00E66F72">
              <w:rPr>
                <w:rFonts w:ascii="Angsana New" w:hAnsi="Angsana New"/>
                <w:sz w:val="30"/>
                <w:szCs w:val="30"/>
                <w:cs/>
                <w:lang w:val="th-TH"/>
              </w:rPr>
              <w:t>,661)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หนี้สินภาษีเงินได้รอการตัดบัญชี / รวมหนี้สิน</w:t>
            </w:r>
          </w:p>
        </w:tc>
        <w:tc>
          <w:tcPr>
            <w:tcW w:w="2268" w:type="dxa"/>
            <w:vAlign w:val="center"/>
          </w:tcPr>
          <w:p w:rsidR="00D40DF0" w:rsidRPr="00E66F72" w:rsidRDefault="00D40DF0" w:rsidP="00C35CE9">
            <w:pPr>
              <w:ind w:left="-108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6F72">
              <w:rPr>
                <w:rFonts w:ascii="Angsana New" w:hAnsi="Angsana New"/>
                <w:sz w:val="30"/>
                <w:szCs w:val="30"/>
                <w:cs/>
                <w:lang w:val="th-TH"/>
              </w:rPr>
              <w:t>(  29,937)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D40DF0" w:rsidRPr="006C0551" w:rsidRDefault="00D40DF0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องค์ประกอบอื่นของส่วนของผู้ถือหุ้น / รวมส่วนของผู้ถือหุ้น</w:t>
            </w:r>
          </w:p>
        </w:tc>
        <w:tc>
          <w:tcPr>
            <w:tcW w:w="2268" w:type="dxa"/>
            <w:vAlign w:val="bottom"/>
          </w:tcPr>
          <w:p w:rsidR="00D40DF0" w:rsidRPr="00E66F72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66F72">
              <w:rPr>
                <w:rFonts w:ascii="Angsana New" w:hAnsi="Angsana New"/>
                <w:sz w:val="30"/>
                <w:szCs w:val="30"/>
                <w:cs/>
                <w:lang w:val="th-TH"/>
              </w:rPr>
              <w:t>(212,724)</w:t>
            </w:r>
          </w:p>
        </w:tc>
      </w:tr>
      <w:tr w:rsidR="00D40DF0" w:rsidRPr="006C0551" w:rsidTr="0038467B">
        <w:tc>
          <w:tcPr>
            <w:tcW w:w="7088" w:type="dxa"/>
            <w:vAlign w:val="bottom"/>
          </w:tcPr>
          <w:p w:rsidR="000F491F" w:rsidRPr="006C0551" w:rsidRDefault="000F491F" w:rsidP="00C35CE9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:rsidR="00D40DF0" w:rsidRPr="006C0551" w:rsidRDefault="00D40DF0" w:rsidP="00C35CE9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6C0551" w:rsidRDefault="0083341B" w:rsidP="0004407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3341B" w:rsidRPr="006C0551" w:rsidRDefault="0083341B" w:rsidP="00044076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83341B" w:rsidRPr="006C0551" w:rsidRDefault="0083341B" w:rsidP="00044076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83341B" w:rsidRPr="006C0551" w:rsidRDefault="0083341B" w:rsidP="00044076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เพิ่มขึ้น (ลดลง) </w:t>
            </w:r>
            <w:r w:rsidR="00D15922"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/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พันบาท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A82D83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งบกำไรขาดทุนเบ็ดเสร็จสำหรับงวดสามเดือนสิ้นสุดวันที่ 30 มิถุนายน 2562</w:t>
            </w:r>
          </w:p>
        </w:tc>
        <w:tc>
          <w:tcPr>
            <w:tcW w:w="2268" w:type="dxa"/>
            <w:vAlign w:val="bottom"/>
          </w:tcPr>
          <w:p w:rsidR="00A82D83" w:rsidRPr="00857DE6" w:rsidRDefault="00A82D83" w:rsidP="0090132E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ต้นทุนขาย</w:t>
            </w:r>
          </w:p>
        </w:tc>
        <w:tc>
          <w:tcPr>
            <w:tcW w:w="2268" w:type="dxa"/>
            <w:vAlign w:val="bottom"/>
          </w:tcPr>
          <w:p w:rsidR="00A82D83" w:rsidRPr="00857DE6" w:rsidRDefault="00A82D83" w:rsidP="00A82D83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857DE6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01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274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:rsidR="00A82D83" w:rsidRPr="00857DE6" w:rsidRDefault="00A82D83" w:rsidP="00A82D83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857DE6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000,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330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กำไรก่อนค่าใช้จ่ายภาษีเงินได้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A82D83" w:rsidRPr="00857DE6" w:rsidRDefault="00857DE6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</w:t>
            </w:r>
            <w:r w:rsidR="00A82D83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604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A82D83" w:rsidRPr="00857DE6" w:rsidRDefault="00857DE6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</w:t>
            </w:r>
            <w:r w:rsidR="00A82D83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271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</w:p>
        </w:tc>
        <w:tc>
          <w:tcPr>
            <w:tcW w:w="2268" w:type="dxa"/>
            <w:vAlign w:val="bottom"/>
          </w:tcPr>
          <w:p w:rsidR="00A82D83" w:rsidRPr="00857DE6" w:rsidRDefault="00857DE6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  <w:r w:rsidR="00A82D83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333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และกำไรเบ็ดเสร็จรวมส่วนที่เป็นของบริษัทใหญ่</w:t>
            </w:r>
          </w:p>
        </w:tc>
        <w:tc>
          <w:tcPr>
            <w:tcW w:w="2268" w:type="dxa"/>
            <w:vAlign w:val="bottom"/>
          </w:tcPr>
          <w:p w:rsidR="00A82D83" w:rsidRPr="00857DE6" w:rsidRDefault="00857DE6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</w:t>
            </w:r>
            <w:r w:rsidR="00A82D83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333</w:t>
            </w:r>
          </w:p>
        </w:tc>
      </w:tr>
      <w:tr w:rsidR="00A82D83" w:rsidRPr="006C0551" w:rsidTr="0090132E">
        <w:tc>
          <w:tcPr>
            <w:tcW w:w="7088" w:type="dxa"/>
            <w:vAlign w:val="bottom"/>
          </w:tcPr>
          <w:p w:rsidR="00A82D83" w:rsidRPr="00857DE6" w:rsidRDefault="00A82D83" w:rsidP="0090132E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กำไรต่อหุ้นขั้นพื้นฐาน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และกำไรต่อหุ้นปรับลด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(บาท)</w:t>
            </w:r>
          </w:p>
        </w:tc>
        <w:tc>
          <w:tcPr>
            <w:tcW w:w="2268" w:type="dxa"/>
            <w:vAlign w:val="bottom"/>
          </w:tcPr>
          <w:p w:rsidR="00A82D83" w:rsidRPr="00857DE6" w:rsidRDefault="00A82D83" w:rsidP="0090132E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0.0</w:t>
            </w:r>
            <w:r w:rsidR="00857DE6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076</w:t>
            </w:r>
          </w:p>
        </w:tc>
      </w:tr>
      <w:tr w:rsidR="00A82D83" w:rsidRPr="006C0551" w:rsidTr="0038467B">
        <w:tc>
          <w:tcPr>
            <w:tcW w:w="7088" w:type="dxa"/>
            <w:vAlign w:val="bottom"/>
          </w:tcPr>
          <w:p w:rsidR="00A82D83" w:rsidRPr="00857DE6" w:rsidRDefault="00A82D83" w:rsidP="000F491F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:rsidR="00A82D83" w:rsidRPr="00857DE6" w:rsidRDefault="00A82D83" w:rsidP="00044076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F491F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บกำไรขาดทุนเบ็ดเสร็จสำหรับงวดหก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เดือนสิ้นสุดวันที่ 3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0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มิถุนายน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2562</w:t>
            </w:r>
          </w:p>
        </w:tc>
        <w:tc>
          <w:tcPr>
            <w:tcW w:w="2268" w:type="dxa"/>
            <w:vAlign w:val="bottom"/>
          </w:tcPr>
          <w:p w:rsidR="0083341B" w:rsidRPr="00857DE6" w:rsidRDefault="0083341B" w:rsidP="00044076">
            <w:pPr>
              <w:tabs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ต้นทุนขาย</w:t>
            </w:r>
          </w:p>
        </w:tc>
        <w:tc>
          <w:tcPr>
            <w:tcW w:w="2268" w:type="dxa"/>
            <w:vAlign w:val="bottom"/>
          </w:tcPr>
          <w:p w:rsidR="0083341B" w:rsidRPr="00857DE6" w:rsidRDefault="0083341B" w:rsidP="00747C3F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="00DA5143" w:rsidRPr="00857DE6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</w:t>
            </w:r>
            <w:r w:rsidR="00747C3F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16</w:t>
            </w:r>
            <w:r w:rsidR="00747C3F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456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2268" w:type="dxa"/>
            <w:vAlign w:val="bottom"/>
          </w:tcPr>
          <w:p w:rsidR="0083341B" w:rsidRPr="00857DE6" w:rsidRDefault="0083341B" w:rsidP="00044076">
            <w:pPr>
              <w:tabs>
                <w:tab w:val="clear" w:pos="454"/>
                <w:tab w:val="left" w:pos="563"/>
                <w:tab w:val="left" w:pos="2018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="00DA5143" w:rsidRPr="00857DE6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000,</w:t>
            </w:r>
            <w:r w:rsidR="00747C3F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657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กำไรก่อนค่าใช้จ่ายภาษีเงินได้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83341B" w:rsidRPr="00857DE6" w:rsidRDefault="00747C3F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17</w:t>
            </w:r>
            <w:r w:rsidR="0083341B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11</w:t>
            </w:r>
            <w:r w:rsid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83341B" w:rsidRPr="00857DE6" w:rsidRDefault="00747C3F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  <w:r w:rsidR="0083341B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52</w:t>
            </w:r>
            <w:r w:rsid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</w:p>
        </w:tc>
        <w:tc>
          <w:tcPr>
            <w:tcW w:w="2268" w:type="dxa"/>
            <w:vAlign w:val="bottom"/>
          </w:tcPr>
          <w:p w:rsidR="0083341B" w:rsidRPr="00857DE6" w:rsidRDefault="00747C3F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14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585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และกำไรเบ็ดเสร็จรวมส่วนที่เป็นของบริษัทใหญ่</w:t>
            </w:r>
          </w:p>
        </w:tc>
        <w:tc>
          <w:tcPr>
            <w:tcW w:w="2268" w:type="dxa"/>
            <w:vAlign w:val="bottom"/>
          </w:tcPr>
          <w:p w:rsidR="0083341B" w:rsidRPr="00857DE6" w:rsidRDefault="00747C3F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14</w:t>
            </w:r>
            <w:r w:rsidR="0083341B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585</w:t>
            </w: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กำไรต่อหุ้นขั้นพื้นฐาน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และกำไรต่อหุ้นปรับลด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(บาท)</w:t>
            </w:r>
          </w:p>
        </w:tc>
        <w:tc>
          <w:tcPr>
            <w:tcW w:w="2268" w:type="dxa"/>
            <w:vAlign w:val="bottom"/>
          </w:tcPr>
          <w:p w:rsidR="0083341B" w:rsidRPr="00857DE6" w:rsidRDefault="0083341B" w:rsidP="00044076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0.0</w:t>
            </w:r>
            <w:r w:rsidR="00747C3F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152</w:t>
            </w:r>
          </w:p>
        </w:tc>
      </w:tr>
      <w:tr w:rsidR="00A82D83" w:rsidRPr="006C0551" w:rsidTr="0038467B">
        <w:tc>
          <w:tcPr>
            <w:tcW w:w="7088" w:type="dxa"/>
            <w:vAlign w:val="bottom"/>
          </w:tcPr>
          <w:p w:rsidR="00A82D83" w:rsidRPr="00857DE6" w:rsidRDefault="00A82D83" w:rsidP="000F491F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:rsidR="00A82D83" w:rsidRPr="00857DE6" w:rsidRDefault="00A82D83" w:rsidP="00044076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83341B" w:rsidRPr="006C0551" w:rsidTr="0038467B">
        <w:tc>
          <w:tcPr>
            <w:tcW w:w="7088" w:type="dxa"/>
            <w:vAlign w:val="bottom"/>
          </w:tcPr>
          <w:p w:rsidR="0083341B" w:rsidRPr="00857DE6" w:rsidRDefault="0083341B" w:rsidP="000F491F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งบแสดงการเปลี่ยนแปลงส่วนของผู้ถือหุ้นสำหรับงวด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หก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เดือนสิ้นสุด</w:t>
            </w:r>
            <w:r w:rsidR="0038467B" w:rsidRPr="00857D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วันที่ 3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0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0F491F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มิถุนายน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="00DA5143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2563 และ 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2562</w:t>
            </w:r>
          </w:p>
        </w:tc>
        <w:tc>
          <w:tcPr>
            <w:tcW w:w="2268" w:type="dxa"/>
            <w:vAlign w:val="bottom"/>
          </w:tcPr>
          <w:p w:rsidR="0083341B" w:rsidRPr="00857DE6" w:rsidRDefault="0083341B" w:rsidP="00044076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ส่วนเกินทุนจากการตีราคาสินทรัพย์ - สุทธิ ณ วันที่ 1 มกราคม 2563</w:t>
            </w:r>
          </w:p>
        </w:tc>
        <w:tc>
          <w:tcPr>
            <w:tcW w:w="2268" w:type="dxa"/>
            <w:vAlign w:val="bottom"/>
          </w:tcPr>
          <w:p w:rsidR="00DA5143" w:rsidRPr="00857DE6" w:rsidRDefault="00DA5143" w:rsidP="00DA5143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212,724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ส่วนเกินทุนจากการตีราคาสินทรัพย์ - สุทธิ ณ วันที่ 1 มกราคม 2562</w:t>
            </w:r>
          </w:p>
        </w:tc>
        <w:tc>
          <w:tcPr>
            <w:tcW w:w="2268" w:type="dxa"/>
            <w:vAlign w:val="bottom"/>
          </w:tcPr>
          <w:p w:rsidR="00DA5143" w:rsidRPr="00857DE6" w:rsidRDefault="00DA5143" w:rsidP="00DA5143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242,325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38467B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โอนไปกำไรสะสม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(2562)</w:t>
            </w:r>
          </w:p>
        </w:tc>
        <w:tc>
          <w:tcPr>
            <w:tcW w:w="2268" w:type="dxa"/>
            <w:vAlign w:val="bottom"/>
          </w:tcPr>
          <w:p w:rsidR="00DA5143" w:rsidRPr="00857DE6" w:rsidRDefault="00DA5143" w:rsidP="00F20E67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857DE6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</w:t>
            </w:r>
            <w:r w:rsidR="00F20E67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14</w:t>
            </w:r>
            <w:r w:rsidR="00F20E67" w:rsidRPr="00857DE6">
              <w:rPr>
                <w:rFonts w:ascii="Angsana New" w:hAnsi="Angsana New"/>
                <w:sz w:val="30"/>
                <w:szCs w:val="30"/>
              </w:rPr>
              <w:t>,585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กำไรเบ็ดเสร็จรวม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เข้ากำไรสะสม (2562)</w:t>
            </w:r>
          </w:p>
        </w:tc>
        <w:tc>
          <w:tcPr>
            <w:tcW w:w="2268" w:type="dxa"/>
            <w:vAlign w:val="bottom"/>
          </w:tcPr>
          <w:p w:rsidR="00DA5143" w:rsidRPr="00857DE6" w:rsidRDefault="00F20E67" w:rsidP="00F20E67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14</w:t>
            </w:r>
            <w:r w:rsidR="00DA5143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585</w:t>
            </w:r>
          </w:p>
        </w:tc>
      </w:tr>
      <w:tr w:rsidR="00A82D83" w:rsidRPr="006C0551" w:rsidTr="0038467B">
        <w:tc>
          <w:tcPr>
            <w:tcW w:w="7088" w:type="dxa"/>
            <w:vAlign w:val="bottom"/>
          </w:tcPr>
          <w:p w:rsidR="00A82D83" w:rsidRDefault="00A82D83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  <w:p w:rsidR="00857DE6" w:rsidRDefault="00857DE6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  <w:p w:rsidR="00857DE6" w:rsidRDefault="00857DE6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  <w:p w:rsidR="00857DE6" w:rsidRPr="00857DE6" w:rsidRDefault="00857DE6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vAlign w:val="bottom"/>
          </w:tcPr>
          <w:p w:rsidR="00A82D83" w:rsidRPr="00857DE6" w:rsidRDefault="00A82D8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4C49F7" w:rsidRPr="006C0551" w:rsidTr="0090132E">
        <w:tc>
          <w:tcPr>
            <w:tcW w:w="7088" w:type="dxa"/>
            <w:vAlign w:val="bottom"/>
          </w:tcPr>
          <w:p w:rsidR="004C49F7" w:rsidRPr="006C0551" w:rsidRDefault="004C49F7" w:rsidP="0090132E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C49F7" w:rsidRPr="006C0551" w:rsidRDefault="004C49F7" w:rsidP="0090132E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:rsidR="004C49F7" w:rsidRPr="006C0551" w:rsidRDefault="004C49F7" w:rsidP="0090132E">
            <w:pPr>
              <w:tabs>
                <w:tab w:val="clear" w:pos="1871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  <w:p w:rsidR="004C49F7" w:rsidRPr="006C0551" w:rsidRDefault="004C49F7" w:rsidP="0090132E">
            <w:pPr>
              <w:tabs>
                <w:tab w:val="clear" w:pos="1871"/>
                <w:tab w:val="left" w:pos="1876"/>
                <w:tab w:val="decimal" w:pos="1052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เพิ่มขึ้น (ลดลง) 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br/>
            </w:r>
            <w:r w:rsidRPr="006C0551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6C055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พันบาท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9402FC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งบกระแสเงินสดสำหรับงวด</w:t>
            </w:r>
            <w:r w:rsidR="009402FC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หก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เดือนสิ้นสุดวันที่ </w:t>
            </w:r>
            <w:r w:rsidR="009402FC"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30 มิถุนายน</w:t>
            </w:r>
            <w:r w:rsidRPr="00857D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 2562</w:t>
            </w:r>
          </w:p>
        </w:tc>
        <w:tc>
          <w:tcPr>
            <w:tcW w:w="226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กำไรสำหรับงวด</w:t>
            </w:r>
          </w:p>
        </w:tc>
        <w:tc>
          <w:tcPr>
            <w:tcW w:w="2268" w:type="dxa"/>
            <w:vAlign w:val="bottom"/>
          </w:tcPr>
          <w:p w:rsidR="00DA5143" w:rsidRPr="00857DE6" w:rsidRDefault="00747C3F" w:rsidP="00747C3F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14</w:t>
            </w:r>
            <w:r w:rsidR="00DA5143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585</w:t>
            </w:r>
          </w:p>
        </w:tc>
      </w:tr>
      <w:tr w:rsidR="00DA5143" w:rsidRPr="006C0551" w:rsidTr="0038467B">
        <w:tc>
          <w:tcPr>
            <w:tcW w:w="7088" w:type="dxa"/>
            <w:vAlign w:val="bottom"/>
          </w:tcPr>
          <w:p w:rsidR="00DA5143" w:rsidRPr="00857DE6" w:rsidRDefault="00DA5143" w:rsidP="0038467B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2268" w:type="dxa"/>
            <w:vAlign w:val="bottom"/>
          </w:tcPr>
          <w:p w:rsidR="00DA5143" w:rsidRPr="00857DE6" w:rsidRDefault="00747C3F" w:rsidP="0038467B">
            <w:pPr>
              <w:tabs>
                <w:tab w:val="clear" w:pos="454"/>
                <w:tab w:val="clear" w:pos="1644"/>
                <w:tab w:val="clear" w:pos="1871"/>
                <w:tab w:val="left" w:pos="563"/>
                <w:tab w:val="left" w:pos="6462"/>
                <w:tab w:val="decimal" w:pos="10523"/>
              </w:tabs>
              <w:ind w:left="-58" w:right="4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  <w:r w:rsidR="00DA5143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,</w:t>
            </w:r>
            <w:r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52</w:t>
            </w:r>
            <w:r w:rsidR="00E66F7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8</w:t>
            </w:r>
          </w:p>
        </w:tc>
      </w:tr>
      <w:tr w:rsidR="00DA5143" w:rsidRPr="00D40DF0" w:rsidTr="0038467B">
        <w:tc>
          <w:tcPr>
            <w:tcW w:w="7088" w:type="dxa"/>
            <w:vAlign w:val="bottom"/>
          </w:tcPr>
          <w:p w:rsidR="00DA5143" w:rsidRPr="009402FC" w:rsidRDefault="00DA5143" w:rsidP="00044076">
            <w:pPr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02F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ค่าเสื่อมราคาและค่าใช้จ่ายตัดบัญชี</w:t>
            </w:r>
          </w:p>
        </w:tc>
        <w:tc>
          <w:tcPr>
            <w:tcW w:w="2268" w:type="dxa"/>
            <w:vAlign w:val="bottom"/>
          </w:tcPr>
          <w:p w:rsidR="00DA5143" w:rsidRPr="00857DE6" w:rsidRDefault="00DA5143" w:rsidP="00857DE6">
            <w:pPr>
              <w:tabs>
                <w:tab w:val="clear" w:pos="454"/>
                <w:tab w:val="clear" w:pos="1871"/>
                <w:tab w:val="left" w:pos="563"/>
                <w:tab w:val="left" w:pos="2018"/>
                <w:tab w:val="left" w:pos="6462"/>
                <w:tab w:val="decimal" w:pos="10523"/>
              </w:tabs>
              <w:ind w:left="-61"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(</w:t>
            </w:r>
            <w:r w:rsidRPr="00857DE6">
              <w:rPr>
                <w:rFonts w:ascii="Angsana New" w:hAnsi="Angsana New" w:hint="cs"/>
                <w:color w:val="FFFFFF" w:themeColor="background1"/>
                <w:sz w:val="30"/>
                <w:szCs w:val="30"/>
                <w:cs/>
                <w:lang w:val="th-TH"/>
              </w:rPr>
              <w:t>0</w:t>
            </w:r>
            <w:r w:rsidR="00747C3F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17</w:t>
            </w:r>
            <w:r w:rsidR="00747C3F"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,</w:t>
            </w:r>
            <w:r w:rsidR="00747C3F" w:rsidRP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11</w:t>
            </w:r>
            <w:r w:rsidR="00857DE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  <w:r w:rsidRPr="00857DE6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</w:tbl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90FDB" w:rsidRPr="004F5042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090FDB" w:rsidRPr="004F5042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448F0" w:rsidRPr="004F5042" w:rsidRDefault="00E448F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747F5" w:rsidRPr="00BF128E" w:rsidRDefault="00A95220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9822D7">
        <w:rPr>
          <w:rFonts w:ascii="Angsana New" w:hAnsi="Angsana New"/>
          <w:sz w:val="30"/>
          <w:szCs w:val="30"/>
          <w:cs/>
        </w:rPr>
        <w:t>บริษัท</w:t>
      </w:r>
      <w:r w:rsidRPr="009822D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9822D7">
        <w:rPr>
          <w:rFonts w:ascii="Angsana New" w:hAnsi="Angsana New"/>
          <w:sz w:val="30"/>
          <w:szCs w:val="30"/>
          <w:cs/>
        </w:rPr>
        <w:t>ได้ใช้นโยบายการบัญชีที่สำคัญ</w:t>
      </w:r>
      <w:r w:rsidR="00981F14" w:rsidRPr="009822D7">
        <w:rPr>
          <w:rFonts w:ascii="Angsana New" w:hAnsi="Angsana New" w:hint="cs"/>
          <w:sz w:val="30"/>
          <w:szCs w:val="30"/>
          <w:cs/>
        </w:rPr>
        <w:t xml:space="preserve">และวิธีการคำนวณต่างๆ </w:t>
      </w:r>
      <w:r w:rsidRPr="009822D7">
        <w:rPr>
          <w:rFonts w:ascii="Angsana New" w:hAnsi="Angsana New"/>
          <w:sz w:val="30"/>
          <w:szCs w:val="30"/>
          <w:cs/>
        </w:rPr>
        <w:t>ใน</w:t>
      </w:r>
      <w:r w:rsidRPr="009822D7">
        <w:rPr>
          <w:rFonts w:ascii="Angsana New" w:hAnsi="Angsana New" w:hint="cs"/>
          <w:sz w:val="30"/>
          <w:szCs w:val="30"/>
          <w:cs/>
        </w:rPr>
        <w:t>การจัดทำ</w:t>
      </w:r>
      <w:r w:rsidRPr="009822D7">
        <w:rPr>
          <w:rFonts w:ascii="Angsana New" w:hAnsi="Angsana New"/>
          <w:sz w:val="30"/>
          <w:szCs w:val="30"/>
          <w:cs/>
        </w:rPr>
        <w:t>ข้อมูลทางการเงินระหว่างกาลสำหรับ</w:t>
      </w:r>
      <w:r w:rsidR="00540B78" w:rsidRPr="009822D7">
        <w:rPr>
          <w:rFonts w:ascii="Angsana New" w:hAnsi="Angsana New" w:hint="cs"/>
          <w:sz w:val="30"/>
          <w:szCs w:val="30"/>
          <w:cs/>
        </w:rPr>
        <w:t>งวด</w:t>
      </w:r>
      <w:r w:rsidR="008B467A" w:rsidRPr="009822D7">
        <w:rPr>
          <w:rFonts w:ascii="Angsana New" w:hAnsi="Angsana New" w:hint="cs"/>
          <w:sz w:val="30"/>
          <w:szCs w:val="30"/>
          <w:cs/>
        </w:rPr>
        <w:t>สามเดือน</w:t>
      </w:r>
      <w:r w:rsidR="00433604">
        <w:rPr>
          <w:rFonts w:ascii="Angsana New" w:hAnsi="Angsana New" w:hint="cs"/>
          <w:sz w:val="30"/>
          <w:szCs w:val="30"/>
          <w:cs/>
        </w:rPr>
        <w:t>และหกเดือน</w:t>
      </w:r>
      <w:r w:rsidRPr="009822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A3C4B" w:rsidRPr="009822D7">
        <w:rPr>
          <w:rFonts w:ascii="Angsana New" w:hAnsi="Angsana New" w:hint="cs"/>
          <w:sz w:val="30"/>
          <w:szCs w:val="30"/>
          <w:cs/>
        </w:rPr>
        <w:t>3</w:t>
      </w:r>
      <w:r w:rsidR="00433604">
        <w:rPr>
          <w:rFonts w:ascii="Angsana New" w:hAnsi="Angsana New" w:hint="cs"/>
          <w:sz w:val="30"/>
          <w:szCs w:val="30"/>
          <w:cs/>
        </w:rPr>
        <w:t>0</w:t>
      </w:r>
      <w:r w:rsidR="00FA3C4B" w:rsidRPr="009822D7">
        <w:rPr>
          <w:rFonts w:ascii="Angsana New" w:hAnsi="Angsana New" w:hint="cs"/>
          <w:sz w:val="30"/>
          <w:szCs w:val="30"/>
          <w:cs/>
        </w:rPr>
        <w:t xml:space="preserve"> </w:t>
      </w:r>
      <w:r w:rsidR="00433604">
        <w:rPr>
          <w:rFonts w:ascii="Angsana New" w:hAnsi="Angsana New" w:hint="cs"/>
          <w:sz w:val="30"/>
          <w:szCs w:val="30"/>
          <w:cs/>
        </w:rPr>
        <w:t>มิถุนายน</w:t>
      </w:r>
      <w:r w:rsidR="00155428" w:rsidRPr="009822D7">
        <w:rPr>
          <w:rFonts w:ascii="Angsana New" w:hAnsi="Angsana New" w:hint="cs"/>
          <w:sz w:val="30"/>
          <w:szCs w:val="30"/>
          <w:cs/>
        </w:rPr>
        <w:t xml:space="preserve"> 25</w:t>
      </w:r>
      <w:r w:rsidR="00155428" w:rsidRPr="009822D7">
        <w:rPr>
          <w:rFonts w:ascii="Angsana New" w:hAnsi="Angsana New"/>
          <w:sz w:val="30"/>
          <w:szCs w:val="30"/>
        </w:rPr>
        <w:t>6</w:t>
      </w:r>
      <w:r w:rsidR="009822D7" w:rsidRPr="009822D7">
        <w:rPr>
          <w:rFonts w:ascii="Angsana New" w:hAnsi="Angsana New"/>
          <w:sz w:val="30"/>
          <w:szCs w:val="30"/>
        </w:rPr>
        <w:t>3</w:t>
      </w:r>
      <w:r w:rsidRPr="009822D7">
        <w:rPr>
          <w:rFonts w:ascii="Angsana New" w:hAnsi="Angsana New"/>
          <w:sz w:val="30"/>
          <w:szCs w:val="30"/>
        </w:rPr>
        <w:t xml:space="preserve"> </w:t>
      </w:r>
      <w:r w:rsidRPr="009822D7">
        <w:rPr>
          <w:rFonts w:ascii="Angsana New" w:hAnsi="Angsana New"/>
          <w:sz w:val="30"/>
          <w:szCs w:val="30"/>
          <w:cs/>
        </w:rPr>
        <w:t xml:space="preserve">และ </w:t>
      </w:r>
      <w:r w:rsidR="00FF2E1B" w:rsidRPr="009822D7">
        <w:rPr>
          <w:rFonts w:ascii="Angsana New" w:hAnsi="Angsana New"/>
          <w:sz w:val="30"/>
          <w:szCs w:val="30"/>
        </w:rPr>
        <w:t>25</w:t>
      </w:r>
      <w:r w:rsidR="00FA3C4B" w:rsidRPr="009822D7">
        <w:rPr>
          <w:rFonts w:ascii="Angsana New" w:hAnsi="Angsana New" w:hint="cs"/>
          <w:sz w:val="30"/>
          <w:szCs w:val="30"/>
          <w:cs/>
        </w:rPr>
        <w:t>6</w:t>
      </w:r>
      <w:r w:rsidR="009822D7" w:rsidRPr="009822D7">
        <w:rPr>
          <w:rFonts w:ascii="Angsana New" w:hAnsi="Angsana New" w:hint="cs"/>
          <w:sz w:val="30"/>
          <w:szCs w:val="30"/>
          <w:cs/>
        </w:rPr>
        <w:t>2</w:t>
      </w:r>
      <w:r w:rsidRPr="009822D7">
        <w:rPr>
          <w:rFonts w:ascii="Angsana New" w:hAnsi="Angsana New"/>
          <w:sz w:val="30"/>
          <w:szCs w:val="30"/>
        </w:rPr>
        <w:t xml:space="preserve"> </w:t>
      </w:r>
      <w:r w:rsidRPr="009822D7">
        <w:rPr>
          <w:rFonts w:ascii="Angsana New" w:hAnsi="Angsana New"/>
          <w:sz w:val="30"/>
          <w:szCs w:val="30"/>
          <w:cs/>
        </w:rPr>
        <w:t>เช่นเดียวกับที่ใช้</w:t>
      </w:r>
      <w:r w:rsidRPr="009822D7">
        <w:rPr>
          <w:rFonts w:ascii="Angsana New" w:hAnsi="Angsana New" w:hint="cs"/>
          <w:sz w:val="30"/>
          <w:szCs w:val="30"/>
          <w:cs/>
        </w:rPr>
        <w:t>ในการจัดทำ</w:t>
      </w:r>
      <w:r w:rsidRPr="009822D7">
        <w:rPr>
          <w:rFonts w:ascii="Angsana New" w:hAnsi="Angsana New"/>
          <w:sz w:val="30"/>
          <w:szCs w:val="30"/>
          <w:cs/>
        </w:rPr>
        <w:t>งบการเงิน</w:t>
      </w:r>
      <w:r w:rsidRPr="009822D7">
        <w:rPr>
          <w:rFonts w:ascii="Angsana New" w:hAnsi="Angsana New" w:hint="cs"/>
          <w:sz w:val="30"/>
          <w:szCs w:val="30"/>
          <w:cs/>
        </w:rPr>
        <w:t>สำหรับปี</w:t>
      </w:r>
      <w:r w:rsidRPr="009822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9822D7">
        <w:rPr>
          <w:rFonts w:ascii="Angsana New" w:hAnsi="Angsana New"/>
          <w:sz w:val="30"/>
          <w:szCs w:val="30"/>
        </w:rPr>
        <w:t xml:space="preserve">31 </w:t>
      </w:r>
      <w:r w:rsidRPr="009822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5428" w:rsidRPr="009822D7">
        <w:rPr>
          <w:rFonts w:ascii="Angsana New" w:hAnsi="Angsana New"/>
          <w:sz w:val="30"/>
          <w:szCs w:val="30"/>
        </w:rPr>
        <w:t>25</w:t>
      </w:r>
      <w:r w:rsidR="00D96C84" w:rsidRPr="009822D7">
        <w:rPr>
          <w:rFonts w:ascii="Angsana New" w:hAnsi="Angsana New" w:hint="cs"/>
          <w:sz w:val="30"/>
          <w:szCs w:val="30"/>
          <w:cs/>
        </w:rPr>
        <w:t>6</w:t>
      </w:r>
      <w:r w:rsidR="009822D7" w:rsidRPr="009822D7">
        <w:rPr>
          <w:rFonts w:ascii="Angsana New" w:hAnsi="Angsana New" w:hint="cs"/>
          <w:sz w:val="30"/>
          <w:szCs w:val="30"/>
          <w:cs/>
        </w:rPr>
        <w:t>2</w:t>
      </w:r>
      <w:r w:rsidR="003758E2" w:rsidRPr="009822D7">
        <w:rPr>
          <w:rFonts w:ascii="Angsana New" w:hAnsi="Angsana New"/>
          <w:sz w:val="30"/>
          <w:szCs w:val="30"/>
        </w:rPr>
        <w:t xml:space="preserve"> </w:t>
      </w:r>
      <w:r w:rsidR="00EE0A94" w:rsidRPr="009822D7">
        <w:rPr>
          <w:rFonts w:ascii="Angsana New" w:hAnsi="Angsana New"/>
          <w:sz w:val="30"/>
          <w:szCs w:val="30"/>
          <w:cs/>
        </w:rPr>
        <w:t>ยกเว้น</w:t>
      </w:r>
      <w:r w:rsidR="00FC489D" w:rsidRPr="009822D7">
        <w:rPr>
          <w:rFonts w:ascii="Angsana New" w:hAnsi="Angsana New" w:hint="cs"/>
          <w:sz w:val="30"/>
          <w:szCs w:val="30"/>
          <w:cs/>
        </w:rPr>
        <w:t xml:space="preserve"> (1) </w:t>
      </w:r>
      <w:r w:rsidR="001F6C28" w:rsidRPr="009822D7">
        <w:rPr>
          <w:rFonts w:ascii="Angsana New" w:hAnsi="Angsana New" w:hint="cs"/>
          <w:sz w:val="30"/>
          <w:szCs w:val="30"/>
          <w:cs/>
        </w:rPr>
        <w:t>เรื่องที่เกี่ยวข้องกับ</w:t>
      </w:r>
      <w:r w:rsidR="00EE0A94" w:rsidRPr="009822D7">
        <w:rPr>
          <w:rFonts w:ascii="Angsana New" w:hAnsi="Angsana New"/>
          <w:sz w:val="30"/>
          <w:szCs w:val="30"/>
          <w:cs/>
        </w:rPr>
        <w:t>การนำมาตรฐานการบัญชีและมาตรฐานการรายงานทางการเงินรวมถึงการตีความมาตรฐานการบัญชี</w:t>
      </w:r>
      <w:r w:rsidR="001F6C28" w:rsidRPr="009822D7">
        <w:rPr>
          <w:rFonts w:ascii="Angsana New" w:hAnsi="Angsana New" w:hint="cs"/>
          <w:sz w:val="30"/>
          <w:szCs w:val="30"/>
          <w:cs/>
        </w:rPr>
        <w:t xml:space="preserve"> </w:t>
      </w:r>
      <w:r w:rsidR="00EE0A94" w:rsidRPr="009822D7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 w:rsidR="001F6C28" w:rsidRPr="009822D7">
        <w:rPr>
          <w:rFonts w:ascii="Angsana New" w:hAnsi="Angsana New" w:hint="cs"/>
          <w:sz w:val="30"/>
          <w:szCs w:val="30"/>
          <w:cs/>
        </w:rPr>
        <w:t>และแนวปฏิบัติทางการบัญชี</w:t>
      </w:r>
      <w:r w:rsidR="00EE0A94" w:rsidRPr="009822D7">
        <w:rPr>
          <w:rFonts w:ascii="Angsana New" w:hAnsi="Angsana New"/>
          <w:sz w:val="30"/>
          <w:szCs w:val="30"/>
          <w:cs/>
        </w:rPr>
        <w:t>ที่</w:t>
      </w:r>
      <w:r w:rsidR="00F143BE" w:rsidRPr="009822D7">
        <w:rPr>
          <w:rFonts w:ascii="Angsana New" w:hAnsi="Angsana New" w:hint="cs"/>
          <w:sz w:val="30"/>
          <w:szCs w:val="30"/>
          <w:cs/>
        </w:rPr>
        <w:t>ออกและ</w:t>
      </w:r>
      <w:r w:rsidR="00EE0A94" w:rsidRPr="009822D7">
        <w:rPr>
          <w:rFonts w:ascii="Angsana New" w:hAnsi="Angsana New"/>
          <w:sz w:val="30"/>
          <w:szCs w:val="30"/>
          <w:cs/>
        </w:rPr>
        <w:t>ปรับปรุงใหม่ตามที่กล่าวในหมายเหตุ 1 มาเริ่มถือปฏิบัติซึ่งผลกระทบ</w:t>
      </w:r>
      <w:r w:rsidR="004D5310" w:rsidRPr="009822D7">
        <w:rPr>
          <w:rFonts w:ascii="Angsana New" w:hAnsi="Angsana New" w:hint="cs"/>
          <w:sz w:val="30"/>
          <w:szCs w:val="30"/>
          <w:cs/>
        </w:rPr>
        <w:t>ได้กล่าวถึงไ</w:t>
      </w:r>
      <w:r w:rsidR="009822D7" w:rsidRPr="009822D7">
        <w:rPr>
          <w:rFonts w:ascii="Angsana New" w:hAnsi="Angsana New" w:hint="cs"/>
          <w:sz w:val="30"/>
          <w:szCs w:val="30"/>
          <w:cs/>
        </w:rPr>
        <w:t>ว้แ</w:t>
      </w:r>
      <w:r w:rsidR="004D5310" w:rsidRPr="009822D7">
        <w:rPr>
          <w:rFonts w:ascii="Angsana New" w:hAnsi="Angsana New" w:hint="cs"/>
          <w:sz w:val="30"/>
          <w:szCs w:val="30"/>
          <w:cs/>
        </w:rPr>
        <w:t xml:space="preserve">ล้วในหมายเหตุ 1 </w:t>
      </w:r>
      <w:r w:rsidR="00FC489D" w:rsidRPr="009822D7">
        <w:rPr>
          <w:rFonts w:ascii="Angsana New" w:hAnsi="Angsana New" w:hint="cs"/>
          <w:sz w:val="30"/>
          <w:szCs w:val="30"/>
          <w:cs/>
        </w:rPr>
        <w:t>และ (2) นโยบายการบัญชีส่วนเพิ่มเติมเกี่ยวกับ</w:t>
      </w:r>
      <w:r w:rsidR="00E91DEE">
        <w:rPr>
          <w:rFonts w:ascii="Angsana New" w:eastAsia="Arial Unicode MS" w:hAnsi="Angsana New"/>
          <w:sz w:val="30"/>
          <w:szCs w:val="30"/>
          <w:cs/>
          <w:lang w:val="en-GB"/>
        </w:rPr>
        <w:t>สินทรัพย์ไม่หมุนเวียน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ที่ถือไว้เพื่อขาย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ซึ่ง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มูลค่าตามบัญชีที่จะได้รับคืนส่วนใหญ่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จะ</w:t>
      </w:r>
      <w:r w:rsidR="00722ACB">
        <w:rPr>
          <w:rFonts w:ascii="Angsana New" w:eastAsia="Arial Unicode MS" w:hAnsi="Angsana New"/>
          <w:sz w:val="30"/>
          <w:szCs w:val="30"/>
          <w:cs/>
          <w:lang w:val="en-GB"/>
        </w:rPr>
        <w:t>มาจากการขาย</w:t>
      </w:r>
      <w:r w:rsidR="00E91DEE">
        <w:rPr>
          <w:rFonts w:ascii="Angsana New" w:eastAsia="Arial Unicode MS" w:hAnsi="Angsana New" w:hint="cs"/>
          <w:sz w:val="30"/>
          <w:szCs w:val="30"/>
          <w:cs/>
          <w:lang w:val="en-GB"/>
        </w:rPr>
        <w:t>โดย</w:t>
      </w:r>
      <w:r w:rsidR="00AF7F71" w:rsidRPr="009822D7">
        <w:rPr>
          <w:rFonts w:ascii="Angsana New" w:eastAsia="Arial Unicode MS" w:hAnsi="Angsana New"/>
          <w:sz w:val="30"/>
          <w:szCs w:val="30"/>
          <w:cs/>
          <w:lang w:val="en-GB"/>
        </w:rPr>
        <w:t>การขายนั้นมีความเป็นไปได้ค่อนข้างแน่ในระดับสูงมาก สินทรัพย์ไม่</w:t>
      </w:r>
      <w:r w:rsidR="00AF7F71" w:rsidRPr="00872B0A">
        <w:rPr>
          <w:rFonts w:ascii="Angsana New" w:eastAsia="Arial Unicode MS" w:hAnsi="Angsana New"/>
          <w:sz w:val="30"/>
          <w:szCs w:val="30"/>
          <w:cs/>
          <w:lang w:val="en-GB"/>
        </w:rPr>
        <w:t>หมุนเวียน</w:t>
      </w:r>
      <w:r w:rsidR="00E91DEE" w:rsidRPr="00872B0A">
        <w:rPr>
          <w:rFonts w:ascii="Angsana New" w:eastAsia="Arial Unicode MS" w:hAnsi="Angsana New" w:hint="cs"/>
          <w:sz w:val="30"/>
          <w:szCs w:val="30"/>
          <w:cs/>
          <w:lang w:val="en-GB"/>
        </w:rPr>
        <w:t>ที่ถือไว้เพื่อขาย</w:t>
      </w:r>
      <w:r w:rsidR="00AF7F71" w:rsidRPr="00872B0A">
        <w:rPr>
          <w:rFonts w:ascii="Angsana New" w:eastAsia="Arial Unicode MS" w:hAnsi="Angsana New"/>
          <w:sz w:val="30"/>
          <w:szCs w:val="30"/>
          <w:cs/>
          <w:lang w:val="en-GB"/>
        </w:rPr>
        <w:t>วัดมูลค่าด้วยจำนวนที่ต</w:t>
      </w:r>
      <w:r w:rsidR="00E91DEE" w:rsidRPr="00872B0A">
        <w:rPr>
          <w:rFonts w:ascii="Angsana New" w:eastAsia="Arial Unicode MS" w:hAnsi="Angsana New"/>
          <w:sz w:val="30"/>
          <w:szCs w:val="30"/>
          <w:cs/>
          <w:lang w:val="en-GB"/>
        </w:rPr>
        <w:t>่ำกว่าระหว่างมูลค่าตามบัญชี</w:t>
      </w:r>
      <w:r w:rsidR="00E91DEE" w:rsidRPr="00872B0A">
        <w:rPr>
          <w:rFonts w:ascii="Angsana New" w:eastAsia="Arial Unicode MS" w:hAnsi="Angsana New" w:hint="cs"/>
          <w:sz w:val="30"/>
          <w:szCs w:val="30"/>
          <w:cs/>
          <w:lang w:val="en-GB"/>
        </w:rPr>
        <w:t>หรือ</w:t>
      </w:r>
      <w:r w:rsidR="00AF7F71" w:rsidRPr="00872B0A">
        <w:rPr>
          <w:rFonts w:ascii="Angsana New" w:eastAsia="Arial Unicode MS" w:hAnsi="Angsana New"/>
          <w:sz w:val="30"/>
          <w:szCs w:val="30"/>
          <w:cs/>
          <w:lang w:val="en-GB"/>
        </w:rPr>
        <w:t>มูลค่ายุติธรรมหักต้นทุนในการขาย</w:t>
      </w:r>
      <w:r w:rsidR="00E91DEE" w:rsidRPr="00872B0A">
        <w:rPr>
          <w:rFonts w:ascii="Angsana New" w:hAnsi="Angsana New" w:hint="cs"/>
          <w:sz w:val="30"/>
          <w:szCs w:val="30"/>
          <w:cs/>
        </w:rPr>
        <w:t xml:space="preserve"> (ดูหมายเหตุ 7)</w:t>
      </w:r>
    </w:p>
    <w:p w:rsidR="00D63833" w:rsidRDefault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90FDB" w:rsidRPr="004F5042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</w:t>
      </w:r>
    </w:p>
    <w:p w:rsidR="00090FDB" w:rsidRDefault="00090FDB" w:rsidP="00090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3401F" w:rsidRDefault="00570466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4F5042">
        <w:rPr>
          <w:rFonts w:ascii="Angsana New" w:hAnsi="Angsana New" w:hint="cs"/>
          <w:color w:val="000000"/>
          <w:sz w:val="30"/>
          <w:szCs w:val="30"/>
          <w:cs/>
        </w:rPr>
        <w:t>รายได้และค่าใช้จ่ายที่เกิดระหว่างบริษัทและบุคคลหรือบริษัทที่เกี่ยวข้องกัน</w:t>
      </w:r>
      <w:r w:rsidR="00632C23" w:rsidRPr="004F5042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>และหกเดือน</w:t>
      </w:r>
      <w:r w:rsidR="008C2D8F" w:rsidRPr="006178D6">
        <w:rPr>
          <w:rFonts w:ascii="Angsana New" w:hAnsi="Angsana New" w:hint="cs"/>
          <w:color w:val="000000"/>
          <w:sz w:val="30"/>
          <w:szCs w:val="30"/>
          <w:cs/>
        </w:rPr>
        <w:t xml:space="preserve">สิ้นสุดวันที่ </w:t>
      </w:r>
      <w:r w:rsidR="00433604">
        <w:rPr>
          <w:rFonts w:ascii="Angsana New" w:hAnsi="Angsana New" w:hint="cs"/>
          <w:color w:val="000000"/>
          <w:sz w:val="30"/>
          <w:szCs w:val="30"/>
          <w:cs/>
        </w:rPr>
        <w:t xml:space="preserve">30 มิถุนายน </w:t>
      </w:r>
      <w:r w:rsidR="007B5E83">
        <w:rPr>
          <w:rFonts w:ascii="Angsana New" w:hAnsi="Angsana New" w:hint="cs"/>
          <w:color w:val="000000"/>
          <w:sz w:val="30"/>
          <w:szCs w:val="30"/>
          <w:cs/>
        </w:rPr>
        <w:t>256</w:t>
      </w:r>
      <w:r w:rsidR="00B23EE9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A61F5E" w:rsidRPr="004F5042">
        <w:rPr>
          <w:rFonts w:ascii="Angsana New" w:hAnsi="Angsana New"/>
          <w:color w:val="000000"/>
          <w:sz w:val="30"/>
          <w:szCs w:val="30"/>
        </w:rPr>
        <w:t xml:space="preserve"> </w:t>
      </w:r>
      <w:r w:rsidR="00A61F5E" w:rsidRPr="004F5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/>
          <w:color w:val="000000"/>
          <w:sz w:val="30"/>
          <w:szCs w:val="30"/>
        </w:rPr>
        <w:t>25</w:t>
      </w:r>
      <w:r w:rsidR="007B5E83">
        <w:rPr>
          <w:rFonts w:ascii="Angsana New" w:hAnsi="Angsana New"/>
          <w:color w:val="000000"/>
          <w:sz w:val="30"/>
          <w:szCs w:val="30"/>
        </w:rPr>
        <w:t>6</w:t>
      </w:r>
      <w:r w:rsidR="00B23EE9">
        <w:rPr>
          <w:rFonts w:ascii="Angsana New" w:hAnsi="Angsana New"/>
          <w:color w:val="000000"/>
          <w:sz w:val="30"/>
          <w:szCs w:val="30"/>
        </w:rPr>
        <w:t>2</w:t>
      </w:r>
      <w:r w:rsidR="00D96C8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1BF9" w:rsidRPr="004F504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:rsidR="007B5E83" w:rsidRDefault="007B5E83" w:rsidP="00A61F5E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 (</w:t>
            </w:r>
            <w:r w:rsidR="007B5E83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 w:rsidR="00103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1030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7B5E83" w:rsidRPr="004F5042" w:rsidTr="005879B7">
        <w:trPr>
          <w:tblHeader/>
        </w:trPr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4F5042" w:rsidRDefault="007B5E83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0007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7B5E83" w:rsidRPr="004F5042" w:rsidTr="00872B0A">
        <w:tc>
          <w:tcPr>
            <w:tcW w:w="3652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D96C84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B5E83" w:rsidRPr="004F5042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872B0A" w:rsidRPr="004F5042" w:rsidTr="00872B0A">
        <w:tc>
          <w:tcPr>
            <w:tcW w:w="3652" w:type="dxa"/>
            <w:vAlign w:val="bottom"/>
          </w:tcPr>
          <w:p w:rsidR="00872B0A" w:rsidRPr="004F5042" w:rsidRDefault="00872B0A" w:rsidP="00CD7B1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A60D12" w:rsidRDefault="00CD7B1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2,951</w:t>
            </w:r>
          </w:p>
        </w:tc>
        <w:tc>
          <w:tcPr>
            <w:tcW w:w="283" w:type="dxa"/>
            <w:vAlign w:val="bottom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72B0A" w:rsidRPr="00193960" w:rsidRDefault="00872B0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1939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815</w:t>
            </w:r>
          </w:p>
        </w:tc>
        <w:tc>
          <w:tcPr>
            <w:tcW w:w="282" w:type="dxa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411F68" w:rsidRDefault="00FF48F4" w:rsidP="00FF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1F6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872B0A" w:rsidRPr="00411F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11F68">
              <w:rPr>
                <w:rFonts w:ascii="Angsana New" w:hAnsi="Angsana New"/>
                <w:color w:val="000000"/>
                <w:sz w:val="30"/>
                <w:szCs w:val="30"/>
              </w:rPr>
              <w:t>576</w:t>
            </w:r>
          </w:p>
        </w:tc>
        <w:tc>
          <w:tcPr>
            <w:tcW w:w="283" w:type="dxa"/>
            <w:vAlign w:val="bottom"/>
          </w:tcPr>
          <w:p w:rsidR="00872B0A" w:rsidRPr="00193960" w:rsidRDefault="00872B0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72B0A" w:rsidRPr="00193960" w:rsidRDefault="00872B0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13,806</w:t>
            </w:r>
          </w:p>
        </w:tc>
      </w:tr>
      <w:tr w:rsidR="00D96C84" w:rsidRPr="004F5042" w:rsidTr="00FE018E">
        <w:tc>
          <w:tcPr>
            <w:tcW w:w="3652" w:type="dxa"/>
            <w:vAlign w:val="bottom"/>
          </w:tcPr>
          <w:p w:rsidR="00D96C84" w:rsidRPr="0031516A" w:rsidRDefault="00D96C84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D96C8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Pr="00D96C84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D96C84" w:rsidRPr="004F5042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6C84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60D12" w:rsidRPr="004F5042" w:rsidTr="00D96C84">
        <w:tc>
          <w:tcPr>
            <w:tcW w:w="3652" w:type="dxa"/>
            <w:vAlign w:val="bottom"/>
          </w:tcPr>
          <w:p w:rsidR="00A60D12" w:rsidRPr="008D6154" w:rsidRDefault="00A60D12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:rsidR="00A60D12" w:rsidRPr="00CD7B1B" w:rsidRDefault="008F5FB3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A60D12" w:rsidRPr="00CD7B1B" w:rsidRDefault="00A60D12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</w:t>
            </w:r>
          </w:p>
        </w:tc>
        <w:tc>
          <w:tcPr>
            <w:tcW w:w="282" w:type="dxa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="000D1AF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8F5F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vAlign w:val="bottom"/>
          </w:tcPr>
          <w:p w:rsidR="00A60D12" w:rsidRPr="004F5042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D12" w:rsidRPr="00AB0F68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29</w:t>
            </w:r>
          </w:p>
        </w:tc>
      </w:tr>
      <w:tr w:rsidR="00A60D12" w:rsidRPr="004F5042" w:rsidTr="00D96C84">
        <w:tc>
          <w:tcPr>
            <w:tcW w:w="3652" w:type="dxa"/>
            <w:vAlign w:val="bottom"/>
          </w:tcPr>
          <w:p w:rsidR="00A60D12" w:rsidRPr="008D6154" w:rsidRDefault="00A60D12" w:rsidP="00D96C84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:rsidR="00A60D12" w:rsidRPr="00CD7B1B" w:rsidRDefault="00A60D12" w:rsidP="00C7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CD7B1B" w:rsidRPr="00CD7B1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8F5F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A60D12" w:rsidRPr="00CD7B1B" w:rsidRDefault="00A60D1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253</w:t>
            </w:r>
          </w:p>
        </w:tc>
        <w:tc>
          <w:tcPr>
            <w:tcW w:w="282" w:type="dxa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60D12" w:rsidRPr="00CD7B1B" w:rsidRDefault="00A60D1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="00CD7B1B" w:rsidRPr="00CD7B1B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8F5F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A60D12" w:rsidRPr="004F5042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D12" w:rsidRPr="00AB0F68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476</w:t>
            </w:r>
          </w:p>
        </w:tc>
      </w:tr>
      <w:tr w:rsidR="00A60D12" w:rsidRPr="004F5042" w:rsidTr="00D96C84">
        <w:tc>
          <w:tcPr>
            <w:tcW w:w="3652" w:type="dxa"/>
            <w:vAlign w:val="bottom"/>
          </w:tcPr>
          <w:p w:rsidR="00A60D12" w:rsidRDefault="00A60D12" w:rsidP="00D96C84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CD7B1B" w:rsidRDefault="00A60D12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CD7B1B" w:rsidRPr="00CD7B1B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83" w:type="dxa"/>
            <w:vAlign w:val="bottom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A60D12" w:rsidRPr="00CD7B1B" w:rsidRDefault="00A60D1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935</w:t>
            </w:r>
          </w:p>
        </w:tc>
        <w:tc>
          <w:tcPr>
            <w:tcW w:w="282" w:type="dxa"/>
          </w:tcPr>
          <w:p w:rsidR="00A60D12" w:rsidRPr="00CD7B1B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CD7B1B" w:rsidRDefault="00CD7B1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482</w:t>
            </w:r>
          </w:p>
        </w:tc>
        <w:tc>
          <w:tcPr>
            <w:tcW w:w="283" w:type="dxa"/>
            <w:vAlign w:val="bottom"/>
          </w:tcPr>
          <w:p w:rsidR="00A60D12" w:rsidRPr="004F5042" w:rsidRDefault="00A60D12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AB0F68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,860</w:t>
            </w:r>
          </w:p>
        </w:tc>
      </w:tr>
      <w:tr w:rsidR="00B23EE9" w:rsidRPr="004F5042" w:rsidTr="00D96C84">
        <w:tc>
          <w:tcPr>
            <w:tcW w:w="3652" w:type="dxa"/>
            <w:vAlign w:val="bottom"/>
          </w:tcPr>
          <w:p w:rsidR="00B23EE9" w:rsidRPr="0031516A" w:rsidRDefault="00B23EE9" w:rsidP="0031516A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CD7B1B" w:rsidRDefault="000D1AF8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450</w:t>
            </w: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CD7B1B" w:rsidRDefault="00B23EE9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A60D12" w:rsidRPr="00CD7B1B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2F3C" w:rsidRPr="00CD7B1B" w:rsidRDefault="000D1AF8" w:rsidP="0071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930</w:t>
            </w: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F10117" w:rsidRDefault="00A60D1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2,365</w:t>
            </w:r>
          </w:p>
        </w:tc>
      </w:tr>
      <w:tr w:rsidR="00162C1C" w:rsidRPr="0088128B" w:rsidTr="00B23EE9">
        <w:tc>
          <w:tcPr>
            <w:tcW w:w="3652" w:type="dxa"/>
            <w:vAlign w:val="bottom"/>
          </w:tcPr>
          <w:p w:rsidR="00162C1C" w:rsidRPr="0088128B" w:rsidRDefault="0088128B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CD7B1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62C1C" w:rsidRPr="0088128B" w:rsidRDefault="00162C1C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60D12" w:rsidRPr="004F5042" w:rsidTr="00B23EE9">
        <w:tc>
          <w:tcPr>
            <w:tcW w:w="3652" w:type="dxa"/>
            <w:vAlign w:val="bottom"/>
          </w:tcPr>
          <w:p w:rsidR="00A60D12" w:rsidRPr="008D6154" w:rsidRDefault="00A60D12" w:rsidP="0095199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D12" w:rsidRPr="00CD7B1B" w:rsidRDefault="00CD7B1B" w:rsidP="00CD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 xml:space="preserve">142 </w:t>
            </w:r>
          </w:p>
        </w:tc>
        <w:tc>
          <w:tcPr>
            <w:tcW w:w="283" w:type="dxa"/>
            <w:vAlign w:val="bottom"/>
          </w:tcPr>
          <w:p w:rsidR="00A60D12" w:rsidRPr="00CD7B1B" w:rsidRDefault="00A60D12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A60D12" w:rsidRPr="00CD7B1B" w:rsidRDefault="00A60D12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757</w:t>
            </w:r>
          </w:p>
        </w:tc>
        <w:tc>
          <w:tcPr>
            <w:tcW w:w="282" w:type="dxa"/>
          </w:tcPr>
          <w:p w:rsidR="00A60D12" w:rsidRPr="00CD7B1B" w:rsidRDefault="00A60D12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D12" w:rsidRPr="00CD7B1B" w:rsidRDefault="00CD7B1B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</w:p>
        </w:tc>
        <w:tc>
          <w:tcPr>
            <w:tcW w:w="283" w:type="dxa"/>
            <w:vAlign w:val="bottom"/>
          </w:tcPr>
          <w:p w:rsidR="00A60D12" w:rsidRPr="0088128B" w:rsidRDefault="00A60D12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60D12" w:rsidRPr="0088128B" w:rsidRDefault="00A60D12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1,034</w:t>
            </w:r>
          </w:p>
        </w:tc>
      </w:tr>
      <w:tr w:rsidR="008F5FB3" w:rsidRPr="004F5042" w:rsidTr="00DE055D">
        <w:tc>
          <w:tcPr>
            <w:tcW w:w="3652" w:type="dxa"/>
            <w:vAlign w:val="bottom"/>
          </w:tcPr>
          <w:p w:rsidR="008F5FB3" w:rsidRPr="00DE055D" w:rsidRDefault="008F5FB3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E0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เงินปันผลรับ</w:t>
            </w:r>
            <w:r w:rsidR="00DE055D" w:rsidRPr="00DE055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DE055D" w:rsidRPr="00DE0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(แสดงเป็นรายการ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055D" w:rsidRPr="004F5042" w:rsidTr="00DE055D">
        <w:tc>
          <w:tcPr>
            <w:tcW w:w="3652" w:type="dxa"/>
            <w:vAlign w:val="bottom"/>
          </w:tcPr>
          <w:p w:rsidR="00DE055D" w:rsidRPr="00DE055D" w:rsidRDefault="00DE055D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E055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หักจากมูลค่าเงินลงทุน)</w:t>
            </w:r>
          </w:p>
        </w:tc>
        <w:tc>
          <w:tcPr>
            <w:tcW w:w="1418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E055D" w:rsidRPr="00DE055D" w:rsidRDefault="00DE055D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F5FB3" w:rsidRPr="004F5042" w:rsidTr="00DE055D">
        <w:tc>
          <w:tcPr>
            <w:tcW w:w="3652" w:type="dxa"/>
            <w:vAlign w:val="bottom"/>
          </w:tcPr>
          <w:p w:rsidR="008F5FB3" w:rsidRPr="00DE055D" w:rsidRDefault="008F5FB3" w:rsidP="008F5FB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E055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>,475</w:t>
            </w: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>,475</w:t>
            </w:r>
          </w:p>
        </w:tc>
        <w:tc>
          <w:tcPr>
            <w:tcW w:w="283" w:type="dxa"/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F5FB3" w:rsidRPr="00DE055D" w:rsidRDefault="008F5FB3" w:rsidP="008F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B23EE9" w:rsidRPr="004F5042" w:rsidTr="008F5FB3">
        <w:tc>
          <w:tcPr>
            <w:tcW w:w="3652" w:type="dxa"/>
            <w:vAlign w:val="bottom"/>
          </w:tcPr>
          <w:p w:rsidR="00B23EE9" w:rsidRPr="004F5042" w:rsidRDefault="00B23EE9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93960" w:rsidRPr="004F5042" w:rsidTr="005879B7">
        <w:tc>
          <w:tcPr>
            <w:tcW w:w="3652" w:type="dxa"/>
            <w:vAlign w:val="bottom"/>
          </w:tcPr>
          <w:p w:rsidR="00193960" w:rsidRPr="00AB0F68" w:rsidRDefault="00193960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0F6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CD7B1B" w:rsidRDefault="00193960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93960" w:rsidRPr="00CD7B1B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93960" w:rsidRPr="00CD7B1B" w:rsidRDefault="00A60D12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3,204</w:t>
            </w:r>
          </w:p>
        </w:tc>
        <w:tc>
          <w:tcPr>
            <w:tcW w:w="282" w:type="dxa"/>
          </w:tcPr>
          <w:p w:rsidR="00193960" w:rsidRPr="00CD7B1B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CD7B1B" w:rsidRDefault="00193960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93960" w:rsidRPr="00AB0F68" w:rsidRDefault="00193960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93960" w:rsidRPr="00AB0F68" w:rsidRDefault="00A60D12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193960" w:rsidRPr="00AB0F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070</w:t>
            </w:r>
          </w:p>
        </w:tc>
      </w:tr>
      <w:tr w:rsidR="00EC779F" w:rsidRPr="004F5042" w:rsidTr="00EC779F">
        <w:tc>
          <w:tcPr>
            <w:tcW w:w="3652" w:type="dxa"/>
            <w:vAlign w:val="bottom"/>
          </w:tcPr>
          <w:p w:rsidR="00EC779F" w:rsidRPr="004F5042" w:rsidRDefault="00EC779F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EC779F" w:rsidRPr="00EC779F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EC779F" w:rsidRPr="00EC779F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EC779F" w:rsidRPr="00EC779F" w:rsidRDefault="00EC77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C779F" w:rsidRPr="004F5042" w:rsidTr="00EC779F">
        <w:tc>
          <w:tcPr>
            <w:tcW w:w="3652" w:type="dxa"/>
            <w:vAlign w:val="bottom"/>
          </w:tcPr>
          <w:p w:rsidR="00EC779F" w:rsidRPr="004F5042" w:rsidRDefault="00EC779F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vAlign w:val="bottom"/>
          </w:tcPr>
          <w:p w:rsidR="00EC779F" w:rsidRPr="00DE055D" w:rsidRDefault="00EC779F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3" w:type="dxa"/>
            <w:vAlign w:val="bottom"/>
          </w:tcPr>
          <w:p w:rsidR="00EC779F" w:rsidRPr="00CD7B1B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EC779F" w:rsidRPr="00DE055D" w:rsidRDefault="00EC779F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EC779F" w:rsidRPr="00CD7B1B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C779F" w:rsidRPr="00DE055D" w:rsidRDefault="00EC779F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3" w:type="dxa"/>
            <w:vAlign w:val="bottom"/>
          </w:tcPr>
          <w:p w:rsidR="00EC779F" w:rsidRPr="004F5042" w:rsidRDefault="00EC779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C779F" w:rsidRPr="00DE055D" w:rsidRDefault="00EC779F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DE055D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B23EE9" w:rsidRPr="004F5042" w:rsidTr="00295412">
        <w:tc>
          <w:tcPr>
            <w:tcW w:w="3652" w:type="dxa"/>
            <w:vAlign w:val="bottom"/>
          </w:tcPr>
          <w:p w:rsidR="00B23EE9" w:rsidRPr="004F5042" w:rsidRDefault="00B23EE9" w:rsidP="007B5E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23EE9" w:rsidRPr="004F5042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B23EE9" w:rsidRPr="00D96C84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B23EE9" w:rsidRPr="00E032CF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B23EE9" w:rsidRPr="00EA16CF" w:rsidRDefault="00EA16CF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4,651</w:t>
            </w: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B23EE9" w:rsidRPr="00CD7B1B" w:rsidRDefault="00A60D12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B23EE9" w:rsidRPr="00CD7B1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918</w:t>
            </w: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B23EE9" w:rsidRPr="00CD7B1B" w:rsidRDefault="00EA16CF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9,232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B23EE9" w:rsidRPr="00E032CF" w:rsidRDefault="00A60D12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B23EE9" w:rsidRPr="00E032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014</w:t>
            </w:r>
          </w:p>
        </w:tc>
      </w:tr>
      <w:tr w:rsidR="00B23EE9" w:rsidRPr="00E032CF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EA16CF" w:rsidRDefault="00CD7B1B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B23EE9" w:rsidRPr="00CD7B1B" w:rsidRDefault="00A60D1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847</w:t>
            </w: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CD7B1B" w:rsidRDefault="00B23EE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D7B1B" w:rsidRPr="00CD7B1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193960" w:rsidRPr="00CD7B1B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23EE9" w:rsidRPr="00E032CF" w:rsidRDefault="00B23EE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60D12">
              <w:rPr>
                <w:rFonts w:ascii="Angsana New" w:hAnsi="Angsana New"/>
                <w:color w:val="000000"/>
                <w:sz w:val="30"/>
                <w:szCs w:val="30"/>
              </w:rPr>
              <w:t>,022</w:t>
            </w:r>
          </w:p>
        </w:tc>
      </w:tr>
      <w:tr w:rsidR="00B23EE9" w:rsidRPr="004F5042" w:rsidTr="005879B7">
        <w:tc>
          <w:tcPr>
            <w:tcW w:w="3652" w:type="dxa"/>
            <w:vAlign w:val="bottom"/>
          </w:tcPr>
          <w:p w:rsidR="00B23EE9" w:rsidRPr="00E032CF" w:rsidRDefault="00B23EE9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EA16CF" w:rsidRDefault="00EA16CF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4,671</w:t>
            </w:r>
          </w:p>
        </w:tc>
        <w:tc>
          <w:tcPr>
            <w:tcW w:w="283" w:type="dxa"/>
            <w:vAlign w:val="bottom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CD7B1B" w:rsidRDefault="00A60D1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5,765</w:t>
            </w:r>
          </w:p>
        </w:tc>
        <w:tc>
          <w:tcPr>
            <w:tcW w:w="282" w:type="dxa"/>
          </w:tcPr>
          <w:p w:rsidR="00B23EE9" w:rsidRPr="00CD7B1B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CD7B1B" w:rsidRDefault="00EA16CF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9,399</w:t>
            </w:r>
          </w:p>
        </w:tc>
        <w:tc>
          <w:tcPr>
            <w:tcW w:w="283" w:type="dxa"/>
            <w:vAlign w:val="bottom"/>
          </w:tcPr>
          <w:p w:rsidR="00B23EE9" w:rsidRPr="00E032CF" w:rsidRDefault="00B23EE9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3EE9" w:rsidRPr="00E032CF" w:rsidRDefault="00A60D1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11,036</w:t>
            </w:r>
          </w:p>
        </w:tc>
      </w:tr>
    </w:tbl>
    <w:p w:rsidR="00C03472" w:rsidRDefault="00C03472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C49F7" w:rsidRDefault="004C49F7">
      <w:r>
        <w:br w:type="page"/>
      </w:r>
    </w:p>
    <w:tbl>
      <w:tblPr>
        <w:tblW w:w="10173" w:type="dxa"/>
        <w:tblLayout w:type="fixed"/>
        <w:tblLook w:val="04A0"/>
      </w:tblPr>
      <w:tblGrid>
        <w:gridCol w:w="3652"/>
        <w:gridCol w:w="1418"/>
        <w:gridCol w:w="283"/>
        <w:gridCol w:w="1419"/>
        <w:gridCol w:w="282"/>
        <w:gridCol w:w="1418"/>
        <w:gridCol w:w="283"/>
        <w:gridCol w:w="1418"/>
      </w:tblGrid>
      <w:tr w:rsidR="001030AF" w:rsidRPr="004F5042" w:rsidTr="00DD4012">
        <w:trPr>
          <w:tblHeader/>
        </w:trPr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  <w:vAlign w:val="bottom"/>
          </w:tcPr>
          <w:p w:rsidR="001030AF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 (</w:t>
            </w:r>
            <w:r w:rsidR="001030AF"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60D12" w:rsidRPr="004F5042" w:rsidTr="00DD4012">
        <w:trPr>
          <w:tblHeader/>
        </w:trPr>
        <w:tc>
          <w:tcPr>
            <w:tcW w:w="3652" w:type="dxa"/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วดสามเดือน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งวดหกเดือน</w:t>
            </w:r>
          </w:p>
        </w:tc>
      </w:tr>
      <w:tr w:rsidR="001030AF" w:rsidRPr="004F5042" w:rsidTr="00DD4012">
        <w:trPr>
          <w:tblHeader/>
        </w:trPr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2563</w:t>
            </w: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62</w:t>
            </w:r>
          </w:p>
        </w:tc>
        <w:tc>
          <w:tcPr>
            <w:tcW w:w="28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62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A60D12" w:rsidRPr="004F5042" w:rsidTr="00DD4012">
        <w:tc>
          <w:tcPr>
            <w:tcW w:w="3652" w:type="dxa"/>
            <w:vAlign w:val="bottom"/>
          </w:tcPr>
          <w:p w:rsidR="00A60D12" w:rsidRPr="00BF128E" w:rsidRDefault="00A60D12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BF128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A60D12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20,913</w:t>
            </w:r>
          </w:p>
        </w:tc>
        <w:tc>
          <w:tcPr>
            <w:tcW w:w="283" w:type="dxa"/>
            <w:vAlign w:val="bottom"/>
          </w:tcPr>
          <w:p w:rsidR="00A60D12" w:rsidRPr="00600714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A60D12" w:rsidRPr="00600714" w:rsidRDefault="00A60D12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2,304</w:t>
            </w:r>
          </w:p>
        </w:tc>
        <w:tc>
          <w:tcPr>
            <w:tcW w:w="282" w:type="dxa"/>
          </w:tcPr>
          <w:p w:rsidR="00A60D12" w:rsidRPr="00600714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A60D12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37,990</w:t>
            </w:r>
          </w:p>
        </w:tc>
        <w:tc>
          <w:tcPr>
            <w:tcW w:w="283" w:type="dxa"/>
            <w:vAlign w:val="bottom"/>
          </w:tcPr>
          <w:p w:rsidR="00A60D12" w:rsidRPr="00BF128E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A60D12" w:rsidRPr="00F10117" w:rsidRDefault="00A60D12" w:rsidP="00A60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BF128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4F5042" w:rsidRDefault="001030AF" w:rsidP="00DD4012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F504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1030AF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2,951</w:t>
            </w: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1030AF" w:rsidRPr="00600714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7,815</w:t>
            </w:r>
          </w:p>
        </w:tc>
        <w:tc>
          <w:tcPr>
            <w:tcW w:w="282" w:type="dxa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030AF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8,576</w:t>
            </w:r>
          </w:p>
        </w:tc>
        <w:tc>
          <w:tcPr>
            <w:tcW w:w="283" w:type="dxa"/>
            <w:vAlign w:val="bottom"/>
          </w:tcPr>
          <w:p w:rsidR="001030AF" w:rsidRPr="00193960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030AF" w:rsidRPr="00193960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13,806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88128B" w:rsidRDefault="001030AF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8128B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0AF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23,864</w:t>
            </w: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0AF" w:rsidRPr="00600714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10,119</w:t>
            </w:r>
          </w:p>
        </w:tc>
        <w:tc>
          <w:tcPr>
            <w:tcW w:w="282" w:type="dxa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0AF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46,566</w:t>
            </w:r>
          </w:p>
        </w:tc>
        <w:tc>
          <w:tcPr>
            <w:tcW w:w="283" w:type="dxa"/>
            <w:vAlign w:val="bottom"/>
          </w:tcPr>
          <w:p w:rsidR="001030AF" w:rsidRPr="00193960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30AF" w:rsidRPr="00193960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18,369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31516A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151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70C3" w:rsidRPr="004F5042" w:rsidTr="00DD4012">
        <w:tc>
          <w:tcPr>
            <w:tcW w:w="3652" w:type="dxa"/>
            <w:vAlign w:val="bottom"/>
          </w:tcPr>
          <w:p w:rsidR="008370C3" w:rsidRPr="008D6154" w:rsidRDefault="008370C3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="00600714" w:rsidRPr="00600714">
              <w:rPr>
                <w:rFonts w:ascii="Angsana New" w:hAnsi="Angsana New"/>
                <w:color w:val="000000"/>
                <w:sz w:val="30"/>
                <w:szCs w:val="30"/>
              </w:rPr>
              <w:t>488</w:t>
            </w:r>
          </w:p>
        </w:tc>
        <w:tc>
          <w:tcPr>
            <w:tcW w:w="283" w:type="dxa"/>
            <w:vAlign w:val="bottom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282" w:type="dxa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370C3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968</w:t>
            </w:r>
          </w:p>
        </w:tc>
        <w:tc>
          <w:tcPr>
            <w:tcW w:w="283" w:type="dxa"/>
            <w:vAlign w:val="bottom"/>
          </w:tcPr>
          <w:p w:rsidR="008370C3" w:rsidRPr="004F5042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8370C3" w:rsidRPr="00F10117" w:rsidRDefault="008370C3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1,016</w:t>
            </w:r>
          </w:p>
        </w:tc>
      </w:tr>
      <w:tr w:rsidR="00A60D12" w:rsidRPr="004F5042" w:rsidTr="00DD4012">
        <w:tc>
          <w:tcPr>
            <w:tcW w:w="3652" w:type="dxa"/>
            <w:vAlign w:val="bottom"/>
          </w:tcPr>
          <w:p w:rsidR="00A60D12" w:rsidRDefault="00A60D12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600714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600714" w:rsidRPr="00600714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283" w:type="dxa"/>
            <w:vAlign w:val="bottom"/>
          </w:tcPr>
          <w:p w:rsidR="00A60D12" w:rsidRPr="00600714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A60D12" w:rsidRPr="00600714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A60D12" w:rsidRPr="00600714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482</w:t>
            </w:r>
          </w:p>
        </w:tc>
        <w:tc>
          <w:tcPr>
            <w:tcW w:w="283" w:type="dxa"/>
            <w:vAlign w:val="bottom"/>
          </w:tcPr>
          <w:p w:rsidR="00A60D12" w:rsidRPr="004F5042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60D12" w:rsidRPr="00AB0F68" w:rsidRDefault="00A60D12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8370C3" w:rsidRPr="004F5042" w:rsidTr="00DD4012">
        <w:tc>
          <w:tcPr>
            <w:tcW w:w="3652" w:type="dxa"/>
            <w:vAlign w:val="bottom"/>
          </w:tcPr>
          <w:p w:rsidR="008370C3" w:rsidRPr="0031516A" w:rsidRDefault="008370C3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0C3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724</w:t>
            </w:r>
          </w:p>
        </w:tc>
        <w:tc>
          <w:tcPr>
            <w:tcW w:w="283" w:type="dxa"/>
            <w:vAlign w:val="bottom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282" w:type="dxa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0C3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1,450</w:t>
            </w:r>
          </w:p>
        </w:tc>
        <w:tc>
          <w:tcPr>
            <w:tcW w:w="283" w:type="dxa"/>
            <w:vAlign w:val="bottom"/>
          </w:tcPr>
          <w:p w:rsidR="008370C3" w:rsidRPr="004F5042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0C3" w:rsidRPr="00F10117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1,016</w:t>
            </w:r>
          </w:p>
        </w:tc>
      </w:tr>
      <w:tr w:rsidR="008370C3" w:rsidRPr="0088128B" w:rsidTr="00DD4012">
        <w:tc>
          <w:tcPr>
            <w:tcW w:w="3652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ค่าเช่าพื้นที่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00714" w:rsidRPr="004F5042" w:rsidTr="00DD4012">
        <w:tc>
          <w:tcPr>
            <w:tcW w:w="3652" w:type="dxa"/>
            <w:vAlign w:val="bottom"/>
          </w:tcPr>
          <w:p w:rsidR="00600714" w:rsidRPr="008D6154" w:rsidRDefault="00600714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F10117" w:rsidRDefault="00600714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600714" w:rsidRPr="0088128B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600714" w:rsidRPr="00F10117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600714" w:rsidRPr="0088128B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F10117" w:rsidRDefault="00600714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600714" w:rsidRPr="0088128B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F10117" w:rsidRDefault="00600714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1030AF" w:rsidRPr="0088128B" w:rsidTr="00DD4012">
        <w:tc>
          <w:tcPr>
            <w:tcW w:w="3652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81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88128B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70C3" w:rsidRPr="004F5042" w:rsidTr="00DD4012">
        <w:tc>
          <w:tcPr>
            <w:tcW w:w="3652" w:type="dxa"/>
            <w:vAlign w:val="bottom"/>
          </w:tcPr>
          <w:p w:rsidR="008370C3" w:rsidRPr="008D6154" w:rsidRDefault="008370C3" w:rsidP="00DD4012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370C3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283" w:type="dxa"/>
            <w:vAlign w:val="bottom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8370C3" w:rsidRPr="00600714" w:rsidRDefault="008370C3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944</w:t>
            </w:r>
          </w:p>
        </w:tc>
        <w:tc>
          <w:tcPr>
            <w:tcW w:w="282" w:type="dxa"/>
          </w:tcPr>
          <w:p w:rsidR="008370C3" w:rsidRPr="00600714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370C3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285</w:t>
            </w:r>
          </w:p>
        </w:tc>
        <w:tc>
          <w:tcPr>
            <w:tcW w:w="283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944</w:t>
            </w:r>
          </w:p>
        </w:tc>
      </w:tr>
      <w:tr w:rsidR="008370C3" w:rsidRPr="0088128B" w:rsidTr="00DD4012">
        <w:tc>
          <w:tcPr>
            <w:tcW w:w="3652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ซื้ออุปกรณ์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370C3" w:rsidRPr="0088128B" w:rsidRDefault="008370C3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00714" w:rsidRPr="004F5042" w:rsidTr="00DD4012">
        <w:tc>
          <w:tcPr>
            <w:tcW w:w="3652" w:type="dxa"/>
            <w:vAlign w:val="bottom"/>
          </w:tcPr>
          <w:p w:rsidR="00600714" w:rsidRPr="008D6154" w:rsidRDefault="00600714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F10117" w:rsidRDefault="00600714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600714" w:rsidRPr="0088128B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600714" w:rsidRPr="008370C3" w:rsidRDefault="00600714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70C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82" w:type="dxa"/>
          </w:tcPr>
          <w:p w:rsidR="00600714" w:rsidRPr="0088128B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F10117" w:rsidRDefault="00600714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F10117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600714" w:rsidRPr="0088128B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600714" w:rsidRPr="008370C3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70C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4F5042" w:rsidRDefault="001030AF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ค่าเช่าและค่าบริการโชว์รูม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B23EE9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B23EE9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AB0F68" w:rsidRDefault="001030AF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0F6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  <w:vAlign w:val="bottom"/>
          </w:tcPr>
          <w:p w:rsidR="001030AF" w:rsidRPr="00600714" w:rsidRDefault="001030AF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8370C3" w:rsidRPr="00600714">
              <w:rPr>
                <w:rFonts w:ascii="Angsana New" w:hAnsi="Angsana New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282" w:type="dxa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30AF" w:rsidRPr="00AB0F68" w:rsidRDefault="008370C3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1030AF" w:rsidRPr="00AB0F6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070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8D6154" w:rsidRDefault="001030AF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8D6154" w:rsidRDefault="001030AF" w:rsidP="00DD4012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:rsidR="001030AF" w:rsidRPr="00600714" w:rsidRDefault="00600714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324</w:t>
            </w: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030AF" w:rsidRPr="00600714" w:rsidRDefault="00600714" w:rsidP="0060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1,848</w:t>
            </w:r>
          </w:p>
        </w:tc>
        <w:tc>
          <w:tcPr>
            <w:tcW w:w="283" w:type="dxa"/>
            <w:vAlign w:val="bottom"/>
          </w:tcPr>
          <w:p w:rsidR="001030AF" w:rsidRPr="0060071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1030AF" w:rsidRPr="00601F3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F3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3E47CB" w:rsidRPr="00E032CF" w:rsidTr="00EC779F">
        <w:tc>
          <w:tcPr>
            <w:tcW w:w="3652" w:type="dxa"/>
            <w:vAlign w:val="bottom"/>
          </w:tcPr>
          <w:p w:rsidR="003E47CB" w:rsidRDefault="003E47CB" w:rsidP="00EC779F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</w:t>
            </w:r>
            <w:r w:rsidRPr="008D615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E47CB" w:rsidRPr="00EA16CF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283" w:type="dxa"/>
            <w:vAlign w:val="bottom"/>
          </w:tcPr>
          <w:p w:rsidR="003E47CB" w:rsidRPr="00600714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3E47CB" w:rsidRPr="00600714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3E47CB" w:rsidRPr="00600714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E47CB" w:rsidRPr="00CD7B1B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3E47CB" w:rsidRPr="00E032CF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E47CB" w:rsidRPr="00AB0F68" w:rsidRDefault="003E47CB" w:rsidP="0015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AB0F68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</w:tr>
      <w:tr w:rsidR="003E47CB" w:rsidRPr="004F5042" w:rsidTr="00EC779F">
        <w:tc>
          <w:tcPr>
            <w:tcW w:w="3652" w:type="dxa"/>
            <w:vAlign w:val="bottom"/>
          </w:tcPr>
          <w:p w:rsidR="003E47CB" w:rsidRPr="00E032CF" w:rsidRDefault="003E47CB" w:rsidP="00EC779F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47CB" w:rsidRPr="00EA16CF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338</w:t>
            </w:r>
          </w:p>
        </w:tc>
        <w:tc>
          <w:tcPr>
            <w:tcW w:w="283" w:type="dxa"/>
            <w:vAlign w:val="bottom"/>
          </w:tcPr>
          <w:p w:rsidR="003E47CB" w:rsidRPr="00600714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47CB" w:rsidRPr="00600714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282" w:type="dxa"/>
          </w:tcPr>
          <w:p w:rsidR="003E47CB" w:rsidRPr="00600714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47CB" w:rsidRPr="00CD7B1B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862</w:t>
            </w:r>
          </w:p>
        </w:tc>
        <w:tc>
          <w:tcPr>
            <w:tcW w:w="283" w:type="dxa"/>
            <w:vAlign w:val="bottom"/>
          </w:tcPr>
          <w:p w:rsidR="003E47CB" w:rsidRPr="00E032CF" w:rsidRDefault="003E47CB" w:rsidP="00EC7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47CB" w:rsidRPr="00601F34" w:rsidRDefault="003E47CB" w:rsidP="00157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1F3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1030AF" w:rsidRPr="004F5042" w:rsidTr="00DD4012">
        <w:tc>
          <w:tcPr>
            <w:tcW w:w="3652" w:type="dxa"/>
            <w:vAlign w:val="bottom"/>
          </w:tcPr>
          <w:p w:rsidR="001030AF" w:rsidRPr="004F5042" w:rsidRDefault="001030AF" w:rsidP="00DD4012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F50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030AF" w:rsidRPr="00B23EE9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030AF" w:rsidRPr="00B23EE9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1030AF" w:rsidRPr="004F5042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1030AF" w:rsidRPr="00D96C84" w:rsidRDefault="001030A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EA16CF" w:rsidRPr="00E032CF" w:rsidTr="00DD4012">
        <w:tc>
          <w:tcPr>
            <w:tcW w:w="3652" w:type="dxa"/>
            <w:vAlign w:val="bottom"/>
          </w:tcPr>
          <w:p w:rsidR="00EA16CF" w:rsidRPr="00E032CF" w:rsidRDefault="00EA16CF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8" w:type="dxa"/>
            <w:vAlign w:val="bottom"/>
          </w:tcPr>
          <w:p w:rsidR="00EA16CF" w:rsidRPr="00EA16CF" w:rsidRDefault="00EA16CF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4,651</w:t>
            </w:r>
          </w:p>
        </w:tc>
        <w:tc>
          <w:tcPr>
            <w:tcW w:w="283" w:type="dxa"/>
            <w:vAlign w:val="bottom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vAlign w:val="bottom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4,918</w:t>
            </w:r>
          </w:p>
        </w:tc>
        <w:tc>
          <w:tcPr>
            <w:tcW w:w="282" w:type="dxa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EA16CF" w:rsidRPr="00CD7B1B" w:rsidRDefault="00EA16CF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9,232</w:t>
            </w:r>
          </w:p>
        </w:tc>
        <w:tc>
          <w:tcPr>
            <w:tcW w:w="283" w:type="dxa"/>
            <w:vAlign w:val="bottom"/>
          </w:tcPr>
          <w:p w:rsidR="00EA16CF" w:rsidRPr="00E032CF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EA16CF" w:rsidRPr="00E032CF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014</w:t>
            </w:r>
          </w:p>
        </w:tc>
      </w:tr>
      <w:tr w:rsidR="00EA16CF" w:rsidRPr="00E032CF" w:rsidTr="00DD4012">
        <w:tc>
          <w:tcPr>
            <w:tcW w:w="3652" w:type="dxa"/>
            <w:vAlign w:val="bottom"/>
          </w:tcPr>
          <w:p w:rsidR="00EA16CF" w:rsidRPr="00E032CF" w:rsidRDefault="00EA16CF" w:rsidP="00DD4012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A16CF" w:rsidRPr="00EA16CF" w:rsidRDefault="00EA16CF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3" w:type="dxa"/>
            <w:vAlign w:val="bottom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847</w:t>
            </w:r>
          </w:p>
        </w:tc>
        <w:tc>
          <w:tcPr>
            <w:tcW w:w="282" w:type="dxa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A16CF" w:rsidRPr="00CD7B1B" w:rsidRDefault="00EA16CF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7B1B"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283" w:type="dxa"/>
            <w:vAlign w:val="bottom"/>
          </w:tcPr>
          <w:p w:rsidR="00EA16CF" w:rsidRPr="00E032CF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A16CF" w:rsidRPr="00E032CF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32C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,022</w:t>
            </w:r>
          </w:p>
        </w:tc>
      </w:tr>
      <w:tr w:rsidR="00EA16CF" w:rsidRPr="004F5042" w:rsidTr="00DD4012">
        <w:tc>
          <w:tcPr>
            <w:tcW w:w="3652" w:type="dxa"/>
            <w:vAlign w:val="bottom"/>
          </w:tcPr>
          <w:p w:rsidR="00EA16CF" w:rsidRPr="00E032CF" w:rsidRDefault="00EA16CF" w:rsidP="00DD4012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32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6CF" w:rsidRPr="00EA16CF" w:rsidRDefault="00EA16CF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6CF">
              <w:rPr>
                <w:rFonts w:ascii="Angsana New" w:hAnsi="Angsana New"/>
                <w:color w:val="000000"/>
                <w:sz w:val="30"/>
                <w:szCs w:val="30"/>
              </w:rPr>
              <w:t>4,671</w:t>
            </w:r>
          </w:p>
        </w:tc>
        <w:tc>
          <w:tcPr>
            <w:tcW w:w="283" w:type="dxa"/>
            <w:vAlign w:val="bottom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00714">
              <w:rPr>
                <w:rFonts w:ascii="Angsana New" w:hAnsi="Angsana New"/>
                <w:color w:val="000000"/>
                <w:sz w:val="30"/>
                <w:szCs w:val="30"/>
              </w:rPr>
              <w:t>5,765</w:t>
            </w:r>
          </w:p>
        </w:tc>
        <w:tc>
          <w:tcPr>
            <w:tcW w:w="282" w:type="dxa"/>
          </w:tcPr>
          <w:p w:rsidR="00EA16CF" w:rsidRPr="00600714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6CF" w:rsidRPr="00CD7B1B" w:rsidRDefault="00EA16CF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9,399</w:t>
            </w:r>
          </w:p>
        </w:tc>
        <w:tc>
          <w:tcPr>
            <w:tcW w:w="283" w:type="dxa"/>
            <w:vAlign w:val="bottom"/>
          </w:tcPr>
          <w:p w:rsidR="00EA16CF" w:rsidRPr="00E032CF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A16CF" w:rsidRPr="00E032CF" w:rsidRDefault="00EA16CF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11,036</w:t>
            </w:r>
          </w:p>
        </w:tc>
      </w:tr>
    </w:tbl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033716" w:rsidRPr="00EF6372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EF6372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บุคคลหรือบริษัท</w:t>
      </w:r>
      <w:r w:rsidRPr="00EF6372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EF6372">
        <w:rPr>
          <w:rFonts w:ascii="Angsana New" w:hAnsi="Angsana New"/>
          <w:sz w:val="30"/>
          <w:szCs w:val="30"/>
          <w:cs/>
        </w:rPr>
        <w:t>วันที่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 </w:t>
      </w:r>
      <w:r w:rsidR="00FF2E1B" w:rsidRPr="00EF6372">
        <w:rPr>
          <w:rFonts w:ascii="Angsana New" w:hAnsi="Angsana New"/>
          <w:sz w:val="30"/>
          <w:szCs w:val="30"/>
        </w:rPr>
        <w:t>3</w:t>
      </w:r>
      <w:r w:rsidR="008370C3">
        <w:rPr>
          <w:rFonts w:ascii="Angsana New" w:hAnsi="Angsana New" w:hint="cs"/>
          <w:sz w:val="30"/>
          <w:szCs w:val="30"/>
          <w:cs/>
        </w:rPr>
        <w:t>0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</w:t>
      </w:r>
      <w:r w:rsidR="008370C3">
        <w:rPr>
          <w:rFonts w:ascii="Angsana New" w:hAnsi="Angsana New" w:hint="cs"/>
          <w:sz w:val="30"/>
          <w:szCs w:val="30"/>
          <w:cs/>
        </w:rPr>
        <w:t>มิถุนายน</w:t>
      </w:r>
      <w:r w:rsidR="007B5E83" w:rsidRPr="00EF6372">
        <w:rPr>
          <w:rFonts w:ascii="Angsana New" w:hAnsi="Angsana New" w:hint="cs"/>
          <w:sz w:val="30"/>
          <w:szCs w:val="30"/>
          <w:cs/>
        </w:rPr>
        <w:t xml:space="preserve"> </w:t>
      </w:r>
      <w:r w:rsidR="002503B9" w:rsidRPr="00EF6372">
        <w:rPr>
          <w:rFonts w:ascii="Angsana New" w:hAnsi="Angsana New"/>
          <w:sz w:val="30"/>
          <w:szCs w:val="30"/>
        </w:rPr>
        <w:t>256</w:t>
      </w:r>
      <w:r w:rsidR="00B23EE9" w:rsidRPr="00EF6372">
        <w:rPr>
          <w:rFonts w:ascii="Angsana New" w:hAnsi="Angsana New"/>
          <w:sz w:val="30"/>
          <w:szCs w:val="30"/>
        </w:rPr>
        <w:t>3</w:t>
      </w:r>
      <w:r w:rsidR="00033716" w:rsidRPr="00EF6372">
        <w:rPr>
          <w:rFonts w:ascii="Angsana New" w:hAnsi="Angsana New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EF6372">
        <w:rPr>
          <w:rFonts w:ascii="Angsana New" w:hAnsi="Angsana New"/>
          <w:sz w:val="30"/>
          <w:szCs w:val="30"/>
        </w:rPr>
        <w:t xml:space="preserve">31 </w:t>
      </w:r>
      <w:r w:rsidR="00033716" w:rsidRPr="00EF6372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EF6372">
        <w:rPr>
          <w:rFonts w:ascii="Angsana New" w:hAnsi="Angsana New"/>
          <w:sz w:val="30"/>
          <w:szCs w:val="30"/>
        </w:rPr>
        <w:t>25</w:t>
      </w:r>
      <w:r w:rsidR="007B5E83" w:rsidRPr="00EF6372">
        <w:rPr>
          <w:rFonts w:ascii="Angsana New" w:hAnsi="Angsana New"/>
          <w:sz w:val="30"/>
          <w:szCs w:val="30"/>
        </w:rPr>
        <w:t>6</w:t>
      </w:r>
      <w:r w:rsidR="00B23EE9" w:rsidRPr="00EF6372">
        <w:rPr>
          <w:rFonts w:ascii="Angsana New" w:hAnsi="Angsana New"/>
          <w:sz w:val="30"/>
          <w:szCs w:val="30"/>
        </w:rPr>
        <w:t>2</w:t>
      </w:r>
      <w:r w:rsidR="00033716" w:rsidRPr="00EF6372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EF637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0A3D0E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176" w:type="dxa"/>
        <w:tblLayout w:type="fixed"/>
        <w:tblLook w:val="04A0"/>
      </w:tblPr>
      <w:tblGrid>
        <w:gridCol w:w="3652"/>
        <w:gridCol w:w="1417"/>
        <w:gridCol w:w="283"/>
        <w:gridCol w:w="1422"/>
        <w:gridCol w:w="284"/>
        <w:gridCol w:w="1417"/>
        <w:gridCol w:w="283"/>
        <w:gridCol w:w="1418"/>
      </w:tblGrid>
      <w:tr w:rsidR="007B5E83" w:rsidRPr="00F640E5" w:rsidTr="007B5E83">
        <w:trPr>
          <w:tblHeader/>
        </w:trPr>
        <w:tc>
          <w:tcPr>
            <w:tcW w:w="3652" w:type="dxa"/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4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7B5E83" w:rsidRPr="00F640E5" w:rsidTr="007B5E83">
        <w:trPr>
          <w:tblHeader/>
        </w:trPr>
        <w:tc>
          <w:tcPr>
            <w:tcW w:w="3652" w:type="dxa"/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93338" w:rsidRPr="00F640E5" w:rsidTr="007B5E83">
        <w:trPr>
          <w:tblHeader/>
        </w:trPr>
        <w:tc>
          <w:tcPr>
            <w:tcW w:w="3652" w:type="dxa"/>
            <w:vAlign w:val="bottom"/>
          </w:tcPr>
          <w:p w:rsidR="00B93338" w:rsidRPr="00F640E5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F640E5" w:rsidRDefault="00B93338" w:rsidP="00837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sz w:val="29"/>
                <w:szCs w:val="29"/>
              </w:rPr>
              <w:t>3</w:t>
            </w:r>
            <w:r w:rsidR="008370C3" w:rsidRPr="00F640E5">
              <w:rPr>
                <w:rFonts w:ascii="Angsana New" w:hAnsi="Angsana New"/>
                <w:sz w:val="29"/>
                <w:szCs w:val="29"/>
              </w:rPr>
              <w:t>0</w:t>
            </w:r>
            <w:r w:rsidRPr="00F640E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8370C3" w:rsidRPr="00F640E5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F640E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640E5">
              <w:rPr>
                <w:rFonts w:ascii="Angsana New" w:hAnsi="Angsana New"/>
                <w:sz w:val="29"/>
                <w:szCs w:val="29"/>
              </w:rPr>
              <w:t>256</w:t>
            </w:r>
            <w:r w:rsidR="00B23EE9" w:rsidRPr="00F640E5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93338" w:rsidRPr="00F640E5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F640E5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B23EE9"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4" w:type="dxa"/>
            <w:vAlign w:val="bottom"/>
          </w:tcPr>
          <w:p w:rsidR="00B93338" w:rsidRPr="00F640E5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B93338" w:rsidRPr="00F640E5" w:rsidRDefault="008370C3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F640E5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640E5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83" w:type="dxa"/>
            <w:vAlign w:val="bottom"/>
          </w:tcPr>
          <w:p w:rsidR="00B93338" w:rsidRPr="00F640E5" w:rsidRDefault="00B93338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3338" w:rsidRPr="00F640E5" w:rsidRDefault="00B93338" w:rsidP="00B23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ธันวาคม 25</w:t>
            </w: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  <w:r w:rsidR="00B23EE9" w:rsidRPr="00F640E5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</w:p>
        </w:tc>
      </w:tr>
      <w:tr w:rsidR="007B5E83" w:rsidRPr="00F640E5" w:rsidTr="007B5E83">
        <w:tc>
          <w:tcPr>
            <w:tcW w:w="3652" w:type="dxa"/>
            <w:vAlign w:val="bottom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283" w:type="dxa"/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B5E83" w:rsidRPr="00F640E5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</w:tr>
      <w:tr w:rsidR="00F852A6" w:rsidRPr="00F640E5" w:rsidTr="00193960">
        <w:tc>
          <w:tcPr>
            <w:tcW w:w="3652" w:type="dxa"/>
            <w:vAlign w:val="bottom"/>
          </w:tcPr>
          <w:p w:rsidR="00F852A6" w:rsidRPr="00F640E5" w:rsidRDefault="00F852A6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52A6" w:rsidRPr="00F640E5" w:rsidRDefault="00F852A6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F640E5" w:rsidRDefault="00600714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32,396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4,029</w:t>
            </w:r>
          </w:p>
        </w:tc>
      </w:tr>
      <w:tr w:rsidR="00F852A6" w:rsidRPr="00F640E5" w:rsidTr="00193960">
        <w:tc>
          <w:tcPr>
            <w:tcW w:w="3652" w:type="dxa"/>
            <w:vAlign w:val="bottom"/>
          </w:tcPr>
          <w:p w:rsidR="00F852A6" w:rsidRPr="00F640E5" w:rsidRDefault="00F852A6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2A6" w:rsidRPr="00F640E5" w:rsidRDefault="00600714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5,923</w:t>
            </w:r>
          </w:p>
        </w:tc>
        <w:tc>
          <w:tcPr>
            <w:tcW w:w="283" w:type="dxa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6,517</w:t>
            </w:r>
          </w:p>
        </w:tc>
        <w:tc>
          <w:tcPr>
            <w:tcW w:w="284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F640E5" w:rsidRDefault="00600714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5,923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6,517</w:t>
            </w:r>
          </w:p>
        </w:tc>
      </w:tr>
      <w:tr w:rsidR="00F852A6" w:rsidRPr="00F640E5" w:rsidTr="00193960">
        <w:tc>
          <w:tcPr>
            <w:tcW w:w="3652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852A6" w:rsidRPr="00F640E5" w:rsidRDefault="00600714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5,923</w:t>
            </w:r>
          </w:p>
        </w:tc>
        <w:tc>
          <w:tcPr>
            <w:tcW w:w="283" w:type="dxa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6,517</w:t>
            </w:r>
          </w:p>
        </w:tc>
        <w:tc>
          <w:tcPr>
            <w:tcW w:w="284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F640E5" w:rsidRDefault="00600714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38,319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10,546</w:t>
            </w:r>
          </w:p>
        </w:tc>
      </w:tr>
      <w:tr w:rsidR="00F852A6" w:rsidRPr="00F640E5" w:rsidTr="00F6770E">
        <w:tc>
          <w:tcPr>
            <w:tcW w:w="3652" w:type="dxa"/>
            <w:vAlign w:val="bottom"/>
          </w:tcPr>
          <w:p w:rsidR="00F852A6" w:rsidRPr="00F640E5" w:rsidRDefault="00F852A6" w:rsidP="0005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ลูกหนี้อื่นผ่อนชำระ</w:t>
            </w: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  <w:t xml:space="preserve"> 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 xml:space="preserve">(ดูหมายเหตุ </w:t>
            </w:r>
            <w:r w:rsidR="00056664"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6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F852A6" w:rsidRPr="00F640E5" w:rsidTr="00F6770E">
        <w:tc>
          <w:tcPr>
            <w:tcW w:w="3652" w:type="dxa"/>
            <w:vAlign w:val="bottom"/>
          </w:tcPr>
          <w:p w:rsidR="00F852A6" w:rsidRPr="00F640E5" w:rsidRDefault="00F852A6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F852A6" w:rsidRPr="00F640E5" w:rsidTr="00D9348E">
        <w:trPr>
          <w:trHeight w:val="344"/>
        </w:trPr>
        <w:tc>
          <w:tcPr>
            <w:tcW w:w="3652" w:type="dxa"/>
          </w:tcPr>
          <w:p w:rsidR="00F852A6" w:rsidRPr="00F640E5" w:rsidRDefault="00F852A6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</w:rPr>
              <w:t>-  ส่วนที่ครบกำหนดชำระภายใน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หนึ่ง</w:t>
            </w:r>
            <w:r w:rsidRPr="00F640E5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:rsidR="00F852A6" w:rsidRPr="00F640E5" w:rsidRDefault="00D9348E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  <w:r w:rsidR="00F852A6" w:rsidRPr="00F640E5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550</w:t>
            </w:r>
          </w:p>
        </w:tc>
        <w:tc>
          <w:tcPr>
            <w:tcW w:w="283" w:type="dxa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8,325</w:t>
            </w:r>
          </w:p>
        </w:tc>
        <w:tc>
          <w:tcPr>
            <w:tcW w:w="284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F852A6" w:rsidRPr="00F640E5" w:rsidRDefault="00D9348E" w:rsidP="00D93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5</w:t>
            </w:r>
            <w:r w:rsidR="00F852A6" w:rsidRPr="00F640E5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550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8,325</w:t>
            </w:r>
          </w:p>
        </w:tc>
      </w:tr>
      <w:tr w:rsidR="00F852A6" w:rsidRPr="00F640E5" w:rsidTr="00F6770E">
        <w:tc>
          <w:tcPr>
            <w:tcW w:w="3652" w:type="dxa"/>
          </w:tcPr>
          <w:p w:rsidR="00F852A6" w:rsidRPr="00F640E5" w:rsidRDefault="00F852A6" w:rsidP="00F6770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</w:rPr>
              <w:t>-  ส่วนที่ครบกำหนดชำระ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</w:rPr>
              <w:t>หลังจากหนึ่งปีแต่ไม่เกินสาม</w:t>
            </w:r>
            <w:r w:rsidRPr="00F640E5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52A6" w:rsidRPr="00F640E5" w:rsidRDefault="002478D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8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,335</w:t>
            </w:r>
          </w:p>
        </w:tc>
        <w:tc>
          <w:tcPr>
            <w:tcW w:w="283" w:type="dxa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11,110</w:t>
            </w:r>
          </w:p>
        </w:tc>
        <w:tc>
          <w:tcPr>
            <w:tcW w:w="284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852A6" w:rsidRPr="00F640E5" w:rsidRDefault="002478D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8,335</w:t>
            </w:r>
          </w:p>
        </w:tc>
        <w:tc>
          <w:tcPr>
            <w:tcW w:w="283" w:type="dxa"/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852A6" w:rsidRPr="00F640E5" w:rsidRDefault="00F852A6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11,110</w:t>
            </w:r>
          </w:p>
        </w:tc>
      </w:tr>
      <w:tr w:rsidR="00D9348E" w:rsidRPr="00F640E5" w:rsidTr="00F6770E">
        <w:tc>
          <w:tcPr>
            <w:tcW w:w="3652" w:type="dxa"/>
            <w:vAlign w:val="bottom"/>
          </w:tcPr>
          <w:p w:rsidR="00D9348E" w:rsidRPr="00F640E5" w:rsidRDefault="00D9348E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9348E" w:rsidRPr="00F640E5" w:rsidRDefault="002478D9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13,885</w:t>
            </w:r>
          </w:p>
        </w:tc>
        <w:tc>
          <w:tcPr>
            <w:tcW w:w="283" w:type="dxa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19,435</w:t>
            </w:r>
          </w:p>
        </w:tc>
        <w:tc>
          <w:tcPr>
            <w:tcW w:w="284" w:type="dxa"/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9348E" w:rsidRPr="00F640E5" w:rsidRDefault="002478D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13,885</w:t>
            </w:r>
          </w:p>
        </w:tc>
        <w:tc>
          <w:tcPr>
            <w:tcW w:w="283" w:type="dxa"/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19,435</w:t>
            </w:r>
          </w:p>
        </w:tc>
      </w:tr>
      <w:tr w:rsidR="00D9348E" w:rsidRPr="00F640E5" w:rsidTr="00F6770E">
        <w:tc>
          <w:tcPr>
            <w:tcW w:w="3652" w:type="dxa"/>
            <w:vAlign w:val="bottom"/>
          </w:tcPr>
          <w:p w:rsidR="00D9348E" w:rsidRPr="00F640E5" w:rsidRDefault="00D9348E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9348E" w:rsidRPr="00F640E5" w:rsidRDefault="00E3499F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501</w:t>
            </w:r>
          </w:p>
        </w:tc>
        <w:tc>
          <w:tcPr>
            <w:tcW w:w="283" w:type="dxa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</w:t>
            </w:r>
          </w:p>
        </w:tc>
        <w:tc>
          <w:tcPr>
            <w:tcW w:w="284" w:type="dxa"/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9348E" w:rsidRPr="00F640E5" w:rsidRDefault="00E3499F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501</w:t>
            </w:r>
          </w:p>
        </w:tc>
        <w:tc>
          <w:tcPr>
            <w:tcW w:w="283" w:type="dxa"/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</w:t>
            </w:r>
          </w:p>
        </w:tc>
      </w:tr>
      <w:tr w:rsidR="00D9348E" w:rsidRPr="00F640E5" w:rsidTr="00F6770E">
        <w:tc>
          <w:tcPr>
            <w:tcW w:w="3652" w:type="dxa"/>
            <w:vAlign w:val="bottom"/>
          </w:tcPr>
          <w:p w:rsidR="00D9348E" w:rsidRPr="00F640E5" w:rsidRDefault="00D9348E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48E" w:rsidRPr="00F640E5" w:rsidRDefault="00D9348E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  <w:r w:rsidR="002478D9" w:rsidRPr="00F640E5">
              <w:rPr>
                <w:rFonts w:ascii="Angsana New" w:hAnsi="Angsana New"/>
                <w:color w:val="000000"/>
                <w:sz w:val="29"/>
                <w:szCs w:val="29"/>
              </w:rPr>
              <w:t>4,386</w:t>
            </w:r>
          </w:p>
        </w:tc>
        <w:tc>
          <w:tcPr>
            <w:tcW w:w="283" w:type="dxa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19,454</w:t>
            </w:r>
          </w:p>
        </w:tc>
        <w:tc>
          <w:tcPr>
            <w:tcW w:w="284" w:type="dxa"/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48E" w:rsidRPr="00F640E5" w:rsidRDefault="002478D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14,386</w:t>
            </w:r>
          </w:p>
        </w:tc>
        <w:tc>
          <w:tcPr>
            <w:tcW w:w="283" w:type="dxa"/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9348E" w:rsidRPr="00F640E5" w:rsidRDefault="00D9348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19,454</w:t>
            </w:r>
          </w:p>
        </w:tc>
      </w:tr>
      <w:tr w:rsidR="00265F26" w:rsidRPr="00F640E5" w:rsidTr="005879B7">
        <w:tc>
          <w:tcPr>
            <w:tcW w:w="3652" w:type="dxa"/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ลูกหนี้อื่น (สินทรัพย์หมุนเวียนอื่น)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2478D9" w:rsidRPr="00F640E5" w:rsidTr="002478D9">
        <w:tc>
          <w:tcPr>
            <w:tcW w:w="3652" w:type="dxa"/>
            <w:vAlign w:val="bottom"/>
          </w:tcPr>
          <w:p w:rsidR="002478D9" w:rsidRPr="00F640E5" w:rsidRDefault="002478D9" w:rsidP="00B3791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2478D9" w:rsidRPr="00F640E5" w:rsidRDefault="002478D9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:rsidR="002478D9" w:rsidRPr="00F640E5" w:rsidRDefault="002478D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2478D9" w:rsidRPr="00F640E5" w:rsidRDefault="002478D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2478D9" w:rsidRPr="00F640E5" w:rsidRDefault="002478D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2478D9" w:rsidRPr="00F640E5" w:rsidRDefault="002478D9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2478D9" w:rsidRPr="00F640E5" w:rsidRDefault="002478D9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478D9" w:rsidRPr="00F640E5" w:rsidRDefault="002478D9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,720</w:t>
            </w:r>
          </w:p>
        </w:tc>
      </w:tr>
      <w:tr w:rsidR="007F6F6A" w:rsidRPr="00F640E5" w:rsidTr="005A7C2C">
        <w:tc>
          <w:tcPr>
            <w:tcW w:w="3652" w:type="dxa"/>
            <w:vAlign w:val="bottom"/>
          </w:tcPr>
          <w:p w:rsidR="007F6F6A" w:rsidRPr="00F640E5" w:rsidRDefault="007F6F6A" w:rsidP="00B3791B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:rsidR="007F6F6A" w:rsidRPr="00F640E5" w:rsidRDefault="007F6F6A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143</w:t>
            </w:r>
          </w:p>
        </w:tc>
        <w:tc>
          <w:tcPr>
            <w:tcW w:w="283" w:type="dxa"/>
          </w:tcPr>
          <w:p w:rsidR="007F6F6A" w:rsidRPr="00F640E5" w:rsidRDefault="007F6F6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7F6F6A" w:rsidRPr="00F640E5" w:rsidRDefault="007F6F6A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114</w:t>
            </w:r>
          </w:p>
        </w:tc>
        <w:tc>
          <w:tcPr>
            <w:tcW w:w="284" w:type="dxa"/>
            <w:vAlign w:val="bottom"/>
          </w:tcPr>
          <w:p w:rsidR="007F6F6A" w:rsidRPr="00F640E5" w:rsidRDefault="007F6F6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7F6F6A" w:rsidRPr="00F640E5" w:rsidRDefault="007F6F6A" w:rsidP="00624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143</w:t>
            </w:r>
          </w:p>
        </w:tc>
        <w:tc>
          <w:tcPr>
            <w:tcW w:w="283" w:type="dxa"/>
            <w:vAlign w:val="bottom"/>
          </w:tcPr>
          <w:p w:rsidR="007F6F6A" w:rsidRPr="00F640E5" w:rsidRDefault="007F6F6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</w:tcPr>
          <w:p w:rsidR="007F6F6A" w:rsidRPr="00F640E5" w:rsidRDefault="007F6F6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114</w:t>
            </w:r>
          </w:p>
        </w:tc>
      </w:tr>
      <w:tr w:rsidR="007F6F6A" w:rsidRPr="00F640E5" w:rsidTr="005A7C2C">
        <w:tc>
          <w:tcPr>
            <w:tcW w:w="3652" w:type="dxa"/>
            <w:vAlign w:val="bottom"/>
          </w:tcPr>
          <w:p w:rsidR="007F6F6A" w:rsidRPr="00F640E5" w:rsidRDefault="007F6F6A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F6A" w:rsidRPr="00F640E5" w:rsidRDefault="007F6F6A" w:rsidP="00622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143</w:t>
            </w:r>
          </w:p>
        </w:tc>
        <w:tc>
          <w:tcPr>
            <w:tcW w:w="283" w:type="dxa"/>
          </w:tcPr>
          <w:p w:rsidR="007F6F6A" w:rsidRPr="00F640E5" w:rsidRDefault="007F6F6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F6A" w:rsidRPr="00F640E5" w:rsidRDefault="007F6F6A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114</w:t>
            </w:r>
          </w:p>
        </w:tc>
        <w:tc>
          <w:tcPr>
            <w:tcW w:w="284" w:type="dxa"/>
            <w:vAlign w:val="bottom"/>
          </w:tcPr>
          <w:p w:rsidR="007F6F6A" w:rsidRPr="00F640E5" w:rsidRDefault="007F6F6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F6A" w:rsidRPr="00F640E5" w:rsidRDefault="007F6F6A" w:rsidP="00622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143</w:t>
            </w:r>
          </w:p>
        </w:tc>
        <w:tc>
          <w:tcPr>
            <w:tcW w:w="283" w:type="dxa"/>
            <w:vAlign w:val="bottom"/>
          </w:tcPr>
          <w:p w:rsidR="007F6F6A" w:rsidRPr="00F640E5" w:rsidRDefault="007F6F6A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F6F6A" w:rsidRPr="00F640E5" w:rsidRDefault="007F6F6A" w:rsidP="007F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         2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834</w:t>
            </w:r>
          </w:p>
        </w:tc>
      </w:tr>
      <w:tr w:rsidR="00265F26" w:rsidRPr="00F640E5" w:rsidTr="004C49F7">
        <w:tc>
          <w:tcPr>
            <w:tcW w:w="3652" w:type="dxa"/>
            <w:vAlign w:val="bottom"/>
          </w:tcPr>
          <w:p w:rsidR="00265F26" w:rsidRPr="00F640E5" w:rsidRDefault="00265F26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D377D8" w:rsidRPr="00F640E5" w:rsidRDefault="00D377D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</w:rPr>
            </w:pPr>
          </w:p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1417" w:type="dxa"/>
            <w:vAlign w:val="bottom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:rsidR="00265F26" w:rsidRPr="00F640E5" w:rsidRDefault="00265F26" w:rsidP="00CE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65F26" w:rsidRPr="00F640E5" w:rsidRDefault="00265F26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265F26" w:rsidRPr="00F640E5" w:rsidRDefault="00265F26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9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lastRenderedPageBreak/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</w:tr>
      <w:tr w:rsidR="00493A61" w:rsidRPr="00F640E5" w:rsidTr="007B5E83">
        <w:tc>
          <w:tcPr>
            <w:tcW w:w="3652" w:type="dxa"/>
            <w:vAlign w:val="bottom"/>
          </w:tcPr>
          <w:p w:rsidR="00493A61" w:rsidRPr="00F640E5" w:rsidRDefault="00493A61" w:rsidP="001F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  <w:tc>
          <w:tcPr>
            <w:tcW w:w="1422" w:type="dxa"/>
            <w:vAlign w:val="bottom"/>
          </w:tcPr>
          <w:p w:rsidR="00493A61" w:rsidRPr="00F640E5" w:rsidRDefault="00493A6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  <w:tc>
          <w:tcPr>
            <w:tcW w:w="284" w:type="dxa"/>
            <w:vAlign w:val="bottom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93A61" w:rsidRPr="00F640E5" w:rsidRDefault="00493A61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93A61" w:rsidRPr="00F640E5" w:rsidRDefault="00493A61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green"/>
              </w:rPr>
            </w:pP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315E2" w:rsidP="0030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96</w:t>
            </w:r>
            <w:r w:rsidR="00DE055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1,826</w:t>
            </w: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vAlign w:val="bottom"/>
          </w:tcPr>
          <w:p w:rsidR="004C49F7" w:rsidRPr="00F640E5" w:rsidRDefault="004315E2" w:rsidP="0013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</w:t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141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:rsidR="004C49F7" w:rsidRPr="00F640E5" w:rsidRDefault="004315E2" w:rsidP="007F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43</w:t>
            </w:r>
            <w:r w:rsidR="00DE055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2</w:t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1,132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6578AE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เงินให้กู้ยืม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5.5 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- 7.0</w:t>
            </w:r>
            <w:r w:rsidR="00DE055D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เมื่อทวงถาม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315E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80</w:t>
            </w:r>
            <w:r w:rsidR="004C49F7" w:rsidRPr="00F640E5">
              <w:rPr>
                <w:rFonts w:ascii="Angsana New" w:hAnsi="Angsana New"/>
                <w:color w:val="000000"/>
                <w:sz w:val="29"/>
                <w:szCs w:val="29"/>
              </w:rPr>
              <w:t>,000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7F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35,000</w:t>
            </w:r>
          </w:p>
        </w:tc>
      </w:tr>
      <w:tr w:rsidR="004315E2" w:rsidRPr="00F640E5" w:rsidTr="006578AE">
        <w:tc>
          <w:tcPr>
            <w:tcW w:w="3652" w:type="dxa"/>
            <w:vAlign w:val="bottom"/>
          </w:tcPr>
          <w:p w:rsidR="004315E2" w:rsidRPr="00F640E5" w:rsidRDefault="004315E2" w:rsidP="00F6770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5 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315E2" w:rsidRPr="00F640E5" w:rsidRDefault="004315E2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</w:tcPr>
          <w:p w:rsidR="004315E2" w:rsidRPr="00F640E5" w:rsidRDefault="004315E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315E2" w:rsidRPr="00F640E5" w:rsidRDefault="004315E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1,161</w:t>
            </w:r>
          </w:p>
        </w:tc>
        <w:tc>
          <w:tcPr>
            <w:tcW w:w="284" w:type="dxa"/>
            <w:vAlign w:val="bottom"/>
          </w:tcPr>
          <w:p w:rsidR="004315E2" w:rsidRPr="00F640E5" w:rsidRDefault="004315E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315E2" w:rsidRPr="00F640E5" w:rsidRDefault="004315E2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4315E2" w:rsidRPr="00F640E5" w:rsidRDefault="004315E2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315E2" w:rsidRPr="00F640E5" w:rsidRDefault="004315E2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6578AE">
        <w:tc>
          <w:tcPr>
            <w:tcW w:w="3652" w:type="dxa"/>
            <w:vAlign w:val="bottom"/>
          </w:tcPr>
          <w:p w:rsidR="004C49F7" w:rsidRPr="00F640E5" w:rsidRDefault="004C49F7" w:rsidP="00F6770E">
            <w:pPr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การร่วมค้า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 (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 xml:space="preserve">อัตราดอกเบี้ยร้อยละ 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7.0 - 7.5 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:rsidR="004C49F7" w:rsidRPr="00F640E5" w:rsidRDefault="004315E2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12,1</w:t>
            </w:r>
            <w:r w:rsidR="004C49F7" w:rsidRPr="00F640E5">
              <w:rPr>
                <w:rFonts w:ascii="Angsana New" w:hAnsi="Angsana New"/>
                <w:color w:val="000000"/>
                <w:sz w:val="29"/>
                <w:szCs w:val="29"/>
              </w:rPr>
              <w:t>00</w:t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12,600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B379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 xml:space="preserve">     -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ab/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315E2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12,53</w:t>
            </w:r>
            <w:r w:rsidR="00DE055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3</w:t>
            </w:r>
          </w:p>
        </w:tc>
        <w:tc>
          <w:tcPr>
            <w:tcW w:w="283" w:type="dxa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15,034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315E2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80,96</w:t>
            </w:r>
            <w:r w:rsidR="00DE055D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9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36,826</w:t>
            </w:r>
          </w:p>
        </w:tc>
      </w:tr>
      <w:tr w:rsidR="004C49F7" w:rsidRPr="00F640E5" w:rsidTr="001553B8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เงินจ่ายล่วงหน้าค่าหุ้น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7F6F6A" w:rsidRPr="00F640E5" w:rsidTr="007B5E83">
        <w:tc>
          <w:tcPr>
            <w:tcW w:w="3652" w:type="dxa"/>
            <w:vAlign w:val="bottom"/>
          </w:tcPr>
          <w:p w:rsidR="007F6F6A" w:rsidRPr="00F640E5" w:rsidRDefault="007F6F6A" w:rsidP="007B5E83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F6F6A" w:rsidRPr="00F640E5" w:rsidRDefault="007F6F6A" w:rsidP="00FB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133,124</w:t>
            </w:r>
          </w:p>
        </w:tc>
        <w:tc>
          <w:tcPr>
            <w:tcW w:w="283" w:type="dxa"/>
            <w:vAlign w:val="bottom"/>
          </w:tcPr>
          <w:p w:rsidR="007F6F6A" w:rsidRPr="00F640E5" w:rsidRDefault="007F6F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7F6F6A" w:rsidRPr="00F640E5" w:rsidRDefault="007F6F6A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78,750</w:t>
            </w:r>
          </w:p>
        </w:tc>
        <w:tc>
          <w:tcPr>
            <w:tcW w:w="284" w:type="dxa"/>
            <w:vAlign w:val="bottom"/>
          </w:tcPr>
          <w:p w:rsidR="007F6F6A" w:rsidRPr="00F640E5" w:rsidRDefault="007F6F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F6F6A" w:rsidRPr="00F640E5" w:rsidRDefault="007F6F6A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7F6F6A" w:rsidRPr="00F640E5" w:rsidRDefault="007F6F6A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F6F6A" w:rsidRPr="00F640E5" w:rsidRDefault="007F6F6A" w:rsidP="005A7C2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7B5E83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315E2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133,124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78,750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78,375</w:t>
            </w:r>
          </w:p>
        </w:tc>
      </w:tr>
      <w:tr w:rsidR="004C49F7" w:rsidRPr="00F640E5" w:rsidTr="00F6770E">
        <w:tc>
          <w:tcPr>
            <w:tcW w:w="365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เงินประกัน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โครงการก่อสร้างโรงไฟฟ้า</w:t>
            </w:r>
          </w:p>
        </w:tc>
        <w:tc>
          <w:tcPr>
            <w:tcW w:w="1417" w:type="dxa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4C49F7" w:rsidRPr="00F640E5" w:rsidTr="00F6770E">
        <w:tc>
          <w:tcPr>
            <w:tcW w:w="3652" w:type="dxa"/>
            <w:vAlign w:val="bottom"/>
          </w:tcPr>
          <w:p w:rsidR="004C49F7" w:rsidRPr="00F640E5" w:rsidRDefault="004C49F7" w:rsidP="00F6770E">
            <w:pPr>
              <w:rPr>
                <w:rFonts w:ascii="Angsana New" w:hAnsi="Angsana New"/>
                <w:sz w:val="29"/>
                <w:szCs w:val="29"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20,000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20,000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9822D7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161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4C49F7" w:rsidRPr="00F640E5" w:rsidTr="009822D7">
        <w:tc>
          <w:tcPr>
            <w:tcW w:w="3652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315E2" w:rsidP="00C35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4,929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CC19A8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เงินกู้ยืมระยะสั้นและดอกเบี้ยค้าง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4C49F7" w:rsidRPr="00F640E5" w:rsidTr="00CC19A8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ดอกเบี้ยค้าง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4C49F7" w:rsidRPr="00F640E5" w:rsidTr="00CC19A8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FB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2,</w:t>
            </w:r>
            <w:r w:rsidR="004315E2" w:rsidRPr="00F640E5">
              <w:rPr>
                <w:rFonts w:ascii="Angsana New" w:hAnsi="Angsana New"/>
                <w:color w:val="000000"/>
                <w:sz w:val="29"/>
                <w:szCs w:val="29"/>
              </w:rPr>
              <w:t>265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792</w:t>
            </w:r>
          </w:p>
        </w:tc>
      </w:tr>
      <w:tr w:rsidR="00D377D8" w:rsidRPr="00F640E5" w:rsidTr="00CC19A8">
        <w:tc>
          <w:tcPr>
            <w:tcW w:w="3652" w:type="dxa"/>
            <w:vAlign w:val="bottom"/>
          </w:tcPr>
          <w:p w:rsidR="00D377D8" w:rsidRPr="00F640E5" w:rsidRDefault="00D377D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:rsidR="00D377D8" w:rsidRPr="00F640E5" w:rsidRDefault="00D377D8" w:rsidP="00247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14</w:t>
            </w:r>
          </w:p>
        </w:tc>
        <w:tc>
          <w:tcPr>
            <w:tcW w:w="283" w:type="dxa"/>
            <w:vAlign w:val="bottom"/>
          </w:tcPr>
          <w:p w:rsidR="00D377D8" w:rsidRPr="00F640E5" w:rsidRDefault="00D377D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D377D8" w:rsidRPr="00F640E5" w:rsidRDefault="00D377D8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D377D8" w:rsidRPr="00F640E5" w:rsidRDefault="00D377D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D377D8" w:rsidRPr="00F640E5" w:rsidRDefault="00D377D8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14</w:t>
            </w:r>
          </w:p>
        </w:tc>
        <w:tc>
          <w:tcPr>
            <w:tcW w:w="283" w:type="dxa"/>
            <w:vAlign w:val="bottom"/>
          </w:tcPr>
          <w:p w:rsidR="00D377D8" w:rsidRPr="00F640E5" w:rsidRDefault="00D377D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D377D8" w:rsidRPr="00F640E5" w:rsidRDefault="00D377D8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</w:tr>
      <w:tr w:rsidR="004C49F7" w:rsidRPr="00F640E5" w:rsidTr="00CC19A8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b/>
                <w:bCs/>
                <w:color w:val="000000"/>
                <w:sz w:val="29"/>
                <w:szCs w:val="29"/>
                <w:cs/>
              </w:rPr>
              <w:t>เงินกู้ยืม</w:t>
            </w:r>
            <w:r w:rsidRPr="00F640E5">
              <w:rPr>
                <w:rFonts w:ascii="Angsana New" w:hAnsi="Angsana New" w:hint="cs"/>
                <w:b/>
                <w:bCs/>
                <w:color w:val="000000"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4C49F7" w:rsidRPr="00F640E5" w:rsidRDefault="004C49F7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</w:tr>
      <w:tr w:rsidR="004315E2" w:rsidRPr="00F640E5" w:rsidTr="00CC19A8">
        <w:tc>
          <w:tcPr>
            <w:tcW w:w="3652" w:type="dxa"/>
            <w:vAlign w:val="bottom"/>
          </w:tcPr>
          <w:p w:rsidR="004315E2" w:rsidRPr="00F640E5" w:rsidRDefault="004315E2" w:rsidP="00F6770E">
            <w:pPr>
              <w:tabs>
                <w:tab w:val="clear" w:pos="258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บริษัทย่อย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  (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อัตราดอกเบี้ยร้อยละ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 7.0</w:t>
            </w:r>
            <w:r w:rsidR="00DE055D"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 </w:t>
            </w:r>
            <w:r w:rsidR="00DE055D"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 xml:space="preserve">- 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 xml:space="preserve">7.5 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ต่อปีแล</w:t>
            </w: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ะ</w:t>
            </w:r>
            <w:r w:rsidRPr="00F640E5">
              <w:rPr>
                <w:rFonts w:ascii="Angsana New" w:hAnsi="Angsana New"/>
                <w:sz w:val="29"/>
                <w:szCs w:val="29"/>
                <w:cs/>
                <w:lang w:eastAsia="en-GB"/>
              </w:rPr>
              <w:t>ครบกำหนดชำระเมื่อทวงถาม</w:t>
            </w:r>
            <w:r w:rsidRPr="00F640E5">
              <w:rPr>
                <w:rFonts w:ascii="Angsana New" w:hAnsi="Angsana New"/>
                <w:sz w:val="29"/>
                <w:szCs w:val="29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315E2" w:rsidRPr="00F640E5" w:rsidRDefault="004315E2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315E2" w:rsidRPr="00F640E5" w:rsidRDefault="004315E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4315E2" w:rsidRPr="00F640E5" w:rsidRDefault="004315E2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315E2" w:rsidRPr="00F640E5" w:rsidRDefault="004315E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315E2" w:rsidRPr="00F640E5" w:rsidRDefault="004315E2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:rsidR="004315E2" w:rsidRPr="00F640E5" w:rsidRDefault="004315E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315E2" w:rsidRPr="00F640E5" w:rsidRDefault="004315E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48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,700</w:t>
            </w:r>
          </w:p>
        </w:tc>
      </w:tr>
      <w:tr w:rsidR="004C49F7" w:rsidRPr="00F640E5" w:rsidTr="00CC19A8">
        <w:tc>
          <w:tcPr>
            <w:tcW w:w="3652" w:type="dxa"/>
            <w:vAlign w:val="bottom"/>
          </w:tcPr>
          <w:p w:rsidR="004C49F7" w:rsidRPr="00F640E5" w:rsidRDefault="004C49F7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9"/>
                <w:szCs w:val="29"/>
                <w:cs/>
                <w:lang w:eastAsia="en-GB"/>
              </w:rPr>
            </w:pPr>
            <w:r w:rsidRPr="00F640E5">
              <w:rPr>
                <w:rFonts w:ascii="Angsana New" w:hAnsi="Angsana New" w:hint="cs"/>
                <w:sz w:val="29"/>
                <w:szCs w:val="29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315E2" w:rsidP="00431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14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7F6F6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B12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2</w:t>
            </w:r>
            <w:r w:rsidR="004315E2" w:rsidRPr="00F640E5">
              <w:rPr>
                <w:rFonts w:ascii="Angsana New" w:hAnsi="Angsana New"/>
                <w:color w:val="000000"/>
                <w:sz w:val="29"/>
                <w:szCs w:val="29"/>
              </w:rPr>
              <w:t>,2</w:t>
            </w:r>
            <w:r w:rsidR="00D377D8">
              <w:rPr>
                <w:rFonts w:ascii="Angsana New" w:hAnsi="Angsana New"/>
                <w:color w:val="000000"/>
                <w:sz w:val="29"/>
                <w:szCs w:val="29"/>
              </w:rPr>
              <w:t>79</w:t>
            </w:r>
          </w:p>
        </w:tc>
        <w:tc>
          <w:tcPr>
            <w:tcW w:w="283" w:type="dxa"/>
            <w:vAlign w:val="bottom"/>
          </w:tcPr>
          <w:p w:rsidR="004C49F7" w:rsidRPr="00F640E5" w:rsidRDefault="004C49F7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9F7" w:rsidRPr="00F640E5" w:rsidRDefault="004C49F7" w:rsidP="0098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640E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49</w:t>
            </w:r>
            <w:r w:rsidRPr="00F640E5">
              <w:rPr>
                <w:rFonts w:ascii="Angsana New" w:hAnsi="Angsana New"/>
                <w:color w:val="000000"/>
                <w:sz w:val="29"/>
                <w:szCs w:val="29"/>
              </w:rPr>
              <w:t>,492</w:t>
            </w:r>
          </w:p>
        </w:tc>
      </w:tr>
    </w:tbl>
    <w:p w:rsidR="008B4FC8" w:rsidRPr="00F6770E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F640E5">
        <w:rPr>
          <w:rFonts w:ascii="Angsana New" w:hAnsi="Angsana New"/>
          <w:sz w:val="30"/>
          <w:szCs w:val="30"/>
          <w:cs/>
        </w:rPr>
        <w:lastRenderedPageBreak/>
        <w:t>เงินให้กู้ยืมและเงินกู้ยืมที่เกิดขึ้นกับบริษัทและบุคคลที่เกี่ยวข้องกันมีรายการเคลื่อนไหวในระหว่าง</w:t>
      </w:r>
      <w:r w:rsidR="0095199B" w:rsidRPr="00F640E5">
        <w:rPr>
          <w:rFonts w:ascii="Angsana New" w:hAnsi="Angsana New" w:hint="cs"/>
          <w:sz w:val="30"/>
          <w:szCs w:val="30"/>
          <w:cs/>
        </w:rPr>
        <w:t>งวด</w:t>
      </w:r>
      <w:r w:rsidRPr="00F640E5">
        <w:rPr>
          <w:rFonts w:ascii="Angsana New" w:hAnsi="Angsana New"/>
          <w:sz w:val="30"/>
          <w:szCs w:val="30"/>
          <w:cs/>
        </w:rPr>
        <w:t>ดังนี้</w:t>
      </w:r>
    </w:p>
    <w:p w:rsidR="008B4FC8" w:rsidRPr="00F6770E" w:rsidRDefault="008B4FC8" w:rsidP="008B4FC8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95199B"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8B4FC8" w:rsidRPr="00F6770E" w:rsidTr="00DC42E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6770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2440B7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8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DC42E5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="00DC42E5"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C42E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F6770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B4FC8" w:rsidRPr="00F6770E" w:rsidTr="00DC42E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1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1EAF" w:rsidRPr="00F6770E" w:rsidTr="00DC42E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1EAF" w:rsidRPr="00F6770E" w:rsidRDefault="00E21EAF" w:rsidP="007C40CA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 w:rsidR="007C40CA">
              <w:rPr>
                <w:rFonts w:ascii="Angsana New" w:hAnsi="Angsana New"/>
                <w:sz w:val="30"/>
                <w:szCs w:val="30"/>
                <w:cs/>
              </w:rPr>
              <w:t xml:space="preserve">ท </w:t>
            </w:r>
            <w:r w:rsidR="007C40CA">
              <w:rPr>
                <w:rFonts w:ascii="Angsana New" w:hAnsi="Angsana New" w:hint="cs"/>
                <w:sz w:val="30"/>
                <w:szCs w:val="30"/>
                <w:cs/>
              </w:rPr>
              <w:t>กรีนเอิร์ธ</w:t>
            </w:r>
            <w:r w:rsidR="00C263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C40CA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="007C40C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7C40CA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1EAF" w:rsidRPr="00990B7B" w:rsidRDefault="00E21EAF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990B7B" w:rsidRDefault="00E21EAF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990B7B" w:rsidRDefault="00E21EAF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EAF" w:rsidRPr="00990B7B" w:rsidRDefault="00E21EAF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990B7B" w:rsidRDefault="00E21EAF" w:rsidP="002440B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1,161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990B7B" w:rsidRDefault="00E21EAF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21EAF" w:rsidRPr="00990B7B" w:rsidRDefault="00E21EAF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9822D7" w:rsidRPr="00F6770E" w:rsidTr="00DC42E5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822D7" w:rsidRPr="00E21EAF" w:rsidRDefault="009822D7" w:rsidP="006578AE">
            <w:pPr>
              <w:pStyle w:val="Preformatted"/>
              <w:tabs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E21EA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เซฟ</w:t>
            </w:r>
            <w:r w:rsidRPr="00E21EA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เอนเนอร์จี</w:t>
            </w:r>
            <w:r w:rsidRPr="00E21EA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โฮลดิ้งส์</w:t>
            </w:r>
            <w:r w:rsidRPr="00E21EA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21E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22D7" w:rsidRPr="00E21EAF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E21EAF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E21EAF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22D7" w:rsidRPr="00E21EAF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E21EAF" w:rsidRDefault="009822D7" w:rsidP="002440B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</w:t>
            </w:r>
            <w:r w:rsidR="00E21EAF"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E21EAF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822D7" w:rsidRPr="00E21EAF" w:rsidRDefault="009822D7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</w:t>
            </w:r>
            <w:r w:rsidR="00E21EAF"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100</w:t>
            </w:r>
          </w:p>
        </w:tc>
      </w:tr>
    </w:tbl>
    <w:p w:rsidR="009822D7" w:rsidRPr="0000075D" w:rsidRDefault="009822D7" w:rsidP="008B4FC8">
      <w:pPr>
        <w:rPr>
          <w:sz w:val="30"/>
          <w:szCs w:val="3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4C49F7">
            <w:pPr>
              <w:tabs>
                <w:tab w:val="left" w:pos="1266"/>
              </w:tabs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DC42E5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DD401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822D7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822D7" w:rsidRPr="00F6770E" w:rsidRDefault="009822D7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22D7" w:rsidRPr="00990B7B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990B7B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990B7B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822D7" w:rsidRPr="00990B7B" w:rsidRDefault="009822D7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822D7" w:rsidRPr="00990B7B" w:rsidRDefault="009822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822D7" w:rsidRPr="00990B7B" w:rsidRDefault="009822D7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822D7" w:rsidRPr="00990B7B" w:rsidRDefault="009822D7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35,000</w:t>
            </w:r>
          </w:p>
        </w:tc>
      </w:tr>
      <w:tr w:rsidR="00947A73" w:rsidRPr="00F6770E" w:rsidTr="004A74A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947A73" w:rsidRPr="00D6323C" w:rsidRDefault="00947A73" w:rsidP="00DC114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47A73" w:rsidRPr="00990B7B" w:rsidRDefault="00947A73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7A73" w:rsidRPr="00990B7B" w:rsidRDefault="00947A73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47A73" w:rsidRPr="00990B7B" w:rsidRDefault="00947A73" w:rsidP="002440B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</w:t>
            </w: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7A73" w:rsidRPr="00990B7B" w:rsidRDefault="00947A73" w:rsidP="00720954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47A73" w:rsidRPr="00990B7B" w:rsidRDefault="00947A73" w:rsidP="00DC1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7A73" w:rsidRPr="00990B7B" w:rsidRDefault="00947A73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47A73" w:rsidRPr="00990B7B" w:rsidRDefault="00947A73" w:rsidP="00DC1145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4</w:t>
            </w:r>
            <w:r w:rsidRPr="00990B7B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5,000</w:t>
            </w:r>
          </w:p>
        </w:tc>
      </w:tr>
    </w:tbl>
    <w:p w:rsidR="00DC42E5" w:rsidRPr="00F6770E" w:rsidRDefault="00DC42E5" w:rsidP="008B4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6D531D" w:rsidP="006578AE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4FC8" w:rsidRPr="00F6770E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="004B602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DC42E5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F6770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 25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42E5" w:rsidRPr="00F6770E" w:rsidRDefault="00DC42E5" w:rsidP="006578AE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42E5" w:rsidRPr="00F6770E" w:rsidRDefault="00DC42E5" w:rsidP="00DD4012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F6770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F6770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B4FC8" w:rsidRPr="00F6770E" w:rsidTr="006578A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B4FC8" w:rsidRPr="00F6770E" w:rsidRDefault="008B4FC8" w:rsidP="006578A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4FC8" w:rsidRPr="00F6770E" w:rsidRDefault="008B4FC8" w:rsidP="006578A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E21EAF" w:rsidRPr="00D6323C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1EAF" w:rsidRPr="00D6323C" w:rsidRDefault="00E21EAF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1EAF" w:rsidRPr="00E21EAF" w:rsidRDefault="00E21EAF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E21EAF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E21EAF" w:rsidRDefault="00E21EAF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EAF" w:rsidRPr="00E21EAF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E21EAF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E21EAF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21EAF" w:rsidRPr="00E21EAF" w:rsidRDefault="00E21EAF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  <w:tr w:rsidR="00E21EAF" w:rsidRPr="008D6154" w:rsidTr="00F6770E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21EAF" w:rsidRPr="00D6323C" w:rsidRDefault="00E21EAF" w:rsidP="00F6770E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6323C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D632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21EAF" w:rsidRPr="00D6323C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22</w:t>
            </w:r>
            <w:r w:rsidRPr="00D6323C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D6323C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E21EAF" w:rsidRDefault="00E21EAF" w:rsidP="009822D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90,800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21EAF" w:rsidRPr="00E21EAF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1EAF" w:rsidRPr="00E21EAF" w:rsidRDefault="00E21EAF" w:rsidP="00695FB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113,500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21EAF" w:rsidRPr="00DC42E5" w:rsidRDefault="00E21EAF" w:rsidP="00F6770E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21EAF" w:rsidRPr="00E21EAF" w:rsidRDefault="00E21EAF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E21EA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</w:tr>
    </w:tbl>
    <w:p w:rsidR="008B4FC8" w:rsidRPr="006C0551" w:rsidRDefault="008B4FC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819DC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6770E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4E4658" w:rsidRPr="004C49F7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4E4658" w:rsidRPr="00F6770E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F6770E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F6770E">
        <w:rPr>
          <w:rFonts w:ascii="Angsana New" w:hAnsi="Angsana New"/>
          <w:color w:val="000000"/>
          <w:sz w:val="30"/>
          <w:szCs w:val="30"/>
        </w:rPr>
        <w:t xml:space="preserve"> </w:t>
      </w:r>
      <w:r w:rsidR="003D3ED3" w:rsidRPr="00F6770E">
        <w:rPr>
          <w:rFonts w:ascii="Angsana New" w:hAnsi="Angsana New"/>
          <w:sz w:val="30"/>
          <w:szCs w:val="30"/>
          <w:cs/>
        </w:rPr>
        <w:t>3</w:t>
      </w:r>
      <w:r w:rsidR="00581214">
        <w:rPr>
          <w:rFonts w:ascii="Angsana New" w:hAnsi="Angsana New" w:hint="cs"/>
          <w:sz w:val="30"/>
          <w:szCs w:val="30"/>
          <w:cs/>
        </w:rPr>
        <w:t>0</w:t>
      </w:r>
      <w:r w:rsidR="002216F9" w:rsidRPr="00F6770E">
        <w:rPr>
          <w:rFonts w:ascii="Angsana New" w:hAnsi="Angsana New" w:hint="cs"/>
          <w:sz w:val="30"/>
          <w:szCs w:val="30"/>
          <w:cs/>
        </w:rPr>
        <w:t xml:space="preserve"> </w:t>
      </w:r>
      <w:r w:rsidR="00581214">
        <w:rPr>
          <w:rFonts w:ascii="Angsana New" w:hAnsi="Angsana New" w:hint="cs"/>
          <w:sz w:val="30"/>
          <w:szCs w:val="30"/>
          <w:cs/>
        </w:rPr>
        <w:t>มิถุนายน</w:t>
      </w:r>
      <w:r w:rsidR="00D132FF" w:rsidRPr="00F6770E">
        <w:rPr>
          <w:rFonts w:ascii="Angsana New" w:hAnsi="Angsana New"/>
          <w:sz w:val="30"/>
          <w:szCs w:val="30"/>
          <w:cs/>
        </w:rPr>
        <w:t xml:space="preserve"> </w:t>
      </w:r>
      <w:r w:rsidR="00BD6F86" w:rsidRPr="00F6770E">
        <w:rPr>
          <w:rFonts w:ascii="Angsana New" w:hAnsi="Angsana New"/>
          <w:sz w:val="30"/>
          <w:szCs w:val="30"/>
        </w:rPr>
        <w:t>25</w:t>
      </w:r>
      <w:r w:rsidR="004A3C05" w:rsidRPr="00F6770E">
        <w:rPr>
          <w:rFonts w:ascii="Angsana New" w:hAnsi="Angsana New"/>
          <w:sz w:val="30"/>
          <w:szCs w:val="30"/>
          <w:cs/>
        </w:rPr>
        <w:t>6</w:t>
      </w:r>
      <w:r w:rsidR="00F6770E">
        <w:rPr>
          <w:rFonts w:ascii="Angsana New" w:hAnsi="Angsana New"/>
          <w:sz w:val="30"/>
          <w:szCs w:val="30"/>
        </w:rPr>
        <w:t>3</w:t>
      </w:r>
      <w:r w:rsidR="005F1D96" w:rsidRPr="00F6770E">
        <w:rPr>
          <w:rFonts w:ascii="Angsana New" w:hAnsi="Angsana New"/>
          <w:sz w:val="30"/>
          <w:szCs w:val="30"/>
        </w:rPr>
        <w:t xml:space="preserve"> </w:t>
      </w:r>
      <w:r w:rsidR="005F1D96" w:rsidRPr="00F6770E">
        <w:rPr>
          <w:rFonts w:ascii="Angsana New" w:hAnsi="Angsana New"/>
          <w:sz w:val="30"/>
          <w:szCs w:val="30"/>
          <w:cs/>
        </w:rPr>
        <w:t>และ</w:t>
      </w:r>
      <w:r w:rsidR="005879B7" w:rsidRPr="00F6770E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 </w:t>
      </w:r>
      <w:r w:rsidR="005F1D96" w:rsidRPr="00F6770E">
        <w:rPr>
          <w:rFonts w:ascii="Angsana New" w:hAnsi="Angsana New"/>
          <w:sz w:val="30"/>
          <w:szCs w:val="30"/>
        </w:rPr>
        <w:t xml:space="preserve">31 </w:t>
      </w:r>
      <w:r w:rsidR="005F1D96" w:rsidRPr="00F677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FF2E1B" w:rsidRPr="00F6770E">
        <w:rPr>
          <w:rFonts w:ascii="Angsana New" w:hAnsi="Angsana New"/>
          <w:sz w:val="30"/>
          <w:szCs w:val="30"/>
        </w:rPr>
        <w:t>25</w:t>
      </w:r>
      <w:r w:rsidR="008B4FC8" w:rsidRPr="00F6770E">
        <w:rPr>
          <w:rFonts w:ascii="Angsana New" w:hAnsi="Angsana New"/>
          <w:sz w:val="30"/>
          <w:szCs w:val="30"/>
        </w:rPr>
        <w:t>6</w:t>
      </w:r>
      <w:r w:rsidR="00F6770E">
        <w:rPr>
          <w:rFonts w:ascii="Angsana New" w:hAnsi="Angsana New"/>
          <w:sz w:val="30"/>
          <w:szCs w:val="30"/>
        </w:rPr>
        <w:t>2</w:t>
      </w:r>
      <w:r w:rsidRPr="00F6770E">
        <w:rPr>
          <w:rFonts w:ascii="Angsana New" w:hAnsi="Angsana New"/>
          <w:sz w:val="30"/>
          <w:szCs w:val="30"/>
          <w:cs/>
        </w:rPr>
        <w:t xml:space="preserve"> </w:t>
      </w:r>
      <w:r w:rsidR="004E4658" w:rsidRPr="00F6770E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:rsidR="004E4658" w:rsidRPr="004C49F7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749" w:type="dxa"/>
        <w:tblLayout w:type="fixed"/>
        <w:tblLook w:val="04A0"/>
      </w:tblPr>
      <w:tblGrid>
        <w:gridCol w:w="3223"/>
        <w:gridCol w:w="1417"/>
        <w:gridCol w:w="283"/>
        <w:gridCol w:w="1422"/>
        <w:gridCol w:w="267"/>
        <w:gridCol w:w="1410"/>
        <w:gridCol w:w="282"/>
        <w:gridCol w:w="1445"/>
      </w:tblGrid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6" w:type="dxa"/>
            <w:gridSpan w:val="7"/>
            <w:tcBorders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58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5812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812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6770E" w:rsidRPr="00F677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6770E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8B4FC8" w:rsidRPr="00F6770E" w:rsidRDefault="00581214" w:rsidP="0058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  <w:r w:rsidR="008B4FC8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8B4FC8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</w:t>
            </w:r>
            <w:r w:rsidR="008B4FC8" w:rsidRPr="00F6770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F6770E" w:rsidRPr="00F677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4FC8" w:rsidRPr="00F6770E" w:rsidRDefault="008B4FC8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F6770E" w:rsidRPr="00F677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8B4FC8" w:rsidRPr="00F6770E" w:rsidTr="004C49F7">
        <w:tc>
          <w:tcPr>
            <w:tcW w:w="322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8B4FC8" w:rsidRPr="00F6770E" w:rsidRDefault="008B4FC8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6770E" w:rsidRPr="00F6770E" w:rsidTr="004C49F7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CE63B7" w:rsidRDefault="00CE63B7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2,734</w:t>
            </w:r>
          </w:p>
        </w:tc>
        <w:tc>
          <w:tcPr>
            <w:tcW w:w="283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6770E" w:rsidRPr="00CE63B7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4,945</w:t>
            </w:r>
          </w:p>
        </w:tc>
        <w:tc>
          <w:tcPr>
            <w:tcW w:w="267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CE63B7" w:rsidRDefault="001C3EDB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4,420</w:t>
            </w: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6365F4" w:rsidRDefault="00F6770E" w:rsidP="004C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12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6,589</w:t>
            </w:r>
          </w:p>
        </w:tc>
      </w:tr>
      <w:tr w:rsidR="00F6770E" w:rsidRPr="00F6770E" w:rsidTr="004C49F7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F677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6770E" w:rsidRPr="00CE63B7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5922" w:rsidRPr="00F6770E" w:rsidTr="004C49F7">
        <w:tc>
          <w:tcPr>
            <w:tcW w:w="3223" w:type="dxa"/>
            <w:vAlign w:val="bottom"/>
          </w:tcPr>
          <w:p w:rsidR="00D15922" w:rsidRPr="00F6770E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15922" w:rsidRPr="00CE63B7" w:rsidRDefault="00CE63B7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3,180</w:t>
            </w:r>
          </w:p>
        </w:tc>
        <w:tc>
          <w:tcPr>
            <w:tcW w:w="283" w:type="dxa"/>
            <w:vAlign w:val="bottom"/>
          </w:tcPr>
          <w:p w:rsidR="00D15922" w:rsidRPr="00CE63B7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D15922" w:rsidRPr="00CE63B7" w:rsidRDefault="00D1592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1,559</w:t>
            </w:r>
          </w:p>
        </w:tc>
        <w:tc>
          <w:tcPr>
            <w:tcW w:w="267" w:type="dxa"/>
            <w:vAlign w:val="bottom"/>
          </w:tcPr>
          <w:p w:rsidR="00D15922" w:rsidRPr="00CE63B7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D15922" w:rsidRPr="00CE63B7" w:rsidRDefault="00CE63B7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13,525</w:t>
            </w:r>
          </w:p>
        </w:tc>
        <w:tc>
          <w:tcPr>
            <w:tcW w:w="282" w:type="dxa"/>
            <w:vAlign w:val="bottom"/>
          </w:tcPr>
          <w:p w:rsidR="00D15922" w:rsidRPr="00F6770E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D15922" w:rsidRPr="006365F4" w:rsidRDefault="00D15922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3,763</w:t>
            </w:r>
          </w:p>
        </w:tc>
      </w:tr>
      <w:tr w:rsidR="00F6770E" w:rsidRPr="00F6770E" w:rsidTr="004C49F7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E63B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E63B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6770E" w:rsidRPr="00CE63B7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CE63B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 xml:space="preserve">     -</w:t>
            </w:r>
            <w:r w:rsidRPr="00CE63B7">
              <w:rPr>
                <w:rFonts w:ascii="Angsana New" w:eastAsia="Cordia New" w:hAnsi="Angsana New"/>
                <w:sz w:val="30"/>
                <w:szCs w:val="30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CE63B7" w:rsidRDefault="00CE63B7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</w:p>
        </w:tc>
      </w:tr>
      <w:tr w:rsidR="00F6770E" w:rsidRPr="00F6770E" w:rsidTr="004C49F7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6770E" w:rsidRPr="00CE63B7" w:rsidRDefault="00D15922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F6770E" w:rsidRPr="00CE63B7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67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F6770E" w:rsidRPr="00CE63B7" w:rsidRDefault="001C3EDB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F6770E" w:rsidRPr="00F6770E" w:rsidTr="004C49F7">
        <w:tc>
          <w:tcPr>
            <w:tcW w:w="3223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6770E" w:rsidRPr="00CE63B7" w:rsidRDefault="00CE63B7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5,923</w:t>
            </w:r>
          </w:p>
        </w:tc>
        <w:tc>
          <w:tcPr>
            <w:tcW w:w="283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CE63B7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267" w:type="dxa"/>
            <w:vAlign w:val="bottom"/>
          </w:tcPr>
          <w:p w:rsidR="00F6770E" w:rsidRPr="00CE63B7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CE63B7" w:rsidRDefault="00CE63B7" w:rsidP="003C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38,319</w:t>
            </w:r>
          </w:p>
        </w:tc>
        <w:tc>
          <w:tcPr>
            <w:tcW w:w="282" w:type="dxa"/>
            <w:vAlign w:val="bottom"/>
          </w:tcPr>
          <w:p w:rsidR="00F6770E" w:rsidRPr="00F6770E" w:rsidRDefault="00F6770E" w:rsidP="00657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6770E" w:rsidRPr="006365F4" w:rsidRDefault="00F6770E" w:rsidP="00F67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5F4">
              <w:rPr>
                <w:rFonts w:ascii="Angsana New" w:hAnsi="Angsana New"/>
                <w:color w:val="000000"/>
                <w:sz w:val="30"/>
                <w:szCs w:val="30"/>
              </w:rPr>
              <w:t>10,546</w:t>
            </w:r>
          </w:p>
        </w:tc>
      </w:tr>
    </w:tbl>
    <w:p w:rsidR="003A0184" w:rsidRPr="004C49F7" w:rsidRDefault="003A0184">
      <w:pPr>
        <w:rPr>
          <w:sz w:val="24"/>
          <w:szCs w:val="24"/>
        </w:rPr>
      </w:pPr>
    </w:p>
    <w:tbl>
      <w:tblPr>
        <w:tblW w:w="9747" w:type="dxa"/>
        <w:tblLayout w:type="fixed"/>
        <w:tblLook w:val="04A0"/>
      </w:tblPr>
      <w:tblGrid>
        <w:gridCol w:w="3223"/>
        <w:gridCol w:w="1417"/>
        <w:gridCol w:w="283"/>
        <w:gridCol w:w="1420"/>
        <w:gridCol w:w="267"/>
        <w:gridCol w:w="1410"/>
        <w:gridCol w:w="282"/>
        <w:gridCol w:w="1445"/>
      </w:tblGrid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F6770E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:rsidR="003A0184" w:rsidRPr="00CE63B7" w:rsidRDefault="003A0184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52,793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173,475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E63B7" w:rsidRDefault="00CC6CD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38,434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172,544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F677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:rsidR="003A0184" w:rsidRPr="00CE63B7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E63B7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3A0184" w:rsidRPr="00CE63B7" w:rsidRDefault="00CE63B7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41,372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56,940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E63B7" w:rsidRDefault="00CE63B7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39,112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55,663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3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3A0184" w:rsidRPr="00CE63B7" w:rsidRDefault="00CE63B7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43,257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8,720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E63B7" w:rsidRDefault="00CE63B7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43,253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8,696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6770E">
              <w:rPr>
                <w:rFonts w:ascii="Angsana New" w:hAnsi="Angsana New"/>
                <w:sz w:val="30"/>
                <w:szCs w:val="30"/>
              </w:rPr>
              <w:t>6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F6770E">
              <w:rPr>
                <w:rFonts w:ascii="Angsana New" w:hAnsi="Angsana New"/>
                <w:sz w:val="30"/>
                <w:szCs w:val="30"/>
              </w:rPr>
              <w:t>12</w:t>
            </w:r>
            <w:r w:rsidRPr="00F677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:rsidR="003A0184" w:rsidRPr="00CE63B7" w:rsidRDefault="00CE63B7" w:rsidP="00D15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4,941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11,704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3A0184" w:rsidRPr="00CE63B7" w:rsidRDefault="00CE63B7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4,941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11,704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A0184" w:rsidRPr="00CE63B7" w:rsidRDefault="00D15922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274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49,419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3A0184" w:rsidRPr="00CE63B7" w:rsidRDefault="00CC6CD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333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46,426</w:t>
            </w:r>
          </w:p>
        </w:tc>
      </w:tr>
      <w:tr w:rsidR="003A0184" w:rsidRPr="00F6770E" w:rsidTr="00044076">
        <w:tc>
          <w:tcPr>
            <w:tcW w:w="322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A0184" w:rsidRPr="00CE63B7" w:rsidRDefault="00D97787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7,637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300,258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3A0184" w:rsidRPr="00CE63B7" w:rsidRDefault="00CC6CD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8,073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295,033</w:t>
            </w:r>
          </w:p>
        </w:tc>
      </w:tr>
      <w:tr w:rsidR="003A0184" w:rsidRPr="00F6770E" w:rsidTr="00044076">
        <w:tc>
          <w:tcPr>
            <w:tcW w:w="3223" w:type="dxa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</w:t>
            </w:r>
            <w:r w:rsidR="00392175" w:rsidRPr="009145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</w:t>
            </w:r>
            <w:r w:rsidR="00392175" w:rsidRPr="009145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การด้อยค่าสำหรับผลขาดทุนด้านเครดิตที่คาดว่าจะเกิดขึ้น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A0184" w:rsidRPr="00CE63B7" w:rsidRDefault="003A0184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(    4,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935</w:t>
            </w: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bottom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>(    23,458)</w:t>
            </w:r>
          </w:p>
        </w:tc>
        <w:tc>
          <w:tcPr>
            <w:tcW w:w="267" w:type="dxa"/>
            <w:vAlign w:val="bottom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3A0184" w:rsidRPr="00CE63B7" w:rsidRDefault="003A018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 xml:space="preserve">(    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1,994</w:t>
            </w: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2" w:type="dxa"/>
            <w:vAlign w:val="bottom"/>
          </w:tcPr>
          <w:p w:rsidR="003A0184" w:rsidRPr="002E04A2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04A2">
              <w:rPr>
                <w:rFonts w:ascii="Angsana New" w:hAnsi="Angsana New"/>
                <w:color w:val="000000"/>
                <w:sz w:val="30"/>
                <w:szCs w:val="30"/>
              </w:rPr>
              <w:t>(    21,237)</w:t>
            </w:r>
          </w:p>
        </w:tc>
      </w:tr>
      <w:tr w:rsidR="003A0184" w:rsidRPr="00F6770E" w:rsidTr="00044076">
        <w:tc>
          <w:tcPr>
            <w:tcW w:w="3223" w:type="dxa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77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184" w:rsidRPr="00CE63B7" w:rsidRDefault="00D97787" w:rsidP="00D9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42,702</w:t>
            </w:r>
          </w:p>
        </w:tc>
        <w:tc>
          <w:tcPr>
            <w:tcW w:w="283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276,800</w:t>
            </w:r>
          </w:p>
        </w:tc>
        <w:tc>
          <w:tcPr>
            <w:tcW w:w="267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184" w:rsidRPr="00CE63B7" w:rsidRDefault="00CC6CD4" w:rsidP="00C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63B7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CE63B7" w:rsidRPr="00CE63B7">
              <w:rPr>
                <w:rFonts w:ascii="Angsana New" w:hAnsi="Angsana New"/>
                <w:color w:val="000000"/>
                <w:sz w:val="30"/>
                <w:szCs w:val="30"/>
              </w:rPr>
              <w:t>6,079</w:t>
            </w:r>
          </w:p>
        </w:tc>
        <w:tc>
          <w:tcPr>
            <w:tcW w:w="282" w:type="dxa"/>
            <w:vAlign w:val="bottom"/>
          </w:tcPr>
          <w:p w:rsidR="003A0184" w:rsidRPr="00F6770E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0184" w:rsidRPr="00022719" w:rsidRDefault="003A0184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719">
              <w:rPr>
                <w:rFonts w:ascii="Angsana New" w:hAnsi="Angsana New"/>
                <w:color w:val="000000"/>
                <w:sz w:val="30"/>
                <w:szCs w:val="30"/>
              </w:rPr>
              <w:t>273,796</w:t>
            </w:r>
          </w:p>
        </w:tc>
      </w:tr>
    </w:tbl>
    <w:p w:rsidR="003A0184" w:rsidRPr="004C49F7" w:rsidRDefault="003A0184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2216F9" w:rsidRDefault="001553B8" w:rsidP="00581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6154">
        <w:rPr>
          <w:rFonts w:ascii="Angsana New" w:hAnsi="Angsana New"/>
          <w:sz w:val="30"/>
          <w:szCs w:val="30"/>
          <w:cs/>
        </w:rPr>
        <w:t>ณ วันที่ 3</w:t>
      </w:r>
      <w:r w:rsidR="00581214">
        <w:rPr>
          <w:rFonts w:ascii="Angsana New" w:hAnsi="Angsana New" w:hint="cs"/>
          <w:sz w:val="30"/>
          <w:szCs w:val="30"/>
          <w:cs/>
        </w:rPr>
        <w:t>0</w:t>
      </w:r>
      <w:r w:rsidRPr="008D6154">
        <w:rPr>
          <w:rFonts w:ascii="Angsana New" w:hAnsi="Angsana New"/>
          <w:sz w:val="30"/>
          <w:szCs w:val="30"/>
          <w:cs/>
        </w:rPr>
        <w:t xml:space="preserve"> </w:t>
      </w:r>
      <w:r w:rsidR="00581214">
        <w:rPr>
          <w:rFonts w:ascii="Angsana New" w:hAnsi="Angsana New" w:hint="cs"/>
          <w:sz w:val="30"/>
          <w:szCs w:val="30"/>
          <w:cs/>
        </w:rPr>
        <w:t>มิถุนายน</w:t>
      </w:r>
      <w:r w:rsidRPr="008D6154">
        <w:rPr>
          <w:rFonts w:ascii="Angsana New" w:hAnsi="Angsana New"/>
          <w:sz w:val="30"/>
          <w:szCs w:val="30"/>
          <w:cs/>
        </w:rPr>
        <w:t xml:space="preserve"> 256</w:t>
      </w:r>
      <w:r w:rsidR="00F6770E">
        <w:rPr>
          <w:rFonts w:ascii="Angsana New" w:hAnsi="Angsana New" w:hint="cs"/>
          <w:sz w:val="30"/>
          <w:szCs w:val="30"/>
          <w:cs/>
        </w:rPr>
        <w:t>3</w:t>
      </w:r>
      <w:r w:rsidRPr="008D6154">
        <w:rPr>
          <w:rFonts w:ascii="Angsana New" w:hAnsi="Angsana New"/>
          <w:sz w:val="30"/>
          <w:szCs w:val="30"/>
          <w:cs/>
        </w:rPr>
        <w:t xml:space="preserve"> และ</w:t>
      </w:r>
      <w:r w:rsidR="002216F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31 </w:t>
      </w:r>
      <w:r w:rsidR="00F6770E" w:rsidRPr="00F6770E">
        <w:rPr>
          <w:rFonts w:ascii="Angsana New" w:hAnsi="Angsana New" w:hint="cs"/>
          <w:sz w:val="30"/>
          <w:szCs w:val="30"/>
          <w:cs/>
        </w:rPr>
        <w:t>ธันวาคม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2562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บริษัทได้นำลูกหนี้การค้า</w:t>
      </w:r>
      <w:r w:rsidR="00F6770E" w:rsidRPr="006325D5">
        <w:rPr>
          <w:rFonts w:ascii="Angsana New" w:hAnsi="Angsana New" w:hint="cs"/>
          <w:sz w:val="30"/>
          <w:szCs w:val="30"/>
          <w:cs/>
        </w:rPr>
        <w:t>จำนวนเงิน</w:t>
      </w:r>
      <w:r w:rsidR="00F6770E" w:rsidRPr="003638FD">
        <w:rPr>
          <w:rFonts w:ascii="Angsana New" w:hAnsi="Angsana New" w:hint="cs"/>
          <w:sz w:val="30"/>
          <w:szCs w:val="30"/>
          <w:cs/>
        </w:rPr>
        <w:t>ประมาณ</w:t>
      </w:r>
      <w:r w:rsidR="00F6770E" w:rsidRPr="003638FD">
        <w:rPr>
          <w:rFonts w:ascii="Angsana New" w:hAnsi="Angsana New"/>
          <w:sz w:val="30"/>
          <w:szCs w:val="30"/>
          <w:cs/>
        </w:rPr>
        <w:t xml:space="preserve"> </w:t>
      </w:r>
      <w:r w:rsidR="003638FD" w:rsidRPr="003638FD">
        <w:rPr>
          <w:rFonts w:ascii="Angsana New" w:hAnsi="Angsana New" w:hint="cs"/>
          <w:sz w:val="30"/>
          <w:szCs w:val="30"/>
          <w:cs/>
        </w:rPr>
        <w:t>108</w:t>
      </w:r>
      <w:r w:rsidR="00F6770E" w:rsidRPr="003638FD">
        <w:rPr>
          <w:rFonts w:ascii="Angsana New" w:hAnsi="Angsana New"/>
          <w:sz w:val="30"/>
          <w:szCs w:val="30"/>
          <w:cs/>
        </w:rPr>
        <w:t>.</w:t>
      </w:r>
      <w:r w:rsidR="003638FD" w:rsidRPr="003638FD">
        <w:rPr>
          <w:rFonts w:ascii="Angsana New" w:hAnsi="Angsana New" w:hint="cs"/>
          <w:sz w:val="30"/>
          <w:szCs w:val="30"/>
          <w:cs/>
        </w:rPr>
        <w:t>5</w:t>
      </w:r>
      <w:r w:rsidR="00F6770E" w:rsidRPr="003638FD">
        <w:rPr>
          <w:rFonts w:ascii="Angsana New" w:hAnsi="Angsana New"/>
          <w:sz w:val="30"/>
          <w:szCs w:val="30"/>
          <w:cs/>
        </w:rPr>
        <w:t xml:space="preserve"> </w:t>
      </w:r>
      <w:r w:rsidR="00F6770E" w:rsidRPr="003638FD">
        <w:rPr>
          <w:rFonts w:ascii="Angsana New" w:hAnsi="Angsana New" w:hint="cs"/>
          <w:sz w:val="30"/>
          <w:szCs w:val="30"/>
          <w:cs/>
        </w:rPr>
        <w:t>ล้าน</w:t>
      </w:r>
      <w:r w:rsidR="00F6770E" w:rsidRPr="006325D5">
        <w:rPr>
          <w:rFonts w:ascii="Angsana New" w:hAnsi="Angsana New" w:hint="cs"/>
          <w:sz w:val="30"/>
          <w:szCs w:val="30"/>
          <w:cs/>
        </w:rPr>
        <w:t>บาทและ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13</w:t>
      </w:r>
      <w:r w:rsidR="00F6770E" w:rsidRPr="006325D5">
        <w:rPr>
          <w:rFonts w:ascii="Angsana New" w:hAnsi="Angsana New" w:hint="cs"/>
          <w:sz w:val="30"/>
          <w:szCs w:val="30"/>
          <w:cs/>
        </w:rPr>
        <w:t>0.0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ไปขายลดแก่สถาบันการเงินในประเทศสามแห่ง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(</w:t>
      </w:r>
      <w:r w:rsidR="00F6770E" w:rsidRPr="006325D5">
        <w:rPr>
          <w:rFonts w:ascii="Angsana New" w:hAnsi="Angsana New" w:hint="cs"/>
          <w:sz w:val="30"/>
          <w:szCs w:val="30"/>
          <w:cs/>
        </w:rPr>
        <w:t>ภายใต้วงเงิน</w:t>
      </w:r>
      <w:r w:rsidR="00F6770E" w:rsidRPr="00946676">
        <w:rPr>
          <w:rFonts w:ascii="Angsana New" w:hAnsi="Angsana New" w:hint="cs"/>
          <w:sz w:val="30"/>
          <w:szCs w:val="30"/>
          <w:cs/>
        </w:rPr>
        <w:t>สินเชื่อรวม</w:t>
      </w:r>
      <w:r w:rsidR="00F6770E" w:rsidRPr="00946676">
        <w:rPr>
          <w:rFonts w:ascii="Angsana New" w:hAnsi="Angsana New"/>
          <w:sz w:val="30"/>
          <w:szCs w:val="30"/>
          <w:cs/>
        </w:rPr>
        <w:t xml:space="preserve"> 275 </w:t>
      </w:r>
      <w:r w:rsidR="00F6770E" w:rsidRPr="00946676">
        <w:rPr>
          <w:rFonts w:ascii="Angsana New" w:hAnsi="Angsana New" w:hint="cs"/>
          <w:sz w:val="30"/>
          <w:szCs w:val="30"/>
          <w:cs/>
        </w:rPr>
        <w:t>ล้าน</w:t>
      </w:r>
      <w:r w:rsidR="00F6770E" w:rsidRPr="006325D5">
        <w:rPr>
          <w:rFonts w:ascii="Angsana New" w:hAnsi="Angsana New" w:hint="cs"/>
          <w:sz w:val="30"/>
          <w:szCs w:val="30"/>
          <w:cs/>
        </w:rPr>
        <w:t>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) </w:t>
      </w:r>
      <w:r w:rsidR="00F6770E" w:rsidRPr="006325D5">
        <w:rPr>
          <w:rFonts w:ascii="Angsana New" w:hAnsi="Angsana New" w:hint="cs"/>
          <w:sz w:val="30"/>
          <w:szCs w:val="30"/>
          <w:cs/>
        </w:rPr>
        <w:t>โดยสถาบันการเงินดังกล่าวมีสิทธิไล่เบี้ยจำนวนเงิน</w:t>
      </w:r>
      <w:r w:rsidR="00F6770E" w:rsidRPr="00946676">
        <w:rPr>
          <w:rFonts w:ascii="Angsana New" w:hAnsi="Angsana New" w:hint="cs"/>
          <w:sz w:val="30"/>
          <w:szCs w:val="30"/>
          <w:cs/>
        </w:rPr>
        <w:t>ประมาณ</w:t>
      </w:r>
      <w:r w:rsidR="006325D5" w:rsidRPr="00946676">
        <w:rPr>
          <w:rFonts w:ascii="Angsana New" w:hAnsi="Angsana New"/>
          <w:sz w:val="30"/>
          <w:szCs w:val="30"/>
          <w:cs/>
        </w:rPr>
        <w:t xml:space="preserve"> </w:t>
      </w:r>
      <w:r w:rsidR="006325D5" w:rsidRPr="00946676">
        <w:rPr>
          <w:rFonts w:ascii="Angsana New" w:hAnsi="Angsana New" w:hint="cs"/>
          <w:sz w:val="30"/>
          <w:szCs w:val="30"/>
          <w:cs/>
        </w:rPr>
        <w:t>96</w:t>
      </w:r>
      <w:r w:rsidR="00F6770E" w:rsidRPr="00946676">
        <w:rPr>
          <w:rFonts w:ascii="Angsana New" w:hAnsi="Angsana New"/>
          <w:sz w:val="30"/>
          <w:szCs w:val="30"/>
          <w:cs/>
        </w:rPr>
        <w:t>.</w:t>
      </w:r>
      <w:r w:rsidR="00946676" w:rsidRPr="00946676">
        <w:rPr>
          <w:rFonts w:ascii="Angsana New" w:hAnsi="Angsana New" w:hint="cs"/>
          <w:sz w:val="30"/>
          <w:szCs w:val="30"/>
          <w:cs/>
        </w:rPr>
        <w:t>0</w:t>
      </w:r>
      <w:r w:rsidR="00F6770E" w:rsidRPr="00946676">
        <w:rPr>
          <w:rFonts w:ascii="Angsana New" w:hAnsi="Angsana New"/>
          <w:sz w:val="30"/>
          <w:szCs w:val="30"/>
          <w:cs/>
        </w:rPr>
        <w:t xml:space="preserve"> </w:t>
      </w:r>
      <w:r w:rsidR="00F6770E" w:rsidRPr="00946676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 w:hint="cs"/>
          <w:sz w:val="30"/>
          <w:szCs w:val="30"/>
          <w:cs/>
        </w:rPr>
        <w:t>และ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1</w:t>
      </w:r>
      <w:r w:rsidR="00F6770E" w:rsidRPr="006325D5">
        <w:rPr>
          <w:rFonts w:ascii="Angsana New" w:hAnsi="Angsana New" w:hint="cs"/>
          <w:sz w:val="30"/>
          <w:szCs w:val="30"/>
          <w:cs/>
        </w:rPr>
        <w:t>08.2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ล้านบาท</w:t>
      </w:r>
      <w:r w:rsidR="00F6770E" w:rsidRPr="006325D5">
        <w:rPr>
          <w:rFonts w:ascii="Angsana New" w:hAnsi="Angsana New"/>
          <w:sz w:val="30"/>
          <w:szCs w:val="30"/>
          <w:cs/>
        </w:rPr>
        <w:t xml:space="preserve"> </w:t>
      </w:r>
      <w:r w:rsidR="00F6770E" w:rsidRPr="006325D5">
        <w:rPr>
          <w:rFonts w:ascii="Angsana New" w:hAnsi="Angsana New" w:hint="cs"/>
          <w:sz w:val="30"/>
          <w:szCs w:val="30"/>
          <w:cs/>
        </w:rPr>
        <w:t>ตามลำดับ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บริษัทได้แสดงจำนวนเงินของข้อผูกพันจากการมีสิทธิถูกไล่เบี้ยดังกล่าวเป็น</w:t>
      </w:r>
      <w:r w:rsidR="00F6770E" w:rsidRPr="00F6770E">
        <w:rPr>
          <w:rFonts w:ascii="Angsana New" w:hAnsi="Angsana New"/>
          <w:sz w:val="30"/>
          <w:szCs w:val="30"/>
          <w:cs/>
        </w:rPr>
        <w:t xml:space="preserve"> </w:t>
      </w:r>
      <w:r w:rsidR="00F6770E" w:rsidRPr="00F6770E">
        <w:rPr>
          <w:rFonts w:ascii="Angsana New" w:hAnsi="Angsana New"/>
          <w:sz w:val="30"/>
          <w:szCs w:val="30"/>
        </w:rPr>
        <w:t>“</w:t>
      </w:r>
      <w:r w:rsidR="00F6770E" w:rsidRPr="00F6770E">
        <w:rPr>
          <w:rFonts w:ascii="Angsana New" w:hAnsi="Angsana New" w:hint="cs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="00F6770E" w:rsidRPr="00FB4946">
        <w:rPr>
          <w:rFonts w:ascii="Angsana New" w:hAnsi="Angsana New"/>
          <w:sz w:val="30"/>
          <w:szCs w:val="30"/>
        </w:rPr>
        <w:t>”</w:t>
      </w:r>
      <w:r w:rsidR="003A0184">
        <w:rPr>
          <w:rFonts w:ascii="Angsana New" w:hAnsi="Angsana New"/>
          <w:sz w:val="30"/>
          <w:szCs w:val="30"/>
        </w:rPr>
        <w:t xml:space="preserve"> </w:t>
      </w:r>
      <w:r w:rsidR="00F6770E" w:rsidRPr="00F6770E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</w:p>
    <w:p w:rsidR="009822D7" w:rsidRDefault="009822D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822D7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ในที่ประชุมคณะกรรมการบริษัทในเดือนมีนาคม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คณะกรรมการบริษัทได้มีมติอนุมัติให้บริษัทขายส่วนหนึ่งของลูกหนี้การค้าซึ่งเกิดจากการขายสินค้าผ่านร้านตัวแทนขาย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Agents)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พร้อมสิทธิในตราสินค้าที่เกี่ยวข้องให้แก่บริษัทที่ไม่เกี่ยวข้องกันแห่งหนึ่ง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ซึ่งดำเนินธุรกิจซื้อมาขายไปซึ่งวัสดุก่อสร้างและตกแต่งบ้าน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ในราคาขายจำนวน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55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ล้านบาทซึ่งลูกหนี้การค้าดังกล่าวมี</w:t>
      </w:r>
      <w:r w:rsidR="00E91DEE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ตามบัญชีประมาณ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36.2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35508">
        <w:rPr>
          <w:rFonts w:ascii="Angsana New" w:hAnsi="Angsana New" w:hint="cs"/>
          <w:color w:val="000000"/>
          <w:sz w:val="30"/>
          <w:szCs w:val="30"/>
          <w:cs/>
        </w:rPr>
        <w:t>และเกิดกำไร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จากการขายประมาณ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18.8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บาทซึ่งส่วนใหญ่ของกำไรจำนวนดังกล่าวเป็นการชำระค่าสิทธิในตราสินค้าที่เกี่ยวข้องโดยบริษัทได้โอนการควบคุมในสิทธิการรับชำระเงินจากลูกหนี้การค้าและสิทธิในตราสินค้าให้แก่ผู้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ซื้อแล้ว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บริษัทแสดงรายการกำไรดังกล่าวเป็นรายการแยกต่างหากในงบกำไรขาดทุนเบ็ดเสร็จรวมและ</w:t>
      </w:r>
      <w:r w:rsidR="00B31BDF" w:rsidRPr="00CE63B7">
        <w:rPr>
          <w:rFonts w:ascii="Angsana New" w:hAnsi="Angsana New" w:hint="cs"/>
          <w:color w:val="000000"/>
          <w:sz w:val="30"/>
          <w:szCs w:val="30"/>
          <w:cs/>
        </w:rPr>
        <w:t>งบการเงิน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เฉพาะกิจการสำหรับงวด</w:t>
      </w:r>
      <w:r w:rsidR="00E10DF0" w:rsidRPr="00CE63B7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เดือนสิ้นสุดวันที่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color w:val="000000"/>
          <w:sz w:val="30"/>
          <w:szCs w:val="30"/>
        </w:rPr>
        <w:t>3</w:t>
      </w:r>
      <w:r w:rsidR="00E10DF0" w:rsidRPr="00CE63B7">
        <w:rPr>
          <w:rFonts w:ascii="Angsana New" w:hAnsi="Angsana New"/>
          <w:color w:val="000000"/>
          <w:sz w:val="30"/>
          <w:szCs w:val="30"/>
        </w:rPr>
        <w:t>0</w:t>
      </w:r>
      <w:r w:rsidRPr="00CE63B7">
        <w:rPr>
          <w:rFonts w:ascii="Angsana New" w:hAnsi="Angsana New"/>
          <w:color w:val="000000"/>
          <w:sz w:val="30"/>
          <w:szCs w:val="30"/>
        </w:rPr>
        <w:t xml:space="preserve"> </w:t>
      </w:r>
      <w:r w:rsidR="00E10DF0" w:rsidRPr="00CE63B7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นอกจากนี้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ตามสัญญาซื้อ</w:t>
      </w:r>
      <w:r w:rsidRPr="00CE63B7">
        <w:rPr>
          <w:rFonts w:ascii="Angsana New" w:hAnsi="Angsana New"/>
          <w:color w:val="000000"/>
          <w:sz w:val="30"/>
          <w:szCs w:val="30"/>
          <w:cs/>
        </w:rPr>
        <w:t>-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ขายที่เกี่ยวข้อง</w:t>
      </w:r>
      <w:r w:rsidRPr="00CE63B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>บริษัทได้ตกลงให้ผู้ซื้อ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ผ่อนชำระราคาขายข้างต้นเป็นรายเดือนเริ่มตั้งแต่เดือนเมษายน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จนถึงเดือนกันยายน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และมีการคิดดอกเบี้ยในอัตราร้อยละ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6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ต่อปีกับผู้ซื้อจนกว่าจะชำระราคาครบถ้วน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>3</w:t>
      </w:r>
      <w:r w:rsidR="00736016">
        <w:rPr>
          <w:rFonts w:ascii="Angsana New" w:hAnsi="Angsana New"/>
          <w:color w:val="000000"/>
          <w:sz w:val="30"/>
          <w:szCs w:val="30"/>
        </w:rPr>
        <w:t>0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 </w:t>
      </w:r>
      <w:r w:rsidR="00736016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ยอดคงค้างของบัญชีลูกหนี้</w:t>
      </w:r>
      <w:r w:rsidR="00873DE3">
        <w:rPr>
          <w:rFonts w:ascii="Angsana New" w:hAnsi="Angsana New" w:hint="cs"/>
          <w:color w:val="000000"/>
          <w:sz w:val="30"/>
          <w:szCs w:val="30"/>
          <w:cs/>
        </w:rPr>
        <w:t>จากการขายสิทธิ</w:t>
      </w:r>
      <w:r w:rsidR="00A90CCA">
        <w:rPr>
          <w:rFonts w:ascii="Angsana New" w:hAnsi="Angsana New" w:hint="cs"/>
          <w:color w:val="000000"/>
          <w:sz w:val="30"/>
          <w:szCs w:val="30"/>
          <w:cs/>
        </w:rPr>
        <w:t>ดังกล่าวส่วนที่จะได้รับ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ชำระภายในหนึ่งปีและเกินกว่าหนึ่งปีมีจำนวน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46676">
        <w:rPr>
          <w:rFonts w:ascii="Angsana New" w:hAnsi="Angsana New"/>
          <w:color w:val="000000"/>
          <w:sz w:val="30"/>
          <w:szCs w:val="30"/>
        </w:rPr>
        <w:t>43</w:t>
      </w:r>
      <w:r w:rsidRPr="009822D7">
        <w:rPr>
          <w:rFonts w:ascii="Angsana New" w:hAnsi="Angsana New"/>
          <w:color w:val="000000"/>
          <w:sz w:val="30"/>
          <w:szCs w:val="30"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946676">
        <w:rPr>
          <w:rFonts w:ascii="Angsana New" w:hAnsi="Angsana New" w:hint="cs"/>
          <w:color w:val="000000"/>
          <w:sz w:val="30"/>
          <w:szCs w:val="30"/>
          <w:cs/>
        </w:rPr>
        <w:t>บาทและ</w:t>
      </w:r>
      <w:r w:rsidRPr="009466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46676">
        <w:rPr>
          <w:rFonts w:ascii="Angsana New" w:hAnsi="Angsana New"/>
          <w:color w:val="000000"/>
          <w:sz w:val="30"/>
          <w:szCs w:val="30"/>
        </w:rPr>
        <w:t>1</w:t>
      </w:r>
      <w:r w:rsidR="00946676" w:rsidRPr="00946676">
        <w:rPr>
          <w:rFonts w:ascii="Angsana New" w:hAnsi="Angsana New"/>
          <w:color w:val="000000"/>
          <w:sz w:val="30"/>
          <w:szCs w:val="30"/>
        </w:rPr>
        <w:t>2</w:t>
      </w:r>
      <w:r w:rsidRPr="00946676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676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9822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822D7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:rsidR="004C49F7" w:rsidRDefault="004C49F7" w:rsidP="00AF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819DC" w:rsidRDefault="004819DC" w:rsidP="004819D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19DC">
        <w:rPr>
          <w:rFonts w:ascii="Angsana New" w:hAnsi="Angsana New" w:hint="cs"/>
          <w:b/>
          <w:bCs/>
          <w:sz w:val="30"/>
          <w:szCs w:val="30"/>
          <w:cs/>
        </w:rPr>
        <w:t>เงินให้กู้ยืมแก่กิจการอื่นที่โอนขายสิทธิเป็นลูกหนี้อื่นผ่อนชำระ</w:t>
      </w:r>
    </w:p>
    <w:p w:rsidR="00BF0C21" w:rsidRPr="003A0184" w:rsidRDefault="00BF0C21" w:rsidP="003A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6770E" w:rsidRPr="00D25B4C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63B7">
        <w:rPr>
          <w:rFonts w:ascii="Angsana New" w:hAnsi="Angsana New" w:hint="cs"/>
          <w:sz w:val="30"/>
          <w:szCs w:val="30"/>
          <w:cs/>
        </w:rPr>
        <w:t>บัญชีนี้เดิมเป็นเงินให้กู้ยืมแก่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อินเตอร์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ฟาร์อีสท์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เอ็นเนอร์ยี่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คอร์เปอเรชั่น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 w:hint="cs"/>
          <w:sz w:val="30"/>
          <w:szCs w:val="30"/>
          <w:cs/>
        </w:rPr>
        <w:t>มหาชน</w:t>
      </w:r>
      <w:r w:rsidRPr="00CE63B7">
        <w:rPr>
          <w:rFonts w:ascii="Angsana New" w:hAnsi="Angsana New"/>
          <w:sz w:val="30"/>
          <w:szCs w:val="30"/>
          <w:cs/>
        </w:rPr>
        <w:t>) (</w:t>
      </w:r>
      <w:r w:rsidRPr="00CE63B7">
        <w:rPr>
          <w:rFonts w:ascii="Angsana New" w:hAnsi="Angsana New"/>
          <w:sz w:val="30"/>
          <w:szCs w:val="30"/>
        </w:rPr>
        <w:t xml:space="preserve">“IFEC”) </w:t>
      </w:r>
      <w:r w:rsidR="00E91DEE" w:rsidRPr="00CE63B7">
        <w:rPr>
          <w:rFonts w:ascii="Angsana New" w:hAnsi="Angsana New" w:hint="cs"/>
          <w:sz w:val="30"/>
          <w:szCs w:val="30"/>
          <w:cs/>
        </w:rPr>
        <w:t>จำนวน 50 ล้านบาทที่มีการคิดดอกเบี้ยในอัตราร้อยละ 6.25 ต่อปี</w:t>
      </w:r>
      <w:r w:rsidRPr="00CE63B7">
        <w:rPr>
          <w:rFonts w:ascii="Angsana New" w:hAnsi="Angsana New" w:hint="cs"/>
          <w:sz w:val="30"/>
          <w:szCs w:val="30"/>
          <w:cs/>
        </w:rPr>
        <w:t>ซึ่งมีหลักประกันเป็นหุ้นสามัญของบริษัทย่อยแห่งหนึ่งของ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ซีอาร์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โซล่าร์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จำกัด</w:t>
      </w:r>
      <w:r w:rsidRPr="00CE63B7">
        <w:rPr>
          <w:rFonts w:ascii="Angsana New" w:hAnsi="Angsana New"/>
          <w:sz w:val="30"/>
          <w:szCs w:val="30"/>
          <w:cs/>
        </w:rPr>
        <w:t xml:space="preserve"> (</w:t>
      </w:r>
      <w:r w:rsidRPr="00CE63B7">
        <w:rPr>
          <w:rFonts w:ascii="Angsana New" w:hAnsi="Angsana New"/>
          <w:sz w:val="30"/>
          <w:szCs w:val="30"/>
        </w:rPr>
        <w:t xml:space="preserve">“CRS”) </w:t>
      </w:r>
      <w:r w:rsidRPr="00CE63B7">
        <w:rPr>
          <w:rFonts w:ascii="Angsana New" w:hAnsi="Angsana New" w:hint="cs"/>
          <w:sz w:val="30"/>
          <w:szCs w:val="30"/>
          <w:cs/>
        </w:rPr>
        <w:t>ขนาด</w:t>
      </w:r>
      <w:r w:rsidRPr="00CE63B7">
        <w:rPr>
          <w:rFonts w:ascii="Angsana New" w:hAnsi="Angsana New"/>
          <w:sz w:val="30"/>
          <w:szCs w:val="30"/>
          <w:cs/>
        </w:rPr>
        <w:t xml:space="preserve"> 1 </w:t>
      </w:r>
      <w:r w:rsidRPr="00CE63B7">
        <w:rPr>
          <w:rFonts w:ascii="Angsana New" w:hAnsi="Angsana New" w:hint="cs"/>
          <w:sz w:val="30"/>
          <w:szCs w:val="30"/>
          <w:cs/>
        </w:rPr>
        <w:t>เมกะวัตต์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ซึ่งตั้งอยู่ที่อำเภอเถิน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จังหวัดลำปางโดย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เป็นบริษัทย่อยอีกแห่งหนึ่งของ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บริษัท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ได้มีการลงนามในบันทึกความเข้าใจระหว่างกันเมื่อวันที่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22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2560 </w:t>
      </w:r>
      <w:r w:rsidRPr="00CE63B7">
        <w:rPr>
          <w:rFonts w:ascii="Angsana New" w:hAnsi="Angsana New" w:hint="cs"/>
          <w:sz w:val="30"/>
          <w:szCs w:val="30"/>
          <w:cs/>
        </w:rPr>
        <w:t>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ทั้งนี้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/>
          <w:sz w:val="30"/>
          <w:szCs w:val="30"/>
        </w:rPr>
        <w:t xml:space="preserve">IFEC </w:t>
      </w:r>
      <w:r w:rsidRPr="00CE63B7">
        <w:rPr>
          <w:rFonts w:ascii="Angsana New" w:hAnsi="Angsana New" w:hint="cs"/>
          <w:sz w:val="30"/>
          <w:szCs w:val="30"/>
          <w:cs/>
        </w:rPr>
        <w:t>ได้เจรจาร่วมกันและตกลงขยายระยะเวลาการตรวจสอบสถานะของกิจการไปเป็นภายในวันที่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30 </w:t>
      </w:r>
      <w:r w:rsidRPr="00CE63B7">
        <w:rPr>
          <w:rFonts w:ascii="Angsana New" w:hAnsi="Angsana New" w:hint="cs"/>
          <w:sz w:val="30"/>
          <w:szCs w:val="30"/>
          <w:cs/>
        </w:rPr>
        <w:t>พฤศจิกายน</w:t>
      </w:r>
      <w:r w:rsidRPr="00CE63B7">
        <w:rPr>
          <w:rFonts w:ascii="Angsana New" w:hAnsi="Angsana New"/>
          <w:sz w:val="30"/>
          <w:szCs w:val="30"/>
          <w:cs/>
        </w:rPr>
        <w:t xml:space="preserve"> 2562 </w:t>
      </w:r>
      <w:r w:rsidRPr="00CE63B7">
        <w:rPr>
          <w:rFonts w:ascii="Angsana New" w:hAnsi="Angsana New" w:hint="cs"/>
          <w:sz w:val="30"/>
          <w:szCs w:val="30"/>
          <w:cs/>
        </w:rPr>
        <w:t>และขยายระยะเวลาเข้าทำสัญญาซื้อขายกิจการไปเป็นภายในวันที่</w:t>
      </w:r>
      <w:r w:rsidRPr="00CE63B7">
        <w:rPr>
          <w:rFonts w:ascii="Angsana New" w:hAnsi="Angsana New"/>
          <w:sz w:val="30"/>
          <w:szCs w:val="30"/>
          <w:cs/>
        </w:rPr>
        <w:t xml:space="preserve"> 31 </w:t>
      </w:r>
      <w:r w:rsidRPr="00CE63B7"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/>
          <w:sz w:val="30"/>
          <w:szCs w:val="30"/>
          <w:cs/>
        </w:rPr>
        <w:t xml:space="preserve"> 2562</w:t>
      </w: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C49F7" w:rsidRDefault="004C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578AE" w:rsidRDefault="00F6770E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eastAsia="zh-CN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 w:rsidRPr="00CE63B7">
        <w:rPr>
          <w:rFonts w:ascii="Angsana New" w:hAnsi="Angsana New"/>
          <w:sz w:val="30"/>
          <w:szCs w:val="30"/>
          <w:cs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>ณ</w:t>
      </w:r>
      <w:r w:rsidR="00B05263" w:rsidRPr="00CE63B7">
        <w:rPr>
          <w:rFonts w:ascii="Angsana New" w:hAnsi="Angsana New" w:hint="cs"/>
          <w:sz w:val="30"/>
          <w:szCs w:val="30"/>
          <w:cs/>
        </w:rPr>
        <w:t xml:space="preserve"> วันที่ 30</w:t>
      </w:r>
      <w:r w:rsidR="006325D5" w:rsidRPr="00CE63B7">
        <w:rPr>
          <w:rFonts w:ascii="Angsana New" w:hAnsi="Angsana New" w:hint="cs"/>
          <w:sz w:val="30"/>
          <w:szCs w:val="30"/>
          <w:cs/>
        </w:rPr>
        <w:t xml:space="preserve"> </w:t>
      </w:r>
      <w:r w:rsidR="00B05263" w:rsidRPr="00CE63B7">
        <w:rPr>
          <w:rFonts w:ascii="Angsana New" w:hAnsi="Angsana New" w:hint="cs"/>
          <w:sz w:val="30"/>
          <w:szCs w:val="30"/>
          <w:cs/>
        </w:rPr>
        <w:t>มิถุนายน</w:t>
      </w:r>
      <w:r w:rsidR="006325D5" w:rsidRPr="00CE63B7">
        <w:rPr>
          <w:rFonts w:ascii="Angsana New" w:hAnsi="Angsana New" w:hint="cs"/>
          <w:sz w:val="30"/>
          <w:szCs w:val="30"/>
          <w:cs/>
        </w:rPr>
        <w:t xml:space="preserve"> 2563</w:t>
      </w:r>
      <w:r w:rsidR="006325D5" w:rsidRPr="00B0526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B05263">
        <w:rPr>
          <w:rFonts w:ascii="Angsana New" w:hAnsi="Angsana New" w:hint="cs"/>
          <w:sz w:val="30"/>
          <w:szCs w:val="30"/>
          <w:cs/>
        </w:rPr>
        <w:t>วันที่</w:t>
      </w:r>
      <w:r w:rsidRPr="00B05263">
        <w:rPr>
          <w:rFonts w:ascii="Angsana New" w:hAnsi="Angsana New"/>
          <w:sz w:val="30"/>
          <w:szCs w:val="30"/>
          <w:cs/>
        </w:rPr>
        <w:t xml:space="preserve"> 31 </w:t>
      </w:r>
      <w:r w:rsidRPr="00B05263">
        <w:rPr>
          <w:rFonts w:ascii="Angsana New" w:hAnsi="Angsana New" w:hint="cs"/>
          <w:sz w:val="30"/>
          <w:szCs w:val="30"/>
          <w:cs/>
        </w:rPr>
        <w:t>ธันวาคม</w:t>
      </w:r>
      <w:r w:rsidRPr="00B05263">
        <w:rPr>
          <w:rFonts w:ascii="Angsana New" w:hAnsi="Angsana New"/>
          <w:sz w:val="30"/>
          <w:szCs w:val="30"/>
          <w:cs/>
        </w:rPr>
        <w:t xml:space="preserve"> 2562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B05263">
        <w:rPr>
          <w:rFonts w:ascii="Angsana New" w:hAnsi="Angsana New" w:hint="cs"/>
          <w:sz w:val="30"/>
          <w:szCs w:val="30"/>
          <w:cs/>
        </w:rPr>
        <w:t>และ</w:t>
      </w:r>
      <w:r w:rsidRPr="00B05263">
        <w:rPr>
          <w:rFonts w:ascii="Angsana New" w:hAnsi="Angsana New"/>
          <w:sz w:val="30"/>
          <w:szCs w:val="30"/>
          <w:cs/>
        </w:rPr>
        <w:t xml:space="preserve"> (2) </w:t>
      </w:r>
      <w:r w:rsidRPr="00B05263">
        <w:rPr>
          <w:rFonts w:ascii="Angsana New" w:hAnsi="Angsana New" w:hint="cs"/>
          <w:sz w:val="30"/>
          <w:szCs w:val="30"/>
          <w:cs/>
        </w:rPr>
        <w:t>มีจำนวนเงินรวม</w:t>
      </w:r>
      <w:r w:rsidRPr="00896472">
        <w:rPr>
          <w:rFonts w:ascii="Angsana New" w:hAnsi="Angsana New" w:hint="cs"/>
          <w:sz w:val="30"/>
          <w:szCs w:val="30"/>
          <w:cs/>
        </w:rPr>
        <w:t>ประมาณ</w:t>
      </w:r>
      <w:r w:rsidR="006325D5" w:rsidRPr="00896472">
        <w:rPr>
          <w:rFonts w:ascii="Angsana New" w:hAnsi="Angsana New" w:hint="cs"/>
          <w:sz w:val="30"/>
          <w:szCs w:val="30"/>
          <w:cs/>
        </w:rPr>
        <w:t xml:space="preserve"> </w:t>
      </w:r>
      <w:r w:rsidR="00896472" w:rsidRPr="00896472">
        <w:rPr>
          <w:rFonts w:ascii="Angsana New" w:hAnsi="Angsana New" w:hint="cs"/>
          <w:sz w:val="30"/>
          <w:szCs w:val="30"/>
          <w:cs/>
        </w:rPr>
        <w:t>17.95</w:t>
      </w:r>
      <w:r w:rsidR="006325D5" w:rsidRPr="00896472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896472">
        <w:rPr>
          <w:rFonts w:ascii="Angsana New" w:hAnsi="Angsana New"/>
          <w:sz w:val="30"/>
          <w:szCs w:val="30"/>
          <w:cs/>
        </w:rPr>
        <w:t xml:space="preserve"> </w:t>
      </w:r>
      <w:r w:rsidRPr="00896472">
        <w:rPr>
          <w:rFonts w:ascii="Angsana New" w:hAnsi="Angsana New"/>
          <w:sz w:val="30"/>
          <w:szCs w:val="30"/>
        </w:rPr>
        <w:t>24</w:t>
      </w:r>
      <w:r w:rsidRPr="00896472">
        <w:rPr>
          <w:rFonts w:ascii="Angsana New" w:hAnsi="Angsana New"/>
          <w:sz w:val="30"/>
          <w:szCs w:val="30"/>
          <w:cs/>
        </w:rPr>
        <w:t>.</w:t>
      </w:r>
      <w:r w:rsidRPr="00896472">
        <w:rPr>
          <w:rFonts w:ascii="Angsana New" w:hAnsi="Angsana New"/>
          <w:sz w:val="30"/>
          <w:szCs w:val="30"/>
        </w:rPr>
        <w:t>98</w:t>
      </w:r>
      <w:r w:rsidRPr="00896472">
        <w:rPr>
          <w:rFonts w:ascii="Angsana New" w:hAnsi="Angsana New"/>
          <w:sz w:val="30"/>
          <w:szCs w:val="30"/>
          <w:cs/>
        </w:rPr>
        <w:t xml:space="preserve"> </w:t>
      </w:r>
      <w:r w:rsidRPr="00896472">
        <w:rPr>
          <w:rFonts w:ascii="Angsana New" w:hAnsi="Angsana New" w:hint="cs"/>
          <w:sz w:val="30"/>
          <w:szCs w:val="30"/>
          <w:cs/>
        </w:rPr>
        <w:t>ล้านบาท</w:t>
      </w:r>
      <w:r w:rsidR="008E6689" w:rsidRPr="00896472">
        <w:rPr>
          <w:rFonts w:ascii="Angsana New" w:hAnsi="Angsana New" w:hint="cs"/>
          <w:sz w:val="30"/>
          <w:szCs w:val="30"/>
          <w:cs/>
        </w:rPr>
        <w:t xml:space="preserve"> </w:t>
      </w:r>
      <w:r w:rsidR="006325D5" w:rsidRPr="00896472">
        <w:rPr>
          <w:rFonts w:ascii="Angsana New" w:hAnsi="Angsana New" w:hint="cs"/>
          <w:sz w:val="30"/>
          <w:szCs w:val="30"/>
          <w:cs/>
        </w:rPr>
        <w:t>ตามลำดับ</w:t>
      </w:r>
      <w:r w:rsidR="007919F5" w:rsidRPr="00896472">
        <w:rPr>
          <w:rFonts w:ascii="Angsana New" w:hAnsi="Angsana New" w:hint="cs"/>
          <w:sz w:val="30"/>
          <w:szCs w:val="30"/>
          <w:cs/>
        </w:rPr>
        <w:t xml:space="preserve"> </w:t>
      </w:r>
      <w:r w:rsidRPr="00896472">
        <w:rPr>
          <w:rFonts w:ascii="Angsana New" w:hAnsi="Angsana New" w:hint="cs"/>
          <w:sz w:val="30"/>
          <w:szCs w:val="30"/>
          <w:cs/>
        </w:rPr>
        <w:t>และส่วนที่จะได้รับชำระเกินกว่าหนึ่งปีมีจำนวนเงินรวมประมาณ</w:t>
      </w:r>
      <w:r w:rsidR="00896472" w:rsidRPr="00896472">
        <w:rPr>
          <w:rFonts w:ascii="Angsana New" w:hAnsi="Angsana New" w:hint="cs"/>
          <w:sz w:val="30"/>
          <w:szCs w:val="30"/>
          <w:cs/>
        </w:rPr>
        <w:t xml:space="preserve"> 25.00</w:t>
      </w:r>
      <w:r w:rsidR="006325D5" w:rsidRPr="00896472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896472">
        <w:rPr>
          <w:rFonts w:ascii="Angsana New" w:hAnsi="Angsana New"/>
          <w:sz w:val="30"/>
          <w:szCs w:val="30"/>
          <w:cs/>
        </w:rPr>
        <w:t xml:space="preserve"> 33</w:t>
      </w:r>
      <w:r w:rsidRPr="00B05263">
        <w:rPr>
          <w:rFonts w:ascii="Angsana New" w:hAnsi="Angsana New"/>
          <w:sz w:val="30"/>
          <w:szCs w:val="30"/>
          <w:cs/>
        </w:rPr>
        <w:t xml:space="preserve">.33 </w:t>
      </w:r>
      <w:r w:rsidRPr="00B05263">
        <w:rPr>
          <w:rFonts w:ascii="Angsana New" w:hAnsi="Angsana New" w:hint="cs"/>
          <w:sz w:val="30"/>
          <w:szCs w:val="30"/>
          <w:cs/>
        </w:rPr>
        <w:t>ล้านบาท</w:t>
      </w:r>
      <w:r w:rsidR="008E6689" w:rsidRPr="00B0526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6578AE" w:rsidRPr="00D71BA0">
        <w:rPr>
          <w:rFonts w:ascii="Angsana New" w:hAnsi="Angsana New"/>
          <w:sz w:val="29"/>
          <w:szCs w:val="29"/>
          <w:lang w:val="en-GB" w:eastAsia="zh-CN"/>
        </w:rPr>
        <w:t xml:space="preserve"> </w:t>
      </w:r>
    </w:p>
    <w:p w:rsidR="009822D7" w:rsidRPr="009822D7" w:rsidRDefault="009822D7" w:rsidP="00982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</w:rPr>
      </w:pPr>
    </w:p>
    <w:p w:rsidR="00BF0C21" w:rsidRPr="00F6770E" w:rsidRDefault="00BF0C2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F6770E">
        <w:rPr>
          <w:rFonts w:ascii="Angsana New" w:hAnsi="Angsana New"/>
          <w:b/>
          <w:bCs/>
          <w:color w:val="000000"/>
          <w:spacing w:val="-4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F6770E">
        <w:rPr>
          <w:rFonts w:ascii="Angsana New" w:hAnsi="Angsana New" w:hint="cs"/>
          <w:b/>
          <w:bCs/>
          <w:color w:val="000000"/>
          <w:spacing w:val="-4"/>
          <w:sz w:val="30"/>
          <w:szCs w:val="30"/>
          <w:cs/>
        </w:rPr>
        <w:t>และ</w:t>
      </w:r>
      <w:r w:rsidRPr="00F6770E">
        <w:rPr>
          <w:rFonts w:ascii="Angsana New" w:hAnsi="Angsana New"/>
          <w:b/>
          <w:bCs/>
          <w:spacing w:val="-4"/>
          <w:sz w:val="30"/>
          <w:szCs w:val="30"/>
          <w:cs/>
        </w:rPr>
        <w:t>เงินลงทุนในบริษัทร่วม</w:t>
      </w:r>
      <w:r w:rsidR="00341831" w:rsidRPr="00F6770E">
        <w:rPr>
          <w:rFonts w:ascii="Angsana New" w:hAnsi="Angsana New" w:hint="cs"/>
          <w:b/>
          <w:bCs/>
          <w:color w:val="000000"/>
          <w:spacing w:val="-4"/>
          <w:sz w:val="30"/>
          <w:szCs w:val="30"/>
          <w:cs/>
        </w:rPr>
        <w:t>และ</w:t>
      </w:r>
      <w:r w:rsidR="00341831" w:rsidRPr="00F6770E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การร่วมค้า</w:t>
      </w:r>
      <w:r w:rsidRPr="00F6770E">
        <w:rPr>
          <w:rFonts w:ascii="Angsana New" w:hAnsi="Angsana New"/>
          <w:b/>
          <w:bCs/>
          <w:spacing w:val="-4"/>
          <w:sz w:val="30"/>
          <w:szCs w:val="30"/>
          <w:cs/>
        </w:rPr>
        <w:t>ซึ่งบันทึกโดยวิธีส่วนได้เสีย</w:t>
      </w:r>
    </w:p>
    <w:p w:rsidR="00692D71" w:rsidRPr="00F6770E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29B9" w:rsidRPr="000A3D0E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9629B9"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F6770E" w:rsidTr="009145E7">
        <w:tc>
          <w:tcPr>
            <w:tcW w:w="2660" w:type="dxa"/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F6770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F6770E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1553B8" w:rsidRPr="00F6770E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F6770E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800C7" w:rsidRPr="00F6770E" w:rsidTr="009145E7">
        <w:tc>
          <w:tcPr>
            <w:tcW w:w="2660" w:type="dxa"/>
            <w:vAlign w:val="bottom"/>
          </w:tcPr>
          <w:p w:rsidR="00A800C7" w:rsidRPr="00F6770E" w:rsidRDefault="00A800C7" w:rsidP="00D57BF7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F6770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256</w:t>
            </w:r>
            <w:r w:rsidR="0084334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800C7" w:rsidRPr="00F6770E" w:rsidRDefault="00A800C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A800C7" w:rsidRPr="00F6770E" w:rsidRDefault="00843342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6770E" w:rsidRPr="00F6770E" w:rsidTr="009145E7">
        <w:tc>
          <w:tcPr>
            <w:tcW w:w="2660" w:type="dxa"/>
            <w:vAlign w:val="bottom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10,</w:t>
            </w:r>
            <w:r w:rsidRPr="00CE63B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10,</w:t>
            </w:r>
            <w:r w:rsidRPr="00CE63B7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E63B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CE63B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CE63B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E63B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CE63B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CE63B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CE63B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CE63B7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F6770E" w:rsidRPr="00F6770E" w:rsidRDefault="004A4BD4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  <w:r w:rsidR="00F6770E" w:rsidRPr="00F6770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F6770E" w:rsidRPr="00F6770E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</w:tr>
      <w:tr w:rsidR="00F6770E" w:rsidRPr="00F6770E" w:rsidTr="009145E7">
        <w:tc>
          <w:tcPr>
            <w:tcW w:w="2660" w:type="dxa"/>
          </w:tcPr>
          <w:p w:rsidR="00F6770E" w:rsidRPr="00CE63B7" w:rsidRDefault="00F6770E" w:rsidP="00D57BF7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70E" w:rsidRPr="00CE63B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F6770E" w:rsidRPr="00D57BF7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F6770E" w:rsidRPr="00F6770E" w:rsidRDefault="00F6770E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70E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D57BF7" w:rsidRPr="00F6770E" w:rsidTr="009145E7">
        <w:tc>
          <w:tcPr>
            <w:tcW w:w="2660" w:type="dxa"/>
          </w:tcPr>
          <w:p w:rsidR="00D57BF7" w:rsidRPr="00CE63B7" w:rsidRDefault="00D57BF7" w:rsidP="00D57BF7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CE63B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F7" w:rsidRPr="00CE63B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B7">
              <w:rPr>
                <w:rFonts w:ascii="Angsana New" w:hAnsi="Angsana New"/>
                <w:sz w:val="30"/>
                <w:szCs w:val="30"/>
              </w:rPr>
              <w:t>703,277</w:t>
            </w:r>
          </w:p>
        </w:tc>
        <w:tc>
          <w:tcPr>
            <w:tcW w:w="236" w:type="dxa"/>
            <w:vAlign w:val="bottom"/>
          </w:tcPr>
          <w:p w:rsidR="00D57BF7" w:rsidRPr="00D57BF7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BF7" w:rsidRPr="00F6770E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F6770E"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</w:tbl>
    <w:p w:rsidR="00EF6ABC" w:rsidRDefault="00EF6ABC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702D61" w:rsidRPr="006325D5" w:rsidRDefault="00843342" w:rsidP="0072095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6325D5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ในที่ประชุมคณะกรรมการบริษัทเมื่อวันที่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27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6325D5">
        <w:rPr>
          <w:rFonts w:ascii="Angsana New" w:hAnsi="Angsana New"/>
          <w:color w:val="000000"/>
          <w:sz w:val="30"/>
          <w:szCs w:val="30"/>
        </w:rPr>
        <w:t>2561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คณะกรรมการบริษัทได้มีมติอนุมัติงบจ่ายลงทุนจากการเพิ่มทุนจดทะเบียนของ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 PNB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400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(จากเดิม 50 ล้านบาทเป็น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450 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เพื่อเตรียมความพร้อมในโครงการผลิตแผ่นไม้ </w:t>
      </w:r>
      <w:r w:rsidRPr="006325D5">
        <w:rPr>
          <w:rFonts w:ascii="Angsana New" w:hAnsi="Angsana New"/>
          <w:color w:val="000000"/>
          <w:sz w:val="30"/>
          <w:szCs w:val="30"/>
        </w:rPr>
        <w:t xml:space="preserve">MDF (MDF board) </w:t>
      </w:r>
      <w:r w:rsidRPr="006325D5">
        <w:rPr>
          <w:rFonts w:ascii="Angsana New" w:hAnsi="Angsana New"/>
          <w:color w:val="000000"/>
          <w:sz w:val="30"/>
          <w:szCs w:val="30"/>
          <w:cs/>
        </w:rPr>
        <w:t xml:space="preserve">และแผ่นปาร์ติเกิ้ล </w:t>
      </w:r>
      <w:r w:rsidRPr="006325D5">
        <w:rPr>
          <w:rFonts w:ascii="Angsana New" w:hAnsi="Angsana New"/>
          <w:color w:val="000000"/>
          <w:sz w:val="30"/>
          <w:szCs w:val="30"/>
        </w:rPr>
        <w:t>(particle board</w:t>
      </w:r>
      <w:r w:rsidRPr="006325D5">
        <w:rPr>
          <w:rFonts w:ascii="Angsana New" w:hAnsi="Angsana New" w:hint="cs"/>
          <w:color w:val="000000"/>
          <w:sz w:val="30"/>
          <w:szCs w:val="30"/>
          <w:cs/>
        </w:rPr>
        <w:t xml:space="preserve">) โดยเป็นการเพิ่มทุนตามสัดส่วนของผู้ถือหุ้นเดิมซึ่งเป็นส่วนของบริษัทร้อยละ </w:t>
      </w:r>
      <w:r w:rsidRPr="00CE63B7">
        <w:rPr>
          <w:rFonts w:ascii="Angsana New" w:hAnsi="Angsana New" w:hint="cs"/>
          <w:color w:val="000000"/>
          <w:sz w:val="30"/>
          <w:szCs w:val="30"/>
          <w:cs/>
        </w:rPr>
        <w:t xml:space="preserve">57 เป็นจำนวนเงิน 228 ล้านบาท ทั้งนี้ ในช่วงสิ้นปี 2561 บริษัทได้จ่ายชำระเงินค่าหุ้นเพิ่มทุนดังกล่าวล่วงหน้าให้แก่ </w:t>
      </w:r>
      <w:r w:rsidRPr="00CE63B7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Pr="00CE63B7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>เป็นจำนวนเงินประมาณ 78.4 ล้านบาท</w:t>
      </w:r>
      <w:r w:rsidR="00720954" w:rsidRPr="00CE63B7">
        <w:rPr>
          <w:rFonts w:ascii="Angsana New" w:hAnsi="Angsana New" w:hint="cs"/>
          <w:color w:val="000000"/>
          <w:sz w:val="30"/>
          <w:szCs w:val="30"/>
          <w:cs/>
          <w:lang w:val="en-GB" w:eastAsia="zh-CN"/>
        </w:rPr>
        <w:t xml:space="preserve">และในเดือนมีนาคม 2563 </w:t>
      </w:r>
      <w:r w:rsidR="00720954" w:rsidRPr="00CE63B7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="00720954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ได้จ่ายคืนเงินค่าหุ้นเพิ่มทุนดังกล่าว</w:t>
      </w:r>
      <w:r w:rsidR="00A12241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ให้แก่บริษัท</w:t>
      </w:r>
      <w:r w:rsidR="00720954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เนื่องจาก</w:t>
      </w:r>
      <w:r w:rsidR="00A12241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 xml:space="preserve"> </w:t>
      </w:r>
      <w:r w:rsidR="00A12241" w:rsidRPr="00CE63B7">
        <w:rPr>
          <w:rFonts w:ascii="Angsana New" w:hAnsi="Angsana New"/>
          <w:color w:val="000000"/>
          <w:sz w:val="30"/>
          <w:szCs w:val="30"/>
          <w:lang w:val="en-GB" w:eastAsia="zh-CN"/>
        </w:rPr>
        <w:t xml:space="preserve">PNB </w:t>
      </w:r>
      <w:r w:rsidR="00720954" w:rsidRPr="00CE63B7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มีแผนชะลอการเพิ่มทุน</w:t>
      </w:r>
      <w:r w:rsidR="00A12241" w:rsidRPr="00CE63B7">
        <w:rPr>
          <w:rFonts w:ascii="Angsana New" w:hAnsi="Angsana New" w:hint="cs"/>
          <w:color w:val="000000"/>
          <w:sz w:val="30"/>
          <w:szCs w:val="30"/>
          <w:cs/>
        </w:rPr>
        <w:t>และโครงการลงทุนของกิจการ</w:t>
      </w:r>
    </w:p>
    <w:p w:rsidR="00843342" w:rsidRPr="00843342" w:rsidRDefault="00843342" w:rsidP="006322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1831" w:rsidRPr="004F5042" w:rsidRDefault="00341831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</w:rPr>
        <w:sectPr w:rsidR="00341831" w:rsidRPr="004F5042" w:rsidSect="00857DE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5" w:chapStyle="1"/>
          <w:cols w:space="720"/>
          <w:titlePg/>
        </w:sectPr>
      </w:pPr>
    </w:p>
    <w:p w:rsidR="00883EA7" w:rsidRPr="00FA3021" w:rsidRDefault="00883EA7" w:rsidP="00EE6554">
      <w:pPr>
        <w:jc w:val="thaiDistribute"/>
        <w:rPr>
          <w:rFonts w:ascii="Angsana New" w:hAnsi="Angsana New"/>
          <w:i/>
          <w:iCs/>
          <w:color w:val="000000"/>
          <w:sz w:val="27"/>
          <w:szCs w:val="27"/>
        </w:rPr>
      </w:pPr>
      <w:r w:rsidRPr="00FA3021">
        <w:rPr>
          <w:rFonts w:ascii="Angsana New" w:hAnsi="Angsana New"/>
          <w:i/>
          <w:iCs/>
          <w:color w:val="000000"/>
          <w:sz w:val="27"/>
          <w:szCs w:val="27"/>
          <w:cs/>
        </w:rPr>
        <w:lastRenderedPageBreak/>
        <w:t>เงินลงทุนใน</w:t>
      </w:r>
      <w:r w:rsidRPr="00FA3021">
        <w:rPr>
          <w:rFonts w:ascii="Angsana New" w:hAnsi="Angsana New" w:hint="cs"/>
          <w:i/>
          <w:iCs/>
          <w:color w:val="000000"/>
          <w:sz w:val="27"/>
          <w:szCs w:val="27"/>
          <w:cs/>
        </w:rPr>
        <w:t>บริษัทร่วม</w:t>
      </w:r>
      <w:r w:rsidR="009D5FC6" w:rsidRPr="00FA3021">
        <w:rPr>
          <w:rFonts w:ascii="Angsana New" w:hAnsi="Angsana New" w:hint="cs"/>
          <w:i/>
          <w:iCs/>
          <w:color w:val="000000"/>
          <w:sz w:val="27"/>
          <w:szCs w:val="27"/>
          <w:cs/>
        </w:rPr>
        <w:t>และการร่วมค้า</w:t>
      </w:r>
      <w:r w:rsidRPr="00FA3021">
        <w:rPr>
          <w:rFonts w:ascii="Angsana New" w:hAnsi="Angsana New" w:hint="cs"/>
          <w:i/>
          <w:iCs/>
          <w:color w:val="000000"/>
          <w:sz w:val="27"/>
          <w:szCs w:val="27"/>
          <w:cs/>
        </w:rPr>
        <w:t>ซึ่งบันทึกด้วยวิธีส่วนได้เสีย</w:t>
      </w:r>
    </w:p>
    <w:tbl>
      <w:tblPr>
        <w:tblpPr w:leftFromText="180" w:rightFromText="180" w:vertAnchor="text" w:horzAnchor="margin" w:tblpX="-62" w:tblpY="272"/>
        <w:tblW w:w="14992" w:type="dxa"/>
        <w:tblLayout w:type="fixed"/>
        <w:tblLook w:val="01E0"/>
      </w:tblPr>
      <w:tblGrid>
        <w:gridCol w:w="5353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EB3D4C" w:rsidRPr="00FA3021" w:rsidTr="00EE6554">
        <w:trPr>
          <w:trHeight w:val="311"/>
        </w:trPr>
        <w:tc>
          <w:tcPr>
            <w:tcW w:w="5353" w:type="dxa"/>
            <w:vAlign w:val="bottom"/>
          </w:tcPr>
          <w:p w:rsidR="00EB3D4C" w:rsidRPr="00FA3021" w:rsidRDefault="00EB3D4C" w:rsidP="006E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3"/>
          </w:tcPr>
          <w:p w:rsidR="00EB3D4C" w:rsidRPr="00FA3021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FA3021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สัดส่วน</w:t>
            </w: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การ</w:t>
            </w:r>
          </w:p>
        </w:tc>
        <w:tc>
          <w:tcPr>
            <w:tcW w:w="283" w:type="dxa"/>
          </w:tcPr>
          <w:p w:rsidR="00EB3D4C" w:rsidRPr="00FA3021" w:rsidRDefault="00EB3D4C" w:rsidP="006E52E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088" w:type="dxa"/>
            <w:gridSpan w:val="11"/>
            <w:vAlign w:val="bottom"/>
          </w:tcPr>
          <w:p w:rsidR="00EB3D4C" w:rsidRPr="00FA3021" w:rsidRDefault="00EB3D4C" w:rsidP="006E52E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</w:tr>
      <w:tr w:rsidR="00301676" w:rsidRPr="00FA3021" w:rsidTr="00EE6554">
        <w:trPr>
          <w:trHeight w:val="311"/>
        </w:trPr>
        <w:tc>
          <w:tcPr>
            <w:tcW w:w="5353" w:type="dxa"/>
            <w:vMerge w:val="restart"/>
            <w:vAlign w:val="bottom"/>
          </w:tcPr>
          <w:p w:rsidR="00301676" w:rsidRPr="00FA3021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FA3021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ถือหุ้นโดย</w:t>
            </w:r>
          </w:p>
          <w:p w:rsidR="00301676" w:rsidRPr="00FA3021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 xml:space="preserve">บริษัทย่อย </w:t>
            </w:r>
            <w:r w:rsidRPr="00FA3021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FA3021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FA3021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งบการเงินรวม (พันบาท)</w:t>
            </w:r>
          </w:p>
        </w:tc>
      </w:tr>
      <w:tr w:rsidR="00301676" w:rsidRPr="00FA3021" w:rsidTr="00EE6554">
        <w:trPr>
          <w:trHeight w:val="311"/>
        </w:trPr>
        <w:tc>
          <w:tcPr>
            <w:tcW w:w="5353" w:type="dxa"/>
            <w:vMerge/>
            <w:vAlign w:val="bottom"/>
          </w:tcPr>
          <w:p w:rsidR="00301676" w:rsidRPr="00FA3021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83" w:type="dxa"/>
            <w:vMerge/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FA3021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FA3021" w:rsidRDefault="00301676" w:rsidP="00AC1458">
            <w:pPr>
              <w:pStyle w:val="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FA3021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FA3021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FA3021">
              <w:rPr>
                <w:rFonts w:ascii="Angsana New" w:hAnsi="Angsana New" w:cs="Angsana New" w:hint="cs"/>
                <w:color w:val="auto"/>
                <w:sz w:val="27"/>
                <w:szCs w:val="27"/>
                <w:cs/>
              </w:rPr>
              <w:t>เงินปันผล</w:t>
            </w:r>
          </w:p>
        </w:tc>
      </w:tr>
      <w:tr w:rsidR="000654FC" w:rsidRPr="00FA3021" w:rsidTr="00EE6554">
        <w:tc>
          <w:tcPr>
            <w:tcW w:w="5353" w:type="dxa"/>
            <w:vAlign w:val="bottom"/>
          </w:tcPr>
          <w:p w:rsidR="000654FC" w:rsidRPr="00FA3021" w:rsidRDefault="000654FC" w:rsidP="000654FC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654FC" w:rsidRPr="00FA3021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83" w:type="dxa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654FC" w:rsidRPr="00FA3021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654FC" w:rsidRPr="00FA3021" w:rsidRDefault="00771AF2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36" w:type="dxa"/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256</w:t>
            </w:r>
            <w:r w:rsidR="00702D61" w:rsidRPr="00FA3021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36" w:type="dxa"/>
            <w:vAlign w:val="bottom"/>
          </w:tcPr>
          <w:p w:rsidR="000654FC" w:rsidRPr="00FA3021" w:rsidRDefault="000654FC" w:rsidP="0006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0654FC" w:rsidRPr="00FA3021" w:rsidRDefault="000654FC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  <w:r w:rsidR="002216F9" w:rsidRPr="00FA3021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  <w:r w:rsidR="00702D61" w:rsidRPr="00FA3021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</w:tr>
      <w:tr w:rsidR="00F61253" w:rsidRPr="00FA3021" w:rsidTr="00EE6554">
        <w:tc>
          <w:tcPr>
            <w:tcW w:w="5353" w:type="dxa"/>
            <w:shd w:val="clear" w:color="auto" w:fill="auto"/>
          </w:tcPr>
          <w:p w:rsidR="00F61253" w:rsidRPr="00FA3021" w:rsidRDefault="00F61253" w:rsidP="00F61253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3021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FA3021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FA3021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FA3021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FA3021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F61253" w:rsidRPr="00FA3021" w:rsidRDefault="00F61253" w:rsidP="00F61253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FA3021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C40CA" w:rsidRPr="00FA3021" w:rsidTr="00EE6554">
        <w:tc>
          <w:tcPr>
            <w:tcW w:w="5353" w:type="dxa"/>
            <w:shd w:val="clear" w:color="auto" w:fill="auto"/>
          </w:tcPr>
          <w:p w:rsidR="007C40CA" w:rsidRPr="00FA3021" w:rsidRDefault="007C40CA" w:rsidP="007C40CA">
            <w:pPr>
              <w:ind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FA3021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กรีนเอิร์ธ</w:t>
            </w:r>
            <w:r w:rsidR="00C263DD">
              <w:rPr>
                <w:rFonts w:ascii="Angsana New" w:hAnsi="Angsana New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พาวเวอร์</w:t>
            </w:r>
            <w:r w:rsidRPr="00FA3021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แลนด์</w:t>
            </w:r>
            <w:r w:rsidRPr="00FA3021">
              <w:rPr>
                <w:rFonts w:ascii="Angsana New" w:hAnsi="Angsana New"/>
                <w:sz w:val="27"/>
                <w:szCs w:val="27"/>
                <w:cs/>
              </w:rPr>
              <w:t xml:space="preserve">) </w:t>
            </w: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จำกัด (</w:t>
            </w:r>
            <w:r w:rsidRPr="00FA3021">
              <w:rPr>
                <w:rFonts w:ascii="Angsana New" w:hAnsi="Angsana New"/>
                <w:sz w:val="27"/>
                <w:szCs w:val="27"/>
              </w:rPr>
              <w:t>“GEP”</w:t>
            </w: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C40CA" w:rsidRPr="00FA3021" w:rsidRDefault="007C40CA" w:rsidP="007C40CA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7C40CA" w:rsidRPr="00FA3021" w:rsidRDefault="007C40CA" w:rsidP="007C40CA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7C40CA" w:rsidRPr="00FA3021" w:rsidRDefault="007C40CA" w:rsidP="007C40CA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215,756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7C40CA" w:rsidRPr="00FA3021" w:rsidRDefault="007C40CA" w:rsidP="007C40CA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215,756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374,233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356,389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  <w:r>
              <w:rPr>
                <w:rFonts w:ascii="Angsana New" w:hAnsi="Angsana New"/>
                <w:sz w:val="27"/>
                <w:szCs w:val="27"/>
              </w:rPr>
              <w:t>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C40CA" w:rsidRPr="00FA3021" w:rsidRDefault="007C40CA" w:rsidP="007C4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702D61" w:rsidRPr="00FA3021" w:rsidTr="00EE6554">
        <w:tc>
          <w:tcPr>
            <w:tcW w:w="5353" w:type="dxa"/>
            <w:shd w:val="clear" w:color="auto" w:fill="auto"/>
          </w:tcPr>
          <w:p w:rsidR="00702D61" w:rsidRPr="00FA3021" w:rsidRDefault="00702D61" w:rsidP="00702D61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3021">
              <w:rPr>
                <w:rFonts w:ascii="Angsana New" w:hAnsi="Angsana New"/>
                <w:i/>
                <w:iCs/>
                <w:color w:val="000000"/>
                <w:sz w:val="27"/>
                <w:szCs w:val="27"/>
                <w:u w:val="single"/>
                <w:cs/>
              </w:rPr>
              <w:t>เงินลงทุนใน</w:t>
            </w:r>
            <w:r w:rsidRPr="00FA3021">
              <w:rPr>
                <w:rFonts w:ascii="Angsana New" w:hAnsi="Angsana New" w:hint="cs"/>
                <w:i/>
                <w:iCs/>
                <w:color w:val="000000"/>
                <w:sz w:val="27"/>
                <w:szCs w:val="27"/>
                <w:u w:val="single"/>
                <w:cs/>
              </w:rPr>
              <w:t>การร่วมค้า</w:t>
            </w:r>
          </w:p>
        </w:tc>
        <w:tc>
          <w:tcPr>
            <w:tcW w:w="992" w:type="dxa"/>
            <w:shd w:val="clear" w:color="auto" w:fill="auto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02D61" w:rsidRPr="00FA3021" w:rsidRDefault="00702D61" w:rsidP="00702D6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02D61" w:rsidRPr="00FA3021" w:rsidRDefault="00702D61" w:rsidP="00702D6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702D61" w:rsidRPr="00FA3021" w:rsidRDefault="00702D61" w:rsidP="00702D6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702D61" w:rsidRPr="00FA3021" w:rsidRDefault="00702D61" w:rsidP="00702D61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702D61" w:rsidRPr="00FA3021" w:rsidRDefault="00702D61" w:rsidP="007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22E1C" w:rsidRPr="00FA3021" w:rsidTr="00626956">
        <w:tc>
          <w:tcPr>
            <w:tcW w:w="5353" w:type="dxa"/>
            <w:shd w:val="clear" w:color="auto" w:fill="auto"/>
          </w:tcPr>
          <w:p w:rsidR="00D22E1C" w:rsidRPr="00FA3021" w:rsidRDefault="00D22E1C" w:rsidP="00D22E1C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บริษัท เซฟ เอนเนอจี โฮลดิ้ง จำกัด (</w:t>
            </w:r>
            <w:r w:rsidRPr="00FA3021">
              <w:rPr>
                <w:rFonts w:ascii="Angsana New" w:hAnsi="Angsana New"/>
                <w:sz w:val="27"/>
                <w:szCs w:val="27"/>
              </w:rPr>
              <w:t>“SAFE”</w:t>
            </w: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33.37</w:t>
            </w:r>
          </w:p>
        </w:tc>
        <w:tc>
          <w:tcPr>
            <w:tcW w:w="283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581,000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227,711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227,711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</w:tr>
      <w:tr w:rsidR="00C531F6" w:rsidRPr="00FA3021" w:rsidTr="00D22E1C">
        <w:tc>
          <w:tcPr>
            <w:tcW w:w="5353" w:type="dxa"/>
          </w:tcPr>
          <w:p w:rsidR="00C531F6" w:rsidRPr="00FA3021" w:rsidRDefault="00C531F6" w:rsidP="00C531F6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C531F6" w:rsidRPr="00FA3021" w:rsidRDefault="00C531F6" w:rsidP="00C531F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C531F6" w:rsidRPr="00FA3021" w:rsidRDefault="00C531F6" w:rsidP="00C531F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C531F6" w:rsidRPr="00FA3021" w:rsidRDefault="00C531F6" w:rsidP="00C531F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C531F6" w:rsidRPr="00FA3021" w:rsidRDefault="00C531F6" w:rsidP="00C531F6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1F6" w:rsidRPr="00FA3021" w:rsidRDefault="00D22E1C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  <w:r w:rsidR="00842D5D" w:rsidRPr="00FA3021">
              <w:rPr>
                <w:rFonts w:ascii="Angsana New" w:hAnsi="Angsana New"/>
                <w:sz w:val="27"/>
                <w:szCs w:val="27"/>
              </w:rPr>
              <w:t>1,944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584,100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:rsidR="00C531F6" w:rsidRPr="00FA3021" w:rsidRDefault="00C531F6" w:rsidP="00C53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22E1C" w:rsidRPr="00FA3021" w:rsidTr="00626956">
        <w:tc>
          <w:tcPr>
            <w:tcW w:w="5353" w:type="dxa"/>
          </w:tcPr>
          <w:p w:rsidR="00D22E1C" w:rsidRPr="00FA3021" w:rsidRDefault="00D22E1C" w:rsidP="00D22E1C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หัก ส่วนที่โอนเป็นสินทรัพย์ไม่หมุนเวียนที่ถือไว้เพื่อขาย</w:t>
            </w:r>
          </w:p>
        </w:tc>
        <w:tc>
          <w:tcPr>
            <w:tcW w:w="992" w:type="dxa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:rsidR="00D22E1C" w:rsidRPr="00FA3021" w:rsidRDefault="00D22E1C" w:rsidP="00D22E1C">
            <w:pPr>
              <w:pStyle w:val="NoSpacing"/>
              <w:tabs>
                <w:tab w:val="left" w:pos="227"/>
                <w:tab w:val="left" w:pos="680"/>
                <w:tab w:val="left" w:pos="823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A302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FA3021">
              <w:rPr>
                <w:rFonts w:ascii="Angsana New" w:hAnsi="Angsana New" w:cs="Angsana New" w:hint="cs"/>
                <w:sz w:val="27"/>
                <w:szCs w:val="27"/>
                <w:cs/>
              </w:rPr>
              <w:t>227</w:t>
            </w:r>
            <w:r w:rsidRPr="00FA3021">
              <w:rPr>
                <w:rFonts w:ascii="Angsana New" w:hAnsi="Angsana New" w:cs="Angsana New"/>
                <w:sz w:val="27"/>
                <w:szCs w:val="27"/>
              </w:rPr>
              <w:t>,711)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22E1C" w:rsidRPr="00FA3021" w:rsidTr="00D22E1C">
        <w:tc>
          <w:tcPr>
            <w:tcW w:w="5353" w:type="dxa"/>
          </w:tcPr>
          <w:p w:rsidR="00D22E1C" w:rsidRPr="00FA3021" w:rsidRDefault="00D22E1C" w:rsidP="00D22E1C">
            <w:pPr>
              <w:tabs>
                <w:tab w:val="left" w:pos="162"/>
              </w:tabs>
              <w:ind w:right="-270" w:firstLine="142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" w:type="dxa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shd w:val="clear" w:color="auto" w:fill="auto"/>
          </w:tcPr>
          <w:p w:rsidR="00D22E1C" w:rsidRPr="00FA3021" w:rsidRDefault="00D22E1C" w:rsidP="00D22E1C">
            <w:pPr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37</w:t>
            </w:r>
            <w:r w:rsidR="00842D5D" w:rsidRPr="00FA3021">
              <w:rPr>
                <w:rFonts w:ascii="Angsana New" w:hAnsi="Angsana New"/>
                <w:sz w:val="27"/>
                <w:szCs w:val="27"/>
              </w:rPr>
              <w:t>4,233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3021">
              <w:rPr>
                <w:rFonts w:ascii="Angsana New" w:hAnsi="Angsana New"/>
                <w:sz w:val="27"/>
                <w:szCs w:val="27"/>
              </w:rPr>
              <w:t>584,100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vAlign w:val="bottom"/>
          </w:tcPr>
          <w:p w:rsidR="00D22E1C" w:rsidRPr="00FA3021" w:rsidRDefault="00D22E1C" w:rsidP="00D2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EE6554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E6554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74529" w:rsidRPr="00FA3021" w:rsidRDefault="006218A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  <w:cs/>
        </w:rPr>
      </w:pPr>
      <w:r w:rsidRPr="00FA3021">
        <w:rPr>
          <w:rFonts w:ascii="Angsana New" w:hAnsi="Angsana New" w:hint="cs"/>
          <w:sz w:val="27"/>
          <w:szCs w:val="27"/>
          <w:cs/>
        </w:rPr>
        <w:t>ส่วนแบ่งกำไร</w:t>
      </w:r>
      <w:r w:rsidR="00F054EE" w:rsidRPr="00FA3021">
        <w:rPr>
          <w:rFonts w:ascii="Angsana New" w:hAnsi="Angsana New" w:hint="cs"/>
          <w:sz w:val="27"/>
          <w:szCs w:val="27"/>
          <w:cs/>
        </w:rPr>
        <w:t xml:space="preserve">จาก </w:t>
      </w:r>
      <w:r w:rsidR="00F054EE" w:rsidRPr="00FA3021">
        <w:rPr>
          <w:rFonts w:ascii="Angsana New" w:hAnsi="Angsana New"/>
          <w:sz w:val="27"/>
          <w:szCs w:val="27"/>
        </w:rPr>
        <w:t xml:space="preserve">GEP </w:t>
      </w:r>
      <w:r w:rsidR="00F054EE" w:rsidRPr="00FA3021">
        <w:rPr>
          <w:rFonts w:ascii="Angsana New" w:hAnsi="Angsana New" w:hint="cs"/>
          <w:sz w:val="27"/>
          <w:szCs w:val="27"/>
          <w:cs/>
        </w:rPr>
        <w:t>สำหรับงวด</w:t>
      </w:r>
      <w:r w:rsidR="00BD40EB" w:rsidRPr="00FA3021">
        <w:rPr>
          <w:rFonts w:ascii="Angsana New" w:hAnsi="Angsana New" w:hint="cs"/>
          <w:sz w:val="27"/>
          <w:szCs w:val="27"/>
          <w:cs/>
        </w:rPr>
        <w:t>หก</w:t>
      </w:r>
      <w:r w:rsidR="00F054EE" w:rsidRPr="00FA3021">
        <w:rPr>
          <w:rFonts w:ascii="Angsana New" w:hAnsi="Angsana New" w:hint="cs"/>
          <w:sz w:val="27"/>
          <w:szCs w:val="27"/>
          <w:cs/>
        </w:rPr>
        <w:t>เ</w:t>
      </w:r>
      <w:r w:rsidR="006C23E7" w:rsidRPr="00FA3021">
        <w:rPr>
          <w:rFonts w:ascii="Angsana New" w:hAnsi="Angsana New" w:hint="cs"/>
          <w:sz w:val="27"/>
          <w:szCs w:val="27"/>
          <w:cs/>
        </w:rPr>
        <w:t>ดือนสิ้นสุดวันที่ 3</w:t>
      </w:r>
      <w:r w:rsidR="00BD40EB" w:rsidRPr="00FA3021">
        <w:rPr>
          <w:rFonts w:ascii="Angsana New" w:hAnsi="Angsana New" w:hint="cs"/>
          <w:sz w:val="27"/>
          <w:szCs w:val="27"/>
          <w:cs/>
        </w:rPr>
        <w:t>0</w:t>
      </w:r>
      <w:r w:rsidR="006C23E7" w:rsidRPr="00FA3021">
        <w:rPr>
          <w:rFonts w:ascii="Angsana New" w:hAnsi="Angsana New" w:hint="cs"/>
          <w:sz w:val="27"/>
          <w:szCs w:val="27"/>
          <w:cs/>
        </w:rPr>
        <w:t xml:space="preserve"> </w:t>
      </w:r>
      <w:r w:rsidR="00BD40EB" w:rsidRPr="00FA3021">
        <w:rPr>
          <w:rFonts w:ascii="Angsana New" w:hAnsi="Angsana New" w:hint="cs"/>
          <w:sz w:val="27"/>
          <w:szCs w:val="27"/>
          <w:cs/>
        </w:rPr>
        <w:t>มิถุนายน</w:t>
      </w:r>
      <w:r w:rsidR="006C23E7" w:rsidRPr="00FA3021">
        <w:rPr>
          <w:rFonts w:ascii="Angsana New" w:hAnsi="Angsana New" w:hint="cs"/>
          <w:sz w:val="27"/>
          <w:szCs w:val="27"/>
          <w:cs/>
        </w:rPr>
        <w:t xml:space="preserve"> 256</w:t>
      </w:r>
      <w:r w:rsidR="00702D61" w:rsidRPr="00FA3021">
        <w:rPr>
          <w:rFonts w:ascii="Angsana New" w:hAnsi="Angsana New" w:hint="cs"/>
          <w:sz w:val="27"/>
          <w:szCs w:val="27"/>
          <w:cs/>
        </w:rPr>
        <w:t>3</w:t>
      </w:r>
      <w:r w:rsidR="00FE1611" w:rsidRPr="00FA3021">
        <w:rPr>
          <w:rFonts w:ascii="Angsana New" w:hAnsi="Angsana New" w:hint="cs"/>
          <w:sz w:val="27"/>
          <w:szCs w:val="27"/>
          <w:cs/>
        </w:rPr>
        <w:t xml:space="preserve"> มีจำนวนเงินประมาณ </w:t>
      </w:r>
      <w:r w:rsidR="00FA3021" w:rsidRPr="00FA3021">
        <w:rPr>
          <w:rFonts w:ascii="Angsana New" w:hAnsi="Angsana New"/>
          <w:sz w:val="27"/>
          <w:szCs w:val="27"/>
        </w:rPr>
        <w:t>20.4</w:t>
      </w:r>
      <w:r w:rsidR="00F054EE" w:rsidRPr="00FA3021">
        <w:rPr>
          <w:rFonts w:ascii="Angsana New" w:hAnsi="Angsana New" w:hint="cs"/>
          <w:sz w:val="27"/>
          <w:szCs w:val="27"/>
          <w:cs/>
        </w:rPr>
        <w:t xml:space="preserve"> ล้านบาท </w:t>
      </w:r>
      <w:r w:rsidR="000B25D6" w:rsidRPr="00FA3021">
        <w:rPr>
          <w:rFonts w:ascii="Angsana New" w:hAnsi="Angsana New" w:hint="cs"/>
          <w:sz w:val="27"/>
          <w:szCs w:val="27"/>
          <w:cs/>
        </w:rPr>
        <w:t>ในขณะที่ส่วนแบ่ง</w:t>
      </w:r>
      <w:r w:rsidR="00FA3021" w:rsidRPr="00FA3021">
        <w:rPr>
          <w:rFonts w:ascii="Angsana New" w:hAnsi="Angsana New" w:hint="cs"/>
          <w:sz w:val="27"/>
          <w:szCs w:val="27"/>
          <w:cs/>
        </w:rPr>
        <w:t>ขาดทุน</w:t>
      </w:r>
      <w:r w:rsidR="000B25D6" w:rsidRPr="00FA3021">
        <w:rPr>
          <w:rFonts w:ascii="Angsana New" w:hAnsi="Angsana New" w:hint="cs"/>
          <w:sz w:val="27"/>
          <w:szCs w:val="27"/>
          <w:cs/>
        </w:rPr>
        <w:t>เบ็ดเสร็จอื่นสำหรับงวดเดียวกันมีจำนวนเงินประมาณ</w:t>
      </w:r>
      <w:r w:rsidR="004B57DC" w:rsidRPr="00FA3021">
        <w:rPr>
          <w:rFonts w:ascii="Angsana New" w:hAnsi="Angsana New"/>
          <w:sz w:val="27"/>
          <w:szCs w:val="27"/>
          <w:cs/>
        </w:rPr>
        <w:t xml:space="preserve"> </w:t>
      </w:r>
      <w:r w:rsidR="00FA3021" w:rsidRPr="00FA3021">
        <w:rPr>
          <w:rFonts w:ascii="Angsana New" w:hAnsi="Angsana New" w:hint="cs"/>
          <w:sz w:val="27"/>
          <w:szCs w:val="27"/>
          <w:cs/>
        </w:rPr>
        <w:t>0.1</w:t>
      </w:r>
      <w:r w:rsidR="000B25D6" w:rsidRPr="00FA3021">
        <w:rPr>
          <w:rFonts w:ascii="Angsana New" w:hAnsi="Angsana New"/>
          <w:sz w:val="27"/>
          <w:szCs w:val="27"/>
          <w:cs/>
        </w:rPr>
        <w:t xml:space="preserve"> </w:t>
      </w:r>
      <w:r w:rsidR="000B25D6" w:rsidRPr="00FA3021">
        <w:rPr>
          <w:rFonts w:ascii="Angsana New" w:hAnsi="Angsana New" w:hint="cs"/>
          <w:sz w:val="27"/>
          <w:szCs w:val="27"/>
          <w:cs/>
        </w:rPr>
        <w:t xml:space="preserve">ล้านบาท </w:t>
      </w:r>
      <w:r w:rsidR="00F054EE" w:rsidRPr="00FA3021">
        <w:rPr>
          <w:rFonts w:ascii="Angsana New" w:hAnsi="Angsana New" w:hint="cs"/>
          <w:sz w:val="27"/>
          <w:szCs w:val="27"/>
          <w:cs/>
        </w:rPr>
        <w:t xml:space="preserve">นอกจากนี้ </w:t>
      </w:r>
      <w:r w:rsidR="00FA3021" w:rsidRPr="00FA3021">
        <w:rPr>
          <w:rFonts w:ascii="Angsana New" w:hAnsi="Angsana New" w:hint="cs"/>
          <w:sz w:val="27"/>
          <w:szCs w:val="27"/>
          <w:cs/>
        </w:rPr>
        <w:t>ณ วันที่ 30 มิถุนายน</w:t>
      </w:r>
      <w:r w:rsidRPr="00FA3021">
        <w:rPr>
          <w:rFonts w:ascii="Angsana New" w:hAnsi="Angsana New" w:hint="cs"/>
          <w:sz w:val="27"/>
          <w:szCs w:val="27"/>
          <w:cs/>
        </w:rPr>
        <w:t xml:space="preserve"> 2563 และ</w:t>
      </w:r>
      <w:r w:rsidR="00A12241" w:rsidRPr="00FA3021">
        <w:rPr>
          <w:rFonts w:ascii="Angsana New" w:hAnsi="Angsana New" w:hint="cs"/>
          <w:sz w:val="27"/>
          <w:szCs w:val="27"/>
          <w:cs/>
        </w:rPr>
        <w:t>วันที่</w:t>
      </w:r>
      <w:r w:rsidRPr="00FA3021">
        <w:rPr>
          <w:rFonts w:ascii="Angsana New" w:hAnsi="Angsana New" w:hint="cs"/>
          <w:sz w:val="27"/>
          <w:szCs w:val="27"/>
          <w:cs/>
        </w:rPr>
        <w:t xml:space="preserve"> 31 ธันวาคม 2562 </w:t>
      </w:r>
      <w:r w:rsidR="00EE6554" w:rsidRPr="00FA3021">
        <w:rPr>
          <w:rFonts w:ascii="Angsana New" w:hAnsi="Angsana New" w:hint="cs"/>
          <w:sz w:val="27"/>
          <w:szCs w:val="27"/>
          <w:cs/>
        </w:rPr>
        <w:t>บริษัทย่อยของบริษัท</w:t>
      </w:r>
      <w:r w:rsidR="00EE6554" w:rsidRPr="00FA3021">
        <w:rPr>
          <w:rFonts w:ascii="Angsana New" w:hAnsi="Angsana New"/>
          <w:sz w:val="27"/>
          <w:szCs w:val="27"/>
          <w:cs/>
        </w:rPr>
        <w:t xml:space="preserve"> (</w:t>
      </w:r>
      <w:r w:rsidR="00EE6554" w:rsidRPr="00FA3021">
        <w:rPr>
          <w:rFonts w:ascii="Angsana New" w:hAnsi="Angsana New"/>
          <w:sz w:val="27"/>
          <w:szCs w:val="27"/>
        </w:rPr>
        <w:t xml:space="preserve">ECF-P) </w:t>
      </w:r>
      <w:r w:rsidRPr="00FA3021">
        <w:rPr>
          <w:rFonts w:ascii="Angsana New" w:hAnsi="Angsana New" w:hint="cs"/>
          <w:sz w:val="27"/>
          <w:szCs w:val="27"/>
          <w:cs/>
        </w:rPr>
        <w:t>มี</w:t>
      </w:r>
      <w:r w:rsidR="00EE6554" w:rsidRPr="00FA3021">
        <w:rPr>
          <w:rFonts w:ascii="Angsana New" w:hAnsi="Angsana New" w:hint="cs"/>
          <w:sz w:val="27"/>
          <w:szCs w:val="27"/>
          <w:cs/>
        </w:rPr>
        <w:t>เงิน</w:t>
      </w:r>
      <w:r w:rsidRPr="00FA3021">
        <w:rPr>
          <w:rFonts w:ascii="Angsana New" w:hAnsi="Angsana New" w:hint="cs"/>
          <w:sz w:val="27"/>
          <w:szCs w:val="27"/>
          <w:cs/>
        </w:rPr>
        <w:t>จ่าย</w:t>
      </w:r>
      <w:r w:rsidR="00EE6554" w:rsidRPr="00FA3021">
        <w:rPr>
          <w:rFonts w:ascii="Angsana New" w:hAnsi="Angsana New" w:hint="cs"/>
          <w:sz w:val="27"/>
          <w:szCs w:val="27"/>
          <w:cs/>
        </w:rPr>
        <w:t>ล่วงหน้าค่าหุ้นสำหรับแผนการเพิ่มทุนของ</w:t>
      </w:r>
      <w:r w:rsidR="00EE6554" w:rsidRPr="00FA3021">
        <w:rPr>
          <w:rFonts w:ascii="Angsana New" w:hAnsi="Angsana New"/>
          <w:sz w:val="27"/>
          <w:szCs w:val="27"/>
          <w:cs/>
        </w:rPr>
        <w:t xml:space="preserve"> </w:t>
      </w:r>
      <w:r w:rsidR="00EE6554" w:rsidRPr="00FA3021">
        <w:rPr>
          <w:rFonts w:ascii="Angsana New" w:hAnsi="Angsana New"/>
          <w:sz w:val="27"/>
          <w:szCs w:val="27"/>
        </w:rPr>
        <w:t xml:space="preserve">GEP </w:t>
      </w:r>
      <w:r w:rsidR="00EE6554" w:rsidRPr="00FA3021">
        <w:rPr>
          <w:rFonts w:ascii="Angsana New" w:hAnsi="Angsana New" w:hint="cs"/>
          <w:sz w:val="27"/>
          <w:szCs w:val="27"/>
          <w:cs/>
        </w:rPr>
        <w:t>เป็นจำนวนประมาณ</w:t>
      </w:r>
      <w:r w:rsidR="00EE6554" w:rsidRPr="00FA3021">
        <w:rPr>
          <w:rFonts w:ascii="Angsana New" w:hAnsi="Angsana New"/>
          <w:sz w:val="27"/>
          <w:szCs w:val="27"/>
          <w:cs/>
        </w:rPr>
        <w:t xml:space="preserve"> </w:t>
      </w:r>
      <w:r w:rsidR="00DE4F8D">
        <w:rPr>
          <w:rFonts w:ascii="Angsana New" w:hAnsi="Angsana New" w:hint="cs"/>
          <w:sz w:val="27"/>
          <w:szCs w:val="27"/>
          <w:cs/>
        </w:rPr>
        <w:t>133.1</w:t>
      </w:r>
      <w:r w:rsidR="00FA3021" w:rsidRPr="00FA3021">
        <w:rPr>
          <w:rFonts w:ascii="Angsana New" w:hAnsi="Angsana New" w:hint="cs"/>
          <w:sz w:val="27"/>
          <w:szCs w:val="27"/>
          <w:cs/>
        </w:rPr>
        <w:t xml:space="preserve"> </w:t>
      </w:r>
      <w:r w:rsidR="00FA3021" w:rsidRPr="009E4DA5">
        <w:rPr>
          <w:rFonts w:ascii="Angsana New" w:hAnsi="Angsana New" w:hint="cs"/>
          <w:sz w:val="27"/>
          <w:szCs w:val="27"/>
          <w:cs/>
        </w:rPr>
        <w:t xml:space="preserve">ล้านบาทและ </w:t>
      </w:r>
      <w:r w:rsidR="00EE6554" w:rsidRPr="009E4DA5">
        <w:rPr>
          <w:rFonts w:ascii="Angsana New" w:hAnsi="Angsana New"/>
          <w:sz w:val="27"/>
          <w:szCs w:val="27"/>
          <w:cs/>
        </w:rPr>
        <w:t>78.8</w:t>
      </w:r>
      <w:r w:rsidR="00EE6554" w:rsidRPr="00FA3021">
        <w:rPr>
          <w:rFonts w:ascii="Angsana New" w:hAnsi="Angsana New"/>
          <w:sz w:val="27"/>
          <w:szCs w:val="27"/>
          <w:cs/>
        </w:rPr>
        <w:t xml:space="preserve"> </w:t>
      </w:r>
      <w:r w:rsidR="00EE6554" w:rsidRPr="00FA3021">
        <w:rPr>
          <w:rFonts w:ascii="Angsana New" w:hAnsi="Angsana New" w:hint="cs"/>
          <w:sz w:val="27"/>
          <w:szCs w:val="27"/>
          <w:cs/>
        </w:rPr>
        <w:t>ล้านบาท</w:t>
      </w:r>
      <w:r w:rsidR="00FA3021" w:rsidRPr="00FA3021">
        <w:rPr>
          <w:rFonts w:ascii="Angsana New" w:hAnsi="Angsana New" w:hint="cs"/>
          <w:sz w:val="27"/>
          <w:szCs w:val="27"/>
          <w:cs/>
        </w:rPr>
        <w:t xml:space="preserve"> ตามลำดับ</w:t>
      </w:r>
    </w:p>
    <w:p w:rsidR="00D22E1C" w:rsidRPr="00D22E1C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EE6554" w:rsidRPr="00FA3021" w:rsidRDefault="00EE6554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7"/>
          <w:szCs w:val="27"/>
        </w:rPr>
      </w:pPr>
      <w:r w:rsidRPr="00FA3021">
        <w:rPr>
          <w:rFonts w:ascii="Angsana New" w:hAnsi="Angsana New" w:hint="cs"/>
          <w:sz w:val="27"/>
          <w:szCs w:val="27"/>
          <w:cs/>
        </w:rPr>
        <w:t>ในอนาคต</w:t>
      </w:r>
      <w:r w:rsidRPr="00FA3021">
        <w:rPr>
          <w:rFonts w:ascii="Angsana New" w:hAnsi="Angsana New"/>
          <w:sz w:val="27"/>
          <w:szCs w:val="27"/>
          <w:cs/>
        </w:rPr>
        <w:t xml:space="preserve"> </w:t>
      </w:r>
      <w:r w:rsidRPr="00FA3021">
        <w:rPr>
          <w:rFonts w:ascii="Angsana New" w:hAnsi="Angsana New"/>
          <w:sz w:val="27"/>
          <w:szCs w:val="27"/>
        </w:rPr>
        <w:t xml:space="preserve">GEP </w:t>
      </w:r>
      <w:r w:rsidRPr="00FA3021">
        <w:rPr>
          <w:rFonts w:ascii="Angsana New" w:hAnsi="Angsana New" w:hint="cs"/>
          <w:sz w:val="27"/>
          <w:szCs w:val="27"/>
          <w:cs/>
        </w:rPr>
        <w:t>จะต้องมีการเพิ่มทุนเพื่อรองรับการลงทุนก่อสร้างและผลิตกระแสไฟฟ้าเพื่อจำหน่ายของบริษัทย่อย</w:t>
      </w:r>
      <w:r w:rsidRPr="00FA3021">
        <w:rPr>
          <w:rFonts w:ascii="Angsana New" w:hAnsi="Angsana New"/>
          <w:sz w:val="27"/>
          <w:szCs w:val="27"/>
          <w:cs/>
        </w:rPr>
        <w:t xml:space="preserve"> (</w:t>
      </w:r>
      <w:r w:rsidRPr="00FA3021">
        <w:rPr>
          <w:rFonts w:ascii="Angsana New" w:hAnsi="Angsana New"/>
          <w:sz w:val="27"/>
          <w:szCs w:val="27"/>
        </w:rPr>
        <w:t xml:space="preserve">GEP </w:t>
      </w:r>
      <w:r w:rsidRPr="00FA3021">
        <w:rPr>
          <w:rFonts w:ascii="Angsana New" w:hAnsi="Angsana New" w:hint="cs"/>
          <w:sz w:val="27"/>
          <w:szCs w:val="27"/>
          <w:cs/>
        </w:rPr>
        <w:t>ถือหุ้นร้อยละ</w:t>
      </w:r>
      <w:r w:rsidRPr="00FA3021">
        <w:rPr>
          <w:rFonts w:ascii="Angsana New" w:hAnsi="Angsana New"/>
          <w:sz w:val="27"/>
          <w:szCs w:val="27"/>
          <w:cs/>
        </w:rPr>
        <w:t xml:space="preserve"> 100) </w:t>
      </w:r>
      <w:r w:rsidRPr="00FA3021">
        <w:rPr>
          <w:rFonts w:ascii="Angsana New" w:hAnsi="Angsana New" w:hint="cs"/>
          <w:sz w:val="27"/>
          <w:szCs w:val="27"/>
          <w:cs/>
        </w:rPr>
        <w:t>ซึ่งได้แก่</w:t>
      </w:r>
      <w:r w:rsidRPr="00FA3021">
        <w:rPr>
          <w:rFonts w:ascii="Angsana New" w:hAnsi="Angsana New"/>
          <w:sz w:val="27"/>
          <w:szCs w:val="27"/>
          <w:cs/>
        </w:rPr>
        <w:t xml:space="preserve"> </w:t>
      </w:r>
      <w:r w:rsidRPr="00FA3021">
        <w:rPr>
          <w:rFonts w:ascii="Angsana New" w:hAnsi="Angsana New"/>
          <w:sz w:val="27"/>
          <w:szCs w:val="27"/>
        </w:rPr>
        <w:t xml:space="preserve">GEP (Myanmar) Company Limited (“GEPM”) </w:t>
      </w:r>
      <w:r w:rsidRPr="00FA3021">
        <w:rPr>
          <w:rFonts w:ascii="Angsana New" w:hAnsi="Angsana New" w:hint="cs"/>
          <w:sz w:val="27"/>
          <w:szCs w:val="27"/>
          <w:cs/>
        </w:rPr>
        <w:t>โดยโครงการจะแบ่งออกเป็น</w:t>
      </w:r>
      <w:r w:rsidRPr="00FA3021">
        <w:rPr>
          <w:rFonts w:ascii="Angsana New" w:hAnsi="Angsana New"/>
          <w:sz w:val="27"/>
          <w:szCs w:val="27"/>
          <w:cs/>
        </w:rPr>
        <w:t xml:space="preserve"> 4 </w:t>
      </w:r>
      <w:r w:rsidRPr="00FA3021">
        <w:rPr>
          <w:rFonts w:ascii="Angsana New" w:hAnsi="Angsana New" w:hint="cs"/>
          <w:sz w:val="27"/>
          <w:szCs w:val="27"/>
          <w:cs/>
        </w:rPr>
        <w:t>เฟสจนครบ</w:t>
      </w:r>
      <w:r w:rsidRPr="00FA3021">
        <w:rPr>
          <w:rFonts w:ascii="Angsana New" w:hAnsi="Angsana New"/>
          <w:sz w:val="27"/>
          <w:szCs w:val="27"/>
          <w:cs/>
        </w:rPr>
        <w:t xml:space="preserve"> 220 </w:t>
      </w:r>
      <w:r w:rsidRPr="00FA3021">
        <w:rPr>
          <w:rFonts w:ascii="Angsana New" w:hAnsi="Angsana New" w:hint="cs"/>
          <w:sz w:val="27"/>
          <w:szCs w:val="27"/>
          <w:cs/>
        </w:rPr>
        <w:t>เมกะวัตต์</w:t>
      </w:r>
      <w:r w:rsidRPr="00FA3021">
        <w:rPr>
          <w:rFonts w:ascii="Angsana New" w:hAnsi="Angsana New"/>
          <w:sz w:val="27"/>
          <w:szCs w:val="27"/>
          <w:cs/>
        </w:rPr>
        <w:t xml:space="preserve"> </w:t>
      </w:r>
      <w:r w:rsidRPr="00FA3021">
        <w:rPr>
          <w:rFonts w:ascii="Angsana New" w:hAnsi="Angsana New" w:hint="cs"/>
          <w:sz w:val="27"/>
          <w:szCs w:val="27"/>
          <w:cs/>
        </w:rPr>
        <w:t>ทั้งนี้</w:t>
      </w:r>
      <w:r w:rsidRPr="00FA3021">
        <w:rPr>
          <w:rFonts w:ascii="Angsana New" w:hAnsi="Angsana New"/>
          <w:sz w:val="27"/>
          <w:szCs w:val="27"/>
          <w:cs/>
        </w:rPr>
        <w:t xml:space="preserve"> </w:t>
      </w:r>
      <w:r w:rsidRPr="00FA3021">
        <w:rPr>
          <w:rFonts w:ascii="Angsana New" w:hAnsi="Angsana New" w:hint="cs"/>
          <w:sz w:val="27"/>
          <w:szCs w:val="27"/>
          <w:cs/>
        </w:rPr>
        <w:t>การเพิ่มทุนดังกล่าวจะเป็นส่วนที่</w:t>
      </w:r>
      <w:r w:rsidRPr="00FA3021">
        <w:rPr>
          <w:rFonts w:ascii="Angsana New" w:hAnsi="Angsana New"/>
          <w:sz w:val="27"/>
          <w:szCs w:val="27"/>
          <w:cs/>
        </w:rPr>
        <w:t xml:space="preserve"> </w:t>
      </w:r>
      <w:r w:rsidRPr="00FA3021">
        <w:rPr>
          <w:rFonts w:ascii="Angsana New" w:hAnsi="Angsana New"/>
          <w:sz w:val="27"/>
          <w:szCs w:val="27"/>
        </w:rPr>
        <w:t xml:space="preserve">ECF-P </w:t>
      </w:r>
      <w:r w:rsidRPr="00FA3021">
        <w:rPr>
          <w:rFonts w:ascii="Angsana New" w:hAnsi="Angsana New" w:hint="cs"/>
          <w:sz w:val="27"/>
          <w:szCs w:val="27"/>
          <w:cs/>
        </w:rPr>
        <w:t>ต้องทยอยลงทุนเพิ่มเติมใน</w:t>
      </w:r>
      <w:r w:rsidRPr="007C40CA">
        <w:rPr>
          <w:rFonts w:ascii="Angsana New" w:hAnsi="Angsana New" w:hint="cs"/>
          <w:sz w:val="27"/>
          <w:szCs w:val="27"/>
          <w:cs/>
        </w:rPr>
        <w:t>อนาคตอีกประมาณ</w:t>
      </w:r>
      <w:r w:rsidRPr="007C40CA">
        <w:rPr>
          <w:rFonts w:ascii="Angsana New" w:hAnsi="Angsana New"/>
          <w:sz w:val="27"/>
          <w:szCs w:val="27"/>
          <w:cs/>
        </w:rPr>
        <w:t xml:space="preserve"> </w:t>
      </w:r>
      <w:r w:rsidR="007C40CA" w:rsidRPr="007C40CA">
        <w:rPr>
          <w:rFonts w:ascii="Angsana New" w:hAnsi="Angsana New" w:hint="cs"/>
          <w:sz w:val="27"/>
          <w:szCs w:val="27"/>
          <w:cs/>
        </w:rPr>
        <w:t>264.68</w:t>
      </w:r>
      <w:r w:rsidRPr="007C40CA">
        <w:rPr>
          <w:rFonts w:ascii="Angsana New" w:hAnsi="Angsana New"/>
          <w:sz w:val="27"/>
          <w:szCs w:val="27"/>
          <w:cs/>
        </w:rPr>
        <w:t xml:space="preserve"> </w:t>
      </w:r>
      <w:r w:rsidRPr="007C40CA">
        <w:rPr>
          <w:rFonts w:ascii="Angsana New" w:hAnsi="Angsana New" w:hint="cs"/>
          <w:sz w:val="27"/>
          <w:szCs w:val="27"/>
          <w:cs/>
        </w:rPr>
        <w:t>ล้านบาท</w:t>
      </w:r>
      <w:r w:rsidRPr="007C40CA">
        <w:rPr>
          <w:rFonts w:ascii="Angsana New" w:hAnsi="Angsana New"/>
          <w:sz w:val="27"/>
          <w:szCs w:val="27"/>
          <w:cs/>
        </w:rPr>
        <w:t xml:space="preserve"> </w:t>
      </w:r>
      <w:r w:rsidRPr="007C40CA">
        <w:rPr>
          <w:rFonts w:ascii="Angsana New" w:hAnsi="Angsana New" w:hint="cs"/>
          <w:sz w:val="27"/>
          <w:szCs w:val="27"/>
          <w:cs/>
        </w:rPr>
        <w:t>ใน</w:t>
      </w:r>
      <w:r w:rsidRPr="00FA3021">
        <w:rPr>
          <w:rFonts w:ascii="Angsana New" w:hAnsi="Angsana New" w:hint="cs"/>
          <w:sz w:val="27"/>
          <w:szCs w:val="27"/>
          <w:cs/>
        </w:rPr>
        <w:t>ระหว่างปี</w:t>
      </w:r>
      <w:r w:rsidRPr="00FA3021">
        <w:rPr>
          <w:rFonts w:ascii="Angsana New" w:hAnsi="Angsana New"/>
          <w:sz w:val="27"/>
          <w:szCs w:val="27"/>
          <w:cs/>
        </w:rPr>
        <w:t xml:space="preserve"> 2563 - 2564 </w:t>
      </w:r>
      <w:r w:rsidRPr="00FA3021">
        <w:rPr>
          <w:rFonts w:ascii="Angsana New" w:hAnsi="Angsana New" w:hint="cs"/>
          <w:sz w:val="27"/>
          <w:szCs w:val="27"/>
          <w:cs/>
        </w:rPr>
        <w:t>ทั้งนี้</w:t>
      </w:r>
      <w:r w:rsidRPr="00FA3021">
        <w:rPr>
          <w:rFonts w:ascii="Angsana New" w:hAnsi="Angsana New"/>
          <w:sz w:val="27"/>
          <w:szCs w:val="27"/>
          <w:cs/>
        </w:rPr>
        <w:t xml:space="preserve"> </w:t>
      </w:r>
      <w:r w:rsidRPr="00FA3021">
        <w:rPr>
          <w:rFonts w:ascii="Angsana New" w:hAnsi="Angsana New"/>
          <w:sz w:val="27"/>
          <w:szCs w:val="27"/>
        </w:rPr>
        <w:t xml:space="preserve">GEP </w:t>
      </w:r>
      <w:r w:rsidRPr="00FA3021">
        <w:rPr>
          <w:rFonts w:ascii="Angsana New" w:hAnsi="Angsana New" w:hint="cs"/>
          <w:sz w:val="27"/>
          <w:szCs w:val="27"/>
          <w:cs/>
        </w:rPr>
        <w:t>ดำเนินธุรกิจเกี่ยวกับการลงทุนและบริหารโครงการโรงไฟฟ้าพลังงานแสงอาทิตย์ขนาด</w:t>
      </w:r>
      <w:r w:rsidRPr="00FA3021">
        <w:rPr>
          <w:rFonts w:ascii="Angsana New" w:hAnsi="Angsana New"/>
          <w:sz w:val="27"/>
          <w:szCs w:val="27"/>
          <w:cs/>
        </w:rPr>
        <w:t xml:space="preserve"> 220 </w:t>
      </w:r>
      <w:r w:rsidRPr="00FA3021">
        <w:rPr>
          <w:rFonts w:ascii="Angsana New" w:hAnsi="Angsana New" w:hint="cs"/>
          <w:sz w:val="27"/>
          <w:szCs w:val="27"/>
          <w:cs/>
        </w:rPr>
        <w:t>เมกะวัตต์ของ</w:t>
      </w:r>
      <w:r w:rsidRPr="00FA3021">
        <w:rPr>
          <w:rFonts w:ascii="Angsana New" w:hAnsi="Angsana New"/>
          <w:sz w:val="27"/>
          <w:szCs w:val="27"/>
          <w:cs/>
        </w:rPr>
        <w:t xml:space="preserve"> </w:t>
      </w:r>
      <w:r w:rsidRPr="00FA3021">
        <w:rPr>
          <w:rFonts w:ascii="Angsana New" w:hAnsi="Angsana New"/>
          <w:sz w:val="27"/>
          <w:szCs w:val="27"/>
        </w:rPr>
        <w:t xml:space="preserve">GEPM </w:t>
      </w:r>
      <w:r w:rsidRPr="00FA3021">
        <w:rPr>
          <w:rFonts w:ascii="Angsana New" w:hAnsi="Angsana New" w:hint="cs"/>
          <w:sz w:val="27"/>
          <w:szCs w:val="27"/>
          <w:cs/>
        </w:rPr>
        <w:t>ซึ่งตั้งอยู่ที่เมืองมินบู</w:t>
      </w:r>
      <w:r w:rsidRPr="00FA3021">
        <w:rPr>
          <w:rFonts w:ascii="Angsana New" w:hAnsi="Angsana New"/>
          <w:sz w:val="27"/>
          <w:szCs w:val="27"/>
          <w:cs/>
        </w:rPr>
        <w:t xml:space="preserve"> </w:t>
      </w:r>
      <w:r w:rsidRPr="00FA3021">
        <w:rPr>
          <w:rFonts w:ascii="Angsana New" w:hAnsi="Angsana New" w:hint="cs"/>
          <w:sz w:val="27"/>
          <w:szCs w:val="27"/>
          <w:cs/>
        </w:rPr>
        <w:t>ประเทศเมียนมาร์</w:t>
      </w:r>
    </w:p>
    <w:p w:rsidR="00D22E1C" w:rsidRPr="00D22E1C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  <w:sectPr w:rsidR="00D22E1C" w:rsidRPr="00D22E1C" w:rsidSect="004C49F7">
          <w:footerReference w:type="first" r:id="rId13"/>
          <w:pgSz w:w="16834" w:h="11909" w:orient="landscape" w:code="9"/>
          <w:pgMar w:top="1134" w:right="816" w:bottom="1276" w:left="1219" w:header="992" w:footer="308" w:gutter="0"/>
          <w:pgNumType w:start="32" w:chapStyle="1"/>
          <w:cols w:space="720"/>
          <w:titlePg/>
          <w:docGrid w:linePitch="245"/>
        </w:sectPr>
      </w:pPr>
    </w:p>
    <w:p w:rsidR="00071716" w:rsidRPr="00000F08" w:rsidRDefault="00071716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Pr="00000F08">
        <w:rPr>
          <w:rFonts w:ascii="Angsana New" w:hAnsi="Angsana New"/>
          <w:sz w:val="30"/>
          <w:szCs w:val="30"/>
        </w:rPr>
        <w:t xml:space="preserve">ECF-P </w:t>
      </w:r>
      <w:r w:rsidRPr="00000F08">
        <w:rPr>
          <w:rFonts w:ascii="Angsana New" w:hAnsi="Angsana New" w:hint="cs"/>
          <w:sz w:val="30"/>
          <w:szCs w:val="30"/>
          <w:cs/>
        </w:rPr>
        <w:t>ได้</w:t>
      </w:r>
      <w:r w:rsidRPr="00000F08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000F08">
        <w:rPr>
          <w:rFonts w:ascii="Angsana New" w:hAnsi="Angsana New" w:hint="cs"/>
          <w:sz w:val="30"/>
          <w:szCs w:val="30"/>
          <w:cs/>
        </w:rPr>
        <w:t xml:space="preserve"> </w:t>
      </w:r>
      <w:r w:rsidRPr="00000F08">
        <w:rPr>
          <w:rFonts w:ascii="Angsana New" w:hAnsi="Angsana New"/>
          <w:sz w:val="30"/>
          <w:szCs w:val="30"/>
        </w:rPr>
        <w:t xml:space="preserve">GEP </w:t>
      </w:r>
      <w:r w:rsidRPr="00896472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896472">
        <w:rPr>
          <w:rFonts w:ascii="Angsana New" w:hAnsi="Angsana New"/>
          <w:sz w:val="30"/>
          <w:szCs w:val="30"/>
        </w:rPr>
        <w:t>“</w:t>
      </w:r>
      <w:r w:rsidRPr="00896472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896472">
        <w:rPr>
          <w:rFonts w:ascii="Angsana New" w:hAnsi="Angsana New"/>
          <w:sz w:val="30"/>
          <w:szCs w:val="30"/>
        </w:rPr>
        <w:t xml:space="preserve">” </w:t>
      </w:r>
      <w:r w:rsidRPr="00896472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Pr="00896472">
        <w:rPr>
          <w:rFonts w:ascii="Angsana New" w:hAnsi="Angsana New" w:hint="cs"/>
          <w:sz w:val="30"/>
          <w:szCs w:val="30"/>
          <w:cs/>
        </w:rPr>
        <w:t>ณ</w:t>
      </w:r>
      <w:r w:rsidR="006218A4" w:rsidRPr="00896472">
        <w:rPr>
          <w:rFonts w:ascii="Angsana New" w:hAnsi="Angsana New" w:hint="cs"/>
          <w:sz w:val="30"/>
          <w:szCs w:val="30"/>
          <w:cs/>
        </w:rPr>
        <w:t xml:space="preserve"> วันที่ 3</w:t>
      </w:r>
      <w:r w:rsidR="001D59D8" w:rsidRPr="00896472">
        <w:rPr>
          <w:rFonts w:ascii="Angsana New" w:hAnsi="Angsana New" w:hint="cs"/>
          <w:sz w:val="30"/>
          <w:szCs w:val="30"/>
          <w:cs/>
        </w:rPr>
        <w:t>0</w:t>
      </w:r>
      <w:r w:rsidR="006218A4" w:rsidRPr="00896472">
        <w:rPr>
          <w:rFonts w:ascii="Angsana New" w:hAnsi="Angsana New" w:hint="cs"/>
          <w:sz w:val="30"/>
          <w:szCs w:val="30"/>
          <w:cs/>
        </w:rPr>
        <w:t xml:space="preserve"> </w:t>
      </w:r>
      <w:r w:rsidR="001D59D8" w:rsidRPr="00896472">
        <w:rPr>
          <w:rFonts w:ascii="Angsana New" w:hAnsi="Angsana New" w:hint="cs"/>
          <w:sz w:val="30"/>
          <w:szCs w:val="30"/>
          <w:cs/>
        </w:rPr>
        <w:t>มิถุนายน</w:t>
      </w:r>
      <w:r w:rsidR="006218A4" w:rsidRPr="00896472">
        <w:rPr>
          <w:rFonts w:ascii="Angsana New" w:hAnsi="Angsana New" w:hint="cs"/>
          <w:sz w:val="30"/>
          <w:szCs w:val="30"/>
          <w:cs/>
        </w:rPr>
        <w:t xml:space="preserve"> 2563 และ</w:t>
      </w:r>
      <w:r w:rsidRPr="00896472">
        <w:rPr>
          <w:rFonts w:ascii="Angsana New" w:hAnsi="Angsana New" w:hint="cs"/>
          <w:sz w:val="30"/>
          <w:szCs w:val="30"/>
          <w:cs/>
        </w:rPr>
        <w:t>วันที่ 31 ธันวาคม 2562</w:t>
      </w:r>
    </w:p>
    <w:p w:rsidR="00071716" w:rsidRPr="0056609B" w:rsidRDefault="00071716" w:rsidP="00071716">
      <w:pPr>
        <w:jc w:val="thaiDistribute"/>
        <w:rPr>
          <w:rFonts w:ascii="Angsana New" w:hAnsi="Angsana New"/>
          <w:sz w:val="30"/>
          <w:szCs w:val="30"/>
          <w:lang w:eastAsia="zh-CN"/>
        </w:rPr>
      </w:pPr>
    </w:p>
    <w:p w:rsidR="00071716" w:rsidRPr="006218A4" w:rsidRDefault="00071716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218A4">
        <w:rPr>
          <w:rFonts w:ascii="Angsana New" w:hAnsi="Angsana New"/>
          <w:sz w:val="30"/>
          <w:szCs w:val="30"/>
        </w:rPr>
        <w:t xml:space="preserve">ECF-P </w:t>
      </w:r>
      <w:r w:rsidRPr="006218A4">
        <w:rPr>
          <w:rFonts w:ascii="Angsana New" w:hAnsi="Angsana New"/>
          <w:sz w:val="30"/>
          <w:szCs w:val="30"/>
          <w:cs/>
        </w:rPr>
        <w:t xml:space="preserve">ได้นำใบหุ้นที่ลงทุนใน </w:t>
      </w:r>
      <w:r w:rsidRPr="007C40CA">
        <w:rPr>
          <w:rFonts w:ascii="Angsana New" w:hAnsi="Angsana New"/>
          <w:sz w:val="30"/>
          <w:szCs w:val="30"/>
        </w:rPr>
        <w:t>GEP</w:t>
      </w:r>
      <w:r w:rsidRPr="007C40CA">
        <w:rPr>
          <w:rFonts w:ascii="Angsana New" w:hAnsi="Angsana New"/>
          <w:sz w:val="30"/>
          <w:szCs w:val="30"/>
          <w:cs/>
        </w:rPr>
        <w:t xml:space="preserve"> จำนวน 311</w:t>
      </w:r>
      <w:r w:rsidRPr="007C40CA">
        <w:rPr>
          <w:rFonts w:ascii="Angsana New" w:hAnsi="Angsana New"/>
          <w:sz w:val="30"/>
          <w:szCs w:val="30"/>
        </w:rPr>
        <w:t>,</w:t>
      </w:r>
      <w:r w:rsidRPr="007C40CA">
        <w:rPr>
          <w:rFonts w:ascii="Angsana New" w:hAnsi="Angsana New"/>
          <w:sz w:val="30"/>
          <w:szCs w:val="30"/>
          <w:cs/>
        </w:rPr>
        <w:t>512 หุ้น (คิดเป็นร้อยละ 72 ของจำนวนหุ้นทั้งหมดที่ลงทุน) ไป</w:t>
      </w:r>
      <w:r w:rsidRPr="006218A4">
        <w:rPr>
          <w:rFonts w:ascii="Angsana New" w:hAnsi="Angsana New"/>
          <w:sz w:val="30"/>
          <w:szCs w:val="30"/>
          <w:cs/>
        </w:rPr>
        <w:t xml:space="preserve">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Pr="006218A4">
        <w:rPr>
          <w:rFonts w:ascii="Angsana New" w:hAnsi="Angsana New"/>
          <w:sz w:val="30"/>
          <w:szCs w:val="30"/>
        </w:rPr>
        <w:t xml:space="preserve">GEPM </w:t>
      </w:r>
      <w:r w:rsidRPr="006218A4">
        <w:rPr>
          <w:rFonts w:ascii="Angsana New" w:hAnsi="Angsana New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เป็นไปตามเงื่อนไขการจ่ายชำระเงินของโครงการดังกล่าวเนื่องจากการจ่ายชำระเงินจะเกิดขึ้นหลังจากการก่อสร้างโครงการได้แล้วเสร็จ</w:t>
      </w:r>
    </w:p>
    <w:p w:rsidR="00071716" w:rsidRPr="006218A4" w:rsidRDefault="00071716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18A4" w:rsidRPr="006218A4" w:rsidRDefault="006218A4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18A4">
        <w:rPr>
          <w:rFonts w:ascii="Angsana New" w:hAnsi="Angsana New"/>
          <w:sz w:val="30"/>
          <w:szCs w:val="30"/>
          <w:cs/>
        </w:rPr>
        <w:t xml:space="preserve">เพื่อให้เกิดประโยชน์สูงสุดแก่กลุ่มบริษัท ในช่วงต้นไตรมาสที่ 1 ของปี 2563 </w:t>
      </w:r>
      <w:r w:rsidRPr="006218A4">
        <w:rPr>
          <w:rFonts w:ascii="Angsana New" w:hAnsi="Angsana New"/>
          <w:sz w:val="30"/>
          <w:szCs w:val="30"/>
        </w:rPr>
        <w:t xml:space="preserve">ECF-P </w:t>
      </w:r>
      <w:r w:rsidRPr="006218A4">
        <w:rPr>
          <w:rFonts w:ascii="Angsana New" w:hAnsi="Angsana New"/>
          <w:sz w:val="30"/>
          <w:szCs w:val="30"/>
          <w:cs/>
        </w:rPr>
        <w:t xml:space="preserve">ได้เข้าสู่แผนการขายเงินลงทุนใน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ทั้งจำนวนให้แก่ผู้ร่วมค้ารายหนึ่งใน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โดยทำสัญญาซื้อ-ขายร่วมกับผู้ร่วมค้าอีกรายหนึ่งในราคารวมประมาณ 222.9 ล้านบาท ซึ่งมูลค่าเงินลงทุนตามวิธีส่วนได้เสียใน </w:t>
      </w:r>
      <w:r w:rsidRPr="006218A4">
        <w:rPr>
          <w:rFonts w:ascii="Angsana New" w:hAnsi="Angsana New"/>
          <w:sz w:val="30"/>
          <w:szCs w:val="30"/>
        </w:rPr>
        <w:t xml:space="preserve">SAFE </w:t>
      </w:r>
      <w:r w:rsidRPr="006218A4">
        <w:rPr>
          <w:rFonts w:ascii="Angsana New" w:hAnsi="Angsana New"/>
          <w:sz w:val="30"/>
          <w:szCs w:val="30"/>
          <w:cs/>
        </w:rPr>
        <w:t xml:space="preserve">ในช่วงดังกล่าวมีจำนวนเงินประมาณ 227.7 ล้านบาท ทั้งนี้ กลุ่มบริษัทได้หยุดใช้วิธีส่วนได้เสียในการวัดมูลค่าเงินลงทุนดังกล่าวและถือมูลค่าดังกล่าวเป็นมูลค่าตามบัญชีใหม่ของเงินลงทุนซึ่งมีจำนวนเงินต่ำกว่ามูลค่ายุติธรรมหักต้นทุนในการขายเงินลงทุนเป็นจำนวนเงินประมาณ 4.8 ล้านบาท กลุ่มบริษัทได้รับรู้ผลขาดทุนดังกล่าวและแสดงรายการเป็นส่วนหนึ่งของ </w:t>
      </w:r>
      <w:r w:rsidRPr="006218A4">
        <w:rPr>
          <w:rFonts w:ascii="Angsana New" w:hAnsi="Angsana New"/>
          <w:sz w:val="30"/>
          <w:szCs w:val="30"/>
        </w:rPr>
        <w:t>“</w:t>
      </w:r>
      <w:r w:rsidRPr="006218A4">
        <w:rPr>
          <w:rFonts w:ascii="Angsana New" w:hAnsi="Angsana New"/>
          <w:sz w:val="30"/>
          <w:szCs w:val="30"/>
          <w:cs/>
        </w:rPr>
        <w:t>ค่าใช้จ่ายอื่น</w:t>
      </w:r>
      <w:r w:rsidRPr="006218A4">
        <w:rPr>
          <w:rFonts w:ascii="Angsana New" w:hAnsi="Angsana New"/>
          <w:sz w:val="30"/>
          <w:szCs w:val="30"/>
        </w:rPr>
        <w:t xml:space="preserve">” </w:t>
      </w:r>
      <w:r w:rsidRPr="006218A4">
        <w:rPr>
          <w:rFonts w:ascii="Angsana New" w:hAnsi="Angsana New"/>
          <w:sz w:val="30"/>
          <w:szCs w:val="30"/>
          <w:cs/>
        </w:rPr>
        <w:t>ในงบกำไรขาดทุนเบ็ดเสร็จรวม</w:t>
      </w:r>
      <w:r w:rsidRPr="003F107E">
        <w:rPr>
          <w:rFonts w:ascii="Angsana New" w:hAnsi="Angsana New"/>
          <w:sz w:val="30"/>
          <w:szCs w:val="30"/>
          <w:cs/>
        </w:rPr>
        <w:t>สำหรับงวด</w:t>
      </w:r>
      <w:r w:rsidR="003F107E" w:rsidRPr="003F107E">
        <w:rPr>
          <w:rFonts w:ascii="Angsana New" w:hAnsi="Angsana New" w:hint="cs"/>
          <w:sz w:val="30"/>
          <w:szCs w:val="30"/>
          <w:cs/>
        </w:rPr>
        <w:t>หก</w:t>
      </w:r>
      <w:r w:rsidRPr="003F10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F107E" w:rsidRPr="003F107E">
        <w:rPr>
          <w:rFonts w:ascii="Angsana New" w:hAnsi="Angsana New" w:hint="cs"/>
          <w:sz w:val="30"/>
          <w:szCs w:val="30"/>
          <w:cs/>
        </w:rPr>
        <w:t>30 มิถุนายน</w:t>
      </w:r>
      <w:r w:rsidRPr="003F107E">
        <w:rPr>
          <w:rFonts w:ascii="Angsana New" w:hAnsi="Angsana New"/>
          <w:sz w:val="30"/>
          <w:szCs w:val="30"/>
          <w:cs/>
        </w:rPr>
        <w:t xml:space="preserve"> </w:t>
      </w:r>
      <w:r w:rsidRPr="00896472">
        <w:rPr>
          <w:rFonts w:ascii="Angsana New" w:hAnsi="Angsana New"/>
          <w:sz w:val="30"/>
          <w:szCs w:val="30"/>
          <w:cs/>
        </w:rPr>
        <w:t>2563 แผนการขายดังกล่าวข้างต้นคา</w:t>
      </w:r>
      <w:r w:rsidR="007C40CA">
        <w:rPr>
          <w:rFonts w:ascii="Angsana New" w:hAnsi="Angsana New"/>
          <w:sz w:val="30"/>
          <w:szCs w:val="30"/>
          <w:cs/>
        </w:rPr>
        <w:t>ดว่าจะเสร็จสิ้นสมบูรณ์ภายใน</w:t>
      </w:r>
      <w:r w:rsidR="007C40CA">
        <w:rPr>
          <w:rFonts w:ascii="Angsana New" w:hAnsi="Angsana New" w:hint="cs"/>
          <w:sz w:val="30"/>
          <w:szCs w:val="30"/>
          <w:cs/>
        </w:rPr>
        <w:t>ปี</w:t>
      </w:r>
      <w:r w:rsidRPr="00896472">
        <w:rPr>
          <w:rFonts w:ascii="Angsana New" w:hAnsi="Angsana New"/>
          <w:sz w:val="30"/>
          <w:szCs w:val="30"/>
          <w:cs/>
        </w:rPr>
        <w:t xml:space="preserve"> 2563 กลุ่มบริษัทได้จัดประเภทและแสดงรายการเงินลงทุนดังกล่าวข้างต้นเป็น </w:t>
      </w:r>
      <w:r w:rsidRPr="00896472">
        <w:rPr>
          <w:rFonts w:ascii="Angsana New" w:hAnsi="Angsana New"/>
          <w:sz w:val="30"/>
          <w:szCs w:val="30"/>
        </w:rPr>
        <w:t>“</w:t>
      </w:r>
      <w:r w:rsidRPr="00896472">
        <w:rPr>
          <w:rFonts w:ascii="Angsana New" w:hAnsi="Angsana New"/>
          <w:sz w:val="30"/>
          <w:szCs w:val="30"/>
          <w:cs/>
        </w:rPr>
        <w:t>สินทรัพย์ไม่หมุนเวียนที่ถือไว้เพื่อขาย</w:t>
      </w:r>
      <w:r w:rsidRPr="00896472">
        <w:rPr>
          <w:rFonts w:ascii="Angsana New" w:hAnsi="Angsana New"/>
          <w:sz w:val="30"/>
          <w:szCs w:val="30"/>
        </w:rPr>
        <w:t xml:space="preserve">” </w:t>
      </w:r>
      <w:r w:rsidRPr="00896472">
        <w:rPr>
          <w:rFonts w:ascii="Angsana New" w:hAnsi="Angsana New"/>
          <w:sz w:val="30"/>
          <w:szCs w:val="30"/>
          <w:cs/>
        </w:rPr>
        <w:t>ในงบแสดงฐานะการเงินรวม ณ วันที่ 3</w:t>
      </w:r>
      <w:r w:rsidR="00612EB6" w:rsidRPr="00896472">
        <w:rPr>
          <w:rFonts w:ascii="Angsana New" w:hAnsi="Angsana New" w:hint="cs"/>
          <w:sz w:val="30"/>
          <w:szCs w:val="30"/>
          <w:cs/>
        </w:rPr>
        <w:t>0</w:t>
      </w:r>
      <w:r w:rsidRPr="00896472">
        <w:rPr>
          <w:rFonts w:ascii="Angsana New" w:hAnsi="Angsana New"/>
          <w:sz w:val="30"/>
          <w:szCs w:val="30"/>
          <w:cs/>
        </w:rPr>
        <w:t xml:space="preserve"> </w:t>
      </w:r>
      <w:r w:rsidR="00612EB6" w:rsidRPr="00896472">
        <w:rPr>
          <w:rFonts w:ascii="Angsana New" w:hAnsi="Angsana New" w:hint="cs"/>
          <w:sz w:val="30"/>
          <w:szCs w:val="30"/>
          <w:cs/>
        </w:rPr>
        <w:t>มิถุนายน</w:t>
      </w:r>
      <w:r w:rsidRPr="00896472">
        <w:rPr>
          <w:rFonts w:ascii="Angsana New" w:hAnsi="Angsana New"/>
          <w:sz w:val="30"/>
          <w:szCs w:val="30"/>
          <w:cs/>
        </w:rPr>
        <w:t xml:space="preserve"> 2563 และวัด</w:t>
      </w:r>
      <w:r w:rsidRPr="006218A4">
        <w:rPr>
          <w:rFonts w:ascii="Angsana New" w:hAnsi="Angsana New"/>
          <w:sz w:val="30"/>
          <w:szCs w:val="30"/>
          <w:cs/>
        </w:rPr>
        <w:t xml:space="preserve">มูลค่ารายการดังกล่าวด้วยมูลค่ายุติธรรมหักต้นทุนในการขาย นอกจากนี้ ในการรายงานเกี่ยวกับข้อมูลทางการเงินที่สำคัญจำแนกตามส่วนงานดำเนินงาน เงินลงทุนดังกล่าวจัดอยู่ในส่วนงาน </w:t>
      </w:r>
      <w:r w:rsidRPr="006218A4">
        <w:rPr>
          <w:rFonts w:ascii="Angsana New" w:hAnsi="Angsana New"/>
          <w:sz w:val="30"/>
          <w:szCs w:val="30"/>
        </w:rPr>
        <w:t>“</w:t>
      </w:r>
      <w:r w:rsidRPr="006218A4">
        <w:rPr>
          <w:rFonts w:ascii="Angsana New" w:hAnsi="Angsana New"/>
          <w:sz w:val="30"/>
          <w:szCs w:val="30"/>
          <w:cs/>
        </w:rPr>
        <w:t>ผลิตภัณฑ์อื่น ๆ</w:t>
      </w:r>
      <w:r w:rsidRPr="006218A4">
        <w:rPr>
          <w:rFonts w:ascii="Angsana New" w:hAnsi="Angsana New"/>
          <w:sz w:val="30"/>
          <w:szCs w:val="30"/>
        </w:rPr>
        <w:t>”</w:t>
      </w:r>
    </w:p>
    <w:p w:rsidR="006218A4" w:rsidRDefault="006218A4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63833" w:rsidRDefault="00D63833" w:rsidP="00D63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841C6" w:rsidRPr="00806277" w:rsidRDefault="000841C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ค่าใช้จ่ายค้างจ่ายและหนี้สินหมุนเวียนอื่น</w:t>
      </w:r>
    </w:p>
    <w:p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9" w:type="dxa"/>
        <w:tblLook w:val="01E0"/>
      </w:tblPr>
      <w:tblGrid>
        <w:gridCol w:w="3394"/>
        <w:gridCol w:w="1422"/>
        <w:gridCol w:w="285"/>
        <w:gridCol w:w="1418"/>
        <w:gridCol w:w="283"/>
        <w:gridCol w:w="1416"/>
        <w:gridCol w:w="283"/>
        <w:gridCol w:w="1418"/>
      </w:tblGrid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539" w:rsidRPr="008D6154" w:rsidTr="00EF6C95">
        <w:tc>
          <w:tcPr>
            <w:tcW w:w="3394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2539" w:rsidRPr="008D6154" w:rsidRDefault="00F92539" w:rsidP="006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612EB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612EB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92539" w:rsidRPr="008D6154" w:rsidRDefault="00F92539" w:rsidP="00D8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6" w:type="dxa"/>
            <w:vAlign w:val="bottom"/>
          </w:tcPr>
          <w:p w:rsidR="00F92539" w:rsidRPr="008D6154" w:rsidRDefault="00612EB6" w:rsidP="006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  <w:r w:rsidR="00F925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F925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F92539" w:rsidRPr="008D6154" w:rsidRDefault="00F92539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F92539" w:rsidRPr="008D6154" w:rsidRDefault="00F92539" w:rsidP="00D8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63D4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FB63D4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  <w:r w:rsidRPr="00FB63D4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 w:rsidR="00D852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EE71FB" w:rsidRPr="008D6154" w:rsidTr="00EF6C95">
        <w:tc>
          <w:tcPr>
            <w:tcW w:w="3394" w:type="dxa"/>
            <w:vAlign w:val="bottom"/>
          </w:tcPr>
          <w:p w:rsidR="00EE71FB" w:rsidRPr="008D6154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E71FB" w:rsidRPr="007A5FA3" w:rsidRDefault="00EE71F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7A5FA3" w:rsidRPr="007A5FA3">
              <w:rPr>
                <w:rFonts w:ascii="Angsana New" w:hAnsi="Angsana New"/>
                <w:sz w:val="30"/>
                <w:szCs w:val="30"/>
              </w:rPr>
              <w:t>9,655</w:t>
            </w:r>
          </w:p>
        </w:tc>
        <w:tc>
          <w:tcPr>
            <w:tcW w:w="285" w:type="dxa"/>
            <w:vAlign w:val="bottom"/>
          </w:tcPr>
          <w:p w:rsidR="00EE71FB" w:rsidRPr="007A5FA3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71FB" w:rsidRPr="007A5FA3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 w:rsidRPr="007A5FA3">
              <w:rPr>
                <w:rFonts w:ascii="Angsana New" w:hAnsi="Angsana New"/>
                <w:sz w:val="30"/>
                <w:szCs w:val="30"/>
              </w:rPr>
              <w:t>,324</w:t>
            </w:r>
          </w:p>
        </w:tc>
        <w:tc>
          <w:tcPr>
            <w:tcW w:w="283" w:type="dxa"/>
            <w:vAlign w:val="bottom"/>
          </w:tcPr>
          <w:p w:rsidR="00EE71FB" w:rsidRPr="007A5FA3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:rsidR="00EE71FB" w:rsidRPr="007A5FA3" w:rsidRDefault="00EE71FB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7A5FA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7A5FA3" w:rsidRPr="007A5FA3">
              <w:rPr>
                <w:rFonts w:ascii="Angsana New" w:hAnsi="Angsana New"/>
                <w:sz w:val="30"/>
                <w:szCs w:val="30"/>
                <w:lang w:val="en-GB" w:eastAsia="zh-CN"/>
              </w:rPr>
              <w:t>6,908</w:t>
            </w:r>
          </w:p>
        </w:tc>
        <w:tc>
          <w:tcPr>
            <w:tcW w:w="283" w:type="dxa"/>
            <w:vAlign w:val="bottom"/>
          </w:tcPr>
          <w:p w:rsidR="00EE71FB" w:rsidRPr="008D6154" w:rsidRDefault="00EE71FB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E71FB" w:rsidRPr="00461E38" w:rsidRDefault="00EE71FB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1E38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14</w:t>
            </w:r>
            <w:r w:rsidRPr="00461E38">
              <w:rPr>
                <w:rFonts w:ascii="Angsana New" w:hAnsi="Angsana New"/>
                <w:sz w:val="30"/>
                <w:szCs w:val="30"/>
                <w:lang w:val="en-GB" w:eastAsia="zh-CN"/>
              </w:rPr>
              <w:t>,</w:t>
            </w:r>
            <w:r w:rsidRPr="00461E38">
              <w:rPr>
                <w:rFonts w:ascii="Angsana New" w:hAnsi="Angsana New" w:hint="cs"/>
                <w:sz w:val="30"/>
                <w:szCs w:val="30"/>
                <w:cs/>
                <w:lang w:val="en-GB" w:eastAsia="zh-CN"/>
              </w:rPr>
              <w:t>704</w:t>
            </w:r>
          </w:p>
        </w:tc>
      </w:tr>
      <w:tr w:rsidR="00426DB9" w:rsidRPr="008D6154" w:rsidTr="0069441E">
        <w:tc>
          <w:tcPr>
            <w:tcW w:w="3394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26DB9" w:rsidRPr="007A5FA3" w:rsidRDefault="007A5FA3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9,582</w:t>
            </w:r>
          </w:p>
        </w:tc>
        <w:tc>
          <w:tcPr>
            <w:tcW w:w="285" w:type="dxa"/>
            <w:vAlign w:val="bottom"/>
          </w:tcPr>
          <w:p w:rsidR="00426DB9" w:rsidRPr="007A5FA3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7A5FA3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7,694</w:t>
            </w:r>
          </w:p>
        </w:tc>
        <w:tc>
          <w:tcPr>
            <w:tcW w:w="283" w:type="dxa"/>
            <w:vAlign w:val="bottom"/>
          </w:tcPr>
          <w:p w:rsidR="00426DB9" w:rsidRPr="007A5FA3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26DB9" w:rsidRPr="007A5FA3" w:rsidRDefault="007A5FA3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9,582</w:t>
            </w:r>
          </w:p>
        </w:tc>
        <w:tc>
          <w:tcPr>
            <w:tcW w:w="283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461E38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7,694</w:t>
            </w:r>
          </w:p>
        </w:tc>
      </w:tr>
      <w:tr w:rsidR="00896472" w:rsidRPr="008D6154" w:rsidTr="00896472">
        <w:tc>
          <w:tcPr>
            <w:tcW w:w="3394" w:type="dxa"/>
            <w:vAlign w:val="bottom"/>
          </w:tcPr>
          <w:p w:rsidR="00896472" w:rsidRPr="008D6154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8,931</w:t>
            </w:r>
          </w:p>
        </w:tc>
        <w:tc>
          <w:tcPr>
            <w:tcW w:w="285" w:type="dxa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12,309</w:t>
            </w:r>
          </w:p>
        </w:tc>
        <w:tc>
          <w:tcPr>
            <w:tcW w:w="283" w:type="dxa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8,931</w:t>
            </w:r>
          </w:p>
        </w:tc>
        <w:tc>
          <w:tcPr>
            <w:tcW w:w="283" w:type="dxa"/>
            <w:vAlign w:val="bottom"/>
          </w:tcPr>
          <w:p w:rsidR="00896472" w:rsidRPr="008D6154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96472" w:rsidRPr="00461E38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12,309</w:t>
            </w:r>
          </w:p>
        </w:tc>
      </w:tr>
      <w:tr w:rsidR="00426DB9" w:rsidRPr="008D6154" w:rsidTr="0069441E">
        <w:tc>
          <w:tcPr>
            <w:tcW w:w="3394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426DB9" w:rsidRPr="007A5FA3" w:rsidRDefault="007A5FA3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8,415</w:t>
            </w:r>
          </w:p>
        </w:tc>
        <w:tc>
          <w:tcPr>
            <w:tcW w:w="285" w:type="dxa"/>
            <w:vAlign w:val="bottom"/>
          </w:tcPr>
          <w:p w:rsidR="00426DB9" w:rsidRPr="007A5FA3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26DB9" w:rsidRPr="007A5FA3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  <w:tc>
          <w:tcPr>
            <w:tcW w:w="283" w:type="dxa"/>
            <w:vAlign w:val="bottom"/>
          </w:tcPr>
          <w:p w:rsidR="00426DB9" w:rsidRPr="007A5FA3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426DB9" w:rsidRPr="007A5FA3" w:rsidRDefault="007A5FA3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8,342</w:t>
            </w:r>
          </w:p>
        </w:tc>
        <w:tc>
          <w:tcPr>
            <w:tcW w:w="283" w:type="dxa"/>
            <w:vAlign w:val="bottom"/>
          </w:tcPr>
          <w:p w:rsidR="00426DB9" w:rsidRPr="008D6154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426DB9" w:rsidRPr="00461E38" w:rsidRDefault="00426DB9" w:rsidP="0069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6,370</w:t>
            </w:r>
          </w:p>
        </w:tc>
      </w:tr>
      <w:tr w:rsidR="00896472" w:rsidRPr="008D6154" w:rsidTr="00896472">
        <w:tc>
          <w:tcPr>
            <w:tcW w:w="3394" w:type="dxa"/>
            <w:vAlign w:val="bottom"/>
          </w:tcPr>
          <w:p w:rsidR="00896472" w:rsidRPr="008D6154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85" w:type="dxa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  <w:tc>
          <w:tcPr>
            <w:tcW w:w="283" w:type="dxa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896472" w:rsidRPr="007A5FA3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83" w:type="dxa"/>
            <w:vAlign w:val="bottom"/>
          </w:tcPr>
          <w:p w:rsidR="00896472" w:rsidRPr="008D6154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96472" w:rsidRPr="00461E38" w:rsidRDefault="00896472" w:rsidP="00896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2,901</w:t>
            </w:r>
          </w:p>
        </w:tc>
      </w:tr>
      <w:tr w:rsidR="009F2EFC" w:rsidRPr="008D6154" w:rsidTr="00EE71FB">
        <w:tc>
          <w:tcPr>
            <w:tcW w:w="3394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9F2EFC" w:rsidRPr="007A5FA3" w:rsidRDefault="007A5FA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285" w:type="dxa"/>
            <w:vAlign w:val="bottom"/>
          </w:tcPr>
          <w:p w:rsidR="009F2EFC" w:rsidRPr="007A5FA3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2EFC" w:rsidRPr="007A5FA3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  <w:tc>
          <w:tcPr>
            <w:tcW w:w="283" w:type="dxa"/>
            <w:vAlign w:val="bottom"/>
          </w:tcPr>
          <w:p w:rsidR="009F2EFC" w:rsidRPr="007A5FA3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9F2EFC" w:rsidRPr="007A5FA3" w:rsidRDefault="007A5FA3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</w:tr>
      <w:tr w:rsidR="0034624B" w:rsidRPr="008D6154" w:rsidTr="001C3EDB">
        <w:tc>
          <w:tcPr>
            <w:tcW w:w="3394" w:type="dxa"/>
            <w:vAlign w:val="bottom"/>
          </w:tcPr>
          <w:p w:rsidR="0034624B" w:rsidRPr="008D6154" w:rsidRDefault="0034624B" w:rsidP="0087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:rsidR="0034624B" w:rsidRPr="007A5FA3" w:rsidRDefault="0034624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2,</w:t>
            </w:r>
            <w:r w:rsidR="007A5FA3" w:rsidRPr="007A5FA3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85" w:type="dxa"/>
            <w:vAlign w:val="bottom"/>
          </w:tcPr>
          <w:p w:rsidR="0034624B" w:rsidRPr="007A5FA3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4624B" w:rsidRPr="007A5FA3" w:rsidRDefault="0034624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  <w:tc>
          <w:tcPr>
            <w:tcW w:w="283" w:type="dxa"/>
            <w:vAlign w:val="bottom"/>
          </w:tcPr>
          <w:p w:rsidR="0034624B" w:rsidRPr="007A5FA3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:rsidR="0034624B" w:rsidRPr="007A5FA3" w:rsidRDefault="0034624B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2,</w:t>
            </w:r>
            <w:r w:rsidR="007A5FA3" w:rsidRPr="007A5FA3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83" w:type="dxa"/>
            <w:vAlign w:val="bottom"/>
          </w:tcPr>
          <w:p w:rsidR="0034624B" w:rsidRPr="008D6154" w:rsidRDefault="0034624B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34624B" w:rsidRPr="0034624B" w:rsidRDefault="0034624B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24B">
              <w:rPr>
                <w:rFonts w:ascii="Angsana New" w:hAnsi="Angsana New"/>
                <w:sz w:val="30"/>
                <w:szCs w:val="30"/>
              </w:rPr>
              <w:t>1,897</w:t>
            </w:r>
          </w:p>
        </w:tc>
      </w:tr>
      <w:tr w:rsidR="009F2EFC" w:rsidRPr="008D6154" w:rsidTr="00EE71FB">
        <w:tc>
          <w:tcPr>
            <w:tcW w:w="3394" w:type="dxa"/>
            <w:vAlign w:val="bottom"/>
          </w:tcPr>
          <w:p w:rsidR="009F2EFC" w:rsidRPr="00571501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7A5FA3" w:rsidRDefault="001C3ED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7A5FA3">
              <w:rPr>
                <w:rFonts w:ascii="Angsana New" w:hAnsi="Angsana New"/>
                <w:sz w:val="30"/>
                <w:szCs w:val="30"/>
              </w:rPr>
              <w:t>,</w:t>
            </w:r>
            <w:r w:rsidR="007A5FA3" w:rsidRPr="007A5FA3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285" w:type="dxa"/>
            <w:vAlign w:val="bottom"/>
          </w:tcPr>
          <w:p w:rsidR="009F2EFC" w:rsidRPr="007A5FA3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2EFC" w:rsidRPr="007A5FA3" w:rsidRDefault="001C3EDB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7A5FA3">
              <w:rPr>
                <w:rFonts w:ascii="Angsana New" w:hAnsi="Angsana New"/>
                <w:sz w:val="30"/>
                <w:szCs w:val="30"/>
              </w:rPr>
              <w:t>,</w:t>
            </w:r>
            <w:r w:rsidRPr="007A5FA3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83" w:type="dxa"/>
            <w:vAlign w:val="bottom"/>
          </w:tcPr>
          <w:p w:rsidR="009F2EFC" w:rsidRPr="007A5FA3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:rsidR="009F2EFC" w:rsidRPr="007A5FA3" w:rsidRDefault="003A0184" w:rsidP="003A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3</w:t>
            </w:r>
            <w:r w:rsidR="009F2EFC" w:rsidRPr="007A5FA3">
              <w:rPr>
                <w:rFonts w:ascii="Angsana New" w:hAnsi="Angsana New"/>
                <w:sz w:val="30"/>
                <w:szCs w:val="30"/>
              </w:rPr>
              <w:t>,</w:t>
            </w:r>
            <w:r w:rsidR="007A5FA3" w:rsidRPr="007A5FA3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F2EFC" w:rsidRPr="0034624B" w:rsidRDefault="0034624B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624B">
              <w:rPr>
                <w:rFonts w:ascii="Angsana New" w:hAnsi="Angsana New"/>
                <w:sz w:val="30"/>
                <w:szCs w:val="30"/>
              </w:rPr>
              <w:t>2</w:t>
            </w:r>
            <w:r w:rsidR="009F2EFC" w:rsidRPr="0034624B">
              <w:rPr>
                <w:rFonts w:ascii="Angsana New" w:hAnsi="Angsana New"/>
                <w:sz w:val="30"/>
                <w:szCs w:val="30"/>
              </w:rPr>
              <w:t>,</w:t>
            </w:r>
            <w:r w:rsidRPr="0034624B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9F2EFC" w:rsidRPr="008D6154" w:rsidTr="00EE71FB">
        <w:tc>
          <w:tcPr>
            <w:tcW w:w="3394" w:type="dxa"/>
            <w:vAlign w:val="bottom"/>
          </w:tcPr>
          <w:p w:rsidR="009F2EFC" w:rsidRPr="008D6154" w:rsidRDefault="009F2EFC" w:rsidP="00EF6C95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7A5FA3" w:rsidRDefault="007A5FA3" w:rsidP="001C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59,048</w:t>
            </w:r>
          </w:p>
        </w:tc>
        <w:tc>
          <w:tcPr>
            <w:tcW w:w="285" w:type="dxa"/>
            <w:vAlign w:val="bottom"/>
          </w:tcPr>
          <w:p w:rsidR="009F2EFC" w:rsidRPr="007A5FA3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F2EFC" w:rsidRPr="007A5FA3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53,733</w:t>
            </w:r>
          </w:p>
        </w:tc>
        <w:tc>
          <w:tcPr>
            <w:tcW w:w="283" w:type="dxa"/>
            <w:vAlign w:val="bottom"/>
          </w:tcPr>
          <w:p w:rsidR="009F2EFC" w:rsidRPr="007A5FA3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2EFC" w:rsidRPr="007A5FA3" w:rsidRDefault="007A5FA3" w:rsidP="00346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55,551</w:t>
            </w:r>
          </w:p>
        </w:tc>
        <w:tc>
          <w:tcPr>
            <w:tcW w:w="283" w:type="dxa"/>
            <w:vAlign w:val="bottom"/>
          </w:tcPr>
          <w:p w:rsidR="009F2EFC" w:rsidRPr="008D6154" w:rsidRDefault="009F2EFC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2EFC" w:rsidRPr="00461E38" w:rsidRDefault="009F2EF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1E38">
              <w:rPr>
                <w:rFonts w:ascii="Angsana New" w:hAnsi="Angsana New"/>
                <w:sz w:val="30"/>
                <w:szCs w:val="30"/>
              </w:rPr>
              <w:t>52,717</w:t>
            </w:r>
          </w:p>
        </w:tc>
      </w:tr>
    </w:tbl>
    <w:p w:rsidR="00085D4A" w:rsidRPr="008C1C0D" w:rsidRDefault="00085D4A" w:rsidP="0080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36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63DD6" w:rsidRPr="004F5042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63DD6" w:rsidRPr="008C1C0D" w:rsidRDefault="00F63DD6" w:rsidP="00F6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07" w:type="dxa"/>
        <w:tblLook w:val="04A0"/>
      </w:tblPr>
      <w:tblGrid>
        <w:gridCol w:w="6062"/>
        <w:gridCol w:w="270"/>
        <w:gridCol w:w="1620"/>
        <w:gridCol w:w="236"/>
        <w:gridCol w:w="1719"/>
      </w:tblGrid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F63DD6" w:rsidRPr="004F5042" w:rsidTr="00B049DA">
        <w:tc>
          <w:tcPr>
            <w:tcW w:w="6062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825C60" w:rsidP="00612EB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12EB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B4EC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12EB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63DD6" w:rsidRPr="004F5042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4F504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1C0D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F63DD6" w:rsidRPr="004F5042" w:rsidRDefault="00F63DD6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F63DD6" w:rsidRPr="004F5042" w:rsidRDefault="00F63DD6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31 ธันวาคม 25</w:t>
            </w:r>
            <w:r w:rsidR="006B4EC9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C1C0D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8C1C0D" w:rsidRPr="004F5042" w:rsidTr="00B049DA">
        <w:tc>
          <w:tcPr>
            <w:tcW w:w="6062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8C1C0D" w:rsidRPr="009834CA" w:rsidRDefault="009834CA" w:rsidP="009834C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4CA">
              <w:rPr>
                <w:rFonts w:ascii="Angsana New" w:hAnsi="Angsana New" w:cs="Angsana New"/>
                <w:sz w:val="30"/>
                <w:szCs w:val="30"/>
              </w:rPr>
              <w:t>1,541</w:t>
            </w:r>
            <w:r w:rsidR="008C1C0D" w:rsidRPr="009834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4CA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C1C0D" w:rsidRPr="009834CA">
              <w:rPr>
                <w:rFonts w:ascii="Angsana New" w:hAnsi="Angsana New" w:cs="Angsana New"/>
                <w:sz w:val="30"/>
                <w:szCs w:val="30"/>
              </w:rPr>
              <w:t xml:space="preserve">00                    </w:t>
            </w:r>
          </w:p>
        </w:tc>
        <w:tc>
          <w:tcPr>
            <w:tcW w:w="236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8C1C0D" w:rsidRPr="008C1C0D" w:rsidRDefault="008C1C0D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8E6689" w:rsidRPr="004F5042" w:rsidTr="00B049DA">
        <w:tc>
          <w:tcPr>
            <w:tcW w:w="6062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8E6689" w:rsidRPr="009834CA" w:rsidRDefault="008E6689" w:rsidP="009834C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4CA">
              <w:rPr>
                <w:rFonts w:ascii="Angsana New" w:hAnsi="Angsana New" w:cs="Angsana New"/>
                <w:sz w:val="30"/>
                <w:szCs w:val="30"/>
              </w:rPr>
              <w:t xml:space="preserve">(   </w:t>
            </w:r>
            <w:r w:rsidR="009834CA" w:rsidRPr="009834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13</w:t>
            </w:r>
            <w:r w:rsidRPr="009834CA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9834CA" w:rsidRPr="009834CA">
              <w:rPr>
                <w:rFonts w:ascii="Angsana New" w:hAnsi="Angsana New" w:cs="Angsana New" w:hint="cs"/>
                <w:sz w:val="30"/>
                <w:szCs w:val="30"/>
                <w:cs/>
              </w:rPr>
              <w:t>349</w:t>
            </w:r>
            <w:r w:rsidRPr="009834C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8E6689" w:rsidRPr="008C1C0D" w:rsidRDefault="008E6689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6689">
              <w:rPr>
                <w:rFonts w:ascii="Angsana New" w:hAnsi="Angsana New" w:cs="Angsana New"/>
                <w:color w:val="FFFFFF" w:themeColor="background1"/>
                <w:sz w:val="30"/>
                <w:szCs w:val="30"/>
                <w:cs/>
              </w:rPr>
              <w:t>60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E6689" w:rsidRPr="004F5042" w:rsidTr="008C1C0D">
        <w:tc>
          <w:tcPr>
            <w:tcW w:w="6062" w:type="dxa"/>
          </w:tcPr>
          <w:p w:rsidR="008E6689" w:rsidRPr="004F5042" w:rsidRDefault="008E6689" w:rsidP="00270703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8E6689" w:rsidRPr="009834CA" w:rsidRDefault="009834CA" w:rsidP="008E6689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4CA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9834CA">
              <w:rPr>
                <w:rFonts w:ascii="Angsana New" w:hAnsi="Angsana New" w:cs="Angsana New"/>
                <w:sz w:val="30"/>
                <w:szCs w:val="30"/>
              </w:rPr>
              <w:t>,528</w:t>
            </w:r>
            <w:r w:rsidR="008E6689" w:rsidRPr="009834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4CA">
              <w:rPr>
                <w:rFonts w:ascii="Angsana New" w:hAnsi="Angsana New" w:cs="Angsana New"/>
                <w:sz w:val="30"/>
                <w:szCs w:val="30"/>
              </w:rPr>
              <w:t>051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8E6689" w:rsidRPr="008C1C0D" w:rsidRDefault="008E6689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980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</w:p>
        </w:tc>
      </w:tr>
      <w:tr w:rsidR="008E6689" w:rsidRPr="004F5042" w:rsidTr="008C1C0D">
        <w:tc>
          <w:tcPr>
            <w:tcW w:w="6062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E6689" w:rsidRPr="009834CA" w:rsidRDefault="008E6689" w:rsidP="00996D74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834CA">
              <w:rPr>
                <w:rFonts w:ascii="Angsana New" w:hAnsi="Angsana New" w:cs="Angsana New"/>
                <w:sz w:val="30"/>
                <w:szCs w:val="30"/>
              </w:rPr>
              <w:t xml:space="preserve">(   </w:t>
            </w:r>
            <w:r w:rsidR="009834CA" w:rsidRPr="009834CA">
              <w:rPr>
                <w:rFonts w:ascii="Angsana New" w:hAnsi="Angsana New" w:cs="Angsana New" w:hint="cs"/>
                <w:sz w:val="30"/>
                <w:szCs w:val="30"/>
                <w:cs/>
              </w:rPr>
              <w:t>777</w:t>
            </w:r>
            <w:r w:rsidRPr="009834CA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9834CA" w:rsidRPr="009834CA">
              <w:rPr>
                <w:rFonts w:ascii="Angsana New" w:hAnsi="Angsana New" w:cs="Angsana New" w:hint="cs"/>
                <w:sz w:val="30"/>
                <w:szCs w:val="30"/>
                <w:cs/>
              </w:rPr>
              <w:t>225</w:t>
            </w:r>
            <w:r w:rsidRPr="009834C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8E6689" w:rsidRPr="004F5042" w:rsidRDefault="008E6689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8E6689" w:rsidRPr="008C1C0D" w:rsidRDefault="008E6689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08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5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(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605,685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C1C0D" w:rsidRPr="004F5042" w:rsidTr="008C1C0D">
        <w:tc>
          <w:tcPr>
            <w:tcW w:w="6062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F5042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C1C0D" w:rsidRPr="009834CA" w:rsidRDefault="009834CA" w:rsidP="009834C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103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34CA">
              <w:rPr>
                <w:rFonts w:ascii="Angsana New" w:hAnsi="Angsana New" w:cs="Angsana New"/>
                <w:sz w:val="30"/>
                <w:szCs w:val="30"/>
              </w:rPr>
              <w:t>750</w:t>
            </w:r>
            <w:r w:rsidR="008C1C0D" w:rsidRPr="009834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34CA">
              <w:rPr>
                <w:rFonts w:ascii="Angsana New" w:hAnsi="Angsana New" w:cs="Angsana New"/>
                <w:sz w:val="30"/>
                <w:szCs w:val="30"/>
              </w:rPr>
              <w:t>826</w:t>
            </w:r>
          </w:p>
        </w:tc>
        <w:tc>
          <w:tcPr>
            <w:tcW w:w="236" w:type="dxa"/>
          </w:tcPr>
          <w:p w:rsidR="008C1C0D" w:rsidRPr="004F5042" w:rsidRDefault="008C1C0D" w:rsidP="00B049DA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8C1C0D" w:rsidRPr="008C1C0D" w:rsidRDefault="008C1C0D" w:rsidP="008C1C0D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3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375</w:t>
            </w:r>
            <w:r w:rsidRPr="008C1C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1C0D">
              <w:rPr>
                <w:rFonts w:ascii="Angsana New" w:hAnsi="Angsana New" w:cs="Angsana New"/>
                <w:sz w:val="30"/>
                <w:szCs w:val="30"/>
                <w:cs/>
              </w:rPr>
              <w:t>115</w:t>
            </w:r>
          </w:p>
        </w:tc>
      </w:tr>
    </w:tbl>
    <w:p w:rsidR="00F63DD6" w:rsidRPr="008C1C0D" w:rsidRDefault="00F63DD6" w:rsidP="00F63DD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F4A48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E1B1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16 กุมภาพันธ์ 2561 </w:t>
      </w:r>
      <w:r w:rsidRPr="000E1B19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A90CCA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Pr="000E1B19">
        <w:rPr>
          <w:rFonts w:ascii="Angsana New" w:hAnsi="Angsana New" w:cs="Angsana New"/>
          <w:sz w:val="30"/>
          <w:szCs w:val="30"/>
          <w:cs/>
        </w:rPr>
        <w:t>มีหลักประกันให้แก่ผู้ลงทุนสถาบันจำนวน</w:t>
      </w:r>
      <w:r w:rsidRPr="000E1B19">
        <w:rPr>
          <w:rFonts w:ascii="Angsana New" w:hAnsi="Angsana New" w:cs="Angsana New"/>
          <w:sz w:val="30"/>
          <w:szCs w:val="30"/>
        </w:rPr>
        <w:t xml:space="preserve"> 699,</w:t>
      </w:r>
      <w:r>
        <w:rPr>
          <w:rFonts w:ascii="Angsana New" w:hAnsi="Angsana New" w:cs="Angsana New"/>
          <w:sz w:val="30"/>
          <w:szCs w:val="30"/>
        </w:rPr>
        <w:t>9</w:t>
      </w:r>
      <w:r w:rsidRPr="000E1B19">
        <w:rPr>
          <w:rFonts w:ascii="Angsana New" w:hAnsi="Angsana New" w:cs="Angsana New"/>
          <w:sz w:val="30"/>
          <w:szCs w:val="30"/>
        </w:rPr>
        <w:t>00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0E1B19">
        <w:rPr>
          <w:rFonts w:ascii="Angsana New" w:hAnsi="Angsana New" w:cs="Angsana New"/>
          <w:sz w:val="30"/>
          <w:szCs w:val="30"/>
        </w:rPr>
        <w:t xml:space="preserve">1,000 </w:t>
      </w:r>
      <w:r w:rsidRPr="000E1B19">
        <w:rPr>
          <w:rFonts w:ascii="Angsana New" w:hAnsi="Angsana New" w:cs="Angsana New"/>
          <w:sz w:val="30"/>
          <w:szCs w:val="30"/>
          <w:cs/>
        </w:rPr>
        <w:t>บาท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หุ้นกู้นี้</w:t>
      </w:r>
      <w:r w:rsidRPr="000E1B19">
        <w:rPr>
          <w:rFonts w:ascii="Angsana New" w:hAnsi="Angsana New" w:cs="Angsana New"/>
          <w:sz w:val="30"/>
          <w:szCs w:val="30"/>
          <w:cs/>
        </w:rPr>
        <w:t>มีอัตราดอกเบี้ยร้อยละ</w:t>
      </w:r>
      <w:r w:rsidRPr="000E1B19">
        <w:rPr>
          <w:rFonts w:ascii="Angsana New" w:hAnsi="Angsana New" w:cs="Angsana New"/>
          <w:sz w:val="30"/>
          <w:szCs w:val="30"/>
        </w:rPr>
        <w:t xml:space="preserve"> 6.5 </w:t>
      </w:r>
      <w:r w:rsidRPr="000E1B19">
        <w:rPr>
          <w:rFonts w:ascii="Angsana New" w:hAnsi="Angsana New" w:cs="Angsana New"/>
          <w:sz w:val="30"/>
          <w:szCs w:val="30"/>
          <w:cs/>
        </w:rPr>
        <w:t>ต่อปี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  <w:cs/>
        </w:rPr>
        <w:t>ครบกำหนดชำระทุก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E1B19">
        <w:rPr>
          <w:rFonts w:ascii="Angsana New" w:hAnsi="Angsana New" w:cs="Angsana New"/>
          <w:sz w:val="30"/>
          <w:szCs w:val="30"/>
        </w:rPr>
        <w:t xml:space="preserve">3 </w:t>
      </w:r>
      <w:r w:rsidRPr="000E1B1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0E1B19">
        <w:rPr>
          <w:rFonts w:ascii="Angsana New" w:hAnsi="Angsana New" w:cs="Angsana New"/>
          <w:sz w:val="30"/>
          <w:szCs w:val="30"/>
        </w:rPr>
        <w:t xml:space="preserve"> </w:t>
      </w:r>
      <w:r w:rsidRPr="000E1B19">
        <w:rPr>
          <w:rFonts w:ascii="Angsana New" w:hAnsi="Angsana New" w:cs="Angsana New" w:hint="cs"/>
          <w:sz w:val="30"/>
          <w:szCs w:val="30"/>
          <w:cs/>
        </w:rPr>
        <w:t>และ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ครบกำหนดไถ่ถอนในวันที่ </w:t>
      </w:r>
      <w:r w:rsidRPr="000E1B19">
        <w:rPr>
          <w:rFonts w:ascii="Angsana New" w:hAnsi="Angsana New" w:cs="Angsana New" w:hint="cs"/>
          <w:sz w:val="30"/>
          <w:szCs w:val="30"/>
          <w:cs/>
        </w:rPr>
        <w:t xml:space="preserve">9 สิงหาคม </w:t>
      </w:r>
      <w:r w:rsidRPr="000E1B19">
        <w:rPr>
          <w:rFonts w:ascii="Angsana New" w:hAnsi="Angsana New" w:cs="Angsana New"/>
          <w:sz w:val="30"/>
          <w:szCs w:val="30"/>
        </w:rPr>
        <w:t xml:space="preserve">2563 </w:t>
      </w:r>
      <w:r w:rsidRPr="000E1B19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Pr="000E1B19">
        <w:rPr>
          <w:rFonts w:ascii="Angsana New" w:hAnsi="Angsana New" w:cs="Angsana New" w:hint="cs"/>
          <w:sz w:val="30"/>
          <w:szCs w:val="30"/>
          <w:cs/>
        </w:rPr>
        <w:t>ไ</w:t>
      </w:r>
      <w:r w:rsidRPr="000E1B19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Pr="000E1B19">
        <w:rPr>
          <w:rFonts w:ascii="Angsana New" w:hAnsi="Angsana New" w:cs="Angsana New"/>
          <w:sz w:val="30"/>
          <w:szCs w:val="30"/>
        </w:rPr>
        <w:t>4:1</w:t>
      </w:r>
    </w:p>
    <w:p w:rsidR="00EF4A48" w:rsidRPr="000A3D0E" w:rsidRDefault="00EF4A48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354D7" w:rsidRPr="006B4EC9" w:rsidRDefault="006B4EC9" w:rsidP="005D56B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1316E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C1316E" w:rsidRPr="00C1316E">
        <w:rPr>
          <w:rFonts w:ascii="Angsana New" w:hAnsi="Angsana New" w:cs="Angsana New"/>
          <w:sz w:val="30"/>
          <w:szCs w:val="30"/>
        </w:rPr>
        <w:t>22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</w:t>
      </w:r>
      <w:r w:rsidRPr="00C1316E">
        <w:rPr>
          <w:rFonts w:ascii="Angsana New" w:hAnsi="Angsana New" w:cs="Angsana New"/>
          <w:sz w:val="30"/>
          <w:szCs w:val="30"/>
          <w:cs/>
        </w:rPr>
        <w:t>าคม</w:t>
      </w:r>
      <w:r w:rsidRPr="00C1316E">
        <w:rPr>
          <w:rFonts w:ascii="Angsana New" w:hAnsi="Angsana New" w:cs="Angsana New"/>
          <w:sz w:val="30"/>
          <w:szCs w:val="30"/>
        </w:rPr>
        <w:t xml:space="preserve"> 25</w:t>
      </w:r>
      <w:r w:rsidR="00C1316E" w:rsidRPr="00C1316E">
        <w:rPr>
          <w:rFonts w:ascii="Angsana New" w:hAnsi="Angsana New" w:cs="Angsana New"/>
          <w:sz w:val="30"/>
          <w:szCs w:val="30"/>
        </w:rPr>
        <w:t>62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บริษัทได้ออกหุ้นกู้ชนิดระ</w:t>
      </w:r>
      <w:r w:rsidR="005D56B4">
        <w:rPr>
          <w:rFonts w:ascii="Angsana New" w:hAnsi="Angsana New" w:cs="Angsana New"/>
          <w:sz w:val="30"/>
          <w:szCs w:val="30"/>
          <w:cs/>
        </w:rPr>
        <w:t>บุชื่อผู้ถือ ไม่ด้อยสิทธิ และ</w:t>
      </w:r>
      <w:r w:rsidRPr="00C1316E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="00A90CCA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C1316E">
        <w:rPr>
          <w:rFonts w:ascii="Angsana New" w:hAnsi="Angsana New" w:cs="Angsana New"/>
          <w:sz w:val="30"/>
          <w:szCs w:val="30"/>
          <w:cs/>
        </w:rPr>
        <w:t>ให้แก่ผู้ลงทุนสถาบันจำนวน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2</w:t>
      </w:r>
      <w:r w:rsidRPr="00C1316E">
        <w:rPr>
          <w:rFonts w:ascii="Angsana New" w:hAnsi="Angsana New" w:cs="Angsana New"/>
          <w:sz w:val="30"/>
          <w:szCs w:val="30"/>
        </w:rPr>
        <w:t>00,000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หน่วย มูลค่าที่ตราไว้หน่วยละ </w:t>
      </w:r>
      <w:r w:rsidRPr="00C1316E">
        <w:rPr>
          <w:rFonts w:ascii="Angsana New" w:hAnsi="Angsana New" w:cs="Angsana New"/>
          <w:sz w:val="30"/>
          <w:szCs w:val="30"/>
        </w:rPr>
        <w:t xml:space="preserve">1,000 </w:t>
      </w:r>
      <w:r w:rsidRPr="00C1316E">
        <w:rPr>
          <w:rFonts w:ascii="Angsana New" w:hAnsi="Angsana New" w:cs="Angsana New"/>
          <w:sz w:val="30"/>
          <w:szCs w:val="30"/>
          <w:cs/>
        </w:rPr>
        <w:t>บาท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>หุ้นกู้นี้มีอัตราดอกเบี้ยร้อยละ</w:t>
      </w:r>
      <w:r w:rsidR="00C1316E" w:rsidRPr="00C1316E">
        <w:rPr>
          <w:rFonts w:ascii="Angsana New" w:hAnsi="Angsana New" w:cs="Angsana New"/>
          <w:sz w:val="30"/>
          <w:szCs w:val="30"/>
        </w:rPr>
        <w:t xml:space="preserve"> 6.75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ต่อปี ดอกเบี้ยครบกำหนดชำระทุก </w:t>
      </w:r>
      <w:r w:rsidRPr="00C1316E">
        <w:rPr>
          <w:rFonts w:ascii="Angsana New" w:hAnsi="Angsana New" w:cs="Angsana New"/>
          <w:sz w:val="30"/>
          <w:szCs w:val="30"/>
        </w:rPr>
        <w:t xml:space="preserve">3 </w:t>
      </w:r>
      <w:r w:rsidRPr="00C1316E">
        <w:rPr>
          <w:rFonts w:ascii="Angsana New" w:hAnsi="Angsana New" w:cs="Angsana New"/>
          <w:sz w:val="30"/>
          <w:szCs w:val="30"/>
          <w:cs/>
        </w:rPr>
        <w:t>เดือน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และครบกำหนดไถ่ถอนในวันที่ </w:t>
      </w:r>
      <w:r w:rsidRPr="00C1316E">
        <w:rPr>
          <w:rFonts w:ascii="Angsana New" w:hAnsi="Angsana New" w:cs="Angsana New"/>
          <w:sz w:val="30"/>
          <w:szCs w:val="30"/>
        </w:rPr>
        <w:t>2</w:t>
      </w:r>
      <w:r w:rsidR="00C1316E" w:rsidRPr="00C1316E">
        <w:rPr>
          <w:rFonts w:ascii="Angsana New" w:hAnsi="Angsana New" w:cs="Angsana New"/>
          <w:sz w:val="30"/>
          <w:szCs w:val="30"/>
        </w:rPr>
        <w:t>2</w:t>
      </w:r>
      <w:r w:rsidRPr="00C1316E">
        <w:rPr>
          <w:rFonts w:ascii="Angsana New" w:hAnsi="Angsana New" w:cs="Angsana New"/>
          <w:sz w:val="30"/>
          <w:szCs w:val="30"/>
        </w:rPr>
        <w:t xml:space="preserve"> </w:t>
      </w:r>
      <w:r w:rsidR="00C1316E" w:rsidRPr="00C1316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C1316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316E">
        <w:rPr>
          <w:rFonts w:ascii="Angsana New" w:hAnsi="Angsana New" w:cs="Angsana New"/>
          <w:sz w:val="30"/>
          <w:szCs w:val="30"/>
        </w:rPr>
        <w:t>256</w:t>
      </w:r>
      <w:r w:rsidR="00C1316E" w:rsidRPr="00C1316E">
        <w:rPr>
          <w:rFonts w:ascii="Angsana New" w:hAnsi="Angsana New" w:cs="Angsana New"/>
          <w:sz w:val="30"/>
          <w:szCs w:val="30"/>
        </w:rPr>
        <w:t>4</w:t>
      </w:r>
      <w:r w:rsidR="000354D7" w:rsidRPr="00C1316E">
        <w:rPr>
          <w:rFonts w:ascii="Angsana New" w:hAnsi="Angsana New" w:cs="Angsana New"/>
          <w:sz w:val="30"/>
          <w:szCs w:val="30"/>
        </w:rPr>
        <w:t xml:space="preserve"> 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</w:t>
      </w:r>
      <w:r w:rsidR="000354D7" w:rsidRPr="00C1316E">
        <w:rPr>
          <w:rFonts w:ascii="Angsana New" w:hAnsi="Angsana New" w:cs="Angsana New" w:hint="cs"/>
          <w:sz w:val="30"/>
          <w:szCs w:val="30"/>
          <w:cs/>
        </w:rPr>
        <w:t>ไ</w:t>
      </w:r>
      <w:r w:rsidR="000354D7" w:rsidRPr="00C1316E">
        <w:rPr>
          <w:rFonts w:ascii="Angsana New" w:hAnsi="Angsana New" w:cs="Angsana New"/>
          <w:sz w:val="30"/>
          <w:szCs w:val="30"/>
          <w:cs/>
        </w:rPr>
        <w:t xml:space="preserve">ด้แก่ การรักษาอัตราส่วนหนี้สินต่อส่วนทุนในอัตราไม่เกินกว่า </w:t>
      </w:r>
      <w:r w:rsidR="000354D7" w:rsidRPr="00C1316E">
        <w:rPr>
          <w:rFonts w:ascii="Angsana New" w:hAnsi="Angsana New" w:cs="Angsana New"/>
          <w:sz w:val="30"/>
          <w:szCs w:val="30"/>
        </w:rPr>
        <w:t>4:1</w:t>
      </w:r>
    </w:p>
    <w:p w:rsidR="00831FA9" w:rsidRPr="006B4EC9" w:rsidRDefault="00831FA9" w:rsidP="006B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2562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และไม่มีหลักประกันให้แก่ผู้ลงทุนสถาบันจำนวน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180,200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บาท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6.50 </w:t>
      </w:r>
      <w:r w:rsidRPr="008C1C0D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8C1C0D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31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กรกฏาคม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2564 </w:t>
      </w:r>
      <w:r w:rsidRPr="008C1C0D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4:1</w:t>
      </w:r>
    </w:p>
    <w:p w:rsidR="00A90CCA" w:rsidRDefault="00A90CCA" w:rsidP="00A90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highlight w:val="cyan"/>
        </w:rPr>
      </w:pPr>
    </w:p>
    <w:p w:rsidR="00A90CCA" w:rsidRPr="00A90CCA" w:rsidRDefault="00A90CCA" w:rsidP="00A90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90CCA">
        <w:rPr>
          <w:rFonts w:ascii="Angsana New" w:eastAsia="Calibri" w:hAnsi="Angsana New" w:hint="cs"/>
          <w:sz w:val="30"/>
          <w:szCs w:val="30"/>
          <w:cs/>
        </w:rPr>
        <w:t>เมื่อวันที่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12 มิถุนายน 2563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บริษัทได้ออกหุ้นกู้ชนิดระบุชื่อผู้ถือ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ไม่ด้อยสิทธิ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และมีหลักประกันบางส่วนให้แก่ผู้ลงทุนสถาบันจำนวน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581</w:t>
      </w:r>
      <w:r w:rsidRPr="00A90CCA">
        <w:rPr>
          <w:rFonts w:ascii="Angsana New" w:eastAsia="Calibri" w:hAnsi="Angsana New"/>
          <w:sz w:val="30"/>
          <w:szCs w:val="30"/>
          <w:cs/>
        </w:rPr>
        <w:t>,</w:t>
      </w:r>
      <w:r w:rsidRPr="00A90CCA">
        <w:rPr>
          <w:rFonts w:ascii="Angsana New" w:eastAsia="Calibri" w:hAnsi="Angsana New" w:hint="cs"/>
          <w:sz w:val="30"/>
          <w:szCs w:val="30"/>
          <w:cs/>
        </w:rPr>
        <w:t>1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00 </w:t>
      </w:r>
      <w:r w:rsidRPr="00A90CCA">
        <w:rPr>
          <w:rFonts w:ascii="Angsana New" w:eastAsia="Calibri" w:hAnsi="Angsana New" w:hint="cs"/>
          <w:sz w:val="30"/>
          <w:szCs w:val="30"/>
          <w:cs/>
        </w:rPr>
        <w:t>หน่วย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มูลค่าที่ตราไว้หน่วยละ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1,000 </w:t>
      </w:r>
      <w:r w:rsidRPr="00A90CCA">
        <w:rPr>
          <w:rFonts w:ascii="Angsana New" w:eastAsia="Calibri" w:hAnsi="Angsana New" w:hint="cs"/>
          <w:sz w:val="30"/>
          <w:szCs w:val="30"/>
          <w:cs/>
        </w:rPr>
        <w:t>บาท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หุ้นกู้นี้มีอัตราดอกเบี้ยร้อยละ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7</w:t>
      </w:r>
      <w:r w:rsidRPr="00A90CCA">
        <w:rPr>
          <w:rFonts w:ascii="Angsana New" w:eastAsia="Calibri" w:hAnsi="Angsana New"/>
          <w:sz w:val="30"/>
          <w:szCs w:val="30"/>
          <w:cs/>
        </w:rPr>
        <w:t>.</w:t>
      </w:r>
      <w:r w:rsidRPr="00A90CCA">
        <w:rPr>
          <w:rFonts w:ascii="Angsana New" w:eastAsia="Calibri" w:hAnsi="Angsana New" w:hint="cs"/>
          <w:sz w:val="30"/>
          <w:szCs w:val="30"/>
          <w:cs/>
        </w:rPr>
        <w:t>2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5 </w:t>
      </w:r>
      <w:r w:rsidRPr="00A90CCA">
        <w:rPr>
          <w:rFonts w:ascii="Angsana New" w:eastAsia="Calibri" w:hAnsi="Angsana New" w:hint="cs"/>
          <w:sz w:val="30"/>
          <w:szCs w:val="30"/>
          <w:cs/>
        </w:rPr>
        <w:t>ต่อปี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ดอกเบี้ยครบกำหนดชำระทุก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3 </w:t>
      </w:r>
      <w:r w:rsidRPr="00A90CCA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และครบกำหนดไถ่ถอนในวันที่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12 มิถุนายน 2565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0CCA">
        <w:rPr>
          <w:rFonts w:ascii="Angsana New" w:eastAsia="Calibri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A90CCA">
        <w:rPr>
          <w:rFonts w:ascii="Angsana New" w:eastAsia="Calibri" w:hAnsi="Angsana New"/>
          <w:sz w:val="30"/>
          <w:szCs w:val="30"/>
          <w:cs/>
        </w:rPr>
        <w:t xml:space="preserve"> 4:1</w:t>
      </w:r>
      <w:r w:rsidRPr="00A90CCA">
        <w:rPr>
          <w:rFonts w:ascii="Angsana New" w:eastAsia="Calibri" w:hAnsi="Angsana New" w:hint="cs"/>
          <w:sz w:val="30"/>
          <w:szCs w:val="30"/>
          <w:cs/>
        </w:rPr>
        <w:t xml:space="preserve"> หุ้นกู้นี้ค้ำประกันโดยเงินฝากออมทรัพย์ของบริษัทกับธนาคารในประเทศแห่งหนึ่งเป็นจำนวนเงินประมาณ 464.9 ล้านบาท ซึ่งมีข้อจำกัดในการเบ</w:t>
      </w:r>
      <w:r w:rsidR="007C40CA">
        <w:rPr>
          <w:rFonts w:ascii="Angsana New" w:eastAsia="Calibri" w:hAnsi="Angsana New" w:hint="cs"/>
          <w:sz w:val="30"/>
          <w:szCs w:val="30"/>
          <w:cs/>
        </w:rPr>
        <w:t>ิ</w:t>
      </w:r>
      <w:r w:rsidRPr="00A90CCA">
        <w:rPr>
          <w:rFonts w:ascii="Angsana New" w:eastAsia="Calibri" w:hAnsi="Angsana New" w:hint="cs"/>
          <w:sz w:val="30"/>
          <w:szCs w:val="30"/>
          <w:cs/>
        </w:rPr>
        <w:t>กใช้จนถึงเดือนสิงหาคม 2563</w:t>
      </w:r>
    </w:p>
    <w:p w:rsidR="008E6689" w:rsidRPr="00A90CCA" w:rsidRDefault="008E6689" w:rsidP="008E668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FA3021" w:rsidRDefault="008E6689" w:rsidP="008E6689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90CCA">
        <w:rPr>
          <w:rFonts w:ascii="Angsana New" w:hAnsi="Angsana New" w:cs="Angsana New" w:hint="cs"/>
          <w:sz w:val="30"/>
          <w:szCs w:val="30"/>
          <w:cs/>
        </w:rPr>
        <w:t>เพื่อเป็นการบริหารงานด้านการเงินให้ได้ประโยชน์สูงสุด</w:t>
      </w:r>
      <w:r w:rsidRPr="00A90C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CCA">
        <w:rPr>
          <w:rFonts w:ascii="Angsana New" w:hAnsi="Angsana New" w:cs="Angsana New" w:hint="cs"/>
          <w:sz w:val="30"/>
          <w:szCs w:val="30"/>
          <w:cs/>
        </w:rPr>
        <w:t>ใน</w:t>
      </w:r>
      <w:r w:rsidR="009D1E93" w:rsidRPr="00A90CCA">
        <w:rPr>
          <w:rFonts w:ascii="Angsana New" w:hAnsi="Angsana New" w:cs="Angsana New" w:hint="cs"/>
          <w:sz w:val="30"/>
          <w:szCs w:val="30"/>
          <w:cs/>
        </w:rPr>
        <w:t>ระหว่างปี</w:t>
      </w:r>
      <w:r w:rsidRPr="00A90C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0CCA" w:rsidRPr="00A90CCA">
        <w:rPr>
          <w:rFonts w:ascii="Angsana New" w:hAnsi="Angsana New" w:cs="Angsana New" w:hint="cs"/>
          <w:sz w:val="30"/>
          <w:szCs w:val="30"/>
          <w:cs/>
        </w:rPr>
        <w:t xml:space="preserve">2563 และ </w:t>
      </w:r>
      <w:r w:rsidRPr="00A90CCA">
        <w:rPr>
          <w:rFonts w:ascii="Angsana New" w:hAnsi="Angsana New" w:cs="Angsana New"/>
          <w:sz w:val="30"/>
          <w:szCs w:val="30"/>
          <w:cs/>
        </w:rPr>
        <w:t xml:space="preserve">2562 </w:t>
      </w:r>
      <w:r w:rsidRPr="00A90CCA">
        <w:rPr>
          <w:rFonts w:ascii="Angsana New" w:hAnsi="Angsana New" w:cs="Angsana New" w:hint="cs"/>
          <w:sz w:val="30"/>
          <w:szCs w:val="30"/>
          <w:cs/>
        </w:rPr>
        <w:t>บริษัทได้ไถ่ถอนหุ้นกู้ตามที่</w:t>
      </w:r>
      <w:r w:rsidR="009D1E93" w:rsidRPr="00A90CCA">
        <w:rPr>
          <w:rFonts w:ascii="Angsana New" w:hAnsi="Angsana New" w:cs="Angsana New" w:hint="cs"/>
          <w:sz w:val="30"/>
          <w:szCs w:val="30"/>
          <w:cs/>
        </w:rPr>
        <w:t>กล่าวถึงในรายการแรก</w:t>
      </w:r>
      <w:r w:rsidR="00A90CCA" w:rsidRPr="00A90CCA">
        <w:rPr>
          <w:rFonts w:ascii="Angsana New" w:hAnsi="Angsana New" w:cs="Angsana New" w:hint="cs"/>
          <w:sz w:val="30"/>
          <w:szCs w:val="30"/>
          <w:cs/>
        </w:rPr>
        <w:t>บางส่วนจำนวนรวม 29,7</w:t>
      </w:r>
      <w:r w:rsidRPr="00A90CCA">
        <w:rPr>
          <w:rFonts w:ascii="Angsana New" w:hAnsi="Angsana New" w:cs="Angsana New" w:hint="cs"/>
          <w:sz w:val="30"/>
          <w:szCs w:val="30"/>
          <w:cs/>
        </w:rPr>
        <w:t>00 หน่วยและ</w:t>
      </w:r>
      <w:r w:rsidRPr="00A90CCA">
        <w:rPr>
          <w:rFonts w:ascii="Angsana New" w:hAnsi="Angsana New" w:cs="Angsana New"/>
          <w:sz w:val="30"/>
          <w:szCs w:val="30"/>
          <w:cs/>
        </w:rPr>
        <w:t xml:space="preserve"> </w:t>
      </w:r>
      <w:r w:rsidR="009D1E93" w:rsidRPr="00A90CCA">
        <w:rPr>
          <w:rFonts w:ascii="Angsana New" w:hAnsi="Angsana New" w:cs="Angsana New" w:hint="cs"/>
          <w:sz w:val="30"/>
          <w:szCs w:val="30"/>
          <w:cs/>
        </w:rPr>
        <w:t>90,100</w:t>
      </w:r>
      <w:r w:rsidRPr="00A90CCA">
        <w:rPr>
          <w:rFonts w:ascii="Angsana New" w:hAnsi="Angsana New" w:cs="Angsana New" w:hint="cs"/>
          <w:sz w:val="30"/>
          <w:szCs w:val="30"/>
          <w:cs/>
        </w:rPr>
        <w:t xml:space="preserve"> หน่วย</w:t>
      </w:r>
      <w:r w:rsidR="007919F5" w:rsidRPr="00A90CCA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A90CC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90CCA">
        <w:rPr>
          <w:rFonts w:ascii="Angsana New" w:hAnsi="Angsana New" w:cs="Angsana New" w:hint="cs"/>
          <w:sz w:val="30"/>
          <w:szCs w:val="30"/>
          <w:cs/>
        </w:rPr>
        <w:t xml:space="preserve">มูลค่าที่ตราไว้หน่วยละ </w:t>
      </w:r>
      <w:r w:rsidRPr="00A90CCA">
        <w:rPr>
          <w:rFonts w:ascii="Angsana New" w:hAnsi="Angsana New" w:cs="Angsana New"/>
          <w:sz w:val="30"/>
          <w:szCs w:val="30"/>
          <w:cs/>
        </w:rPr>
        <w:t>1</w:t>
      </w:r>
      <w:proofErr w:type="gramStart"/>
      <w:r w:rsidRPr="00A90CCA">
        <w:rPr>
          <w:rFonts w:ascii="Angsana New" w:hAnsi="Angsana New" w:cs="Angsana New"/>
          <w:sz w:val="30"/>
          <w:szCs w:val="30"/>
        </w:rPr>
        <w:t>,</w:t>
      </w:r>
      <w:r w:rsidRPr="00A90CCA">
        <w:rPr>
          <w:rFonts w:ascii="Angsana New" w:hAnsi="Angsana New" w:cs="Angsana New"/>
          <w:sz w:val="30"/>
          <w:szCs w:val="30"/>
          <w:cs/>
        </w:rPr>
        <w:t>000</w:t>
      </w:r>
      <w:proofErr w:type="gramEnd"/>
      <w:r w:rsidRPr="00A90C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CCA">
        <w:rPr>
          <w:rFonts w:ascii="Angsana New" w:hAnsi="Angsana New" w:cs="Angsana New" w:hint="cs"/>
          <w:sz w:val="30"/>
          <w:szCs w:val="30"/>
          <w:cs/>
        </w:rPr>
        <w:t>บาท</w:t>
      </w:r>
      <w:r w:rsidRPr="00A90CC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90CCA">
        <w:rPr>
          <w:rFonts w:ascii="Angsana New" w:hAnsi="Angsana New" w:cs="Angsana New" w:hint="cs"/>
          <w:sz w:val="30"/>
          <w:szCs w:val="30"/>
          <w:cs/>
        </w:rPr>
        <w:t>เป็นมูลค่ารวม</w:t>
      </w:r>
      <w:r w:rsidR="00A90CCA" w:rsidRPr="00A90CCA">
        <w:rPr>
          <w:rFonts w:ascii="Angsana New" w:hAnsi="Angsana New" w:cs="Angsana New" w:hint="cs"/>
          <w:sz w:val="30"/>
          <w:szCs w:val="30"/>
          <w:cs/>
        </w:rPr>
        <w:t xml:space="preserve"> 29.7</w:t>
      </w:r>
      <w:r w:rsidR="007919F5" w:rsidRPr="00A90CCA">
        <w:rPr>
          <w:rFonts w:ascii="Angsana New" w:hAnsi="Angsana New" w:cs="Angsana New" w:hint="cs"/>
          <w:sz w:val="30"/>
          <w:szCs w:val="30"/>
          <w:cs/>
        </w:rPr>
        <w:t xml:space="preserve"> ล้านบาทและ</w:t>
      </w:r>
      <w:r w:rsidRPr="00A90C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E93" w:rsidRPr="00A90CCA">
        <w:rPr>
          <w:rFonts w:ascii="Angsana New" w:hAnsi="Angsana New" w:cs="Angsana New" w:hint="cs"/>
          <w:sz w:val="30"/>
          <w:szCs w:val="30"/>
          <w:cs/>
        </w:rPr>
        <w:t>90.1</w:t>
      </w:r>
      <w:r w:rsidRPr="00A90CCA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7919F5" w:rsidRPr="00A90CCA">
        <w:rPr>
          <w:rFonts w:ascii="Angsana New" w:hAnsi="Angsana New" w:cs="Angsana New" w:hint="cs"/>
          <w:sz w:val="30"/>
          <w:szCs w:val="30"/>
          <w:cs/>
        </w:rPr>
        <w:t xml:space="preserve"> ตามลำดับ </w:t>
      </w:r>
      <w:r w:rsidRPr="00A90CCA">
        <w:rPr>
          <w:rFonts w:ascii="Angsana New" w:hAnsi="Angsana New" w:cs="Angsana New" w:hint="cs"/>
          <w:sz w:val="30"/>
          <w:szCs w:val="30"/>
          <w:cs/>
        </w:rPr>
        <w:t>จากผู้ถือหุ้นกู้บางรายโดยเป็นการซื้อคืนหุ้นกู้จากตลาดรองในราคารวมดอกเบี้ยค้างรับซึ่งเป็นไปตามข้อกำหนดว่าด้วยสิทธิและหน้าที่ของผู้ออกหุ้นกู้และผู้ถือหุ้นกู้</w:t>
      </w: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8C1C0D" w:rsidRPr="008C1C0D" w:rsidRDefault="008C1C0D" w:rsidP="008C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C1C0D">
        <w:rPr>
          <w:rFonts w:ascii="Angsana New" w:eastAsia="Calibri" w:hAnsi="Angsana New" w:hint="cs"/>
          <w:sz w:val="30"/>
          <w:szCs w:val="30"/>
          <w:cs/>
        </w:rPr>
        <w:t>ค่าใช้จ่ายที่เกี่ยวข้องโดยตรงกับการออกหุ้นกู้ได้แก่</w:t>
      </w:r>
      <w:r w:rsidRPr="008C1C0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C1C0D">
        <w:rPr>
          <w:rFonts w:ascii="Angsana New" w:eastAsia="Calibri" w:hAnsi="Angsana New" w:hint="cs"/>
          <w:sz w:val="30"/>
          <w:szCs w:val="30"/>
          <w:cs/>
        </w:rPr>
        <w:t>ค่าธรรมเนียมการจัดจำหน่ายซึ่งบริษัทบันทึกเป็นรายการรอตัดบัญชีและทยอยรับรู้เป็นเป็นส่วนหนึ่งของต้นทุนทางการเงินด้วยวิธีเส้นตรงตลอดอายุของหุ้นกู้ที่เกี่ยวข้อง</w:t>
      </w:r>
    </w:p>
    <w:p w:rsidR="006B4EC9" w:rsidRDefault="006B4EC9" w:rsidP="00F63DD6">
      <w:pPr>
        <w:pStyle w:val="NoSpacing"/>
        <w:rPr>
          <w:rFonts w:ascii="Angsana New" w:hAnsi="Angsana New" w:cs="Angsana New"/>
          <w:sz w:val="30"/>
          <w:szCs w:val="30"/>
        </w:rPr>
      </w:pPr>
    </w:p>
    <w:p w:rsidR="00BA0B3A" w:rsidRDefault="00E97DDF" w:rsidP="00F63DD6">
      <w:pPr>
        <w:pStyle w:val="NoSpacing"/>
        <w:rPr>
          <w:rFonts w:ascii="Angsana New" w:hAnsi="Angsana New" w:cs="Angsana New"/>
          <w:sz w:val="30"/>
          <w:szCs w:val="30"/>
          <w:cs/>
        </w:rPr>
      </w:pPr>
      <w:r w:rsidRPr="007A5FA3">
        <w:rPr>
          <w:rFonts w:ascii="Angsana New" w:hAnsi="Angsana New" w:cs="Angsana New" w:hint="cs"/>
          <w:sz w:val="30"/>
          <w:szCs w:val="30"/>
          <w:cs/>
        </w:rPr>
        <w:t xml:space="preserve">ในปี 2563 </w:t>
      </w:r>
      <w:r w:rsidR="00BA0B3A" w:rsidRPr="007A5FA3">
        <w:rPr>
          <w:rFonts w:ascii="Angsana New" w:hAnsi="Angsana New" w:cs="Angsana New" w:hint="cs"/>
          <w:sz w:val="30"/>
          <w:szCs w:val="30"/>
          <w:cs/>
        </w:rPr>
        <w:t>บริษัทได้นำที่ดินส่วนหนึ่งซึ่งมีมูลค่าตามบัญชีประมาณ 48 ล้านบาทไปวางเป็นหลักประกันส่วนเพิ่มสำหรับหุ้นกู้ตามที่กล่าวถึงในรายการแรก</w:t>
      </w: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5657B" w:rsidRPr="004F5042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371E17">
        <w:rPr>
          <w:rFonts w:ascii="Angsana New" w:hAnsi="Angsana New" w:hint="cs"/>
          <w:sz w:val="30"/>
          <w:szCs w:val="30"/>
          <w:cs/>
        </w:rPr>
        <w:t>และหกเดือน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</w:t>
      </w:r>
      <w:r w:rsidR="00371E17">
        <w:rPr>
          <w:rFonts w:ascii="Angsana New" w:hAnsi="Angsana New" w:hint="cs"/>
          <w:sz w:val="30"/>
          <w:szCs w:val="30"/>
          <w:cs/>
        </w:rPr>
        <w:t>0</w:t>
      </w:r>
      <w:r w:rsidR="006B4EC9">
        <w:rPr>
          <w:rFonts w:ascii="Angsana New" w:hAnsi="Angsana New" w:hint="cs"/>
          <w:sz w:val="30"/>
          <w:szCs w:val="30"/>
          <w:cs/>
        </w:rPr>
        <w:t xml:space="preserve"> </w:t>
      </w:r>
      <w:r w:rsidR="00371E17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A7711E" w:rsidRPr="004F5042">
        <w:rPr>
          <w:rFonts w:ascii="Angsana New" w:hAnsi="Angsana New"/>
          <w:sz w:val="30"/>
          <w:szCs w:val="30"/>
        </w:rPr>
        <w:t>6</w:t>
      </w:r>
      <w:r w:rsidR="00C45966">
        <w:rPr>
          <w:rFonts w:ascii="Angsana New" w:hAnsi="Angsana New"/>
          <w:sz w:val="30"/>
          <w:szCs w:val="30"/>
        </w:rPr>
        <w:t>3</w:t>
      </w:r>
      <w:r w:rsidR="008F4BC4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2E1B" w:rsidRPr="004F5042">
        <w:rPr>
          <w:rFonts w:ascii="Angsana New" w:hAnsi="Angsana New" w:hint="cs"/>
          <w:sz w:val="30"/>
          <w:szCs w:val="30"/>
          <w:cs/>
        </w:rPr>
        <w:t>25</w:t>
      </w:r>
      <w:r w:rsidR="00C45966">
        <w:rPr>
          <w:rFonts w:ascii="Angsana New" w:hAnsi="Angsana New" w:hint="cs"/>
          <w:sz w:val="30"/>
          <w:szCs w:val="30"/>
          <w:cs/>
        </w:rPr>
        <w:t>62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371E1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8F4BC4"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4704E" w:rsidRPr="002E3EED" w:rsidTr="008F4BC4">
        <w:trPr>
          <w:tblHeader/>
        </w:trPr>
        <w:tc>
          <w:tcPr>
            <w:tcW w:w="5211" w:type="dxa"/>
            <w:vAlign w:val="bottom"/>
          </w:tcPr>
          <w:p w:rsidR="009F77BA" w:rsidRPr="002E3EED" w:rsidRDefault="009F77B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9F77BA" w:rsidRPr="002E3EED" w:rsidRDefault="009F77BA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F77BA" w:rsidRPr="002E3EED" w:rsidRDefault="009F77BA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B23C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D73D5E" w:rsidRPr="002E3EED" w:rsidTr="000078D2">
        <w:tc>
          <w:tcPr>
            <w:tcW w:w="5211" w:type="dxa"/>
            <w:vAlign w:val="bottom"/>
          </w:tcPr>
          <w:p w:rsidR="00D73D5E" w:rsidRPr="002E3EED" w:rsidRDefault="00D73D5E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ภาษีเงินได้ที่คำนวณจากกำไร</w:t>
            </w:r>
            <w:r w:rsidR="00FF5AA4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07C6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73D5E">
              <w:rPr>
                <w:rFonts w:ascii="Angsana New" w:hAnsi="Angsana New"/>
                <w:sz w:val="30"/>
                <w:szCs w:val="30"/>
              </w:rPr>
              <w:t>2</w:t>
            </w:r>
            <w:r w:rsidR="00707C6A">
              <w:rPr>
                <w:rFonts w:ascii="Angsana New" w:hAnsi="Angsana New"/>
                <w:sz w:val="30"/>
                <w:szCs w:val="30"/>
              </w:rPr>
              <w:t>6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D73D5E" w:rsidRPr="002E3EED" w:rsidRDefault="00D73D5E" w:rsidP="003E173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2,813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    484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73D5E" w:rsidRPr="002E3EED" w:rsidRDefault="00D73D5E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</w:tr>
      <w:tr w:rsidR="00D73D5E" w:rsidRPr="002E3EED" w:rsidTr="000078D2">
        <w:tc>
          <w:tcPr>
            <w:tcW w:w="5211" w:type="dxa"/>
            <w:vAlign w:val="bottom"/>
          </w:tcPr>
          <w:p w:rsidR="00D73D5E" w:rsidRPr="002E3EED" w:rsidRDefault="00D73D5E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3E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7C6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7C6A">
              <w:rPr>
                <w:rFonts w:ascii="Angsana New" w:hAnsi="Angsana New"/>
                <w:sz w:val="30"/>
                <w:szCs w:val="30"/>
              </w:rPr>
              <w:t>449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73D5E" w:rsidRPr="002E3EED" w:rsidRDefault="00D73D5E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1,039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3E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 1,</w:t>
            </w:r>
            <w:r w:rsidR="00707C6A">
              <w:rPr>
                <w:rFonts w:ascii="Angsana New" w:hAnsi="Angsana New"/>
                <w:sz w:val="30"/>
                <w:szCs w:val="30"/>
              </w:rPr>
              <w:t>247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73D5E" w:rsidRPr="002E3EED" w:rsidRDefault="00D73D5E" w:rsidP="00371E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</w:tr>
      <w:tr w:rsidR="00D73D5E" w:rsidRPr="002E3EED" w:rsidTr="00085D4A">
        <w:tc>
          <w:tcPr>
            <w:tcW w:w="5211" w:type="dxa"/>
            <w:vAlign w:val="bottom"/>
          </w:tcPr>
          <w:p w:rsidR="00D73D5E" w:rsidRPr="002E3EED" w:rsidRDefault="00D73D5E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707C6A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73D5E" w:rsidRPr="002E3EED" w:rsidRDefault="00D73D5E" w:rsidP="003E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371E17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293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1,</w:t>
            </w:r>
            <w:r w:rsidR="00707C6A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73D5E" w:rsidRPr="002E3EED" w:rsidRDefault="00D73D5E" w:rsidP="003E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371E17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531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73D5E" w:rsidRPr="002E3EED" w:rsidTr="00085D4A">
        <w:tc>
          <w:tcPr>
            <w:tcW w:w="5211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73D5E" w:rsidRPr="008D6154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3E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73D5E" w:rsidRPr="002E3EED" w:rsidRDefault="00D73D5E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D73D5E" w:rsidRPr="002E3EED" w:rsidTr="00085D4A">
        <w:tc>
          <w:tcPr>
            <w:tcW w:w="5211" w:type="dxa"/>
            <w:vAlign w:val="bottom"/>
          </w:tcPr>
          <w:p w:rsidR="00D73D5E" w:rsidRPr="002E3EED" w:rsidRDefault="00D73D5E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84" w:type="dxa"/>
            <w:vAlign w:val="bottom"/>
          </w:tcPr>
          <w:p w:rsidR="00D73D5E" w:rsidRPr="008D6154" w:rsidRDefault="00D73D5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D73D5E" w:rsidRPr="008D6154" w:rsidRDefault="00D73D5E" w:rsidP="00D63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D73D5E" w:rsidRPr="008D6154" w:rsidRDefault="00D73D5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84" w:type="dxa"/>
            <w:vAlign w:val="bottom"/>
          </w:tcPr>
          <w:p w:rsidR="00D73D5E" w:rsidRPr="008D6154" w:rsidRDefault="00D73D5E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D73D5E" w:rsidRPr="002E3EED" w:rsidRDefault="00D73D5E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D73D5E" w:rsidRPr="002E3EED" w:rsidTr="000078D2">
        <w:tc>
          <w:tcPr>
            <w:tcW w:w="5211" w:type="dxa"/>
            <w:vAlign w:val="bottom"/>
          </w:tcPr>
          <w:p w:rsidR="00D73D5E" w:rsidRPr="002E3EED" w:rsidRDefault="00D73D5E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73D5E" w:rsidRPr="00D73D5E" w:rsidRDefault="00D73D5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6</w:t>
            </w:r>
            <w:r w:rsidR="00707C6A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D73D5E" w:rsidRPr="002E3EED" w:rsidRDefault="00D73D5E" w:rsidP="00371E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3,55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73D5E" w:rsidRPr="002E3EED" w:rsidRDefault="00D73D5E" w:rsidP="00371E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3,4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2E3EE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07C6A" w:rsidRPr="002E3EED" w:rsidTr="000078D2">
        <w:tc>
          <w:tcPr>
            <w:tcW w:w="5211" w:type="dxa"/>
            <w:vAlign w:val="bottom"/>
          </w:tcPr>
          <w:p w:rsidR="00707C6A" w:rsidRPr="002E3EED" w:rsidRDefault="00707C6A" w:rsidP="003E1736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707C6A" w:rsidRPr="00D73D5E" w:rsidRDefault="00707C6A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120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07C6A" w:rsidRPr="002E3EED" w:rsidRDefault="00707C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707C6A" w:rsidRPr="002E3EED" w:rsidRDefault="00707C6A" w:rsidP="0037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294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707C6A" w:rsidRPr="002E3EED" w:rsidRDefault="00707C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07C6A" w:rsidRPr="00D73D5E" w:rsidRDefault="00707C6A" w:rsidP="00D7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    120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707C6A" w:rsidRPr="002E3EED" w:rsidRDefault="00707C6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07C6A" w:rsidRPr="002E3EED" w:rsidRDefault="00707C6A" w:rsidP="0037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294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73D5E" w:rsidRPr="002E3EED" w:rsidTr="000078D2">
        <w:tc>
          <w:tcPr>
            <w:tcW w:w="5211" w:type="dxa"/>
            <w:vAlign w:val="bottom"/>
          </w:tcPr>
          <w:p w:rsidR="00D73D5E" w:rsidRPr="002E3EED" w:rsidRDefault="00D73D5E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ีเงินได้รอการตัด</w:t>
            </w:r>
            <w:r w:rsidRPr="00A5654A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  <w:r w:rsidR="003E1736" w:rsidRPr="00A5654A">
              <w:rPr>
                <w:rFonts w:ascii="Angsana New" w:hAnsi="Angsana New" w:hint="cs"/>
                <w:sz w:val="30"/>
                <w:szCs w:val="30"/>
                <w:cs/>
              </w:rPr>
              <w:t>เพิ่มขึ้น (</w:t>
            </w:r>
            <w:r w:rsidRPr="00A5654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3E1736" w:rsidRPr="00A5654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D73D5E" w:rsidRPr="00371E17" w:rsidRDefault="00D73D5E" w:rsidP="00371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1E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C4704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20</w:t>
            </w:r>
            <w:r w:rsidRPr="00371E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73D5E" w:rsidRPr="00371E17" w:rsidRDefault="00D73D5E" w:rsidP="009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71E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C4704E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20</w:t>
            </w:r>
            <w:r w:rsidRPr="00371E1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4704E" w:rsidRPr="002E3EED" w:rsidTr="000078D2">
        <w:tc>
          <w:tcPr>
            <w:tcW w:w="5211" w:type="dxa"/>
            <w:vAlign w:val="bottom"/>
          </w:tcPr>
          <w:p w:rsidR="004708EE" w:rsidRPr="002E3EED" w:rsidRDefault="004708EE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กำไรหรือขาดทุนในงบกำไร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br/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08EE" w:rsidRPr="00D73D5E" w:rsidRDefault="00707C6A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1,824</w:t>
            </w:r>
          </w:p>
        </w:tc>
        <w:tc>
          <w:tcPr>
            <w:tcW w:w="284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08EE" w:rsidRPr="002E3EED" w:rsidRDefault="00C4704E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D410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83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08EE" w:rsidRPr="00D73D5E" w:rsidRDefault="00D73D5E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284" w:type="dxa"/>
            <w:vAlign w:val="bottom"/>
          </w:tcPr>
          <w:p w:rsidR="004708EE" w:rsidRPr="002E3EED" w:rsidRDefault="004708E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08EE" w:rsidRPr="002E3EED" w:rsidRDefault="00C4704E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D410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C4704E" w:rsidRPr="002E3EED" w:rsidTr="00167493">
        <w:tc>
          <w:tcPr>
            <w:tcW w:w="5211" w:type="dxa"/>
            <w:vAlign w:val="bottom"/>
          </w:tcPr>
          <w:p w:rsidR="00C45966" w:rsidRPr="002E3EED" w:rsidRDefault="00C45966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5966" w:rsidRPr="00D73D5E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45966" w:rsidRPr="002E3EED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C45966" w:rsidRPr="00371E17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C45966" w:rsidRPr="002E3EED" w:rsidRDefault="00C4596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45966" w:rsidRPr="002E3EED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</w:tr>
      <w:tr w:rsidR="00C4704E" w:rsidRPr="002E3EED" w:rsidTr="00167493">
        <w:tc>
          <w:tcPr>
            <w:tcW w:w="5211" w:type="dxa"/>
            <w:vAlign w:val="bottom"/>
          </w:tcPr>
          <w:p w:rsidR="00FB3FDD" w:rsidRPr="002E3EED" w:rsidRDefault="00FB3FDD" w:rsidP="00167493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เพิ่มขึ้นในส่วนของ</w:t>
            </w:r>
            <w:r w:rsidRPr="002E3E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B3FDD" w:rsidRPr="00D73D5E" w:rsidRDefault="00FB3FDD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FB3FDD" w:rsidRPr="002E3EED" w:rsidRDefault="00FB3F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FB3FDD" w:rsidRPr="002E3EED" w:rsidRDefault="00FB3FDD" w:rsidP="00371E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</w:t>
            </w:r>
            <w:r w:rsidR="00371E17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  <w:vAlign w:val="bottom"/>
          </w:tcPr>
          <w:p w:rsidR="00FB3FDD" w:rsidRPr="002E3EED" w:rsidRDefault="00FB3F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FB3FDD" w:rsidRPr="00371E17" w:rsidRDefault="00FB3FDD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FB3FDD" w:rsidRPr="002E3EED" w:rsidRDefault="00FB3FD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FB3FDD" w:rsidRPr="002E3EED" w:rsidRDefault="00FB3FDD" w:rsidP="00371E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1</w:t>
            </w:r>
            <w:r w:rsidR="00371E17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4704E" w:rsidRPr="002E3EED" w:rsidTr="00167493">
        <w:tc>
          <w:tcPr>
            <w:tcW w:w="5211" w:type="dxa"/>
            <w:vAlign w:val="bottom"/>
          </w:tcPr>
          <w:p w:rsidR="00167493" w:rsidRPr="002E3EED" w:rsidRDefault="00167493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EF6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167493" w:rsidRPr="002E3EED" w:rsidRDefault="0016749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C45966" w:rsidRDefault="00C4596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371E17" w:rsidRPr="002E3EED" w:rsidTr="00DD4012">
        <w:trPr>
          <w:tblHeader/>
        </w:trPr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 (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71E17" w:rsidRPr="002E3EED" w:rsidTr="00DD4012">
        <w:trPr>
          <w:tblHeader/>
        </w:trPr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71E17" w:rsidRPr="002E3EED" w:rsidTr="00DD4012">
        <w:trPr>
          <w:tblHeader/>
        </w:trPr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707C6A" w:rsidRPr="002E3EED" w:rsidTr="00DD4012">
        <w:tc>
          <w:tcPr>
            <w:tcW w:w="5211" w:type="dxa"/>
            <w:vAlign w:val="bottom"/>
          </w:tcPr>
          <w:p w:rsidR="00707C6A" w:rsidRPr="002E3EED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7C6A" w:rsidRPr="00D73D5E" w:rsidRDefault="00707C6A" w:rsidP="005A7C2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284" w:type="dxa"/>
            <w:vAlign w:val="bottom"/>
          </w:tcPr>
          <w:p w:rsidR="00707C6A" w:rsidRPr="002E3EED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707C6A" w:rsidRPr="002E3EED" w:rsidRDefault="00707C6A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6,973</w:t>
            </w:r>
          </w:p>
        </w:tc>
        <w:tc>
          <w:tcPr>
            <w:tcW w:w="283" w:type="dxa"/>
            <w:vAlign w:val="bottom"/>
          </w:tcPr>
          <w:p w:rsidR="00707C6A" w:rsidRPr="002E3EED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7C6A" w:rsidRPr="00D73D5E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3,380</w:t>
            </w:r>
          </w:p>
        </w:tc>
        <w:tc>
          <w:tcPr>
            <w:tcW w:w="284" w:type="dxa"/>
            <w:vAlign w:val="bottom"/>
          </w:tcPr>
          <w:p w:rsidR="00707C6A" w:rsidRPr="002E3EED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707C6A" w:rsidRPr="002E3EED" w:rsidRDefault="00707C6A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7,268</w:t>
            </w:r>
          </w:p>
        </w:tc>
      </w:tr>
      <w:tr w:rsidR="00371E17" w:rsidRPr="002E3EED" w:rsidTr="00DD4012"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E17" w:rsidRPr="00D73D5E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7,448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371E17" w:rsidRPr="002E3EED" w:rsidRDefault="00C4704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B3FB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1E17" w:rsidRPr="00D73D5E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71E17" w:rsidRPr="002E3EED" w:rsidRDefault="00C4704E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</w:tr>
      <w:tr w:rsidR="00371E17" w:rsidRPr="002E3EED" w:rsidTr="00DD4012"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371E17" w:rsidRPr="00D73D5E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07C6A">
              <w:rPr>
                <w:rFonts w:ascii="Angsana New" w:hAnsi="Angsana New"/>
                <w:sz w:val="30"/>
                <w:szCs w:val="30"/>
              </w:rPr>
              <w:t>7,123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371E17" w:rsidRPr="002E3EED" w:rsidRDefault="00371E17" w:rsidP="00EB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 w:rsidR="00EB3FB1">
              <w:rPr>
                <w:rFonts w:ascii="Angsana New" w:hAnsi="Angsana New"/>
                <w:color w:val="000000"/>
                <w:sz w:val="30"/>
                <w:szCs w:val="30"/>
              </w:rPr>
              <w:t xml:space="preserve">  1,378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1E17" w:rsidRPr="00D73D5E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</w:t>
            </w:r>
            <w:r w:rsidRPr="00D73D5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707C6A">
              <w:rPr>
                <w:rFonts w:ascii="Angsana New" w:hAnsi="Angsana New"/>
                <w:sz w:val="30"/>
                <w:szCs w:val="30"/>
              </w:rPr>
              <w:t>2,765</w:t>
            </w:r>
            <w:r w:rsidRPr="00D73D5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71E17" w:rsidRPr="002E3EED" w:rsidRDefault="00EB3FB1" w:rsidP="00EB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</w:t>
            </w:r>
            <w:r w:rsidR="00371E17"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71E17"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1,249</w:t>
            </w:r>
            <w:r w:rsidR="00371E17"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73D5E" w:rsidRPr="002E3EED" w:rsidTr="00DD4012">
        <w:tc>
          <w:tcPr>
            <w:tcW w:w="5211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ผลกระทบจากการใช้ประโยชน์ของผลขาดทุนสะสมทางภาษียกมา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1,2</w:t>
            </w: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371E17" w:rsidRPr="002E3EED" w:rsidTr="00DD4012"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371E17" w:rsidRPr="00D73D5E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 xml:space="preserve">(   </w:t>
            </w:r>
            <w:r w:rsidR="00D73D5E" w:rsidRPr="00D73D5E">
              <w:rPr>
                <w:rFonts w:ascii="Angsana New" w:hAnsi="Angsana New"/>
                <w:sz w:val="30"/>
                <w:szCs w:val="30"/>
              </w:rPr>
              <w:t>1,753</w:t>
            </w:r>
            <w:r w:rsidRPr="00D73D5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371E17" w:rsidRPr="008D6154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vAlign w:val="bottom"/>
          </w:tcPr>
          <w:p w:rsidR="00371E17" w:rsidRPr="008D6154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71E17" w:rsidRPr="008D6154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1E17" w:rsidRPr="00D73D5E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3D5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( </w:t>
            </w:r>
            <w:r w:rsidR="00D73D5E" w:rsidRPr="00D73D5E">
              <w:rPr>
                <w:rFonts w:ascii="Angsana New" w:hAnsi="Angsana New"/>
                <w:color w:val="000000"/>
                <w:sz w:val="30"/>
                <w:szCs w:val="30"/>
              </w:rPr>
              <w:t xml:space="preserve">  1,753</w:t>
            </w:r>
            <w:r w:rsidRPr="00D73D5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371E17" w:rsidRPr="008D6154" w:rsidRDefault="00371E17" w:rsidP="00DD4012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3EE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</w:tr>
      <w:tr w:rsidR="00D73D5E" w:rsidRPr="002E3EED" w:rsidTr="00DD4012">
        <w:tc>
          <w:tcPr>
            <w:tcW w:w="5211" w:type="dxa"/>
            <w:vAlign w:val="bottom"/>
          </w:tcPr>
          <w:p w:rsidR="00D73D5E" w:rsidRPr="002E3EED" w:rsidRDefault="00D73D5E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73D5E" w:rsidRPr="00D73D5E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2E3EE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6,946</w:t>
            </w:r>
          </w:p>
        </w:tc>
      </w:tr>
      <w:tr w:rsidR="00371E17" w:rsidRPr="002E3EED" w:rsidTr="00DD4012"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 (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3" w:type="dxa"/>
            <w:vAlign w:val="bottom"/>
          </w:tcPr>
          <w:p w:rsidR="00371E17" w:rsidRPr="00D73D5E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2,767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   </w:t>
            </w:r>
            <w:r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 w:rsidR="00EB3FB1">
              <w:rPr>
                <w:rFonts w:ascii="Angsana New" w:hAnsi="Angsana New"/>
                <w:color w:val="000000"/>
                <w:sz w:val="30"/>
                <w:szCs w:val="30"/>
              </w:rPr>
              <w:t>402</w:t>
            </w:r>
            <w:r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371E17" w:rsidRPr="00D73D5E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3,</w:t>
            </w:r>
            <w:r w:rsidR="00D73D5E" w:rsidRPr="00D73D5E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71E17" w:rsidRPr="002E3EED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5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371E17"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371E17">
              <w:rPr>
                <w:rFonts w:ascii="Angsana New" w:hAnsi="Angsana New"/>
                <w:color w:val="FFFFFF" w:themeColor="background1"/>
                <w:sz w:val="30"/>
                <w:szCs w:val="30"/>
              </w:rPr>
              <w:t xml:space="preserve"> </w:t>
            </w:r>
            <w:r w:rsidR="00371E17" w:rsidRPr="002E3EED">
              <w:rPr>
                <w:rFonts w:ascii="Angsana New" w:hAnsi="Angsana New"/>
                <w:color w:val="FFFFFF" w:themeColor="background1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402</w:t>
            </w:r>
            <w:r w:rsidR="00371E17" w:rsidRPr="002E3EE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73D5E" w:rsidRPr="002E3EED" w:rsidTr="00DD4012">
        <w:tc>
          <w:tcPr>
            <w:tcW w:w="5211" w:type="dxa"/>
            <w:vAlign w:val="bottom"/>
          </w:tcPr>
          <w:p w:rsidR="00D73D5E" w:rsidRPr="002E3EED" w:rsidRDefault="00D73D5E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993" w:type="dxa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D73D5E" w:rsidRPr="002E3EED" w:rsidRDefault="00D73D5E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83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D73D5E" w:rsidRPr="00D73D5E" w:rsidRDefault="00D73D5E" w:rsidP="00D73D5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84" w:type="dxa"/>
            <w:vAlign w:val="bottom"/>
          </w:tcPr>
          <w:p w:rsidR="00D73D5E" w:rsidRPr="002E3EED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73D5E" w:rsidRPr="002E3EED" w:rsidRDefault="00D73D5E" w:rsidP="009013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276</w:t>
            </w:r>
          </w:p>
        </w:tc>
      </w:tr>
      <w:tr w:rsidR="00371E17" w:rsidRPr="002E3EED" w:rsidTr="00DD4012"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กำไรหรือขาดทุนในงบกำไร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br/>
              <w:t>ขาดทุนเ</w:t>
            </w:r>
            <w:r w:rsidRPr="002E3EED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1E17" w:rsidRPr="00D73D5E" w:rsidRDefault="00707C6A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4,473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E17" w:rsidRPr="002E3EED" w:rsidRDefault="00C4704E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371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71E17" w:rsidRPr="00D73D5E" w:rsidRDefault="00D73D5E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D5E">
              <w:rPr>
                <w:rFonts w:ascii="Angsana New" w:hAnsi="Angsana New"/>
                <w:sz w:val="30"/>
                <w:szCs w:val="30"/>
              </w:rPr>
              <w:t>4,889</w:t>
            </w: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E17" w:rsidRPr="002E3EED" w:rsidRDefault="00C4704E" w:rsidP="00C470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71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371E17" w:rsidRPr="002E3EED" w:rsidTr="00DD4012"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1E17" w:rsidRPr="00EB3FB1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71E17" w:rsidRPr="00EB3FB1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</w:tr>
      <w:tr w:rsidR="00EB3FB1" w:rsidRPr="002E3EED" w:rsidTr="00DD4012">
        <w:tc>
          <w:tcPr>
            <w:tcW w:w="5211" w:type="dxa"/>
            <w:vAlign w:val="bottom"/>
          </w:tcPr>
          <w:p w:rsidR="00EB3FB1" w:rsidRPr="002E3EED" w:rsidRDefault="00EB3FB1" w:rsidP="00DD4012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เพิ่มขึ้นในส่วนของ</w:t>
            </w:r>
            <w:r w:rsidRPr="002E3EE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2E3EE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B3FB1" w:rsidRPr="00182986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298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  <w:vAlign w:val="bottom"/>
          </w:tcPr>
          <w:p w:rsidR="00EB3FB1" w:rsidRPr="00182986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EB3FB1" w:rsidRPr="00182986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2986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83" w:type="dxa"/>
            <w:vAlign w:val="bottom"/>
          </w:tcPr>
          <w:p w:rsidR="00EB3FB1" w:rsidRPr="00182986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:rsidR="00EB3FB1" w:rsidRPr="00182986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2986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:rsidR="00EB3FB1" w:rsidRPr="00182986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EB3FB1" w:rsidRPr="002E3EED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tr w:rsidR="00371E17" w:rsidRPr="002E3EED" w:rsidTr="00DD4012">
        <w:tc>
          <w:tcPr>
            <w:tcW w:w="5211" w:type="dxa"/>
            <w:vAlign w:val="bottom"/>
          </w:tcPr>
          <w:p w:rsidR="00371E17" w:rsidRPr="002E3EED" w:rsidRDefault="00371E17" w:rsidP="00DD401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3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284" w:type="dxa"/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371E17" w:rsidRPr="002E3EED" w:rsidRDefault="00371E17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EB3FB1" w:rsidRDefault="00EB3FB1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15657B" w:rsidRPr="009E5A50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9E5A5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</w:t>
      </w:r>
      <w:r w:rsidRPr="009E5A5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9E5A50">
        <w:rPr>
          <w:rFonts w:ascii="Angsana New" w:hAnsi="Angsana New"/>
          <w:sz w:val="30"/>
          <w:szCs w:val="30"/>
          <w:cs/>
        </w:rPr>
        <w:t xml:space="preserve"> ณ วันที่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C7DDC">
        <w:rPr>
          <w:rFonts w:ascii="Angsana New" w:hAnsi="Angsana New" w:hint="cs"/>
          <w:sz w:val="30"/>
          <w:szCs w:val="30"/>
          <w:cs/>
        </w:rPr>
        <w:t>3</w:t>
      </w:r>
      <w:r w:rsidR="00EB3FB1">
        <w:rPr>
          <w:rFonts w:ascii="Angsana New" w:hAnsi="Angsana New" w:hint="cs"/>
          <w:sz w:val="30"/>
          <w:szCs w:val="30"/>
          <w:cs/>
        </w:rPr>
        <w:t>0</w:t>
      </w:r>
      <w:r w:rsidR="00FC7DDC">
        <w:rPr>
          <w:rFonts w:ascii="Angsana New" w:hAnsi="Angsana New" w:hint="cs"/>
          <w:sz w:val="30"/>
          <w:szCs w:val="30"/>
          <w:cs/>
        </w:rPr>
        <w:t xml:space="preserve"> </w:t>
      </w:r>
      <w:r w:rsidR="00EB3FB1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9E5A50">
        <w:rPr>
          <w:rFonts w:ascii="Angsana New" w:hAnsi="Angsana New"/>
          <w:sz w:val="30"/>
          <w:szCs w:val="30"/>
          <w:cs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A7711E" w:rsidRPr="009E5A50">
        <w:rPr>
          <w:rFonts w:ascii="Angsana New" w:hAnsi="Angsana New"/>
          <w:sz w:val="30"/>
          <w:szCs w:val="30"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3</w:t>
      </w:r>
      <w:r w:rsidR="00A7711E"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 w:hint="cs"/>
          <w:sz w:val="30"/>
          <w:szCs w:val="30"/>
          <w:cs/>
        </w:rPr>
        <w:t>และ</w:t>
      </w:r>
      <w:r w:rsidR="0026167F" w:rsidRPr="009E5A50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7711E" w:rsidRPr="009E5A50">
        <w:rPr>
          <w:rFonts w:ascii="Angsana New" w:hAnsi="Angsana New" w:hint="cs"/>
          <w:sz w:val="30"/>
          <w:szCs w:val="30"/>
          <w:cs/>
        </w:rPr>
        <w:t xml:space="preserve"> </w:t>
      </w:r>
      <w:r w:rsidRPr="009E5A50">
        <w:rPr>
          <w:rFonts w:ascii="Angsana New" w:hAnsi="Angsana New"/>
          <w:sz w:val="30"/>
          <w:szCs w:val="30"/>
        </w:rPr>
        <w:t xml:space="preserve">31 </w:t>
      </w:r>
      <w:r w:rsidRPr="009E5A50">
        <w:rPr>
          <w:rFonts w:ascii="Angsana New" w:hAnsi="Angsana New"/>
          <w:sz w:val="30"/>
          <w:szCs w:val="30"/>
          <w:cs/>
        </w:rPr>
        <w:t>ธันวาคม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="00FF2E1B" w:rsidRPr="009E5A50">
        <w:rPr>
          <w:rFonts w:ascii="Angsana New" w:hAnsi="Angsana New"/>
          <w:sz w:val="30"/>
          <w:szCs w:val="30"/>
        </w:rPr>
        <w:t>25</w:t>
      </w:r>
      <w:r w:rsidR="00905690">
        <w:rPr>
          <w:rFonts w:ascii="Angsana New" w:hAnsi="Angsana New" w:hint="cs"/>
          <w:sz w:val="30"/>
          <w:szCs w:val="30"/>
          <w:cs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2</w:t>
      </w:r>
      <w:r w:rsidRPr="009E5A50">
        <w:rPr>
          <w:rFonts w:ascii="Angsana New" w:hAnsi="Angsana New"/>
          <w:sz w:val="30"/>
          <w:szCs w:val="30"/>
        </w:rPr>
        <w:t xml:space="preserve"> </w:t>
      </w:r>
      <w:r w:rsidRPr="009E5A50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9E5A50">
        <w:rPr>
          <w:rFonts w:ascii="Angsana New" w:hAnsi="Angsana New" w:hint="cs"/>
          <w:sz w:val="30"/>
          <w:szCs w:val="30"/>
          <w:cs/>
        </w:rPr>
        <w:t>ต่อไป</w:t>
      </w:r>
      <w:r w:rsidRPr="009E5A50">
        <w:rPr>
          <w:rFonts w:ascii="Angsana New" w:hAnsi="Angsana New"/>
          <w:sz w:val="30"/>
          <w:szCs w:val="30"/>
          <w:cs/>
        </w:rPr>
        <w:t>นี้</w:t>
      </w:r>
    </w:p>
    <w:p w:rsidR="00F63DD6" w:rsidRDefault="00F63DD6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76" w:type="dxa"/>
        <w:tblInd w:w="-18" w:type="dxa"/>
        <w:tblLook w:val="0000"/>
      </w:tblPr>
      <w:tblGrid>
        <w:gridCol w:w="4095"/>
        <w:gridCol w:w="1304"/>
        <w:gridCol w:w="255"/>
        <w:gridCol w:w="1304"/>
        <w:gridCol w:w="255"/>
        <w:gridCol w:w="1304"/>
        <w:gridCol w:w="255"/>
        <w:gridCol w:w="1304"/>
      </w:tblGrid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5966" w:rsidRPr="008D6154" w:rsidRDefault="00C4596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FB1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B3FB1" w:rsidRPr="008D6154" w:rsidRDefault="00EB3FB1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EB3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C4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DD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3FB1" w:rsidRPr="008D6154" w:rsidRDefault="00EB3FB1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EF764E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371D6B" w:rsidRDefault="00EF764E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EF764E" w:rsidRPr="008D6154" w:rsidRDefault="00EF764E" w:rsidP="00270703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764E" w:rsidRPr="008D6154" w:rsidRDefault="00EF764E" w:rsidP="00EF7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66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C45966" w:rsidRPr="008D6154" w:rsidRDefault="00C45966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052A63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293690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C45966" w:rsidRPr="008D6154" w:rsidRDefault="00C45966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A93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เผื่อการลดมูลค่าของสินค้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5B4A93" w:rsidRDefault="005B4A93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B4A93">
              <w:rPr>
                <w:rFonts w:ascii="Angsana New" w:hAnsi="Angsana New"/>
                <w:sz w:val="30"/>
                <w:szCs w:val="30"/>
              </w:rPr>
              <w:t>,29</w:t>
            </w:r>
            <w:r w:rsidR="001829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B4A93">
              <w:rPr>
                <w:rFonts w:ascii="Angsana New" w:hAnsi="Angsana New"/>
                <w:sz w:val="30"/>
                <w:szCs w:val="30"/>
              </w:rPr>
              <w:t>,29</w:t>
            </w:r>
            <w:r w:rsidR="001829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430A58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303185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</w:tr>
      <w:tr w:rsidR="005B4A93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EF764E" w:rsidRDefault="005B4A93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การด้อยค่าของลูกหนี้การค้า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5B4A93" w:rsidRDefault="005B4A93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1,198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430A58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5,178</w:t>
            </w:r>
          </w:p>
        </w:tc>
      </w:tr>
      <w:tr w:rsidR="005B4A93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5B4A93" w:rsidRDefault="005B4A93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430A58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5B4A93" w:rsidRPr="008D6154" w:rsidTr="00EF764E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5B4A93" w:rsidRDefault="005B4A93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2,230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430A58" w:rsidRDefault="005B4A93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5B4A93" w:rsidRPr="00303185" w:rsidRDefault="005B4A93" w:rsidP="00EF764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</w:tr>
      <w:tr w:rsidR="00E86C98" w:rsidRPr="008D6154" w:rsidTr="00720954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E86C98" w:rsidRPr="008D6154" w:rsidRDefault="00E86C98" w:rsidP="009D1E93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ขาดทุนจากการวัดมูลค่าของสินทรัพย์ไม่หมุนเวียนที่ถือไว้เพื่อขาย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86C98" w:rsidRPr="005B4A93" w:rsidRDefault="00E86C98" w:rsidP="00DC114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E86C98" w:rsidRPr="008D6154" w:rsidRDefault="00E86C98" w:rsidP="0072095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86C98" w:rsidRPr="006C0551" w:rsidRDefault="00E86C9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0551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E86C98" w:rsidRPr="008D6154" w:rsidRDefault="00E86C98" w:rsidP="0072095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6C98" w:rsidRPr="005B4A93" w:rsidRDefault="00E86C98" w:rsidP="00D73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4A9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E86C98" w:rsidRPr="008D6154" w:rsidRDefault="00E86C98" w:rsidP="00720954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86C98" w:rsidRPr="008D6154" w:rsidRDefault="00E86C98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B4A93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B4A93" w:rsidRPr="005B4A93" w:rsidRDefault="00E86C98" w:rsidP="006C0551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,772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B4A93" w:rsidRPr="005B4A93" w:rsidRDefault="005B4A93" w:rsidP="00D73D5E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5,81</w:t>
            </w:r>
            <w:r w:rsidR="001829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5B4A93" w:rsidRPr="00430A58" w:rsidRDefault="005B4A93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9,539</w:t>
            </w:r>
          </w:p>
        </w:tc>
      </w:tr>
      <w:tr w:rsidR="005B4A93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61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5B4A93" w:rsidRPr="005B4A93" w:rsidRDefault="005B4A93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5B4A93" w:rsidRPr="00303185" w:rsidRDefault="005B4A93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5B4A93" w:rsidRPr="00303185" w:rsidRDefault="005B4A93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5B4A93" w:rsidRPr="008D6154" w:rsidRDefault="005B4A93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A93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27070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5B4A93" w:rsidRPr="005B4A93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5B4A93" w:rsidRPr="00303185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5B4A93" w:rsidRPr="00303185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5B4A93" w:rsidRPr="008D6154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A93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9D1E93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5B4A93" w:rsidRPr="005B4A93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5B4A93" w:rsidRPr="00303185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5B4A93" w:rsidRPr="00303185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5B4A93" w:rsidRPr="008D6154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4A93" w:rsidRPr="008D6154" w:rsidTr="0027070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EB47C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302" w:right="-43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A93" w:rsidRPr="005B4A93" w:rsidRDefault="005B4A93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A93" w:rsidRPr="00303185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A93" w:rsidRPr="00303185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A93" w:rsidRPr="00430A58" w:rsidRDefault="005B4A93" w:rsidP="00270703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A93" w:rsidRPr="00303185" w:rsidRDefault="005B4A93" w:rsidP="0027070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</w:tr>
      <w:tr w:rsidR="005B4A93" w:rsidRPr="008D6154" w:rsidTr="00720954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:rsidR="005B4A93" w:rsidRPr="008D6154" w:rsidRDefault="005B4A93" w:rsidP="00270703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4A93" w:rsidRPr="005B4A93" w:rsidRDefault="005B4A93" w:rsidP="00044076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A93" w:rsidRPr="00303185" w:rsidRDefault="005B4A93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4A93" w:rsidRPr="00303185" w:rsidRDefault="005B4A93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A93" w:rsidRPr="00303185" w:rsidRDefault="005B4A93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4A93" w:rsidRPr="005B4A93" w:rsidRDefault="005B4A93" w:rsidP="00D73D5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A93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A93" w:rsidRPr="00430A58" w:rsidRDefault="005B4A93" w:rsidP="00270703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B4A93" w:rsidRPr="00303185" w:rsidRDefault="005B4A93" w:rsidP="007209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3185">
              <w:rPr>
                <w:rFonts w:ascii="Angsana New" w:hAnsi="Angsana New"/>
                <w:sz w:val="30"/>
                <w:szCs w:val="30"/>
              </w:rPr>
              <w:t>1,840</w:t>
            </w:r>
          </w:p>
        </w:tc>
      </w:tr>
    </w:tbl>
    <w:p w:rsidR="00905690" w:rsidRDefault="0090569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905690" w:rsidRDefault="00D23997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6F087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0876">
        <w:rPr>
          <w:rFonts w:ascii="Angsana New" w:hAnsi="Angsana New"/>
          <w:sz w:val="30"/>
          <w:szCs w:val="30"/>
        </w:rPr>
        <w:t>3</w:t>
      </w:r>
      <w:r w:rsidR="009445C8">
        <w:rPr>
          <w:rFonts w:ascii="Angsana New" w:hAnsi="Angsana New"/>
          <w:sz w:val="30"/>
          <w:szCs w:val="30"/>
        </w:rPr>
        <w:t xml:space="preserve">0 </w:t>
      </w:r>
      <w:r w:rsidR="009445C8">
        <w:rPr>
          <w:rFonts w:ascii="Angsana New" w:hAnsi="Angsana New" w:hint="cs"/>
          <w:sz w:val="30"/>
          <w:szCs w:val="30"/>
          <w:cs/>
        </w:rPr>
        <w:t>มิถุนายน</w:t>
      </w:r>
      <w:r w:rsidRPr="006F0876">
        <w:rPr>
          <w:rFonts w:ascii="Angsana New" w:hAnsi="Angsana New" w:hint="cs"/>
          <w:sz w:val="30"/>
          <w:szCs w:val="30"/>
          <w:cs/>
        </w:rPr>
        <w:t xml:space="preserve"> 256</w:t>
      </w:r>
      <w:r w:rsidR="00687C36" w:rsidRPr="006F0876">
        <w:rPr>
          <w:rFonts w:ascii="Angsana New" w:hAnsi="Angsana New" w:hint="cs"/>
          <w:sz w:val="30"/>
          <w:szCs w:val="30"/>
          <w:cs/>
        </w:rPr>
        <w:t>3</w:t>
      </w:r>
      <w:r w:rsidRPr="006F0876">
        <w:rPr>
          <w:rFonts w:ascii="Angsana New" w:hAnsi="Angsana New"/>
          <w:sz w:val="30"/>
          <w:szCs w:val="30"/>
          <w:cs/>
        </w:rPr>
        <w:t xml:space="preserve"> บริษัทย่อยหนึ่งแห่งมีผลขาดทุนสะสมทางภาษียกไปเป็นจำนวนเงิน</w:t>
      </w:r>
      <w:r w:rsidRPr="00063546">
        <w:rPr>
          <w:rFonts w:ascii="Angsana New" w:hAnsi="Angsana New"/>
          <w:sz w:val="30"/>
          <w:szCs w:val="30"/>
          <w:cs/>
        </w:rPr>
        <w:t>รวมประมาณ</w:t>
      </w:r>
      <w:r w:rsidRPr="00063546">
        <w:rPr>
          <w:rFonts w:ascii="Angsana New" w:hAnsi="Angsana New"/>
          <w:sz w:val="30"/>
          <w:szCs w:val="30"/>
        </w:rPr>
        <w:t xml:space="preserve"> </w:t>
      </w:r>
      <w:r w:rsidR="00A90CCA">
        <w:rPr>
          <w:rFonts w:ascii="Angsana New" w:hAnsi="Angsana New"/>
          <w:sz w:val="30"/>
          <w:szCs w:val="30"/>
        </w:rPr>
        <w:t>8</w:t>
      </w:r>
      <w:r w:rsidR="00A90CCA">
        <w:rPr>
          <w:rFonts w:ascii="Angsana New" w:hAnsi="Angsana New" w:hint="cs"/>
          <w:sz w:val="30"/>
          <w:szCs w:val="30"/>
          <w:cs/>
        </w:rPr>
        <w:t>2</w:t>
      </w:r>
      <w:r w:rsidR="00A90CCA">
        <w:rPr>
          <w:rFonts w:ascii="Angsana New" w:hAnsi="Angsana New"/>
          <w:sz w:val="30"/>
          <w:szCs w:val="30"/>
        </w:rPr>
        <w:t>.</w:t>
      </w:r>
      <w:r w:rsidR="00A90CCA">
        <w:rPr>
          <w:rFonts w:ascii="Angsana New" w:hAnsi="Angsana New" w:hint="cs"/>
          <w:sz w:val="30"/>
          <w:szCs w:val="30"/>
          <w:cs/>
        </w:rPr>
        <w:t>0</w:t>
      </w:r>
      <w:r w:rsidRPr="006F0876">
        <w:rPr>
          <w:rFonts w:ascii="Angsana New" w:hAnsi="Angsana New" w:hint="cs"/>
          <w:sz w:val="30"/>
          <w:szCs w:val="30"/>
          <w:cs/>
        </w:rPr>
        <w:t xml:space="preserve"> </w:t>
      </w:r>
      <w:r w:rsidRPr="006F0876">
        <w:rPr>
          <w:rFonts w:ascii="Angsana New" w:hAnsi="Angsana New"/>
          <w:sz w:val="30"/>
          <w:szCs w:val="30"/>
          <w:cs/>
        </w:rPr>
        <w:t>ล้าน</w:t>
      </w:r>
      <w:r w:rsidRPr="006F0876">
        <w:rPr>
          <w:rFonts w:ascii="Angsana New" w:hAnsi="Angsana New" w:hint="cs"/>
          <w:sz w:val="30"/>
          <w:szCs w:val="30"/>
          <w:cs/>
        </w:rPr>
        <w:t>บ</w:t>
      </w:r>
      <w:r w:rsidRPr="006F0876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Pr="006F0876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687C36" w:rsidRPr="006F0876">
        <w:rPr>
          <w:rFonts w:ascii="Angsana New" w:hAnsi="Angsana New"/>
          <w:sz w:val="30"/>
          <w:szCs w:val="30"/>
        </w:rPr>
        <w:t>3</w:t>
      </w:r>
      <w:r w:rsidRPr="006F0876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 w:rsidR="00687C36" w:rsidRPr="006F0876">
        <w:rPr>
          <w:rFonts w:ascii="Angsana New" w:hAnsi="Angsana New" w:hint="cs"/>
          <w:sz w:val="30"/>
          <w:szCs w:val="30"/>
          <w:cs/>
        </w:rPr>
        <w:t>8</w:t>
      </w:r>
    </w:p>
    <w:p w:rsidR="006218A4" w:rsidRDefault="006218A4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6218A4" w:rsidRDefault="006218A4" w:rsidP="0062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6218A4" w:rsidRDefault="00621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26AD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4719C9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BD26AD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</w:t>
      </w:r>
      <w:r w:rsidR="00082435">
        <w:rPr>
          <w:rFonts w:ascii="Angsana New" w:hAnsi="Angsana New" w:hint="cs"/>
          <w:sz w:val="30"/>
          <w:szCs w:val="30"/>
          <w:cs/>
        </w:rPr>
        <w:t>ของ</w:t>
      </w:r>
      <w:r w:rsidRPr="00BD26AD">
        <w:rPr>
          <w:rFonts w:ascii="Angsana New" w:hAnsi="Angsana New"/>
          <w:sz w:val="30"/>
          <w:szCs w:val="30"/>
          <w:cs/>
        </w:rPr>
        <w:t>พนักงานหลังออกจากงานสำหรับ</w:t>
      </w:r>
      <w:r w:rsidRPr="00BD26AD">
        <w:rPr>
          <w:rFonts w:ascii="Angsana New" w:hAnsi="Angsana New" w:hint="cs"/>
          <w:sz w:val="30"/>
          <w:szCs w:val="30"/>
          <w:cs/>
        </w:rPr>
        <w:t>งวด</w:t>
      </w:r>
      <w:r w:rsidR="009445C8">
        <w:rPr>
          <w:rFonts w:ascii="Angsana New" w:hAnsi="Angsana New" w:hint="cs"/>
          <w:sz w:val="30"/>
          <w:szCs w:val="30"/>
          <w:cs/>
        </w:rPr>
        <w:t>หก</w:t>
      </w:r>
      <w:r w:rsidRPr="00BD26AD">
        <w:rPr>
          <w:rFonts w:ascii="Angsana New" w:hAnsi="Angsana New" w:hint="cs"/>
          <w:sz w:val="30"/>
          <w:szCs w:val="30"/>
          <w:cs/>
        </w:rPr>
        <w:t>เดือน</w:t>
      </w:r>
      <w:r w:rsidRPr="00BD26A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7DDC">
        <w:rPr>
          <w:rFonts w:ascii="Angsana New" w:hAnsi="Angsana New" w:hint="cs"/>
          <w:sz w:val="30"/>
          <w:szCs w:val="30"/>
          <w:cs/>
        </w:rPr>
        <w:t>3</w:t>
      </w:r>
      <w:r w:rsidR="009445C8">
        <w:rPr>
          <w:rFonts w:ascii="Angsana New" w:hAnsi="Angsana New" w:hint="cs"/>
          <w:sz w:val="30"/>
          <w:szCs w:val="30"/>
          <w:cs/>
        </w:rPr>
        <w:t>0</w:t>
      </w:r>
      <w:r w:rsidR="00FC7DDC">
        <w:rPr>
          <w:rFonts w:ascii="Angsana New" w:hAnsi="Angsana New" w:hint="cs"/>
          <w:sz w:val="30"/>
          <w:szCs w:val="30"/>
          <w:cs/>
        </w:rPr>
        <w:t xml:space="preserve"> </w:t>
      </w:r>
      <w:r w:rsidR="009445C8">
        <w:rPr>
          <w:rFonts w:ascii="Angsana New" w:hAnsi="Angsana New" w:hint="cs"/>
          <w:sz w:val="30"/>
          <w:szCs w:val="30"/>
          <w:cs/>
        </w:rPr>
        <w:t>มิถุนายน</w:t>
      </w:r>
      <w:r w:rsidRPr="00BD26AD">
        <w:rPr>
          <w:rFonts w:ascii="Angsana New" w:hAnsi="Angsana New"/>
          <w:sz w:val="30"/>
          <w:szCs w:val="30"/>
          <w:cs/>
        </w:rPr>
        <w:t xml:space="preserve"> </w:t>
      </w:r>
      <w:r w:rsidRPr="00BD26AD">
        <w:rPr>
          <w:rFonts w:ascii="Angsana New" w:hAnsi="Angsana New"/>
          <w:sz w:val="30"/>
          <w:szCs w:val="30"/>
        </w:rPr>
        <w:t>25</w:t>
      </w:r>
      <w:r w:rsidR="00FC7DDC">
        <w:rPr>
          <w:rFonts w:ascii="Angsana New" w:hAnsi="Angsana New" w:hint="cs"/>
          <w:sz w:val="30"/>
          <w:szCs w:val="30"/>
          <w:cs/>
        </w:rPr>
        <w:t>6</w:t>
      </w:r>
      <w:r w:rsidR="00687C36">
        <w:rPr>
          <w:rFonts w:ascii="Angsana New" w:hAnsi="Angsana New" w:hint="cs"/>
          <w:sz w:val="30"/>
          <w:szCs w:val="30"/>
          <w:cs/>
        </w:rPr>
        <w:t>3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 xml:space="preserve">และ </w:t>
      </w:r>
      <w:r w:rsidR="000A523D">
        <w:rPr>
          <w:rFonts w:ascii="Angsana New" w:hAnsi="Angsana New"/>
          <w:sz w:val="30"/>
          <w:szCs w:val="30"/>
        </w:rPr>
        <w:t>256</w:t>
      </w:r>
      <w:r w:rsidR="00687C36">
        <w:rPr>
          <w:rFonts w:ascii="Angsana New" w:hAnsi="Angsana New"/>
          <w:sz w:val="30"/>
          <w:szCs w:val="30"/>
        </w:rPr>
        <w:t>2</w:t>
      </w:r>
      <w:r w:rsidRPr="00BD26AD">
        <w:rPr>
          <w:rFonts w:ascii="Angsana New" w:hAnsi="Angsana New"/>
          <w:sz w:val="30"/>
          <w:szCs w:val="30"/>
        </w:rPr>
        <w:t xml:space="preserve"> </w:t>
      </w:r>
      <w:r w:rsidRPr="00BD26AD">
        <w:rPr>
          <w:rFonts w:ascii="Angsana New" w:hAnsi="Angsana New"/>
          <w:sz w:val="30"/>
          <w:szCs w:val="30"/>
          <w:cs/>
        </w:rPr>
        <w:t>มีดังนี้</w:t>
      </w:r>
    </w:p>
    <w:p w:rsidR="00FC7DDC" w:rsidRDefault="00FC7DDC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ook w:val="04A0"/>
      </w:tblPr>
      <w:tblGrid>
        <w:gridCol w:w="6406"/>
        <w:gridCol w:w="1417"/>
        <w:gridCol w:w="283"/>
        <w:gridCol w:w="1418"/>
      </w:tblGrid>
      <w:tr w:rsidR="00FC7DDC" w:rsidRPr="008D6154" w:rsidTr="00082435">
        <w:trPr>
          <w:tblHeader/>
        </w:trPr>
        <w:tc>
          <w:tcPr>
            <w:tcW w:w="6406" w:type="dxa"/>
            <w:vAlign w:val="bottom"/>
          </w:tcPr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FC7DDC" w:rsidRPr="008D6154" w:rsidRDefault="00FC7DDC" w:rsidP="00333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FC7DDC" w:rsidRPr="008D6154" w:rsidRDefault="00FC7DDC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687C36" w:rsidRPr="008D6154" w:rsidTr="00082435">
        <w:trPr>
          <w:tblHeader/>
        </w:trPr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FC7DDC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8D6154" w:rsidRDefault="00687C36" w:rsidP="00270703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</w:rPr>
              <w:t>25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8D615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D615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631A48" w:rsidRDefault="00371D6B" w:rsidP="00371D6B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87C36"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7C36" w:rsidRPr="00631A48" w:rsidRDefault="00687C36" w:rsidP="00270703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1A48">
              <w:rPr>
                <w:rFonts w:ascii="Angsana New" w:hAnsi="Angsana New"/>
                <w:sz w:val="30"/>
                <w:szCs w:val="30"/>
              </w:rPr>
              <w:t>6,793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7C36" w:rsidRPr="007A5FA3" w:rsidRDefault="007A5FA3" w:rsidP="00371D6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7C36" w:rsidRPr="00631A48" w:rsidRDefault="009445C8" w:rsidP="0027070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</w:tr>
      <w:tr w:rsidR="009445C8" w:rsidRPr="008D6154" w:rsidTr="009445C8">
        <w:tc>
          <w:tcPr>
            <w:tcW w:w="6406" w:type="dxa"/>
            <w:vAlign w:val="bottom"/>
          </w:tcPr>
          <w:p w:rsidR="009445C8" w:rsidRPr="008D6154" w:rsidRDefault="009445C8" w:rsidP="00DD4012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:rsidR="009445C8" w:rsidRPr="007A5FA3" w:rsidRDefault="007A5FA3" w:rsidP="00DD401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83" w:type="dxa"/>
            <w:vAlign w:val="bottom"/>
          </w:tcPr>
          <w:p w:rsidR="009445C8" w:rsidRPr="008D6154" w:rsidRDefault="009445C8" w:rsidP="00DD4012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445C8" w:rsidRPr="00631A48" w:rsidRDefault="009445C8" w:rsidP="00DD401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7A5FA3" w:rsidRPr="008D6154" w:rsidTr="00333AE4">
        <w:tc>
          <w:tcPr>
            <w:tcW w:w="6406" w:type="dxa"/>
            <w:vAlign w:val="bottom"/>
          </w:tcPr>
          <w:p w:rsidR="007A5FA3" w:rsidRPr="008D6154" w:rsidRDefault="007A5FA3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บริการในอดีต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A5FA3" w:rsidRPr="007A5FA3" w:rsidRDefault="007A5FA3" w:rsidP="00E1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5FA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7A5FA3" w:rsidRPr="008D6154" w:rsidRDefault="007A5FA3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A5FA3" w:rsidRPr="00631A48" w:rsidRDefault="007A5FA3" w:rsidP="009445C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1,422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687C36" w:rsidRPr="007A5FA3" w:rsidRDefault="007A5FA3" w:rsidP="00631A4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7C36" w:rsidRPr="00631A48" w:rsidRDefault="009445C8" w:rsidP="009445C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</w:tr>
      <w:tr w:rsidR="00371D6B" w:rsidRPr="008D6154" w:rsidTr="00333AE4">
        <w:tc>
          <w:tcPr>
            <w:tcW w:w="6406" w:type="dxa"/>
            <w:vAlign w:val="bottom"/>
          </w:tcPr>
          <w:p w:rsidR="00371D6B" w:rsidRPr="008D6154" w:rsidRDefault="00371D6B" w:rsidP="00631A48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31A48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จากการวัดมูลค่าประมาณการตามหลักคณิตศาสตร์ประกันภัย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D6B" w:rsidRPr="007A5FA3" w:rsidRDefault="00371D6B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5FA3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:rsidR="00371D6B" w:rsidRPr="008D6154" w:rsidRDefault="00371D6B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D6B" w:rsidRPr="00631A48" w:rsidRDefault="009445C8" w:rsidP="009445C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</w:t>
            </w:r>
          </w:p>
        </w:tc>
      </w:tr>
      <w:tr w:rsidR="00687C36" w:rsidRPr="008D6154" w:rsidTr="00333AE4">
        <w:tc>
          <w:tcPr>
            <w:tcW w:w="6406" w:type="dxa"/>
            <w:vAlign w:val="bottom"/>
          </w:tcPr>
          <w:p w:rsidR="00687C36" w:rsidRPr="008D6154" w:rsidRDefault="00687C36" w:rsidP="009445C8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D615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="009445C8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445C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C36" w:rsidRPr="007A5FA3" w:rsidRDefault="00371D6B" w:rsidP="00371D6B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A3">
              <w:rPr>
                <w:rFonts w:ascii="Angsana New" w:hAnsi="Angsana New"/>
                <w:sz w:val="30"/>
                <w:szCs w:val="30"/>
              </w:rPr>
              <w:t>1</w:t>
            </w:r>
            <w:r w:rsidR="007A5FA3" w:rsidRPr="007A5FA3"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  <w:tc>
          <w:tcPr>
            <w:tcW w:w="283" w:type="dxa"/>
            <w:vAlign w:val="bottom"/>
          </w:tcPr>
          <w:p w:rsidR="00687C36" w:rsidRPr="008D6154" w:rsidRDefault="00687C36" w:rsidP="00333AE4">
            <w:pPr>
              <w:pStyle w:val="BodyText2"/>
              <w:tabs>
                <w:tab w:val="left" w:pos="540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7C36" w:rsidRPr="00631A48" w:rsidRDefault="009445C8" w:rsidP="009445C8">
            <w:pPr>
              <w:pStyle w:val="BodyText2"/>
              <w:tabs>
                <w:tab w:val="left" w:pos="540"/>
                <w:tab w:val="left" w:pos="984"/>
              </w:tabs>
              <w:ind w:left="0" w:right="227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87C36" w:rsidRPr="00631A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094</w:t>
            </w:r>
          </w:p>
        </w:tc>
      </w:tr>
    </w:tbl>
    <w:p w:rsidR="00CD289A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CD0E73" w:rsidRDefault="00CD0E73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785627">
        <w:rPr>
          <w:rFonts w:ascii="Angsana New" w:hAnsi="Angsana New" w:hint="cs"/>
          <w:sz w:val="30"/>
          <w:szCs w:val="30"/>
          <w:cs/>
        </w:rPr>
        <w:t xml:space="preserve">ขาดทุนจากการวัดมูลค่าประมาณการตามหลักคณิตศาสตร์ประกันภัยข้างต้นประกอบด้วย </w:t>
      </w:r>
      <w:r w:rsidRPr="00785627">
        <w:rPr>
          <w:rFonts w:ascii="Angsana New" w:hAnsi="Angsana New"/>
          <w:sz w:val="30"/>
          <w:szCs w:val="30"/>
        </w:rPr>
        <w:t xml:space="preserve">(1)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ขาดทุนจากการปรับปรุงประสบการณ์เป็นจำนวนเงินประมาณ </w:t>
      </w:r>
      <w:r w:rsidRPr="00785627">
        <w:rPr>
          <w:rFonts w:ascii="Angsana New" w:hAnsi="Angsana New"/>
          <w:sz w:val="30"/>
          <w:szCs w:val="30"/>
        </w:rPr>
        <w:t xml:space="preserve">3,723 </w:t>
      </w:r>
      <w:r w:rsidRPr="00785627">
        <w:rPr>
          <w:rFonts w:ascii="Angsana New" w:hAnsi="Angsana New" w:hint="cs"/>
          <w:sz w:val="30"/>
          <w:szCs w:val="30"/>
          <w:cs/>
        </w:rPr>
        <w:t>พันบาท</w:t>
      </w:r>
      <w:r w:rsidRPr="00785627">
        <w:rPr>
          <w:rFonts w:ascii="Angsana New" w:hAnsi="Angsana New"/>
          <w:sz w:val="30"/>
          <w:szCs w:val="30"/>
        </w:rPr>
        <w:t xml:space="preserve"> (2)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กำไรจากการเปลี่ยนแปลงของสมมติฐานทางการเงินเป็นจำนวนเงินประมาณ </w:t>
      </w:r>
      <w:r w:rsidRPr="00785627">
        <w:rPr>
          <w:rFonts w:ascii="Angsana New" w:hAnsi="Angsana New"/>
          <w:sz w:val="30"/>
          <w:szCs w:val="30"/>
        </w:rPr>
        <w:t xml:space="preserve">1,741 </w:t>
      </w:r>
      <w:r w:rsidRPr="00785627">
        <w:rPr>
          <w:rFonts w:ascii="Angsana New" w:hAnsi="Angsana New" w:hint="cs"/>
          <w:sz w:val="30"/>
          <w:szCs w:val="30"/>
          <w:cs/>
        </w:rPr>
        <w:t xml:space="preserve">พันบาทและ </w:t>
      </w:r>
      <w:r w:rsidRPr="00785627">
        <w:rPr>
          <w:rFonts w:ascii="Angsana New" w:hAnsi="Angsana New"/>
          <w:sz w:val="30"/>
          <w:szCs w:val="30"/>
        </w:rPr>
        <w:t xml:space="preserve">(3) </w:t>
      </w:r>
      <w:r w:rsidRPr="00785627">
        <w:rPr>
          <w:rFonts w:ascii="Angsana New" w:hAnsi="Angsana New" w:hint="cs"/>
          <w:sz w:val="30"/>
          <w:szCs w:val="30"/>
          <w:cs/>
        </w:rPr>
        <w:t xml:space="preserve">กำไรจากการเปลี่ยนแปลงของสมมติฐานเชิงประชากรศาสตร์เป็นจำนวนเงินประมาณ </w:t>
      </w:r>
      <w:r w:rsidRPr="00785627">
        <w:rPr>
          <w:rFonts w:ascii="Angsana New" w:hAnsi="Angsana New"/>
          <w:sz w:val="30"/>
          <w:szCs w:val="30"/>
        </w:rPr>
        <w:t xml:space="preserve">697 </w:t>
      </w:r>
      <w:r w:rsidRPr="00785627">
        <w:rPr>
          <w:rFonts w:ascii="Angsana New" w:hAnsi="Angsana New" w:hint="cs"/>
          <w:sz w:val="30"/>
          <w:szCs w:val="30"/>
          <w:cs/>
        </w:rPr>
        <w:t>พัน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:rsidR="00CD0E73" w:rsidRDefault="00CD0E73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74122B" w:rsidRPr="00BD26AD" w:rsidRDefault="0074122B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D26AD">
        <w:rPr>
          <w:rFonts w:ascii="Angsana New" w:hAnsi="Angsana New" w:hint="cs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</w:t>
      </w:r>
      <w:r w:rsidR="00355306" w:rsidRPr="00BD26AD">
        <w:rPr>
          <w:rFonts w:ascii="Angsana New" w:hAnsi="Angsana New" w:hint="cs"/>
          <w:sz w:val="30"/>
          <w:szCs w:val="30"/>
          <w:cs/>
        </w:rPr>
        <w:t xml:space="preserve"> </w:t>
      </w:r>
      <w:r w:rsidRPr="00BD26A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806277" w:rsidRPr="00BD26AD" w:rsidRDefault="00806277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อัตราคิดลด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2.66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</w:t>
      </w:r>
      <w:r w:rsidRPr="003F57DB">
        <w:rPr>
          <w:rFonts w:ascii="Angsana New" w:hAnsi="Angsana New"/>
          <w:sz w:val="30"/>
          <w:szCs w:val="30"/>
        </w:rPr>
        <w:t xml:space="preserve"> </w:t>
      </w:r>
    </w:p>
    <w:p w:rsidR="0074122B" w:rsidRPr="003F57DB" w:rsidRDefault="0074122B" w:rsidP="0074122B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อัตราการขึ้นเงินเดือน</w:t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334412" w:rsidRPr="003F57DB">
        <w:rPr>
          <w:rFonts w:ascii="Angsana New" w:hAnsi="Angsana New" w:hint="cs"/>
          <w:sz w:val="30"/>
          <w:szCs w:val="30"/>
          <w:cs/>
        </w:rPr>
        <w:t>ร้อยละ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3</w:t>
      </w:r>
      <w:r w:rsidR="00334412" w:rsidRPr="003F57DB">
        <w:rPr>
          <w:rFonts w:ascii="Angsana New" w:hAnsi="Angsana New"/>
          <w:sz w:val="30"/>
          <w:szCs w:val="30"/>
          <w:cs/>
        </w:rPr>
        <w:t xml:space="preserve"> </w:t>
      </w:r>
      <w:r w:rsidR="00334412" w:rsidRPr="003F57DB">
        <w:rPr>
          <w:rFonts w:ascii="Angsana New" w:hAnsi="Angsana New" w:hint="cs"/>
          <w:sz w:val="30"/>
          <w:szCs w:val="30"/>
          <w:cs/>
        </w:rPr>
        <w:t>ต่อปี</w:t>
      </w:r>
    </w:p>
    <w:p w:rsidR="00716FC9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  <w:r w:rsidRPr="003F57DB">
        <w:rPr>
          <w:rFonts w:ascii="Angsana New" w:hAnsi="Angsana New" w:hint="cs"/>
          <w:sz w:val="30"/>
          <w:szCs w:val="30"/>
          <w:cs/>
        </w:rPr>
        <w:t>อัตราการหมุนเวียนของพนักงาน</w:t>
      </w:r>
      <w:r w:rsidR="0074122B" w:rsidRPr="003F57DB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="00687C36">
        <w:rPr>
          <w:rFonts w:ascii="Angsana New" w:hAnsi="Angsana New" w:hint="cs"/>
          <w:sz w:val="30"/>
          <w:szCs w:val="30"/>
          <w:cs/>
        </w:rPr>
        <w:tab/>
      </w:r>
      <w:r w:rsidRPr="003F57DB">
        <w:rPr>
          <w:rFonts w:ascii="Angsana New" w:hAnsi="Angsana New"/>
          <w:sz w:val="30"/>
          <w:szCs w:val="30"/>
          <w:cs/>
        </w:rPr>
        <w:t xml:space="preserve">ร้อยละ </w:t>
      </w:r>
      <w:r w:rsidRPr="003F57DB">
        <w:rPr>
          <w:rFonts w:ascii="Angsana New" w:hAnsi="Angsana New" w:hint="cs"/>
          <w:sz w:val="30"/>
          <w:szCs w:val="30"/>
          <w:cs/>
        </w:rPr>
        <w:t>8</w:t>
      </w:r>
      <w:r w:rsidRPr="003F57DB">
        <w:rPr>
          <w:rFonts w:ascii="Angsana New" w:hAnsi="Angsana New"/>
          <w:sz w:val="30"/>
          <w:szCs w:val="30"/>
        </w:rPr>
        <w:t xml:space="preserve"> - 35 </w:t>
      </w:r>
      <w:r w:rsidRPr="003F57DB">
        <w:rPr>
          <w:rFonts w:ascii="Angsana New" w:hAnsi="Angsana New"/>
          <w:sz w:val="30"/>
          <w:szCs w:val="30"/>
          <w:cs/>
        </w:rPr>
        <w:t>ต่อปี</w:t>
      </w:r>
      <w:r w:rsidR="0074122B" w:rsidRPr="00BD26AD">
        <w:rPr>
          <w:rFonts w:ascii="Angsana New" w:hAnsi="Angsana New"/>
          <w:sz w:val="30"/>
          <w:szCs w:val="30"/>
        </w:rPr>
        <w:t xml:space="preserve"> </w:t>
      </w:r>
    </w:p>
    <w:p w:rsidR="004719C9" w:rsidRDefault="004719C9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3F57DB" w:rsidRPr="00BD26AD" w:rsidRDefault="003F57DB" w:rsidP="005819D5">
      <w:pPr>
        <w:pStyle w:val="BodyText2"/>
        <w:ind w:left="3525" w:hanging="3525"/>
        <w:jc w:val="thaiDistribute"/>
        <w:rPr>
          <w:rFonts w:ascii="Angsana New" w:hAnsi="Angsana New"/>
          <w:sz w:val="30"/>
          <w:szCs w:val="30"/>
        </w:rPr>
      </w:pPr>
    </w:p>
    <w:p w:rsidR="00E66FE1" w:rsidRPr="00034124" w:rsidRDefault="00E66FE1" w:rsidP="00E66FE1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034124">
        <w:rPr>
          <w:rFonts w:ascii="Angsana New" w:hAnsi="Angsana New" w:hint="cs"/>
          <w:sz w:val="29"/>
          <w:szCs w:val="29"/>
          <w:cs/>
        </w:rPr>
        <w:lastRenderedPageBreak/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</w:t>
      </w:r>
      <w:r w:rsidR="00082435" w:rsidRPr="00034124">
        <w:rPr>
          <w:rFonts w:ascii="Angsana New" w:hAnsi="Angsana New" w:hint="cs"/>
          <w:sz w:val="29"/>
          <w:szCs w:val="29"/>
          <w:cs/>
        </w:rPr>
        <w:t>ของ</w:t>
      </w:r>
      <w:r w:rsidRPr="00034124">
        <w:rPr>
          <w:rFonts w:ascii="Angsana New" w:hAnsi="Angsana New" w:hint="cs"/>
          <w:sz w:val="29"/>
          <w:szCs w:val="29"/>
          <w:cs/>
        </w:rPr>
        <w:t>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1230EE" w:rsidRPr="00034124" w:rsidRDefault="001230EE" w:rsidP="00E66FE1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E66FE1" w:rsidRPr="00034124" w:rsidTr="00157F34">
        <w:tc>
          <w:tcPr>
            <w:tcW w:w="4786" w:type="dxa"/>
            <w:vAlign w:val="bottom"/>
          </w:tcPr>
          <w:p w:rsidR="00E66FE1" w:rsidRPr="00034124" w:rsidRDefault="00E66FE1" w:rsidP="00157F34">
            <w:pPr>
              <w:pStyle w:val="NoSpacing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</w:p>
        </w:tc>
        <w:tc>
          <w:tcPr>
            <w:tcW w:w="302" w:type="dxa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</w:p>
        </w:tc>
        <w:tc>
          <w:tcPr>
            <w:tcW w:w="4358" w:type="dxa"/>
            <w:gridSpan w:val="3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หนี้สินอาจเพิ่มขึ้น (ลดลง) จากการ</w:t>
            </w:r>
          </w:p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เปลี่ยนแปลงของสมมติฐาน (พันบาท)</w:t>
            </w:r>
          </w:p>
        </w:tc>
      </w:tr>
      <w:tr w:rsidR="00E66FE1" w:rsidRPr="00034124" w:rsidTr="00157F34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สมมติฐานที่สำคัญ</w:t>
            </w:r>
          </w:p>
        </w:tc>
        <w:tc>
          <w:tcPr>
            <w:tcW w:w="302" w:type="dxa"/>
            <w:vMerge w:val="restart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หาก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>สมมติฐาน</w:t>
            </w: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66FE1" w:rsidRPr="00034124" w:rsidRDefault="00E66FE1" w:rsidP="00157F34">
            <w:pPr>
              <w:pStyle w:val="NoSpacing"/>
              <w:jc w:val="center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หาก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>สมมติฐาน</w:t>
            </w: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ลดลง</w:t>
            </w:r>
          </w:p>
        </w:tc>
      </w:tr>
      <w:tr w:rsidR="00687C36" w:rsidRPr="00034124" w:rsidTr="00157F34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687C36" w:rsidRPr="00034124" w:rsidRDefault="00687C36" w:rsidP="00157F34">
            <w:pPr>
              <w:pStyle w:val="NoSpacing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อัตราคิดลด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  <w:vMerge/>
          </w:tcPr>
          <w:p w:rsidR="00687C36" w:rsidRPr="00034124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87C36" w:rsidRPr="00034124" w:rsidRDefault="00687C36" w:rsidP="003A017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337</w:t>
            </w:r>
            <w:r w:rsidRPr="00034124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  <w:vMerge/>
          </w:tcPr>
          <w:p w:rsidR="00687C36" w:rsidRPr="00034124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687C36" w:rsidRPr="00034124" w:rsidRDefault="00687C36" w:rsidP="003A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 xml:space="preserve">                  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358</w:t>
            </w:r>
          </w:p>
        </w:tc>
      </w:tr>
      <w:tr w:rsidR="00687C36" w:rsidRPr="00034124" w:rsidTr="00157F34">
        <w:tc>
          <w:tcPr>
            <w:tcW w:w="4786" w:type="dxa"/>
            <w:vAlign w:val="bottom"/>
          </w:tcPr>
          <w:p w:rsidR="00687C36" w:rsidRPr="00034124" w:rsidRDefault="00687C36" w:rsidP="00157F34">
            <w:pPr>
              <w:pStyle w:val="NoSpacing"/>
              <w:ind w:right="-232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อัตราการขึ้นเงินเดือน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 xml:space="preserve"> (เพิ่มขึ้น/ลดลงร้อยละ 0.5)</w:t>
            </w:r>
          </w:p>
        </w:tc>
        <w:tc>
          <w:tcPr>
            <w:tcW w:w="302" w:type="dxa"/>
          </w:tcPr>
          <w:p w:rsidR="00687C36" w:rsidRPr="00034124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687C36" w:rsidRPr="00034124" w:rsidRDefault="003A017C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</w:rPr>
              <w:t>427</w:t>
            </w:r>
          </w:p>
        </w:tc>
        <w:tc>
          <w:tcPr>
            <w:tcW w:w="261" w:type="dxa"/>
          </w:tcPr>
          <w:p w:rsidR="00687C36" w:rsidRPr="00034124" w:rsidRDefault="00687C36" w:rsidP="002707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687C36" w:rsidRPr="00034124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 xml:space="preserve">                (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403</w:t>
            </w:r>
            <w:r w:rsidRPr="00034124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687C36" w:rsidRPr="00034124" w:rsidTr="00157F34">
        <w:tc>
          <w:tcPr>
            <w:tcW w:w="4786" w:type="dxa"/>
            <w:vAlign w:val="bottom"/>
          </w:tcPr>
          <w:p w:rsidR="00687C36" w:rsidRPr="00034124" w:rsidRDefault="00687C36" w:rsidP="00157F34">
            <w:pPr>
              <w:pStyle w:val="NoSpacing"/>
              <w:ind w:right="-515"/>
              <w:rPr>
                <w:rFonts w:ascii="Angsana New" w:eastAsia="SimSun" w:hAnsi="Angsana New" w:cs="Angsana New"/>
                <w:sz w:val="29"/>
                <w:szCs w:val="29"/>
              </w:rPr>
            </w:pPr>
            <w:r w:rsidRPr="00034124">
              <w:rPr>
                <w:rFonts w:ascii="Angsana New" w:eastAsia="SimSun" w:hAnsi="Angsana New" w:cs="Angsana New"/>
                <w:sz w:val="29"/>
                <w:szCs w:val="29"/>
                <w:cs/>
              </w:rPr>
              <w:t>อัตราการหมุนเวียนของพนักงาน</w:t>
            </w:r>
            <w:r w:rsidRPr="00034124">
              <w:rPr>
                <w:rFonts w:ascii="Angsana New" w:eastAsia="SimSun" w:hAnsi="Angsana New" w:cs="Angsana New" w:hint="cs"/>
                <w:sz w:val="29"/>
                <w:szCs w:val="29"/>
                <w:cs/>
              </w:rPr>
              <w:t xml:space="preserve"> (เพิ่มขึ้น/ลดลงร้อยละ 1)</w:t>
            </w:r>
          </w:p>
        </w:tc>
        <w:tc>
          <w:tcPr>
            <w:tcW w:w="302" w:type="dxa"/>
          </w:tcPr>
          <w:p w:rsidR="00687C36" w:rsidRPr="00034124" w:rsidRDefault="00687C36" w:rsidP="00157F3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687C36" w:rsidRPr="00034124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895</w:t>
            </w:r>
            <w:r w:rsidRPr="00034124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261" w:type="dxa"/>
          </w:tcPr>
          <w:p w:rsidR="00687C36" w:rsidRPr="00034124" w:rsidRDefault="00687C36" w:rsidP="002707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068" w:type="dxa"/>
            <w:vAlign w:val="bottom"/>
          </w:tcPr>
          <w:p w:rsidR="00687C36" w:rsidRPr="00034124" w:rsidRDefault="00687C36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34124">
              <w:rPr>
                <w:rFonts w:ascii="Angsana New" w:hAnsi="Angsana New"/>
                <w:sz w:val="29"/>
                <w:szCs w:val="29"/>
                <w:cs/>
              </w:rPr>
              <w:t xml:space="preserve">                 </w:t>
            </w:r>
            <w:r w:rsidR="003A017C" w:rsidRPr="00034124">
              <w:rPr>
                <w:rFonts w:ascii="Angsana New" w:hAnsi="Angsana New"/>
                <w:sz w:val="29"/>
                <w:szCs w:val="29"/>
              </w:rPr>
              <w:t>1,023</w:t>
            </w:r>
          </w:p>
        </w:tc>
      </w:tr>
    </w:tbl>
    <w:p w:rsidR="00D70D40" w:rsidRPr="00034124" w:rsidRDefault="00D70D40" w:rsidP="00D70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:rsidR="00D70D40" w:rsidRPr="00034124" w:rsidRDefault="00D70D40" w:rsidP="00C4769F">
      <w:pPr>
        <w:pStyle w:val="BodyText2"/>
        <w:ind w:left="0" w:firstLine="0"/>
        <w:jc w:val="thaiDistribute"/>
        <w:rPr>
          <w:rFonts w:ascii="Angsana New" w:hAnsi="Angsana New"/>
          <w:sz w:val="29"/>
          <w:szCs w:val="29"/>
        </w:rPr>
      </w:pPr>
      <w:r w:rsidRPr="00034124">
        <w:rPr>
          <w:rFonts w:ascii="Angsana New" w:hAnsi="Angsana New" w:hint="cs"/>
          <w:sz w:val="29"/>
          <w:szCs w:val="29"/>
          <w:cs/>
        </w:rPr>
        <w:t xml:space="preserve">ในระหว่างปี </w:t>
      </w:r>
      <w:r w:rsidRPr="00034124">
        <w:rPr>
          <w:rFonts w:ascii="Angsana New" w:hAnsi="Angsana New"/>
          <w:sz w:val="29"/>
          <w:szCs w:val="29"/>
        </w:rPr>
        <w:t xml:space="preserve">2561 </w:t>
      </w:r>
      <w:r w:rsidRPr="00034124">
        <w:rPr>
          <w:rFonts w:ascii="Angsana New" w:hAnsi="Angsana New" w:hint="cs"/>
          <w:sz w:val="29"/>
          <w:szCs w:val="29"/>
          <w:cs/>
        </w:rPr>
        <w:t xml:space="preserve">สภานิติบัญญัติแห่งชาติได้อนุมัติและเห็นชอบให้มีการแก้ไขพระราชบัญญัติคุ้มครองแรงงาน พ.ศ. </w:t>
      </w:r>
      <w:r w:rsidRPr="00034124">
        <w:rPr>
          <w:rFonts w:ascii="Angsana New" w:hAnsi="Angsana New"/>
          <w:sz w:val="29"/>
          <w:szCs w:val="29"/>
        </w:rPr>
        <w:t xml:space="preserve">2541 </w:t>
      </w:r>
      <w:r w:rsidRPr="00034124">
        <w:rPr>
          <w:rFonts w:ascii="Angsana New" w:hAnsi="Angsana New" w:hint="cs"/>
          <w:sz w:val="29"/>
          <w:szCs w:val="29"/>
          <w:cs/>
        </w:rPr>
        <w:t xml:space="preserve">ในบางเรื่องซึ่งรวมถึงการเพิ่มค่าชดเชยให้แก่ลูกจ้างที่ทำงานมาเป็นระยะเวลาตั้งแต่ </w:t>
      </w:r>
      <w:r w:rsidRPr="00034124">
        <w:rPr>
          <w:rFonts w:ascii="Angsana New" w:hAnsi="Angsana New"/>
          <w:sz w:val="29"/>
          <w:szCs w:val="29"/>
        </w:rPr>
        <w:t xml:space="preserve">20 </w:t>
      </w:r>
      <w:r w:rsidRPr="00034124">
        <w:rPr>
          <w:rFonts w:ascii="Angsana New" w:hAnsi="Angsana New" w:hint="cs"/>
          <w:sz w:val="29"/>
          <w:szCs w:val="29"/>
          <w:cs/>
        </w:rPr>
        <w:t xml:space="preserve">ปีขึ้นไปจากเดิมเท่ากับอัตราค่าจ้างจำนวน </w:t>
      </w:r>
      <w:r w:rsidRPr="00034124">
        <w:rPr>
          <w:rFonts w:ascii="Angsana New" w:hAnsi="Angsana New"/>
          <w:sz w:val="29"/>
          <w:szCs w:val="29"/>
        </w:rPr>
        <w:t xml:space="preserve">300 </w:t>
      </w:r>
      <w:r w:rsidRPr="00034124">
        <w:rPr>
          <w:rFonts w:ascii="Angsana New" w:hAnsi="Angsana New" w:hint="cs"/>
          <w:sz w:val="29"/>
          <w:szCs w:val="29"/>
          <w:cs/>
        </w:rPr>
        <w:t xml:space="preserve">วันเป็นอัตราใหม่เท่ากับ </w:t>
      </w:r>
      <w:r w:rsidRPr="00034124">
        <w:rPr>
          <w:rFonts w:ascii="Angsana New" w:hAnsi="Angsana New"/>
          <w:sz w:val="29"/>
          <w:szCs w:val="29"/>
        </w:rPr>
        <w:t xml:space="preserve">400 </w:t>
      </w:r>
      <w:r w:rsidRPr="00034124">
        <w:rPr>
          <w:rFonts w:ascii="Angsana New" w:hAnsi="Angsana New" w:hint="cs"/>
          <w:sz w:val="29"/>
          <w:szCs w:val="29"/>
          <w:cs/>
        </w:rPr>
        <w:t xml:space="preserve">วันซึ่งต่อมาได้ถูกประกาศกำหนดเป็นกฎหมายในช่วงต้นเดือนเมษายน </w:t>
      </w:r>
      <w:r w:rsidRPr="00034124">
        <w:rPr>
          <w:rFonts w:ascii="Angsana New" w:hAnsi="Angsana New"/>
          <w:sz w:val="29"/>
          <w:szCs w:val="29"/>
        </w:rPr>
        <w:t xml:space="preserve">2562 </w:t>
      </w:r>
      <w:r w:rsidRPr="00034124">
        <w:rPr>
          <w:rFonts w:ascii="Angsana New" w:hAnsi="Angsana New" w:hint="cs"/>
          <w:sz w:val="29"/>
          <w:szCs w:val="29"/>
          <w:cs/>
        </w:rPr>
        <w:t xml:space="preserve">และมีผลบังคับใช้ในช่วงต้นเดือนพฤษภาคม </w:t>
      </w:r>
      <w:r w:rsidRPr="00034124">
        <w:rPr>
          <w:rFonts w:ascii="Angsana New" w:hAnsi="Angsana New"/>
          <w:sz w:val="29"/>
          <w:szCs w:val="29"/>
        </w:rPr>
        <w:t>2562</w:t>
      </w:r>
      <w:r w:rsidRPr="00034124">
        <w:rPr>
          <w:rFonts w:ascii="Angsana New" w:hAnsi="Angsana New" w:hint="cs"/>
          <w:sz w:val="29"/>
          <w:szCs w:val="29"/>
          <w:cs/>
        </w:rPr>
        <w:t xml:space="preserve"> ทั้งนี้ ฝ่ายบริหารของบริษัทได้ใช้ดุลยพินิจพิจารณาแล้วว่าการแก้ไขโครงการผลประโยชน์ของพนักงานดังกล่าว (การแก้ไขกฏหมาย) ได้เกิดขึ้นและมีผลบังคับใช้ใน ไตรมาสที่ 2 ของปี 2562 บริษัทจึงบันทึกต้นทุนบริการในอดีตส่วนที่เป็นผลจากการแก้ไขโครงการซึ่งมีจำนวนประมาณ 1.</w:t>
      </w:r>
      <w:r w:rsidRPr="00034124">
        <w:rPr>
          <w:rFonts w:ascii="Angsana New" w:hAnsi="Angsana New"/>
          <w:sz w:val="29"/>
          <w:szCs w:val="29"/>
        </w:rPr>
        <w:t>4</w:t>
      </w:r>
      <w:r w:rsidRPr="00034124">
        <w:rPr>
          <w:rFonts w:ascii="Angsana New" w:hAnsi="Angsana New" w:hint="cs"/>
          <w:sz w:val="29"/>
          <w:szCs w:val="29"/>
          <w:cs/>
        </w:rPr>
        <w:t xml:space="preserve"> ล้านบาทในไตรมาสที่ 2 ของปี 2562 โดยแสดงรายการเป็นส่วนหนึ่งของต้นทุนขายและค่าใช้จ่ายในการบริหารเป็นจำนวนเงินประมาณ </w:t>
      </w:r>
      <w:r w:rsidRPr="00034124">
        <w:rPr>
          <w:rFonts w:ascii="Angsana New" w:hAnsi="Angsana New"/>
          <w:sz w:val="29"/>
          <w:szCs w:val="29"/>
        </w:rPr>
        <w:t>0.2</w:t>
      </w:r>
      <w:r w:rsidRPr="00034124">
        <w:rPr>
          <w:rFonts w:ascii="Angsana New" w:hAnsi="Angsana New" w:hint="cs"/>
          <w:sz w:val="29"/>
          <w:szCs w:val="29"/>
          <w:cs/>
        </w:rPr>
        <w:t xml:space="preserve"> ล้านบาทและ</w:t>
      </w:r>
      <w:r w:rsidRPr="00034124">
        <w:rPr>
          <w:rFonts w:ascii="Angsana New" w:hAnsi="Angsana New"/>
          <w:sz w:val="29"/>
          <w:szCs w:val="29"/>
        </w:rPr>
        <w:t xml:space="preserve"> 1.2</w:t>
      </w:r>
      <w:r w:rsidRPr="00034124">
        <w:rPr>
          <w:rFonts w:ascii="Angsana New" w:hAnsi="Angsana New" w:hint="cs"/>
          <w:sz w:val="29"/>
          <w:szCs w:val="29"/>
          <w:cs/>
        </w:rPr>
        <w:t xml:space="preserve"> ล้านบาท ตามลำดับ ในงบกำไรขาดทุนเบ็ดเสร็จสำหรับงวดสามเดือนและหกเดือนสิ้นสุดวันที่ 30 มิถุนายน 2562 </w:t>
      </w:r>
    </w:p>
    <w:p w:rsidR="00D70D40" w:rsidRPr="00034124" w:rsidRDefault="00D70D40" w:rsidP="00D70D40">
      <w:pPr>
        <w:pStyle w:val="BodyText2"/>
        <w:ind w:left="0" w:firstLine="0"/>
        <w:jc w:val="thaiDistribute"/>
        <w:rPr>
          <w:rFonts w:ascii="Angsana New" w:hAnsi="Angsana New"/>
          <w:sz w:val="24"/>
          <w:szCs w:val="24"/>
          <w:cs/>
        </w:rPr>
      </w:pPr>
      <w:r w:rsidRPr="00034124">
        <w:rPr>
          <w:rFonts w:ascii="Angsana New" w:hAnsi="Angsana New"/>
          <w:sz w:val="24"/>
          <w:szCs w:val="24"/>
          <w:cs/>
        </w:rPr>
        <w:t xml:space="preserve"> </w:t>
      </w:r>
    </w:p>
    <w:p w:rsidR="00D40DF0" w:rsidRPr="00034124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9"/>
          <w:szCs w:val="29"/>
        </w:rPr>
      </w:pPr>
      <w:r w:rsidRPr="00034124">
        <w:rPr>
          <w:rFonts w:ascii="Angsana New" w:hAnsi="Angsana New" w:hint="cs"/>
          <w:b/>
          <w:bCs/>
          <w:color w:val="000000"/>
          <w:sz w:val="29"/>
          <w:szCs w:val="29"/>
          <w:cs/>
        </w:rPr>
        <w:t>เงินกู้ยืมระยะสั้นจากบุคคลและกิจการอื่น</w:t>
      </w:r>
    </w:p>
    <w:p w:rsidR="00EF6E47" w:rsidRPr="00034124" w:rsidRDefault="00EF6E47" w:rsidP="006F0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034124" w:rsidRPr="00034124" w:rsidRDefault="00034124" w:rsidP="00034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5433CD">
        <w:rPr>
          <w:rFonts w:ascii="Angsana New" w:hAnsi="Angsana New" w:hint="cs"/>
          <w:sz w:val="29"/>
          <w:szCs w:val="29"/>
          <w:cs/>
        </w:rPr>
        <w:t>ณ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วันที่</w:t>
      </w:r>
      <w:r w:rsidR="005433CD" w:rsidRPr="005433CD">
        <w:rPr>
          <w:rFonts w:ascii="Angsana New" w:hAnsi="Angsana New"/>
          <w:sz w:val="29"/>
          <w:szCs w:val="29"/>
          <w:cs/>
        </w:rPr>
        <w:t xml:space="preserve"> 3</w:t>
      </w:r>
      <w:r w:rsidR="005433CD" w:rsidRPr="005433CD">
        <w:rPr>
          <w:rFonts w:ascii="Angsana New" w:hAnsi="Angsana New"/>
          <w:sz w:val="29"/>
          <w:szCs w:val="29"/>
        </w:rPr>
        <w:t xml:space="preserve">0 </w:t>
      </w:r>
      <w:r w:rsidR="005433CD" w:rsidRPr="005433CD">
        <w:rPr>
          <w:rFonts w:ascii="Angsana New" w:hAnsi="Angsana New" w:hint="cs"/>
          <w:sz w:val="29"/>
          <w:szCs w:val="29"/>
          <w:cs/>
        </w:rPr>
        <w:t>มิถุนายน</w:t>
      </w:r>
      <w:r w:rsidRPr="005433CD">
        <w:rPr>
          <w:rFonts w:ascii="Angsana New" w:hAnsi="Angsana New"/>
          <w:sz w:val="29"/>
          <w:szCs w:val="29"/>
          <w:cs/>
        </w:rPr>
        <w:t xml:space="preserve"> 256</w:t>
      </w:r>
      <w:r w:rsidRPr="005433CD">
        <w:rPr>
          <w:rFonts w:ascii="Angsana New" w:hAnsi="Angsana New" w:hint="cs"/>
          <w:sz w:val="29"/>
          <w:szCs w:val="29"/>
          <w:cs/>
        </w:rPr>
        <w:t>3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บัญชีนี้เป็นเงินกู้ยืมระยะสั้นประเภทตั๋วแลกเงินซึ่งไม่มีหลักประกันและบางส่วนมีหลักประกันเป็นหุ้นสามัญของบริษัทซึ่งถือโดยกรรมการบางท่านเป็นจำนวนรวม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="005433CD" w:rsidRPr="005433CD">
        <w:rPr>
          <w:rFonts w:ascii="Angsana New" w:hAnsi="Angsana New" w:hint="cs"/>
          <w:sz w:val="29"/>
          <w:szCs w:val="29"/>
          <w:cs/>
        </w:rPr>
        <w:t>57.8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ล้าน</w:t>
      </w:r>
      <w:r w:rsidR="005433CD" w:rsidRPr="005433CD">
        <w:rPr>
          <w:rFonts w:ascii="Angsana New" w:hAnsi="Angsana New" w:hint="cs"/>
          <w:sz w:val="29"/>
          <w:szCs w:val="29"/>
          <w:cs/>
        </w:rPr>
        <w:t>หุ้นและญาติของกรรมการบางท่านจำนวน</w:t>
      </w:r>
      <w:r w:rsidRPr="005433CD">
        <w:rPr>
          <w:rFonts w:ascii="Angsana New" w:hAnsi="Angsana New" w:hint="cs"/>
          <w:sz w:val="29"/>
          <w:szCs w:val="29"/>
          <w:cs/>
        </w:rPr>
        <w:t>25.0 ล้านหุ้น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โดยตั๋วแลกเงินดังกล่าวบริษัท</w:t>
      </w:r>
      <w:r w:rsidR="005433CD" w:rsidRPr="005433CD">
        <w:rPr>
          <w:rFonts w:ascii="Angsana New" w:hAnsi="Angsana New" w:hint="cs"/>
          <w:sz w:val="29"/>
          <w:szCs w:val="29"/>
          <w:cs/>
        </w:rPr>
        <w:t>ออกให้แก่บุคคล</w:t>
      </w:r>
      <w:r w:rsidRPr="005433CD">
        <w:rPr>
          <w:rFonts w:ascii="Angsana New" w:hAnsi="Angsana New" w:hint="cs"/>
          <w:sz w:val="29"/>
          <w:szCs w:val="29"/>
          <w:cs/>
        </w:rPr>
        <w:t>ที่ไม่เกี่ยวข้องก</w:t>
      </w:r>
      <w:r w:rsidR="00BC269B">
        <w:rPr>
          <w:rFonts w:ascii="Angsana New" w:hAnsi="Angsana New" w:hint="cs"/>
          <w:sz w:val="29"/>
          <w:szCs w:val="29"/>
          <w:cs/>
        </w:rPr>
        <w:t>ันหลายรายในระหว่างเดือนมกราคม</w:t>
      </w:r>
      <w:r w:rsidRPr="005433CD">
        <w:rPr>
          <w:rFonts w:ascii="Angsana New" w:hAnsi="Angsana New" w:hint="cs"/>
          <w:sz w:val="29"/>
          <w:szCs w:val="29"/>
          <w:cs/>
        </w:rPr>
        <w:t>ถึงเดือนมีนาคม</w:t>
      </w:r>
      <w:r w:rsidRPr="005433CD">
        <w:rPr>
          <w:rFonts w:ascii="Angsana New" w:hAnsi="Angsana New"/>
          <w:sz w:val="29"/>
          <w:szCs w:val="29"/>
          <w:cs/>
        </w:rPr>
        <w:t xml:space="preserve"> 256</w:t>
      </w:r>
      <w:r w:rsidRPr="005433CD">
        <w:rPr>
          <w:rFonts w:ascii="Angsana New" w:hAnsi="Angsana New" w:hint="cs"/>
          <w:sz w:val="29"/>
          <w:szCs w:val="29"/>
          <w:cs/>
        </w:rPr>
        <w:t>3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ซึ่งมีอัตราดอกเบี้ยระหว่างร้อยละ</w:t>
      </w:r>
      <w:r w:rsidRPr="005433CD">
        <w:rPr>
          <w:rFonts w:ascii="Angsana New" w:hAnsi="Angsana New"/>
          <w:sz w:val="29"/>
          <w:szCs w:val="29"/>
          <w:cs/>
        </w:rPr>
        <w:t xml:space="preserve"> 5.</w:t>
      </w:r>
      <w:r w:rsidRPr="005433CD">
        <w:rPr>
          <w:rFonts w:ascii="Angsana New" w:hAnsi="Angsana New" w:hint="cs"/>
          <w:sz w:val="29"/>
          <w:szCs w:val="29"/>
          <w:cs/>
        </w:rPr>
        <w:t>5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ต่อปีถึงร้อยละ</w:t>
      </w:r>
      <w:r w:rsidRPr="005433CD">
        <w:rPr>
          <w:rFonts w:ascii="Angsana New" w:hAnsi="Angsana New"/>
          <w:sz w:val="29"/>
          <w:szCs w:val="29"/>
          <w:cs/>
        </w:rPr>
        <w:t xml:space="preserve"> </w:t>
      </w:r>
      <w:r w:rsidRPr="005433CD">
        <w:rPr>
          <w:rFonts w:ascii="Angsana New" w:hAnsi="Angsana New" w:hint="cs"/>
          <w:sz w:val="29"/>
          <w:szCs w:val="29"/>
          <w:cs/>
        </w:rPr>
        <w:t>7</w:t>
      </w:r>
      <w:r w:rsidRPr="005433CD">
        <w:rPr>
          <w:rFonts w:ascii="Angsana New" w:hAnsi="Angsana New"/>
          <w:sz w:val="29"/>
          <w:szCs w:val="29"/>
          <w:cs/>
        </w:rPr>
        <w:t xml:space="preserve">.0 </w:t>
      </w:r>
      <w:r w:rsidRPr="005433CD">
        <w:rPr>
          <w:rFonts w:ascii="Angsana New" w:hAnsi="Angsana New" w:hint="cs"/>
          <w:sz w:val="29"/>
          <w:szCs w:val="29"/>
          <w:cs/>
        </w:rPr>
        <w:t>ต่อปีโดยมีระยะเวลาครบกำหนดไม่เกินเจ็ดเดือนนับจากวันที่ออกตราสาร</w:t>
      </w:r>
    </w:p>
    <w:p w:rsidR="00034124" w:rsidRPr="00034124" w:rsidRDefault="00034124" w:rsidP="00EF6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C1145" w:rsidRDefault="00D40DF0" w:rsidP="00EF6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4124">
        <w:rPr>
          <w:rFonts w:ascii="Angsana New" w:hAnsi="Angsana New" w:hint="cs"/>
          <w:sz w:val="29"/>
          <w:szCs w:val="29"/>
          <w:cs/>
        </w:rPr>
        <w:t>ณ</w:t>
      </w:r>
      <w:r w:rsidRPr="00034124">
        <w:rPr>
          <w:rFonts w:ascii="Angsana New" w:hAnsi="Angsana New"/>
          <w:sz w:val="29"/>
          <w:szCs w:val="29"/>
          <w:cs/>
        </w:rPr>
        <w:t xml:space="preserve"> </w:t>
      </w:r>
      <w:r w:rsidRPr="00034124">
        <w:rPr>
          <w:rFonts w:ascii="Angsana New" w:hAnsi="Angsana New" w:hint="cs"/>
          <w:sz w:val="29"/>
          <w:szCs w:val="29"/>
          <w:cs/>
        </w:rPr>
        <w:t>วันที่</w:t>
      </w:r>
      <w:r w:rsidRPr="00034124">
        <w:rPr>
          <w:rFonts w:ascii="Angsana New" w:hAnsi="Angsana New"/>
          <w:sz w:val="29"/>
          <w:szCs w:val="29"/>
          <w:cs/>
        </w:rPr>
        <w:t xml:space="preserve"> 31 </w:t>
      </w:r>
      <w:r w:rsidRPr="00034124">
        <w:rPr>
          <w:rFonts w:ascii="Angsana New" w:hAnsi="Angsana New" w:hint="cs"/>
          <w:sz w:val="29"/>
          <w:szCs w:val="29"/>
          <w:cs/>
        </w:rPr>
        <w:t>ธันวาคม</w:t>
      </w:r>
      <w:r w:rsidRPr="00034124">
        <w:rPr>
          <w:rFonts w:ascii="Angsana New" w:hAnsi="Angsana New"/>
          <w:sz w:val="29"/>
          <w:szCs w:val="29"/>
          <w:cs/>
        </w:rPr>
        <w:t xml:space="preserve"> 2562 </w:t>
      </w:r>
      <w:r w:rsidRPr="00034124">
        <w:rPr>
          <w:rFonts w:ascii="Angsana New" w:hAnsi="Angsana New" w:hint="cs"/>
          <w:sz w:val="29"/>
          <w:szCs w:val="29"/>
          <w:cs/>
        </w:rPr>
        <w:t>บัญชีนี้เป็นเงินกู้ยืมระยะสั้นประเภทตั๋วแลกเงิ</w:t>
      </w:r>
      <w:r w:rsidR="006F0876" w:rsidRPr="00034124">
        <w:rPr>
          <w:rFonts w:ascii="Angsana New" w:hAnsi="Angsana New" w:hint="cs"/>
          <w:sz w:val="29"/>
          <w:szCs w:val="29"/>
          <w:cs/>
        </w:rPr>
        <w:t>นซึ่งไม่มีหลักประกันและบางส่วนมี</w:t>
      </w:r>
      <w:r w:rsidRPr="00034124">
        <w:rPr>
          <w:rFonts w:ascii="Angsana New" w:hAnsi="Angsana New" w:hint="cs"/>
          <w:sz w:val="29"/>
          <w:szCs w:val="29"/>
          <w:cs/>
        </w:rPr>
        <w:t>หลักประกันเป็นหุ้นสามัญของบริษัทซึ่งถือโดยกรรมการบางท่านเป็นจำนวนรวมประมาณ</w:t>
      </w:r>
      <w:r w:rsidRPr="00034124">
        <w:rPr>
          <w:rFonts w:ascii="Angsana New" w:hAnsi="Angsana New"/>
          <w:sz w:val="29"/>
          <w:szCs w:val="29"/>
          <w:cs/>
        </w:rPr>
        <w:t xml:space="preserve"> 59.7 </w:t>
      </w:r>
      <w:r w:rsidRPr="00034124">
        <w:rPr>
          <w:rFonts w:ascii="Angsana New" w:hAnsi="Angsana New" w:hint="cs"/>
          <w:sz w:val="29"/>
          <w:szCs w:val="29"/>
          <w:cs/>
        </w:rPr>
        <w:t>ล้านหุ้น</w:t>
      </w:r>
      <w:r w:rsidRPr="00034124">
        <w:rPr>
          <w:rFonts w:ascii="Angsana New" w:hAnsi="Angsana New"/>
          <w:sz w:val="29"/>
          <w:szCs w:val="29"/>
          <w:cs/>
        </w:rPr>
        <w:t xml:space="preserve"> </w:t>
      </w:r>
      <w:r w:rsidRPr="00034124">
        <w:rPr>
          <w:rFonts w:ascii="Angsana New" w:hAnsi="Angsana New" w:hint="cs"/>
          <w:sz w:val="29"/>
          <w:szCs w:val="29"/>
          <w:cs/>
        </w:rPr>
        <w:t>โดยตั๋วแลกเงินดังกล่าวบริษัทและบริษัทย่อยแห่งหนึ่งออกให้แก่บุคคลที่ไม่เกี่ยวข้องกันหลายรายในระหว่างเดือนมิถุนายนถึงเดือนพฤศจิกายน</w:t>
      </w:r>
      <w:r w:rsidRPr="00034124">
        <w:rPr>
          <w:rFonts w:ascii="Angsana New" w:hAnsi="Angsana New"/>
          <w:sz w:val="29"/>
          <w:szCs w:val="29"/>
          <w:cs/>
        </w:rPr>
        <w:t xml:space="preserve"> 2562 </w:t>
      </w:r>
      <w:r w:rsidRPr="00034124">
        <w:rPr>
          <w:rFonts w:ascii="Angsana New" w:hAnsi="Angsana New" w:hint="cs"/>
          <w:sz w:val="29"/>
          <w:szCs w:val="29"/>
          <w:cs/>
        </w:rPr>
        <w:t>ซึ่งมีอัตราดอกเบี้ยระหว่างร้อยละ</w:t>
      </w:r>
      <w:r w:rsidRPr="00034124">
        <w:rPr>
          <w:rFonts w:ascii="Angsana New" w:hAnsi="Angsana New"/>
          <w:sz w:val="29"/>
          <w:szCs w:val="29"/>
          <w:cs/>
        </w:rPr>
        <w:t xml:space="preserve"> 5.5 </w:t>
      </w:r>
      <w:r w:rsidRPr="00034124">
        <w:rPr>
          <w:rFonts w:ascii="Angsana New" w:hAnsi="Angsana New" w:hint="cs"/>
          <w:sz w:val="29"/>
          <w:szCs w:val="29"/>
          <w:cs/>
        </w:rPr>
        <w:t>ต่อปีถึงร้อยละ</w:t>
      </w:r>
      <w:r w:rsidRPr="00034124">
        <w:rPr>
          <w:rFonts w:ascii="Angsana New" w:hAnsi="Angsana New"/>
          <w:sz w:val="29"/>
          <w:szCs w:val="29"/>
          <w:cs/>
        </w:rPr>
        <w:t xml:space="preserve"> 6.5 </w:t>
      </w:r>
      <w:r w:rsidRPr="00034124">
        <w:rPr>
          <w:rFonts w:ascii="Angsana New" w:hAnsi="Angsana New" w:hint="cs"/>
          <w:sz w:val="29"/>
          <w:szCs w:val="29"/>
          <w:cs/>
        </w:rPr>
        <w:t>ต่อปีโดยมีระยะเวลาครบกำหนดไม่เกินเจ็ดเดือนนับจากวันที่ออก</w:t>
      </w:r>
      <w:r w:rsidR="00BC269B">
        <w:rPr>
          <w:rFonts w:ascii="Angsana New" w:hAnsi="Angsana New" w:hint="cs"/>
          <w:sz w:val="29"/>
          <w:szCs w:val="29"/>
          <w:cs/>
        </w:rPr>
        <w:t xml:space="preserve">         </w:t>
      </w:r>
      <w:r w:rsidRPr="00034124">
        <w:rPr>
          <w:rFonts w:ascii="Angsana New" w:hAnsi="Angsana New" w:hint="cs"/>
          <w:sz w:val="29"/>
          <w:szCs w:val="29"/>
          <w:cs/>
        </w:rPr>
        <w:t>ตราสาร</w:t>
      </w:r>
    </w:p>
    <w:p w:rsidR="00C4769F" w:rsidRDefault="00C47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F7B0A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</w:t>
      </w:r>
      <w:r w:rsidRPr="005B2FD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</w:t>
      </w:r>
    </w:p>
    <w:p w:rsidR="000A523D" w:rsidRPr="00627CBB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787" w:type="dxa"/>
        <w:tblInd w:w="-34" w:type="dxa"/>
        <w:tblLayout w:type="fixed"/>
        <w:tblLook w:val="0000"/>
      </w:tblPr>
      <w:tblGrid>
        <w:gridCol w:w="2694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086190" w:rsidRDefault="000A523D" w:rsidP="00EF6E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F6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6E4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D47E3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086190" w:rsidRDefault="000A523D" w:rsidP="00D47E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47E3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0A523D" w:rsidRPr="00086190" w:rsidTr="00EF6C95">
        <w:trPr>
          <w:tblHeader/>
        </w:trPr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8619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E44673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F6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6E4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  <w:p w:rsidR="000A523D" w:rsidRPr="00086190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7E39" w:rsidRPr="00086190" w:rsidTr="00EF6C95">
        <w:tc>
          <w:tcPr>
            <w:tcW w:w="2694" w:type="dxa"/>
          </w:tcPr>
          <w:p w:rsidR="00D47E39" w:rsidRPr="00471477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147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471477" w:rsidRDefault="00D47E39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47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D47E39" w:rsidRPr="00471477" w:rsidRDefault="00D47E39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47E39" w:rsidRPr="00990B7B" w:rsidRDefault="006F0876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B7B">
              <w:rPr>
                <w:rFonts w:ascii="Angsana New" w:hAnsi="Angsana New"/>
                <w:sz w:val="30"/>
                <w:szCs w:val="30"/>
              </w:rPr>
              <w:t>1,249</w:t>
            </w:r>
            <w:r w:rsidR="00D47E39" w:rsidRPr="00990B7B">
              <w:rPr>
                <w:rFonts w:ascii="Angsana New" w:hAnsi="Angsana New"/>
                <w:sz w:val="30"/>
                <w:szCs w:val="30"/>
              </w:rPr>
              <w:t>,</w:t>
            </w:r>
            <w:r w:rsidRPr="00990B7B">
              <w:rPr>
                <w:rFonts w:ascii="Angsana New" w:hAnsi="Angsana New"/>
                <w:sz w:val="30"/>
                <w:szCs w:val="30"/>
              </w:rPr>
              <w:t>848</w:t>
            </w:r>
          </w:p>
        </w:tc>
        <w:tc>
          <w:tcPr>
            <w:tcW w:w="283" w:type="dxa"/>
          </w:tcPr>
          <w:p w:rsidR="00D47E39" w:rsidRPr="00990B7B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990B7B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B7B">
              <w:rPr>
                <w:rFonts w:ascii="Angsana New" w:hAnsi="Angsana New"/>
                <w:sz w:val="30"/>
                <w:szCs w:val="30"/>
              </w:rPr>
              <w:t>3</w:t>
            </w:r>
            <w:r w:rsidR="006F0876" w:rsidRPr="00990B7B">
              <w:rPr>
                <w:rFonts w:ascii="Angsana New" w:hAnsi="Angsana New"/>
                <w:sz w:val="30"/>
                <w:szCs w:val="30"/>
              </w:rPr>
              <w:t>12</w:t>
            </w:r>
            <w:r w:rsidRPr="00990B7B">
              <w:rPr>
                <w:rFonts w:ascii="Angsana New" w:hAnsi="Angsana New"/>
                <w:sz w:val="30"/>
                <w:szCs w:val="30"/>
              </w:rPr>
              <w:t>,</w:t>
            </w:r>
            <w:r w:rsidR="006F0876" w:rsidRPr="00990B7B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3" w:type="dxa"/>
          </w:tcPr>
          <w:p w:rsidR="00D47E39" w:rsidRPr="00471477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F614CF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CF">
              <w:rPr>
                <w:rFonts w:ascii="Angsana New" w:hAnsi="Angsana New" w:hint="cs"/>
                <w:sz w:val="30"/>
                <w:szCs w:val="30"/>
                <w:cs/>
              </w:rPr>
              <w:t>1,249,848</w:t>
            </w:r>
          </w:p>
        </w:tc>
        <w:tc>
          <w:tcPr>
            <w:tcW w:w="284" w:type="dxa"/>
          </w:tcPr>
          <w:p w:rsidR="00D47E39" w:rsidRPr="00F614CF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47E39" w:rsidRPr="00F614CF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4CF">
              <w:rPr>
                <w:rFonts w:ascii="Angsana New" w:hAnsi="Angsana New" w:hint="cs"/>
                <w:sz w:val="30"/>
                <w:szCs w:val="30"/>
                <w:cs/>
              </w:rPr>
              <w:t>312,462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EF6C95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990B7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990B7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990B7B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23D" w:rsidRPr="00086190" w:rsidTr="00EF6C95">
        <w:tc>
          <w:tcPr>
            <w:tcW w:w="2694" w:type="dxa"/>
          </w:tcPr>
          <w:p w:rsidR="000A523D" w:rsidRPr="00086190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619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1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8619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 256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0A523D" w:rsidRPr="00990B7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990B7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990B7B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0A523D" w:rsidRPr="00086190" w:rsidRDefault="000A523D" w:rsidP="00EF6C95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E39" w:rsidRPr="00086190" w:rsidTr="00EF6C95">
        <w:tc>
          <w:tcPr>
            <w:tcW w:w="2694" w:type="dxa"/>
          </w:tcPr>
          <w:p w:rsidR="00D47E39" w:rsidRPr="00C170F7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C170F7" w:rsidRDefault="00D47E39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D47E39" w:rsidRPr="00C170F7" w:rsidRDefault="00D47E39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47E39" w:rsidRPr="00990B7B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B7B">
              <w:rPr>
                <w:rFonts w:ascii="Angsana New" w:hAnsi="Angsana New"/>
                <w:sz w:val="30"/>
                <w:szCs w:val="30"/>
              </w:rPr>
              <w:t>959,</w:t>
            </w:r>
            <w:r w:rsidR="006F0876" w:rsidRPr="00990B7B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83" w:type="dxa"/>
          </w:tcPr>
          <w:p w:rsidR="00D47E39" w:rsidRPr="00990B7B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47E39" w:rsidRPr="00990B7B" w:rsidRDefault="00D47E39" w:rsidP="006F0876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B7B">
              <w:rPr>
                <w:rFonts w:ascii="Angsana New" w:hAnsi="Angsana New"/>
                <w:sz w:val="30"/>
                <w:szCs w:val="30"/>
              </w:rPr>
              <w:t>239,</w:t>
            </w:r>
            <w:r w:rsidR="006F0876" w:rsidRPr="00990B7B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283" w:type="dxa"/>
          </w:tcPr>
          <w:p w:rsidR="00D47E39" w:rsidRPr="00C170F7" w:rsidRDefault="00D47E39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959,405</w:t>
            </w:r>
          </w:p>
        </w:tc>
        <w:tc>
          <w:tcPr>
            <w:tcW w:w="284" w:type="dxa"/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239,851</w:t>
            </w:r>
          </w:p>
        </w:tc>
      </w:tr>
      <w:tr w:rsidR="006F0876" w:rsidRPr="00086190" w:rsidTr="00996D74">
        <w:tc>
          <w:tcPr>
            <w:tcW w:w="2694" w:type="dxa"/>
          </w:tcPr>
          <w:p w:rsidR="006F0876" w:rsidRPr="00C170F7" w:rsidRDefault="006F0876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:rsidR="006F0876" w:rsidRPr="00C170F7" w:rsidRDefault="006F0876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70F7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6F0876" w:rsidRPr="00C170F7" w:rsidRDefault="006F0876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F0876" w:rsidRPr="00C170F7" w:rsidRDefault="006F0876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0F7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6F0876" w:rsidRPr="00C170F7" w:rsidRDefault="006F0876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6F0876" w:rsidRPr="00990B7B" w:rsidRDefault="006F0876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0B7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6F0876" w:rsidRPr="00990B7B" w:rsidRDefault="006F0876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6F0876" w:rsidRPr="00990B7B" w:rsidRDefault="006F0876" w:rsidP="00996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90B7B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6F0876" w:rsidRPr="00C170F7" w:rsidRDefault="006F0876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E4B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  <w:tc>
          <w:tcPr>
            <w:tcW w:w="284" w:type="dxa"/>
          </w:tcPr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F0876" w:rsidRPr="00231E4B" w:rsidRDefault="006F0876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1E4B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</w:tr>
      <w:tr w:rsidR="000A523D" w:rsidRPr="00086190" w:rsidTr="00EF6C95">
        <w:tc>
          <w:tcPr>
            <w:tcW w:w="2694" w:type="dxa"/>
          </w:tcPr>
          <w:p w:rsidR="000A523D" w:rsidRPr="00E44673" w:rsidRDefault="000A523D" w:rsidP="000A523D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467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F6E4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F6E4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  <w:p w:rsidR="000A523D" w:rsidRPr="00086190" w:rsidRDefault="000A523D" w:rsidP="00D356EE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E44673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4467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46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356E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992" w:type="dxa"/>
          </w:tcPr>
          <w:p w:rsidR="000A523D" w:rsidRPr="00086190" w:rsidRDefault="000A523D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086190" w:rsidRDefault="000A523D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990B7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990B7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990B7B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523D" w:rsidRPr="00086190" w:rsidRDefault="000A523D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0A523D" w:rsidRPr="009C19F8" w:rsidRDefault="000A523D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7E39" w:rsidRPr="00086190" w:rsidTr="00EF6C95">
        <w:tc>
          <w:tcPr>
            <w:tcW w:w="2694" w:type="dxa"/>
          </w:tcPr>
          <w:p w:rsidR="00D47E39" w:rsidRPr="00B3791B" w:rsidRDefault="00D47E39" w:rsidP="00EF6C95">
            <w:pPr>
              <w:tabs>
                <w:tab w:val="left" w:pos="37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91B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D47E39" w:rsidRPr="00B3791B" w:rsidRDefault="00D47E39" w:rsidP="00EF6C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91B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:rsidR="00D47E39" w:rsidRPr="00B3791B" w:rsidRDefault="00D47E39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47E39" w:rsidRPr="00990B7B" w:rsidRDefault="00D47E39" w:rsidP="00C170F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B7B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3" w:type="dxa"/>
          </w:tcPr>
          <w:p w:rsidR="00D47E39" w:rsidRPr="00990B7B" w:rsidRDefault="00D47E39" w:rsidP="00EF6C95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05780" w:rsidRPr="00990B7B" w:rsidRDefault="00D47E39" w:rsidP="009834CA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0B7B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  <w:tc>
          <w:tcPr>
            <w:tcW w:w="283" w:type="dxa"/>
          </w:tcPr>
          <w:p w:rsidR="00D47E39" w:rsidRPr="00B3791B" w:rsidRDefault="00D47E39" w:rsidP="00EF6C95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D47E39" w:rsidRPr="001B5A26" w:rsidRDefault="00D47E39" w:rsidP="0027070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5A26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</w:tr>
    </w:tbl>
    <w:p w:rsidR="00627CBB" w:rsidRDefault="00627CB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</w:p>
    <w:p w:rsidR="003A017C" w:rsidRDefault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33AE4" w:rsidRPr="004F5042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ใ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บสำคัญแสดงสิทธิและกำไรต่อหุ้น</w:t>
      </w:r>
    </w:p>
    <w:p w:rsidR="00333AE4" w:rsidRPr="0091473D" w:rsidRDefault="00333AE4" w:rsidP="0091473D">
      <w:pPr>
        <w:pStyle w:val="a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33AE4" w:rsidRPr="00086190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6190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p w:rsidR="0063484E" w:rsidRPr="003A017C" w:rsidRDefault="0063484E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(“ECF-W2”) ในวันที่ 20 ตุลาคม 2560  จำนวน </w:t>
      </w:r>
      <w:r w:rsidRPr="00665860">
        <w:rPr>
          <w:rFonts w:ascii="Angsana New" w:hAnsi="Angsana New"/>
          <w:lang w:val="en-US"/>
        </w:rPr>
        <w:t>194,929,773</w:t>
      </w:r>
      <w:r w:rsidRPr="00665860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4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B3791B" w:rsidRPr="00627CBB" w:rsidRDefault="00B3791B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63484E" w:rsidRPr="00665860" w:rsidRDefault="0063484E" w:rsidP="00D4593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>3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665860">
              <w:rPr>
                <w:rFonts w:ascii="Angsana New" w:hAnsi="Angsana New"/>
                <w:lang w:val="en-US"/>
              </w:rPr>
              <w:t>25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พฤศจิกายน 25</w:t>
            </w:r>
            <w:r w:rsidRPr="00665860">
              <w:rPr>
                <w:rFonts w:ascii="Angsana New" w:hAnsi="Angsana New"/>
                <w:lang w:val="en-US"/>
              </w:rPr>
              <w:t>60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 และสามารถใช้สิทธิตามใบสำคัญแสดงสิทธิได้อีก </w:t>
            </w:r>
            <w:r w:rsidRPr="00665860">
              <w:rPr>
                <w:rFonts w:ascii="Angsana New" w:hAnsi="Angsana New"/>
                <w:lang w:val="en-US"/>
              </w:rPr>
              <w:t xml:space="preserve">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25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ของเดือน กุมภาพันธ์ พฤษภาคม สิงหาคม พฤศจิกายน 2561 และวันใช้สิทธิครั้งสุดท้ายคือวันที่ </w:t>
            </w:r>
            <w:r w:rsidRPr="00665860">
              <w:rPr>
                <w:rFonts w:ascii="Angsana New" w:hAnsi="Angsana New"/>
                <w:lang w:val="en-US"/>
              </w:rPr>
              <w:t xml:space="preserve">20 </w:t>
            </w:r>
            <w:r w:rsidRPr="00665860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665860">
              <w:rPr>
                <w:rFonts w:ascii="Angsana New" w:hAnsi="Angsana New"/>
                <w:lang w:val="en-US"/>
              </w:rPr>
              <w:t xml:space="preserve"> 2562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665860" w:rsidTr="00EF6C95">
        <w:tc>
          <w:tcPr>
            <w:tcW w:w="2538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665860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665860">
              <w:rPr>
                <w:rFonts w:ascii="Angsana New" w:hAnsi="Angsana New"/>
                <w:lang w:val="en-US"/>
              </w:rPr>
              <w:t xml:space="preserve">1 </w:t>
            </w:r>
            <w:r w:rsidRPr="00665860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665860">
              <w:rPr>
                <w:rFonts w:ascii="Angsana New" w:hAnsi="Angsana New"/>
                <w:lang w:val="en-US"/>
              </w:rPr>
              <w:t xml:space="preserve">4 </w:t>
            </w:r>
            <w:r w:rsidRPr="00665860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496138" w:rsidRPr="003A017C" w:rsidRDefault="00496138" w:rsidP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  <w:cs/>
        </w:rPr>
      </w:pPr>
    </w:p>
    <w:p w:rsidR="0063484E" w:rsidRPr="00665860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665860">
        <w:rPr>
          <w:rFonts w:ascii="Angsana New" w:eastAsia="Cordia New" w:hAnsi="Angsana New"/>
          <w:cs/>
          <w:lang w:val="en-US"/>
        </w:rPr>
        <w:t>และในวันเดียวกัน</w:t>
      </w:r>
      <w:r w:rsidRPr="00665860">
        <w:rPr>
          <w:rFonts w:ascii="Angsana New" w:eastAsia="Cordia New" w:hAnsi="Angsana New"/>
          <w:cs/>
        </w:rPr>
        <w:t>บริษัทได้</w:t>
      </w:r>
      <w:r w:rsidRPr="00665860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(“ECF-W3”)  จำนวน </w:t>
      </w:r>
      <w:r w:rsidRPr="00665860">
        <w:rPr>
          <w:rFonts w:ascii="Angsana New" w:hAnsi="Angsana New"/>
          <w:cs/>
          <w:lang w:val="en-US"/>
        </w:rPr>
        <w:t>129</w:t>
      </w:r>
      <w:proofErr w:type="gramStart"/>
      <w:r w:rsidR="006C0551">
        <w:rPr>
          <w:rFonts w:ascii="Angsana New" w:hAnsi="Angsana New"/>
          <w:lang w:val="en-US"/>
        </w:rPr>
        <w:t>,951,</w:t>
      </w:r>
      <w:r w:rsidRPr="00665860">
        <w:rPr>
          <w:rFonts w:ascii="Angsana New" w:hAnsi="Angsana New"/>
          <w:lang w:val="en-US"/>
        </w:rPr>
        <w:t>632</w:t>
      </w:r>
      <w:proofErr w:type="gramEnd"/>
      <w:r w:rsidR="006C0551">
        <w:rPr>
          <w:rFonts w:ascii="Angsana New" w:hAnsi="Angsana New" w:hint="cs"/>
          <w:cs/>
          <w:lang w:val="en-US"/>
        </w:rPr>
        <w:t xml:space="preserve"> </w:t>
      </w:r>
      <w:r w:rsidRPr="00665860">
        <w:rPr>
          <w:rFonts w:ascii="Angsana New" w:hAnsi="Angsana New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665860">
        <w:rPr>
          <w:rFonts w:ascii="Angsana New" w:hAnsi="Angsana New"/>
          <w:lang w:val="en-US"/>
        </w:rPr>
        <w:t>6</w:t>
      </w:r>
      <w:r w:rsidRPr="00665860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63484E" w:rsidRPr="00627CBB" w:rsidRDefault="0063484E" w:rsidP="0063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48" w:type="dxa"/>
        <w:tblLook w:val="04A0"/>
      </w:tblPr>
      <w:tblGrid>
        <w:gridCol w:w="2538"/>
        <w:gridCol w:w="7110"/>
      </w:tblGrid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110" w:type="dxa"/>
          </w:tcPr>
          <w:p w:rsidR="00D710E4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EF6ABC">
              <w:rPr>
                <w:rFonts w:ascii="Angsana New" w:hAnsi="Angsana New"/>
                <w:lang w:val="en-US"/>
              </w:rPr>
              <w:t xml:space="preserve">1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  <w:p w:rsidR="0063484E" w:rsidRPr="00EF6ABC" w:rsidRDefault="008D75C2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rPr>
                <w:rFonts w:ascii="Angsana New" w:hAnsi="Angsana New"/>
                <w:cs/>
                <w:lang w:val="en-US"/>
              </w:rPr>
            </w:pPr>
            <w:r w:rsidRPr="00EF6ABC">
              <w:rPr>
                <w:rFonts w:ascii="Angsana New" w:hAnsi="Angsana New" w:hint="cs"/>
                <w:cs/>
                <w:lang w:val="en-US"/>
              </w:rPr>
              <w:t>(ปรับสิทธิใหม่ในเดือนเมษายน 2562 เป็น 1 หน่วยสามารถซื้อหุ้นสามัญได้ 1.0008 หุ้น)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110" w:type="dxa"/>
          </w:tcPr>
          <w:p w:rsidR="00D710E4" w:rsidRPr="00EF6ABC" w:rsidRDefault="0063484E" w:rsidP="008D75C2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>5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  <w:p w:rsidR="0063484E" w:rsidRPr="00EF6ABC" w:rsidRDefault="0063484E" w:rsidP="00D710E4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>(</w:t>
            </w:r>
            <w:r w:rsidR="008D75C2" w:rsidRPr="00EF6ABC">
              <w:rPr>
                <w:rFonts w:ascii="Angsana New" w:hAnsi="Angsana New" w:hint="cs"/>
                <w:cs/>
                <w:lang w:val="en-US"/>
              </w:rPr>
              <w:t>ปรับสิทธิใหม่ในเดือนเมษายน 2562 เป็นราคา</w:t>
            </w:r>
            <w:r w:rsidR="00D710E4" w:rsidRPr="00EF6ABC">
              <w:rPr>
                <w:rFonts w:ascii="Angsana New" w:hAnsi="Angsana New"/>
                <w:lang w:val="en-US"/>
              </w:rPr>
              <w:t xml:space="preserve"> 4.9958 </w:t>
            </w:r>
            <w:r w:rsidR="00D710E4" w:rsidRPr="00EF6ABC">
              <w:rPr>
                <w:rFonts w:ascii="Angsana New" w:hAnsi="Angsana New" w:hint="cs"/>
                <w:cs/>
                <w:lang w:val="en-US"/>
              </w:rPr>
              <w:t>บาทต่อหุ้น</w:t>
            </w:r>
            <w:r w:rsidRPr="00EF6ABC">
              <w:rPr>
                <w:rFonts w:ascii="Angsana New" w:hAnsi="Angsana New"/>
                <w:lang w:val="en-US"/>
              </w:rPr>
              <w:t>)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110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EF6ABC">
              <w:rPr>
                <w:rFonts w:ascii="Angsana New" w:hAnsi="Angsana New"/>
                <w:lang w:val="en-US"/>
              </w:rPr>
              <w:t>25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 พฤษภาคม 25</w:t>
            </w:r>
            <w:r w:rsidRPr="00EF6ABC">
              <w:rPr>
                <w:rFonts w:ascii="Angsana New" w:hAnsi="Angsana New"/>
                <w:lang w:val="en-US"/>
              </w:rPr>
              <w:t xml:space="preserve">62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EF6ABC">
              <w:rPr>
                <w:rFonts w:ascii="Angsana New" w:hAnsi="Angsana New"/>
                <w:lang w:val="en-US"/>
              </w:rPr>
              <w:t xml:space="preserve">7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EF6ABC">
              <w:rPr>
                <w:rFonts w:ascii="Angsana New" w:hAnsi="Angsana New"/>
                <w:lang w:val="en-US"/>
              </w:rPr>
              <w:t xml:space="preserve">25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ของเดือนสิงหาคมและพฤศจิกายน 2562 กุมภาพันธ์ พฤษภาคม สิงหาคม พฤศจิกายน 2563 และวันใช้สิทธิครั้งสุดท้ายคือวันที่ </w:t>
            </w:r>
            <w:r w:rsidRPr="00EF6ABC">
              <w:rPr>
                <w:rFonts w:ascii="Angsana New" w:hAnsi="Angsana New"/>
                <w:lang w:val="en-US"/>
              </w:rPr>
              <w:t xml:space="preserve">20 </w:t>
            </w:r>
            <w:r w:rsidRPr="00EF6ABC">
              <w:rPr>
                <w:rFonts w:ascii="Angsana New" w:hAnsi="Angsana New"/>
                <w:cs/>
                <w:lang w:val="en-US"/>
              </w:rPr>
              <w:t>กุมภาพันธ์</w:t>
            </w:r>
            <w:r w:rsidRPr="00EF6ABC">
              <w:rPr>
                <w:rFonts w:ascii="Angsana New" w:hAnsi="Angsana New"/>
                <w:lang w:val="en-US"/>
              </w:rPr>
              <w:t xml:space="preserve"> 2564</w:t>
            </w:r>
          </w:p>
        </w:tc>
      </w:tr>
      <w:tr w:rsidR="0063484E" w:rsidRPr="00627CBB" w:rsidTr="00EF6C95">
        <w:tc>
          <w:tcPr>
            <w:tcW w:w="2538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110" w:type="dxa"/>
          </w:tcPr>
          <w:p w:rsidR="0063484E" w:rsidRPr="00627CBB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63484E" w:rsidRPr="00EF6ABC" w:rsidTr="00EF6C95">
        <w:tc>
          <w:tcPr>
            <w:tcW w:w="2538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110" w:type="dxa"/>
          </w:tcPr>
          <w:p w:rsidR="0063484E" w:rsidRPr="00EF6ABC" w:rsidRDefault="0063484E" w:rsidP="00EF6C95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EF6ABC">
              <w:rPr>
                <w:rFonts w:ascii="Angsana New" w:hAnsi="Angsana New"/>
                <w:lang w:val="en-US"/>
              </w:rPr>
              <w:t xml:space="preserve">3 </w:t>
            </w:r>
            <w:r w:rsidRPr="00EF6ABC">
              <w:rPr>
                <w:rFonts w:ascii="Angsana New" w:hAnsi="Angsana New"/>
                <w:cs/>
                <w:lang w:val="en-US"/>
              </w:rPr>
              <w:t xml:space="preserve">ปี </w:t>
            </w:r>
            <w:r w:rsidRPr="00EF6ABC">
              <w:rPr>
                <w:rFonts w:ascii="Angsana New" w:hAnsi="Angsana New"/>
                <w:lang w:val="en-US"/>
              </w:rPr>
              <w:t xml:space="preserve">4 </w:t>
            </w:r>
            <w:r w:rsidRPr="00EF6ABC">
              <w:rPr>
                <w:rFonts w:ascii="Angsana New" w:hAnsi="Angsana New"/>
                <w:cs/>
                <w:lang w:val="en-US"/>
              </w:rPr>
              <w:t>เดือน นับตั้งแต่วันที่ออกใบสำคัญแสดงสิทธิให้แก่ผู้ถือหุ้น</w:t>
            </w:r>
          </w:p>
        </w:tc>
      </w:tr>
    </w:tbl>
    <w:p w:rsidR="0063484E" w:rsidRDefault="0063484E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eastAsia="zh-CN"/>
        </w:rPr>
      </w:pPr>
      <w:r w:rsidRPr="00665860">
        <w:rPr>
          <w:rFonts w:ascii="Angsana New" w:hAnsi="Angsana New"/>
          <w:cs/>
        </w:rPr>
        <w:lastRenderedPageBreak/>
        <w:t>ต่อมาเมื่อวันที่ 6 พฤศจิกายน 2560 ตลาดหลักทรัพย์แห่งประเทศไทยได้มีคำสั่งรับใบสำคัญแสดงสิทธิซื้อหุ้นสามัญของบริษัทจำนวน 194,929,773 (ECF-W2) และ 129,951,632 (ECF-W3)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7 พฤศจิกายน 2560 เป็นต้นไป รายละเอียดการใช้ใบสำคัญแสดงสิทธิ</w:t>
      </w:r>
      <w:r w:rsidR="001A0C77">
        <w:rPr>
          <w:rFonts w:ascii="Angsana New" w:hAnsi="Angsana New" w:hint="cs"/>
          <w:cs/>
        </w:rPr>
        <w:t xml:space="preserve"> </w:t>
      </w:r>
      <w:r w:rsidR="001A0C77">
        <w:rPr>
          <w:rFonts w:ascii="Angsana New" w:hAnsi="Angsana New"/>
          <w:lang w:val="en-GB" w:eastAsia="zh-CN"/>
        </w:rPr>
        <w:t xml:space="preserve">ECF-W2 </w:t>
      </w:r>
      <w:r w:rsidRPr="00665860">
        <w:rPr>
          <w:rFonts w:ascii="Angsana New" w:hAnsi="Angsana New"/>
          <w:cs/>
        </w:rPr>
        <w:t>มีดังนี้</w:t>
      </w:r>
    </w:p>
    <w:p w:rsidR="00D710E4" w:rsidRPr="000A66CC" w:rsidRDefault="00D710E4" w:rsidP="0063484E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  <w:lang w:eastAsia="zh-CN"/>
        </w:rPr>
      </w:pPr>
    </w:p>
    <w:tbl>
      <w:tblPr>
        <w:tblW w:w="10294" w:type="dxa"/>
        <w:tblInd w:w="38" w:type="dxa"/>
        <w:tblLook w:val="04A0"/>
      </w:tblPr>
      <w:tblGrid>
        <w:gridCol w:w="1582"/>
        <w:gridCol w:w="232"/>
        <w:gridCol w:w="1219"/>
        <w:gridCol w:w="233"/>
        <w:gridCol w:w="1185"/>
        <w:gridCol w:w="233"/>
        <w:gridCol w:w="1143"/>
        <w:gridCol w:w="236"/>
        <w:gridCol w:w="911"/>
        <w:gridCol w:w="233"/>
        <w:gridCol w:w="1286"/>
        <w:gridCol w:w="233"/>
        <w:gridCol w:w="1568"/>
      </w:tblGrid>
      <w:tr w:rsidR="0063484E" w:rsidRPr="00665860" w:rsidTr="00EF6C95">
        <w:trPr>
          <w:trHeight w:val="1301"/>
        </w:trPr>
        <w:tc>
          <w:tcPr>
            <w:tcW w:w="1582" w:type="dxa"/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232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จำนวนใบสำคัญแสดงสิทธิที่นำมาซื้อหุ้นสามัญ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หน่วย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เงินรับจาก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การใช้ใบสำคัญ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แสดงสิทธิ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tabs>
                <w:tab w:val="clear" w:pos="227"/>
                <w:tab w:val="left" w:pos="111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ทุนที่ชำระแล้ว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ส่วนเกินมูลค่าหุ้น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(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บาท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)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จำนวนใบสำคัญแสดงสิทธิที่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ยังไม่ได้ถูก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วันที่จดทะเบียน</w:t>
            </w:r>
          </w:p>
          <w:p w:rsidR="0063484E" w:rsidRPr="00665860" w:rsidRDefault="0063484E" w:rsidP="00EF6C95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3E5A08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.1pt;margin-top:-.6pt;width:69.5pt;height:.0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" strokeweight=".5pt"/>
              </w:pic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25 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="0063484E"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20,255,666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60,766,998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5,063,917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55,703,081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174,674,107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30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พฤศจิกายน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2560</w:t>
            </w:r>
          </w:p>
        </w:tc>
      </w:tr>
      <w:tr w:rsidR="0063484E" w:rsidRPr="00665860" w:rsidTr="00EF6C95">
        <w:trPr>
          <w:trHeight w:val="334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31,348,046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94,044,138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7,837,012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86,207,126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143,326,061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พฤษภาคม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787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808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113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363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424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952</w:t>
            </w:r>
            <w:proofErr w:type="gramEnd"/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103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916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472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105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538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253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1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มิถุนายน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63484E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  <w:tc>
          <w:tcPr>
            <w:tcW w:w="232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46</w:t>
            </w:r>
            <w:proofErr w:type="gramStart"/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,436,851</w:t>
            </w:r>
            <w:proofErr w:type="gramEnd"/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139,310,553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11,609,213</w:t>
            </w:r>
          </w:p>
        </w:tc>
        <w:tc>
          <w:tcPr>
            <w:tcW w:w="236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127,701,340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59,101,402</w:t>
            </w:r>
          </w:p>
        </w:tc>
        <w:tc>
          <w:tcPr>
            <w:tcW w:w="233" w:type="dxa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63484E" w:rsidRPr="00665860" w:rsidRDefault="0063484E" w:rsidP="00EF6C95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>2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29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สิงหาคม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B3791B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25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พฤศจิกายน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</w:t>
            </w:r>
          </w:p>
        </w:tc>
        <w:tc>
          <w:tcPr>
            <w:tcW w:w="232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5,624,925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16,874,775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1,406,231</w:t>
            </w:r>
          </w:p>
        </w:tc>
        <w:tc>
          <w:tcPr>
            <w:tcW w:w="236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15,468,544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53,476,477</w:t>
            </w:r>
          </w:p>
        </w:tc>
        <w:tc>
          <w:tcPr>
            <w:tcW w:w="233" w:type="dxa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>
              <w:rPr>
                <w:rFonts w:ascii="Angsana New" w:hAnsi="Angsana New"/>
                <w:i w:val="0"/>
                <w:iCs w:val="0"/>
                <w:color w:val="FFFFFF"/>
                <w:sz w:val="24"/>
                <w:szCs w:val="24"/>
              </w:rPr>
              <w:t xml:space="preserve"> 1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12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eastAsia="zh-CN"/>
              </w:rPr>
              <w:t>ธันวาคม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61</w:t>
            </w:r>
          </w:p>
        </w:tc>
      </w:tr>
      <w:tr w:rsidR="00B3791B" w:rsidRPr="00665860" w:rsidTr="00EF6C95">
        <w:trPr>
          <w:trHeight w:val="322"/>
        </w:trPr>
        <w:tc>
          <w:tcPr>
            <w:tcW w:w="1582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กุมภาพันธ์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25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</w:t>
            </w:r>
          </w:p>
        </w:tc>
        <w:tc>
          <w:tcPr>
            <w:tcW w:w="232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82,475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247,425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B3791B" w:rsidRPr="00665860" w:rsidRDefault="00B3791B" w:rsidP="00D356EE">
            <w:pPr>
              <w:pStyle w:val="Heading3"/>
              <w:tabs>
                <w:tab w:val="clear" w:pos="680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20,61</w:t>
            </w:r>
            <w:r w:rsidR="00D356EE">
              <w:rPr>
                <w:rFonts w:ascii="Angsana New" w:hAnsi="Angsana New"/>
                <w:i w:val="0"/>
                <w:iCs w:val="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226,80</w:t>
            </w:r>
            <w:r w:rsidR="00D356EE">
              <w:rPr>
                <w:rFonts w:ascii="Angsana New" w:hAnsi="Angsana New"/>
                <w:i w:val="0"/>
                <w:iCs w:val="0"/>
                <w:sz w:val="24"/>
                <w:szCs w:val="24"/>
              </w:rPr>
              <w:t>7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53,394,002</w:t>
            </w:r>
          </w:p>
        </w:tc>
        <w:tc>
          <w:tcPr>
            <w:tcW w:w="233" w:type="dxa"/>
          </w:tcPr>
          <w:p w:rsidR="00B3791B" w:rsidRPr="00665860" w:rsidRDefault="00B3791B" w:rsidP="00EF6C95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auto"/>
          </w:tcPr>
          <w:p w:rsidR="00B3791B" w:rsidRPr="00665860" w:rsidRDefault="00B3791B" w:rsidP="00B3791B">
            <w:pPr>
              <w:pStyle w:val="Heading3"/>
              <w:tabs>
                <w:tab w:val="center" w:pos="4536"/>
                <w:tab w:val="right" w:pos="9072"/>
              </w:tabs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</w:rPr>
              <w:t xml:space="preserve"> 27 </w:t>
            </w:r>
            <w:r w:rsidRPr="00665860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กุมภาพันธ์ 25</w:t>
            </w:r>
            <w:r>
              <w:rPr>
                <w:rFonts w:ascii="Angsana New" w:hAnsi="Angsana New"/>
                <w:i w:val="0"/>
                <w:iCs w:val="0"/>
                <w:sz w:val="24"/>
                <w:szCs w:val="24"/>
              </w:rPr>
              <w:t>62</w:t>
            </w:r>
          </w:p>
        </w:tc>
      </w:tr>
    </w:tbl>
    <w:p w:rsidR="00EC39D6" w:rsidRPr="00430075" w:rsidRDefault="00EC39D6" w:rsidP="003B0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496138" w:rsidRPr="000A66CC" w:rsidRDefault="00496138" w:rsidP="001A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1A0C77" w:rsidRPr="001A0C77" w:rsidRDefault="005D6666" w:rsidP="001A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E97DDF">
        <w:rPr>
          <w:rFonts w:ascii="Angsana New" w:hAnsi="Angsana New" w:hint="cs"/>
          <w:sz w:val="30"/>
          <w:szCs w:val="30"/>
          <w:cs/>
        </w:rPr>
        <w:t>ณ วันที่ 30</w:t>
      </w:r>
      <w:r w:rsidR="001A0C77" w:rsidRPr="00E97DDF">
        <w:rPr>
          <w:rFonts w:ascii="Angsana New" w:hAnsi="Angsana New" w:hint="cs"/>
          <w:sz w:val="30"/>
          <w:szCs w:val="30"/>
          <w:cs/>
        </w:rPr>
        <w:t xml:space="preserve"> </w:t>
      </w:r>
      <w:r w:rsidRPr="00E97DDF">
        <w:rPr>
          <w:rFonts w:ascii="Angsana New" w:hAnsi="Angsana New" w:hint="cs"/>
          <w:sz w:val="30"/>
          <w:szCs w:val="30"/>
          <w:cs/>
        </w:rPr>
        <w:t>มิถุนายน</w:t>
      </w:r>
      <w:r w:rsidR="001A0C77" w:rsidRPr="00E97DDF">
        <w:rPr>
          <w:rFonts w:ascii="Angsana New" w:hAnsi="Angsana New" w:hint="cs"/>
          <w:sz w:val="30"/>
          <w:szCs w:val="30"/>
          <w:cs/>
        </w:rPr>
        <w:t xml:space="preserve"> 2563 และวันที่ 31 ธันวาคม 2562 จำนวนใบสำคัญแสดงสิทธิที่ยังไม่ได้ถูกใช้สิทธิสำหรับ </w:t>
      </w:r>
      <w:r w:rsidR="001A0C77" w:rsidRPr="00E97DDF">
        <w:rPr>
          <w:rFonts w:ascii="Angsana New" w:hAnsi="Angsana New"/>
          <w:sz w:val="30"/>
          <w:szCs w:val="30"/>
        </w:rPr>
        <w:t xml:space="preserve">ECF-W3 </w:t>
      </w:r>
      <w:r w:rsidR="001A0C77" w:rsidRPr="00E97DDF">
        <w:rPr>
          <w:rFonts w:ascii="Angsana New" w:hAnsi="Angsana New" w:hint="cs"/>
          <w:sz w:val="30"/>
          <w:szCs w:val="30"/>
          <w:cs/>
        </w:rPr>
        <w:t>มีจำนวน 129,951,632 หน่วย</w:t>
      </w:r>
    </w:p>
    <w:p w:rsidR="001A0C77" w:rsidRPr="000A66CC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6"/>
          <w:szCs w:val="26"/>
          <w:cs/>
          <w:lang w:eastAsia="zh-CN"/>
        </w:rPr>
      </w:pPr>
    </w:p>
    <w:p w:rsidR="00406946" w:rsidRPr="004F504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F5042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173ACF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4F5042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406946" w:rsidRPr="000A66CC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BB5B0E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4F5042">
        <w:rPr>
          <w:rFonts w:ascii="Angsana New" w:hAnsi="Angsana New" w:hint="cs"/>
          <w:sz w:val="30"/>
          <w:szCs w:val="30"/>
          <w:cs/>
        </w:rPr>
        <w:t>ต่อหุ้นขั้นพื้นฐานสำหรับงวดสามเดือน</w:t>
      </w:r>
      <w:r w:rsidR="00DD4012">
        <w:rPr>
          <w:rFonts w:ascii="Angsana New" w:hAnsi="Angsana New" w:hint="cs"/>
          <w:sz w:val="30"/>
          <w:szCs w:val="30"/>
          <w:cs/>
        </w:rPr>
        <w:t>และหกเดือน</w:t>
      </w:r>
      <w:r w:rsidR="00406946" w:rsidRPr="004F5042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FF2E1B" w:rsidRPr="004F5042">
        <w:rPr>
          <w:rFonts w:ascii="Angsana New" w:hAnsi="Angsana New" w:hint="cs"/>
          <w:sz w:val="30"/>
          <w:szCs w:val="30"/>
          <w:cs/>
        </w:rPr>
        <w:t>3</w:t>
      </w:r>
      <w:r w:rsidR="00DD4012">
        <w:rPr>
          <w:rFonts w:ascii="Angsana New" w:hAnsi="Angsana New" w:hint="cs"/>
          <w:sz w:val="30"/>
          <w:szCs w:val="30"/>
          <w:cs/>
        </w:rPr>
        <w:t>0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DD4012">
        <w:rPr>
          <w:rFonts w:ascii="Angsana New" w:hAnsi="Angsana New" w:hint="cs"/>
          <w:sz w:val="30"/>
          <w:szCs w:val="30"/>
          <w:cs/>
        </w:rPr>
        <w:t>มิถุนายน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25</w:t>
      </w:r>
      <w:r w:rsidR="00B07FE0" w:rsidRPr="004F5042">
        <w:rPr>
          <w:rFonts w:ascii="Angsana New" w:hAnsi="Angsana New"/>
          <w:sz w:val="30"/>
          <w:szCs w:val="30"/>
        </w:rPr>
        <w:t>6</w:t>
      </w:r>
      <w:r w:rsidR="00270703">
        <w:rPr>
          <w:rFonts w:ascii="Angsana New" w:hAnsi="Angsana New" w:hint="cs"/>
          <w:sz w:val="30"/>
          <w:szCs w:val="30"/>
          <w:cs/>
        </w:rPr>
        <w:t>3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6946" w:rsidRPr="004F5042">
        <w:rPr>
          <w:rFonts w:ascii="Angsana New" w:hAnsi="Angsana New" w:hint="cs"/>
          <w:sz w:val="30"/>
          <w:szCs w:val="30"/>
          <w:cs/>
        </w:rPr>
        <w:t>และ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40257C">
        <w:rPr>
          <w:rFonts w:ascii="Angsana New" w:hAnsi="Angsana New"/>
          <w:sz w:val="30"/>
          <w:szCs w:val="30"/>
          <w:cs/>
        </w:rPr>
        <w:t>25</w:t>
      </w:r>
      <w:r w:rsidR="0040257C">
        <w:rPr>
          <w:rFonts w:ascii="Angsana New" w:hAnsi="Angsana New" w:hint="cs"/>
          <w:sz w:val="30"/>
          <w:szCs w:val="30"/>
          <w:cs/>
        </w:rPr>
        <w:t>6</w:t>
      </w:r>
      <w:r w:rsidR="00270703">
        <w:rPr>
          <w:rFonts w:ascii="Angsana New" w:hAnsi="Angsana New" w:hint="cs"/>
          <w:sz w:val="30"/>
          <w:szCs w:val="30"/>
          <w:cs/>
        </w:rPr>
        <w:t>2</w:t>
      </w:r>
      <w:r w:rsidR="00406946" w:rsidRPr="004F5042">
        <w:rPr>
          <w:rFonts w:ascii="Angsana New" w:hAnsi="Angsana New"/>
          <w:sz w:val="30"/>
          <w:szCs w:val="30"/>
          <w:cs/>
        </w:rPr>
        <w:t xml:space="preserve"> </w:t>
      </w:r>
      <w:r w:rsidR="00BB5B0E" w:rsidRPr="004F5042">
        <w:rPr>
          <w:rFonts w:ascii="Angsana New" w:hAnsi="Angsana New" w:hint="cs"/>
          <w:sz w:val="30"/>
          <w:szCs w:val="30"/>
          <w:cs/>
        </w:rPr>
        <w:t>คำนวณโดยการหารกำไร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BB5B0E" w:rsidRPr="004F5042">
        <w:rPr>
          <w:rFonts w:ascii="Angsana New" w:hAnsi="Angsana New" w:hint="cs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>
        <w:rPr>
          <w:rFonts w:ascii="Angsana New" w:hAnsi="Angsana New" w:hint="cs"/>
          <w:sz w:val="30"/>
          <w:szCs w:val="30"/>
          <w:cs/>
        </w:rPr>
        <w:t>ใน</w:t>
      </w:r>
      <w:r w:rsidR="00BB5B0E" w:rsidRPr="004F5042">
        <w:rPr>
          <w:rFonts w:ascii="Angsana New" w:hAnsi="Angsana New" w:hint="cs"/>
          <w:sz w:val="30"/>
          <w:szCs w:val="30"/>
          <w:cs/>
        </w:rPr>
        <w:t>ระหว่างงวด</w:t>
      </w:r>
      <w:r w:rsidR="00D343A6" w:rsidRPr="004F5042">
        <w:rPr>
          <w:rFonts w:ascii="Angsana New" w:hAnsi="Angsana New" w:hint="cs"/>
          <w:sz w:val="30"/>
          <w:szCs w:val="30"/>
          <w:cs/>
        </w:rPr>
        <w:t>ซึ่ง</w:t>
      </w:r>
      <w:r w:rsidR="00BB5B0E" w:rsidRPr="004F5042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D343A6" w:rsidRPr="004F5042">
        <w:rPr>
          <w:rFonts w:ascii="Angsana New" w:hAnsi="Angsana New" w:hint="cs"/>
          <w:sz w:val="30"/>
          <w:szCs w:val="30"/>
          <w:cs/>
        </w:rPr>
        <w:t>ได้</w:t>
      </w:r>
      <w:r w:rsidR="00BB5B0E" w:rsidRPr="004F5042">
        <w:rPr>
          <w:rFonts w:ascii="Angsana New" w:hAnsi="Angsana New" w:hint="cs"/>
          <w:sz w:val="30"/>
          <w:szCs w:val="30"/>
          <w:cs/>
        </w:rPr>
        <w:t>ดังนี้</w:t>
      </w:r>
    </w:p>
    <w:p w:rsidR="00A64C50" w:rsidRPr="000A66CC" w:rsidRDefault="00A64C50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 (พันบาท/พันหุ้น)</w:t>
            </w:r>
          </w:p>
        </w:tc>
      </w:tr>
      <w:tr w:rsidR="00B711E8" w:rsidRPr="000F1BB0" w:rsidTr="000A66CC">
        <w:trPr>
          <w:cantSplit/>
        </w:trPr>
        <w:tc>
          <w:tcPr>
            <w:tcW w:w="5052" w:type="dxa"/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711E8" w:rsidRPr="000F1BB0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0F1BB0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B71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642E4A" w:rsidRPr="000F1BB0" w:rsidTr="00430075">
        <w:trPr>
          <w:cantSplit/>
        </w:trPr>
        <w:tc>
          <w:tcPr>
            <w:tcW w:w="5052" w:type="dxa"/>
          </w:tcPr>
          <w:p w:rsidR="00642E4A" w:rsidRPr="00664E5D" w:rsidRDefault="00642E4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73AC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642E4A" w:rsidRPr="001642EF" w:rsidRDefault="00642E4A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  1,820</w:t>
            </w: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:rsidR="00642E4A" w:rsidRPr="001F7C96" w:rsidRDefault="00642E4A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42E4A" w:rsidRPr="001F7C96" w:rsidRDefault="00642E4A" w:rsidP="000A66C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11,433</w:t>
            </w:r>
          </w:p>
        </w:tc>
        <w:tc>
          <w:tcPr>
            <w:tcW w:w="283" w:type="dxa"/>
          </w:tcPr>
          <w:p w:rsidR="00642E4A" w:rsidRPr="001F7C96" w:rsidRDefault="00642E4A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42E4A" w:rsidRPr="001F7C96" w:rsidRDefault="00642E4A" w:rsidP="00E143E4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  3,902)</w:t>
            </w:r>
          </w:p>
        </w:tc>
        <w:tc>
          <w:tcPr>
            <w:tcW w:w="283" w:type="dxa"/>
          </w:tcPr>
          <w:p w:rsidR="00642E4A" w:rsidRPr="00182986" w:rsidRDefault="00642E4A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42E4A" w:rsidRPr="00981986" w:rsidRDefault="00642E4A" w:rsidP="000A66C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</w:tr>
      <w:tr w:rsidR="00270703" w:rsidRPr="000A66CC" w:rsidTr="00430075">
        <w:trPr>
          <w:cantSplit/>
        </w:trPr>
        <w:tc>
          <w:tcPr>
            <w:tcW w:w="5052" w:type="dxa"/>
          </w:tcPr>
          <w:p w:rsidR="00270703" w:rsidRPr="000A66CC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270703" w:rsidRPr="001F7C96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:rsidR="00270703" w:rsidRPr="001F7C9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1F7C96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:rsidR="00270703" w:rsidRPr="001F7C9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1F7C96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270703" w:rsidRPr="000A66CC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0A66CC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664E5D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70703" w:rsidRPr="001F7C96" w:rsidRDefault="00270703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761AD1"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4" w:type="dxa"/>
          </w:tcPr>
          <w:p w:rsidR="00270703" w:rsidRPr="001F7C9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1F7C96" w:rsidRDefault="000A66CC" w:rsidP="000A66C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270703" w:rsidRPr="001F7C9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70703" w:rsidRPr="001F7C96" w:rsidRDefault="00270703" w:rsidP="00761AD1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761AD1"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83" w:type="dxa"/>
          </w:tcPr>
          <w:p w:rsidR="00270703" w:rsidRPr="003B0D6B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270703" w:rsidRPr="00981986" w:rsidRDefault="00270703" w:rsidP="006F3C9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</w:t>
            </w:r>
            <w:r w:rsidR="006F3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270703" w:rsidRPr="000A66CC" w:rsidTr="00430075">
        <w:trPr>
          <w:cantSplit/>
        </w:trPr>
        <w:tc>
          <w:tcPr>
            <w:tcW w:w="5052" w:type="dxa"/>
          </w:tcPr>
          <w:p w:rsidR="00270703" w:rsidRPr="000A66CC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270703" w:rsidRPr="001F7C96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270703" w:rsidRPr="001F7C9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1F7C96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270703" w:rsidRPr="001F7C96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1F7C96" w:rsidRDefault="00270703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:rsidR="00270703" w:rsidRPr="000A66CC" w:rsidRDefault="00270703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0A66CC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143E4" w:rsidRPr="00507BEC" w:rsidTr="00430075">
        <w:trPr>
          <w:cantSplit/>
        </w:trPr>
        <w:tc>
          <w:tcPr>
            <w:tcW w:w="5052" w:type="dxa"/>
          </w:tcPr>
          <w:p w:rsidR="00E143E4" w:rsidRPr="00507BEC" w:rsidRDefault="00E143E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73AC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E143E4" w:rsidRPr="001F7C96" w:rsidRDefault="001F7C96" w:rsidP="00E143E4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(0.0019</w:t>
            </w:r>
            <w:r w:rsidR="00E143E4"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143E4" w:rsidRPr="001F7C96" w:rsidRDefault="00E143E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E143E4" w:rsidRPr="001F7C96" w:rsidRDefault="00E143E4" w:rsidP="000A66C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0.0120</w:t>
            </w:r>
          </w:p>
        </w:tc>
        <w:tc>
          <w:tcPr>
            <w:tcW w:w="283" w:type="dxa"/>
            <w:shd w:val="clear" w:color="auto" w:fill="auto"/>
          </w:tcPr>
          <w:p w:rsidR="00E143E4" w:rsidRPr="001F7C96" w:rsidRDefault="00E143E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E143E4" w:rsidRPr="001F7C96" w:rsidRDefault="00E143E4" w:rsidP="00E143E4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(0.0041)</w:t>
            </w:r>
          </w:p>
        </w:tc>
        <w:tc>
          <w:tcPr>
            <w:tcW w:w="283" w:type="dxa"/>
            <w:shd w:val="clear" w:color="auto" w:fill="auto"/>
          </w:tcPr>
          <w:p w:rsidR="00E143E4" w:rsidRPr="003B0D6B" w:rsidRDefault="00E143E4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E143E4" w:rsidRPr="00981986" w:rsidRDefault="00E143E4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</w:p>
        </w:tc>
      </w:tr>
    </w:tbl>
    <w:p w:rsidR="000A66CC" w:rsidRPr="000A66CC" w:rsidRDefault="000A66CC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10"/>
          <w:szCs w:val="10"/>
        </w:rPr>
      </w:pPr>
    </w:p>
    <w:tbl>
      <w:tblPr>
        <w:tblW w:w="9871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2"/>
        <w:gridCol w:w="283"/>
        <w:gridCol w:w="993"/>
      </w:tblGrid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4" w:space="0" w:color="auto"/>
            </w:tcBorders>
          </w:tcPr>
          <w:p w:rsidR="000A66CC" w:rsidRPr="000F1BB0" w:rsidRDefault="000A66CC" w:rsidP="000A66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งวดหกเดือน (พันบาท/พันหุ้น)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83" w:type="dxa"/>
          </w:tcPr>
          <w:p w:rsidR="000A66CC" w:rsidRPr="000F1BB0" w:rsidRDefault="000A66CC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F7C96" w:rsidRPr="000F1BB0" w:rsidTr="002450E2">
        <w:trPr>
          <w:cantSplit/>
        </w:trPr>
        <w:tc>
          <w:tcPr>
            <w:tcW w:w="5052" w:type="dxa"/>
          </w:tcPr>
          <w:p w:rsidR="001F7C96" w:rsidRPr="00664E5D" w:rsidRDefault="001F7C96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1642EF" w:rsidRDefault="001F7C96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15,295</w:t>
            </w:r>
          </w:p>
        </w:tc>
        <w:tc>
          <w:tcPr>
            <w:tcW w:w="284" w:type="dxa"/>
          </w:tcPr>
          <w:p w:rsidR="001F7C96" w:rsidRPr="001642EF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1642EF" w:rsidRDefault="001F7C96" w:rsidP="000A66C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28,367</w:t>
            </w:r>
          </w:p>
        </w:tc>
        <w:tc>
          <w:tcPr>
            <w:tcW w:w="283" w:type="dxa"/>
          </w:tcPr>
          <w:p w:rsidR="001F7C96" w:rsidRPr="001642EF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1642EF" w:rsidRDefault="001F7C96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12,013</w:t>
            </w:r>
          </w:p>
        </w:tc>
        <w:tc>
          <w:tcPr>
            <w:tcW w:w="283" w:type="dxa"/>
          </w:tcPr>
          <w:p w:rsidR="001F7C96" w:rsidRPr="003B0D6B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1F7C96" w:rsidRPr="00981986" w:rsidRDefault="001F7C96" w:rsidP="000A66C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0A66CC" w:rsidRPr="001642E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0A66CC" w:rsidRPr="001642E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66CC" w:rsidRPr="003B0D6B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0A66CC" w:rsidRPr="00981986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664E5D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0A66CC" w:rsidRPr="001642E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3" w:type="dxa"/>
          </w:tcPr>
          <w:p w:rsidR="000A66CC" w:rsidRPr="001642E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0A66CC" w:rsidRPr="003B0D6B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0A66CC" w:rsidRPr="00981986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</w:tr>
      <w:tr w:rsidR="000A66CC" w:rsidRPr="000F1BB0" w:rsidTr="002450E2">
        <w:trPr>
          <w:cantSplit/>
        </w:trPr>
        <w:tc>
          <w:tcPr>
            <w:tcW w:w="5052" w:type="dxa"/>
          </w:tcPr>
          <w:p w:rsidR="000A66CC" w:rsidRPr="000F1BB0" w:rsidRDefault="000A66CC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0A66CC" w:rsidRPr="001642E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66CC" w:rsidRPr="001642EF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A66CC" w:rsidRPr="001642EF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0A66CC" w:rsidRPr="003B0D6B" w:rsidRDefault="000A66CC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0A66CC" w:rsidRPr="00981986" w:rsidRDefault="000A66CC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7C96" w:rsidRPr="00507BEC" w:rsidTr="002450E2">
        <w:trPr>
          <w:cantSplit/>
        </w:trPr>
        <w:tc>
          <w:tcPr>
            <w:tcW w:w="5052" w:type="dxa"/>
          </w:tcPr>
          <w:p w:rsidR="001F7C96" w:rsidRPr="00507BEC" w:rsidRDefault="001F7C96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7BEC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1642EF" w:rsidRDefault="001F7C96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0.0159</w:t>
            </w:r>
          </w:p>
        </w:tc>
        <w:tc>
          <w:tcPr>
            <w:tcW w:w="284" w:type="dxa"/>
            <w:shd w:val="clear" w:color="auto" w:fill="auto"/>
          </w:tcPr>
          <w:p w:rsidR="001F7C96" w:rsidRPr="001642EF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1642EF" w:rsidRDefault="001F7C96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0.0296</w:t>
            </w:r>
          </w:p>
        </w:tc>
        <w:tc>
          <w:tcPr>
            <w:tcW w:w="283" w:type="dxa"/>
            <w:shd w:val="clear" w:color="auto" w:fill="auto"/>
          </w:tcPr>
          <w:p w:rsidR="001F7C96" w:rsidRPr="001642EF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1642EF" w:rsidRDefault="001F7C96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/>
              </w:rPr>
              <w:t>0.0125</w:t>
            </w:r>
          </w:p>
        </w:tc>
        <w:tc>
          <w:tcPr>
            <w:tcW w:w="283" w:type="dxa"/>
            <w:shd w:val="clear" w:color="auto" w:fill="auto"/>
          </w:tcPr>
          <w:p w:rsidR="001F7C96" w:rsidRPr="003B0D6B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1F7C96" w:rsidRPr="00981986" w:rsidRDefault="001F7C96" w:rsidP="00DE588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1986">
              <w:rPr>
                <w:rFonts w:ascii="Angsana New" w:hAnsi="Angsana New" w:cs="Angsana New"/>
                <w:sz w:val="30"/>
                <w:szCs w:val="30"/>
                <w:lang w:val="en-US"/>
              </w:rPr>
              <w:t>0.0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308</w:t>
            </w:r>
          </w:p>
        </w:tc>
      </w:tr>
    </w:tbl>
    <w:p w:rsidR="00F84B01" w:rsidRDefault="00F84B01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406946" w:rsidRPr="005D56B4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5D56B4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5D56B4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173ACF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:rsidR="00BB5B0E" w:rsidRPr="0038231D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0F1BB0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5D56B4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3D7AF6" w:rsidRPr="005D56B4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DE5883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="000504D0" w:rsidRPr="005D56B4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5D56B4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>3</w:t>
      </w:r>
      <w:r w:rsidR="00DE5883">
        <w:rPr>
          <w:rFonts w:ascii="Angsana New" w:eastAsia="Cordia New" w:hAnsi="Angsana New" w:hint="cs"/>
          <w:sz w:val="30"/>
          <w:szCs w:val="30"/>
          <w:cs/>
        </w:rPr>
        <w:t>0</w:t>
      </w:r>
      <w:r w:rsidR="001C52C6" w:rsidRPr="005D56B4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DE5883">
        <w:rPr>
          <w:rFonts w:ascii="Angsana New" w:eastAsia="Cordia New" w:hAnsi="Angsana New" w:hint="cs"/>
          <w:sz w:val="30"/>
          <w:szCs w:val="30"/>
          <w:cs/>
        </w:rPr>
        <w:t>มิถุนายน</w:t>
      </w:r>
      <w:r w:rsidR="00FF2E1B" w:rsidRPr="005D56B4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FF2E1B" w:rsidRPr="005D56B4">
        <w:rPr>
          <w:rFonts w:ascii="Angsana New" w:eastAsia="Cordia New" w:hAnsi="Angsana New"/>
          <w:sz w:val="30"/>
          <w:szCs w:val="30"/>
        </w:rPr>
        <w:t>25</w:t>
      </w:r>
      <w:r w:rsidR="00A3175D" w:rsidRPr="005D56B4">
        <w:rPr>
          <w:rFonts w:ascii="Angsana New" w:eastAsia="Cordia New" w:hAnsi="Angsana New"/>
          <w:sz w:val="30"/>
          <w:szCs w:val="30"/>
        </w:rPr>
        <w:t>6</w:t>
      </w:r>
      <w:r w:rsidR="00270703">
        <w:rPr>
          <w:rFonts w:ascii="Angsana New" w:eastAsia="Cordia New" w:hAnsi="Angsana New"/>
          <w:sz w:val="30"/>
          <w:szCs w:val="30"/>
        </w:rPr>
        <w:t>3</w:t>
      </w:r>
      <w:r w:rsidR="00A3175D" w:rsidRPr="005D56B4">
        <w:rPr>
          <w:rFonts w:ascii="Angsana New" w:eastAsia="Cordia New" w:hAnsi="Angsana New"/>
          <w:sz w:val="30"/>
          <w:szCs w:val="30"/>
        </w:rPr>
        <w:t xml:space="preserve"> </w:t>
      </w:r>
      <w:r w:rsidRPr="005D56B4">
        <w:rPr>
          <w:rFonts w:ascii="Angsana New" w:hAnsi="Angsana New"/>
          <w:sz w:val="30"/>
          <w:szCs w:val="30"/>
          <w:cs/>
        </w:rPr>
        <w:t xml:space="preserve">และ </w:t>
      </w:r>
      <w:r w:rsidR="001C52C6" w:rsidRPr="005D56B4">
        <w:rPr>
          <w:rFonts w:ascii="Angsana New" w:hAnsi="Angsana New" w:hint="cs"/>
          <w:sz w:val="30"/>
          <w:szCs w:val="30"/>
          <w:cs/>
        </w:rPr>
        <w:t>256</w:t>
      </w:r>
      <w:r w:rsidR="00270703">
        <w:rPr>
          <w:rFonts w:ascii="Angsana New" w:hAnsi="Angsana New" w:hint="cs"/>
          <w:sz w:val="30"/>
          <w:szCs w:val="30"/>
          <w:cs/>
        </w:rPr>
        <w:t>2</w:t>
      </w:r>
      <w:r w:rsidRPr="005D56B4">
        <w:rPr>
          <w:rFonts w:ascii="Angsana New" w:hAnsi="Angsana New"/>
          <w:sz w:val="30"/>
          <w:szCs w:val="30"/>
        </w:rPr>
        <w:t xml:space="preserve"> </w:t>
      </w:r>
      <w:r w:rsidRPr="005D56B4">
        <w:rPr>
          <w:rFonts w:ascii="Angsana New" w:hAnsi="Angsana New" w:hint="cs"/>
          <w:sz w:val="30"/>
          <w:szCs w:val="30"/>
          <w:cs/>
        </w:rPr>
        <w:t>คำนวณโดยการหารกำไร</w:t>
      </w:r>
      <w:r w:rsidR="00173AC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D56B4">
        <w:rPr>
          <w:rFonts w:ascii="Angsana New" w:hAnsi="Angsana New" w:hint="cs"/>
          <w:sz w:val="30"/>
          <w:szCs w:val="30"/>
          <w:cs/>
        </w:rPr>
        <w:t>สำหรับ</w:t>
      </w:r>
      <w:r w:rsidR="00BB5B0E" w:rsidRPr="005D56B4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5D56B4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5D56B4">
        <w:rPr>
          <w:rFonts w:ascii="Angsana New" w:hAnsi="Angsana New" w:hint="cs"/>
          <w:sz w:val="30"/>
          <w:szCs w:val="30"/>
          <w:cs/>
        </w:rPr>
        <w:t>ใน</w:t>
      </w:r>
      <w:r w:rsidRPr="005D56B4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5D56B4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5D56B4">
        <w:rPr>
          <w:rFonts w:ascii="Angsana New" w:hAnsi="Angsana New" w:hint="cs"/>
          <w:sz w:val="30"/>
          <w:szCs w:val="30"/>
          <w:cs/>
        </w:rPr>
        <w:t>สามัญ</w:t>
      </w:r>
      <w:r w:rsidRPr="005D56B4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5D56B4">
        <w:rPr>
          <w:rFonts w:ascii="Angsana New" w:hAnsi="Angsana New" w:hint="cs"/>
          <w:sz w:val="30"/>
          <w:szCs w:val="30"/>
          <w:cs/>
        </w:rPr>
        <w:t>ซึ่ง</w:t>
      </w:r>
      <w:r w:rsidRPr="005D56B4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5D56B4">
        <w:rPr>
          <w:rFonts w:ascii="Angsana New" w:hAnsi="Angsana New" w:hint="cs"/>
          <w:sz w:val="30"/>
          <w:szCs w:val="30"/>
          <w:cs/>
        </w:rPr>
        <w:t>ได้</w:t>
      </w:r>
      <w:r w:rsidRPr="005D56B4">
        <w:rPr>
          <w:rFonts w:ascii="Angsana New" w:hAnsi="Angsana New" w:hint="cs"/>
          <w:sz w:val="30"/>
          <w:szCs w:val="30"/>
          <w:cs/>
        </w:rPr>
        <w:t>ดังนี้</w:t>
      </w:r>
    </w:p>
    <w:p w:rsidR="00270703" w:rsidRPr="0038231D" w:rsidRDefault="00270703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72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Default="00873C8A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(พันบาท/พันหุ้น)</w:t>
            </w:r>
          </w:p>
        </w:tc>
      </w:tr>
      <w:tr w:rsidR="000504D0" w:rsidRPr="000F1BB0" w:rsidTr="00430075">
        <w:trPr>
          <w:cantSplit/>
        </w:trPr>
        <w:tc>
          <w:tcPr>
            <w:tcW w:w="5052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0F1BB0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8C5A5E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70703" w:rsidRPr="000F1BB0" w:rsidTr="00430075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270703" w:rsidRPr="000F1BB0" w:rsidRDefault="00270703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270703" w:rsidRPr="000F1BB0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70703" w:rsidRPr="000F1BB0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642E4A" w:rsidRPr="000F1BB0" w:rsidTr="00430075">
        <w:trPr>
          <w:cantSplit/>
        </w:trPr>
        <w:tc>
          <w:tcPr>
            <w:tcW w:w="5052" w:type="dxa"/>
          </w:tcPr>
          <w:p w:rsidR="00642E4A" w:rsidRPr="009C0EE0" w:rsidRDefault="00642E4A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73AC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42E4A" w:rsidRPr="001642EF" w:rsidRDefault="00642E4A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  1,820</w:t>
            </w: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:rsidR="00642E4A" w:rsidRPr="001642EF" w:rsidRDefault="00642E4A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42E4A" w:rsidRPr="001642EF" w:rsidRDefault="00642E4A" w:rsidP="00873C8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11,433</w:t>
            </w:r>
          </w:p>
        </w:tc>
        <w:tc>
          <w:tcPr>
            <w:tcW w:w="283" w:type="dxa"/>
          </w:tcPr>
          <w:p w:rsidR="00642E4A" w:rsidRPr="001642EF" w:rsidRDefault="00642E4A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642E4A" w:rsidRPr="001642EF" w:rsidRDefault="00642E4A" w:rsidP="00E143E4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  3,902</w:t>
            </w: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:rsidR="00642E4A" w:rsidRPr="003B0D6B" w:rsidRDefault="00642E4A" w:rsidP="00C822D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42E4A" w:rsidRPr="00981986" w:rsidRDefault="00642E4A" w:rsidP="00873C8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</w:tr>
      <w:tr w:rsidR="00270703" w:rsidRPr="000F1BB0" w:rsidTr="0040427E">
        <w:trPr>
          <w:cantSplit/>
        </w:trPr>
        <w:tc>
          <w:tcPr>
            <w:tcW w:w="5052" w:type="dxa"/>
          </w:tcPr>
          <w:p w:rsidR="00270703" w:rsidRPr="000F1BB0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1F7C96" w:rsidRDefault="00270703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70703" w:rsidRPr="001642EF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1642EF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270703" w:rsidRPr="001642EF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270703" w:rsidRPr="001642EF" w:rsidRDefault="00270703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270703" w:rsidRPr="000F1BB0" w:rsidRDefault="00270703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270703" w:rsidRPr="00A64C50" w:rsidRDefault="00270703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0427E" w:rsidRPr="000F1BB0" w:rsidTr="00E12AEB">
        <w:trPr>
          <w:cantSplit/>
        </w:trPr>
        <w:tc>
          <w:tcPr>
            <w:tcW w:w="5052" w:type="dxa"/>
          </w:tcPr>
          <w:p w:rsidR="0040427E" w:rsidRPr="000F1BB0" w:rsidRDefault="004042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40427E" w:rsidRPr="001F7C96" w:rsidRDefault="0040427E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40427E" w:rsidRPr="001642EF" w:rsidRDefault="0040427E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40427E" w:rsidRPr="001642EF" w:rsidRDefault="00873C8A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40427E" w:rsidRPr="001642EF" w:rsidRDefault="0040427E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40427E" w:rsidRPr="001642EF" w:rsidRDefault="0040427E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40427E" w:rsidRPr="00761AD1" w:rsidRDefault="0040427E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40427E" w:rsidRPr="00761AD1" w:rsidRDefault="00873C8A" w:rsidP="0038467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40427E" w:rsidRPr="000F1BB0" w:rsidTr="00E12AEB">
        <w:trPr>
          <w:cantSplit/>
        </w:trPr>
        <w:tc>
          <w:tcPr>
            <w:tcW w:w="5052" w:type="dxa"/>
          </w:tcPr>
          <w:p w:rsidR="0040427E" w:rsidRPr="000F1BB0" w:rsidRDefault="0040427E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40427E" w:rsidRPr="000F1BB0" w:rsidRDefault="0040427E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1F7C96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7C96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40427E" w:rsidRPr="001642EF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1642EF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2E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40427E" w:rsidRPr="001642EF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40427E" w:rsidRPr="001642EF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42EF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40427E" w:rsidRPr="000F1BB0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0427E" w:rsidRPr="00AD04F4" w:rsidRDefault="0040427E" w:rsidP="0038467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40427E" w:rsidRPr="000F1BB0" w:rsidTr="00E12AEB">
        <w:trPr>
          <w:cantSplit/>
        </w:trPr>
        <w:tc>
          <w:tcPr>
            <w:tcW w:w="5052" w:type="dxa"/>
          </w:tcPr>
          <w:p w:rsidR="0040427E" w:rsidRPr="000F1BB0" w:rsidRDefault="004042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0427E" w:rsidRPr="001F7C96" w:rsidRDefault="0040427E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40427E" w:rsidRPr="001642EF" w:rsidRDefault="0040427E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27E" w:rsidRPr="001642EF" w:rsidRDefault="00873C8A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40427E" w:rsidRPr="001642EF" w:rsidRDefault="0040427E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27E" w:rsidRPr="001642EF" w:rsidRDefault="0040427E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40427E" w:rsidRPr="00761AD1" w:rsidRDefault="0040427E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27E" w:rsidRPr="00761AD1" w:rsidRDefault="00873C8A" w:rsidP="0072095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40427E" w:rsidRPr="000F1BB0" w:rsidTr="00996D6B">
        <w:trPr>
          <w:cantSplit/>
        </w:trPr>
        <w:tc>
          <w:tcPr>
            <w:tcW w:w="5052" w:type="dxa"/>
          </w:tcPr>
          <w:p w:rsidR="0040427E" w:rsidRPr="000F1BB0" w:rsidRDefault="0040427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0427E" w:rsidRPr="001F7C96" w:rsidRDefault="0040427E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40427E" w:rsidRPr="001642EF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40427E" w:rsidRPr="001642EF" w:rsidRDefault="0040427E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40427E" w:rsidRPr="001642EF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40427E" w:rsidRPr="001642EF" w:rsidRDefault="0040427E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40427E" w:rsidRPr="00DD10C4" w:rsidRDefault="0040427E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40427E" w:rsidRPr="00A64C50" w:rsidRDefault="0040427E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F7C96" w:rsidRPr="000F1BB0" w:rsidTr="00430075">
        <w:trPr>
          <w:cantSplit/>
        </w:trPr>
        <w:tc>
          <w:tcPr>
            <w:tcW w:w="5052" w:type="dxa"/>
          </w:tcPr>
          <w:p w:rsidR="001F7C96" w:rsidRPr="003B0D6B" w:rsidRDefault="001F7C96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73AC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1F7C96" w:rsidRDefault="001F7C96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7C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(0.0019)</w:t>
            </w:r>
          </w:p>
        </w:tc>
        <w:tc>
          <w:tcPr>
            <w:tcW w:w="284" w:type="dxa"/>
          </w:tcPr>
          <w:p w:rsidR="001F7C96" w:rsidRPr="001642EF" w:rsidRDefault="001F7C9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1642EF" w:rsidRDefault="001F7C96" w:rsidP="00270703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0.0120</w:t>
            </w:r>
          </w:p>
        </w:tc>
        <w:tc>
          <w:tcPr>
            <w:tcW w:w="283" w:type="dxa"/>
            <w:shd w:val="clear" w:color="auto" w:fill="auto"/>
          </w:tcPr>
          <w:p w:rsidR="001F7C96" w:rsidRPr="001642EF" w:rsidRDefault="001F7C9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1F7C96" w:rsidRPr="001642EF" w:rsidRDefault="001F7C96" w:rsidP="00E143E4">
            <w:pPr>
              <w:pStyle w:val="acctfourfigures"/>
              <w:tabs>
                <w:tab w:val="clear" w:pos="765"/>
              </w:tabs>
              <w:spacing w:line="240" w:lineRule="atLeast"/>
              <w:ind w:left="-97" w:right="-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(0.0041</w:t>
            </w: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1F7C96" w:rsidRPr="003B0D6B" w:rsidRDefault="001F7C96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343117" w:rsidRDefault="001F7C96" w:rsidP="00AB1EEF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0.0143</w:t>
            </w:r>
          </w:p>
        </w:tc>
      </w:tr>
    </w:tbl>
    <w:p w:rsidR="003A017C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873C8A" w:rsidRDefault="00873C8A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F84B01" w:rsidRDefault="00F84B01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tbl>
      <w:tblPr>
        <w:tblW w:w="9872" w:type="dxa"/>
        <w:tblInd w:w="18" w:type="dxa"/>
        <w:tblLayout w:type="fixed"/>
        <w:tblLook w:val="0000"/>
      </w:tblPr>
      <w:tblGrid>
        <w:gridCol w:w="5052"/>
        <w:gridCol w:w="992"/>
        <w:gridCol w:w="284"/>
        <w:gridCol w:w="992"/>
        <w:gridCol w:w="283"/>
        <w:gridCol w:w="993"/>
        <w:gridCol w:w="284"/>
        <w:gridCol w:w="992"/>
      </w:tblGrid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:rsidR="00873C8A" w:rsidRDefault="00873C8A" w:rsidP="00873C8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 (พันบาท/พันหุ้น)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873C8A" w:rsidRPr="008C5A5E" w:rsidRDefault="00873C8A" w:rsidP="002450E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83" w:type="dxa"/>
          </w:tcPr>
          <w:p w:rsidR="00873C8A" w:rsidRPr="000F1BB0" w:rsidRDefault="00873C8A" w:rsidP="002450E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284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1F7C96" w:rsidRPr="000F1BB0" w:rsidTr="002450E2">
        <w:trPr>
          <w:cantSplit/>
        </w:trPr>
        <w:tc>
          <w:tcPr>
            <w:tcW w:w="5052" w:type="dxa"/>
          </w:tcPr>
          <w:p w:rsidR="001F7C96" w:rsidRPr="009C0EE0" w:rsidRDefault="001F7C96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1642EF" w:rsidRDefault="001F7C96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15,295</w:t>
            </w:r>
          </w:p>
        </w:tc>
        <w:tc>
          <w:tcPr>
            <w:tcW w:w="284" w:type="dxa"/>
          </w:tcPr>
          <w:p w:rsidR="001F7C96" w:rsidRPr="00740584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740584" w:rsidRDefault="001F7C96" w:rsidP="00873C8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28,367</w:t>
            </w:r>
          </w:p>
        </w:tc>
        <w:tc>
          <w:tcPr>
            <w:tcW w:w="283" w:type="dxa"/>
          </w:tcPr>
          <w:p w:rsidR="001F7C96" w:rsidRPr="00740584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1F7C96" w:rsidRPr="001642EF" w:rsidRDefault="001F7C96" w:rsidP="00E143E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42E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12,013</w:t>
            </w:r>
          </w:p>
        </w:tc>
        <w:tc>
          <w:tcPr>
            <w:tcW w:w="284" w:type="dxa"/>
          </w:tcPr>
          <w:p w:rsidR="001F7C96" w:rsidRPr="003B0D6B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981986" w:rsidRDefault="001F7C96" w:rsidP="00873C8A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98198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520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73C8A" w:rsidRPr="000F1BB0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73C8A" w:rsidRPr="00A64C50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3" w:type="dxa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873C8A" w:rsidRPr="00761AD1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873C8A" w:rsidRPr="00761AD1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73C8A" w:rsidRPr="00740584" w:rsidRDefault="00873C8A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5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73C8A" w:rsidRPr="00740584" w:rsidRDefault="00873C8A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5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873C8A" w:rsidRPr="00740584" w:rsidRDefault="00873C8A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058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:rsidR="00873C8A" w:rsidRPr="000F1BB0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73C8A" w:rsidRPr="00AD04F4" w:rsidRDefault="00873C8A" w:rsidP="002450E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4F4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F1BB0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จำนวนหุ้นสามัญถัวเฉลี่ยถ่วงน้ำหนักปรับลด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  <w:tc>
          <w:tcPr>
            <w:tcW w:w="283" w:type="dxa"/>
            <w:shd w:val="clear" w:color="auto" w:fill="auto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873C8A" w:rsidRPr="00761AD1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3C8A" w:rsidRPr="00761AD1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959,465</w:t>
            </w:r>
          </w:p>
        </w:tc>
      </w:tr>
      <w:tr w:rsidR="00873C8A" w:rsidRPr="000F1BB0" w:rsidTr="002450E2">
        <w:trPr>
          <w:cantSplit/>
        </w:trPr>
        <w:tc>
          <w:tcPr>
            <w:tcW w:w="5052" w:type="dxa"/>
          </w:tcPr>
          <w:p w:rsidR="00873C8A" w:rsidRPr="000F1BB0" w:rsidRDefault="00873C8A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73C8A" w:rsidRPr="0074058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873C8A" w:rsidRPr="00740584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873C8A" w:rsidRPr="00DD10C4" w:rsidRDefault="00873C8A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873C8A" w:rsidRPr="00A64C50" w:rsidRDefault="00873C8A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1F7C96" w:rsidRPr="000F1BB0" w:rsidTr="002450E2">
        <w:trPr>
          <w:cantSplit/>
        </w:trPr>
        <w:tc>
          <w:tcPr>
            <w:tcW w:w="5052" w:type="dxa"/>
          </w:tcPr>
          <w:p w:rsidR="001F7C96" w:rsidRPr="003B0D6B" w:rsidRDefault="001F7C96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0D6B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F7C96" w:rsidRPr="001642EF" w:rsidRDefault="001F7C96" w:rsidP="00712F3C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0.0159</w:t>
            </w:r>
          </w:p>
        </w:tc>
        <w:tc>
          <w:tcPr>
            <w:tcW w:w="284" w:type="dxa"/>
          </w:tcPr>
          <w:p w:rsidR="001F7C96" w:rsidRPr="00740584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740584" w:rsidRDefault="001F7C96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0.0296</w:t>
            </w:r>
          </w:p>
        </w:tc>
        <w:tc>
          <w:tcPr>
            <w:tcW w:w="283" w:type="dxa"/>
            <w:shd w:val="clear" w:color="auto" w:fill="auto"/>
          </w:tcPr>
          <w:p w:rsidR="001F7C96" w:rsidRPr="00740584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1F7C96" w:rsidRPr="00740584" w:rsidRDefault="001F7C96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0584">
              <w:rPr>
                <w:rFonts w:ascii="Angsana New" w:hAnsi="Angsana New" w:cs="Angsana New"/>
                <w:sz w:val="30"/>
                <w:szCs w:val="30"/>
                <w:lang w:val="en-US"/>
              </w:rPr>
              <w:t>0.0125</w:t>
            </w:r>
          </w:p>
        </w:tc>
        <w:tc>
          <w:tcPr>
            <w:tcW w:w="284" w:type="dxa"/>
            <w:shd w:val="clear" w:color="auto" w:fill="auto"/>
          </w:tcPr>
          <w:p w:rsidR="001F7C96" w:rsidRPr="003B0D6B" w:rsidRDefault="001F7C96" w:rsidP="002450E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1F7C96" w:rsidRPr="00343117" w:rsidRDefault="001F7C96" w:rsidP="002450E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0.0308</w:t>
            </w:r>
          </w:p>
        </w:tc>
      </w:tr>
    </w:tbl>
    <w:p w:rsidR="00873C8A" w:rsidRDefault="00873C8A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:rsidR="00627CBB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0A3D0E">
        <w:rPr>
          <w:rFonts w:ascii="Angsana New" w:hAnsi="Angsana New" w:hint="cs"/>
          <w:cs/>
          <w:lang w:val="en-US"/>
        </w:rPr>
        <w:t>กำไร</w:t>
      </w:r>
      <w:r w:rsidR="00173ACF">
        <w:rPr>
          <w:rFonts w:ascii="Angsana New" w:hAnsi="Angsana New" w:hint="cs"/>
          <w:cs/>
        </w:rPr>
        <w:t xml:space="preserve"> (ขาดทุน) </w:t>
      </w:r>
      <w:r w:rsidRPr="000A3D0E">
        <w:rPr>
          <w:rFonts w:ascii="Angsana New" w:hAnsi="Angsana New" w:hint="cs"/>
          <w:cs/>
          <w:lang w:val="en-US"/>
        </w:rPr>
        <w:t>ต่</w:t>
      </w:r>
      <w:r w:rsidR="002E3EED" w:rsidRPr="000A3D0E">
        <w:rPr>
          <w:rFonts w:ascii="Angsana New" w:hAnsi="Angsana New" w:hint="cs"/>
          <w:cs/>
          <w:lang w:val="en-US"/>
        </w:rPr>
        <w:t>อหุ้นปรับลดสำหรับงวดสามเดือน</w:t>
      </w:r>
      <w:r w:rsidR="00357E05">
        <w:rPr>
          <w:rFonts w:ascii="Angsana New" w:hAnsi="Angsana New" w:hint="cs"/>
          <w:cs/>
          <w:lang w:val="en-US"/>
        </w:rPr>
        <w:t>และหกเดือน</w:t>
      </w:r>
      <w:r w:rsidR="002E3EED" w:rsidRPr="000A3D0E">
        <w:rPr>
          <w:rFonts w:ascii="Angsana New" w:hAnsi="Angsana New" w:hint="cs"/>
          <w:cs/>
          <w:lang w:val="en-US"/>
        </w:rPr>
        <w:t>สิ้</w:t>
      </w:r>
      <w:r w:rsidR="002E3EED" w:rsidRPr="009834CA">
        <w:rPr>
          <w:rFonts w:ascii="Angsana New" w:hAnsi="Angsana New" w:hint="cs"/>
          <w:cs/>
          <w:lang w:val="en-US"/>
        </w:rPr>
        <w:t>นสุดวันที่</w:t>
      </w:r>
      <w:r w:rsidR="002E3EED" w:rsidRPr="009834CA">
        <w:rPr>
          <w:rFonts w:ascii="Angsana New" w:hAnsi="Angsana New"/>
          <w:cs/>
          <w:lang w:val="en-US"/>
        </w:rPr>
        <w:t xml:space="preserve"> 3</w:t>
      </w:r>
      <w:r w:rsidR="00357E05" w:rsidRPr="009834CA">
        <w:rPr>
          <w:rFonts w:ascii="Angsana New" w:hAnsi="Angsana New" w:hint="cs"/>
          <w:cs/>
          <w:lang w:val="en-US"/>
        </w:rPr>
        <w:t>0</w:t>
      </w:r>
      <w:r w:rsidR="002E3EED" w:rsidRPr="009834CA">
        <w:rPr>
          <w:rFonts w:ascii="Angsana New" w:hAnsi="Angsana New"/>
          <w:cs/>
          <w:lang w:val="en-US"/>
        </w:rPr>
        <w:t xml:space="preserve"> </w:t>
      </w:r>
      <w:r w:rsidR="00357E05" w:rsidRPr="009834CA">
        <w:rPr>
          <w:rFonts w:ascii="Angsana New" w:hAnsi="Angsana New" w:hint="cs"/>
          <w:cs/>
          <w:lang w:val="en-US"/>
        </w:rPr>
        <w:t>มิถุนายน</w:t>
      </w:r>
      <w:r w:rsidR="002E3EED" w:rsidRPr="009834CA">
        <w:rPr>
          <w:rFonts w:ascii="Angsana New" w:hAnsi="Angsana New"/>
          <w:cs/>
          <w:lang w:val="en-US"/>
        </w:rPr>
        <w:t xml:space="preserve"> 256</w:t>
      </w:r>
      <w:r w:rsidR="00270703" w:rsidRPr="009834CA">
        <w:rPr>
          <w:rFonts w:ascii="Angsana New" w:hAnsi="Angsana New" w:hint="cs"/>
          <w:cs/>
          <w:lang w:val="en-US"/>
        </w:rPr>
        <w:t>3</w:t>
      </w:r>
      <w:r w:rsidR="001A0C77" w:rsidRPr="009834CA">
        <w:rPr>
          <w:rFonts w:ascii="Angsana New" w:hAnsi="Angsana New" w:hint="cs"/>
          <w:cs/>
          <w:lang w:val="en-US"/>
        </w:rPr>
        <w:t xml:space="preserve"> และ 2562</w:t>
      </w:r>
      <w:r w:rsidR="002E3EED" w:rsidRPr="009834CA">
        <w:rPr>
          <w:rFonts w:ascii="Angsana New" w:hAnsi="Angsana New"/>
          <w:cs/>
          <w:lang w:val="en-US"/>
        </w:rPr>
        <w:t xml:space="preserve"> </w:t>
      </w:r>
      <w:r w:rsidR="002E3EED" w:rsidRPr="009834CA">
        <w:rPr>
          <w:rFonts w:ascii="Angsana New" w:hAnsi="Angsana New" w:hint="cs"/>
          <w:cs/>
          <w:lang w:val="en-US"/>
        </w:rPr>
        <w:t>มีจำนวนเงินเดียวกันกับกำไร</w:t>
      </w:r>
      <w:r w:rsidR="00173ACF">
        <w:rPr>
          <w:rFonts w:ascii="Angsana New" w:hAnsi="Angsana New" w:hint="cs"/>
          <w:cs/>
        </w:rPr>
        <w:t xml:space="preserve"> (ขาดทุน) </w:t>
      </w:r>
      <w:r w:rsidR="002E3EED" w:rsidRPr="009834CA">
        <w:rPr>
          <w:rFonts w:ascii="Angsana New" w:hAnsi="Angsana New" w:hint="cs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9834CA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:rsidR="00761AD1" w:rsidRDefault="00761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21856" w:rsidRPr="00627CBB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27CBB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475F76" w:rsidRPr="00627CBB" w:rsidRDefault="00475F76" w:rsidP="0047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EF6C95" w:rsidRPr="00627CBB" w:rsidRDefault="005C2CF9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รายได้อื่น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ต้นทุนขาย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และกำไร</w:t>
      </w:r>
      <w:r w:rsidRPr="00627CBB">
        <w:rPr>
          <w:rFonts w:ascii="Angsana New" w:hAnsi="Angsana New"/>
          <w:sz w:val="30"/>
          <w:szCs w:val="30"/>
          <w:cs/>
        </w:rPr>
        <w:t>/</w:t>
      </w:r>
      <w:r w:rsidRPr="00627CBB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 w:rsidRPr="00627CBB">
        <w:rPr>
          <w:rFonts w:ascii="Angsana New" w:hAnsi="Angsana New"/>
          <w:sz w:val="30"/>
          <w:szCs w:val="30"/>
          <w:cs/>
        </w:rPr>
        <w:t xml:space="preserve">  (</w:t>
      </w:r>
      <w:r w:rsidRPr="00627CBB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627CBB">
        <w:rPr>
          <w:rFonts w:ascii="Angsana New" w:hAnsi="Angsana New"/>
          <w:sz w:val="30"/>
          <w:szCs w:val="30"/>
          <w:cs/>
        </w:rPr>
        <w:t xml:space="preserve"> (1) 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และ</w:t>
      </w:r>
      <w:r w:rsidRPr="00627CBB">
        <w:rPr>
          <w:rFonts w:ascii="Angsana New" w:hAnsi="Angsana New"/>
          <w:sz w:val="30"/>
          <w:szCs w:val="30"/>
          <w:cs/>
        </w:rPr>
        <w:t xml:space="preserve"> (2) </w:t>
      </w:r>
      <w:r w:rsidRPr="00627CBB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(</w:t>
      </w:r>
      <w:r w:rsidRPr="00627CBB">
        <w:rPr>
          <w:rFonts w:ascii="Angsana New" w:hAnsi="Angsana New" w:hint="cs"/>
          <w:sz w:val="30"/>
          <w:szCs w:val="30"/>
          <w:cs/>
        </w:rPr>
        <w:t>เช่น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กระดาษปิดผิว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ไม้แปรรูปอบแห้ง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วัสดุตกแต่งเฟอร์นิเจอร์อื่นๆ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ธุรกิจค้าปลีกสินค้าเบ็ดเตล็ดและธุรกิจพลังงานที่ดำเนินงานโดยบริษัทร่วมและการร่วมค้า</w:t>
      </w:r>
      <w:r w:rsidRPr="00627CBB">
        <w:rPr>
          <w:rFonts w:ascii="Angsana New" w:hAnsi="Angsana New"/>
          <w:sz w:val="30"/>
          <w:szCs w:val="30"/>
          <w:cs/>
        </w:rPr>
        <w:t xml:space="preserve">) </w:t>
      </w:r>
      <w:r w:rsidRPr="00627CBB">
        <w:rPr>
          <w:rFonts w:ascii="Angsana New" w:hAnsi="Angsana New" w:hint="cs"/>
          <w:sz w:val="30"/>
          <w:szCs w:val="30"/>
          <w:cs/>
        </w:rPr>
        <w:t>ซึ่ง</w:t>
      </w:r>
      <w:r w:rsidR="00173ACF">
        <w:rPr>
          <w:rFonts w:ascii="Angsana New" w:hAnsi="Angsana New" w:hint="cs"/>
          <w:sz w:val="30"/>
          <w:szCs w:val="30"/>
          <w:cs/>
        </w:rPr>
        <w:t>อยู่ในช่วงเริ่มต้นและ</w:t>
      </w:r>
      <w:r w:rsidRPr="00627CBB">
        <w:rPr>
          <w:rFonts w:ascii="Angsana New" w:hAnsi="Angsana New" w:hint="cs"/>
          <w:sz w:val="30"/>
          <w:szCs w:val="30"/>
          <w:cs/>
        </w:rPr>
        <w:t>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จึงถือเป็นส่วนงานย่อยที่มีสัดส่วนไม่เป็นสาระสำคัญ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="00F775EE">
        <w:rPr>
          <w:rFonts w:ascii="Angsana New" w:hAnsi="Angsana New" w:hint="cs"/>
          <w:sz w:val="30"/>
          <w:szCs w:val="30"/>
          <w:cs/>
        </w:rPr>
        <w:t>3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นอกจากนี้</w:t>
      </w:r>
      <w:r w:rsidRPr="00627CBB">
        <w:rPr>
          <w:rFonts w:ascii="Angsana New" w:hAnsi="Angsana New"/>
          <w:sz w:val="30"/>
          <w:szCs w:val="30"/>
          <w:cs/>
        </w:rPr>
        <w:t xml:space="preserve"> </w:t>
      </w:r>
      <w:r w:rsidRPr="00627CBB">
        <w:rPr>
          <w:rFonts w:ascii="Angsana New" w:hAnsi="Angsana New" w:hint="cs"/>
          <w:sz w:val="30"/>
          <w:szCs w:val="30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1230EE" w:rsidRPr="00627CBB" w:rsidRDefault="001230EE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งวดหกเดือน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850816" w:rsidRPr="00627CBB" w:rsidRDefault="00850816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tbl>
      <w:tblPr>
        <w:tblW w:w="9890" w:type="dxa"/>
        <w:tblLook w:val="01E0"/>
      </w:tblPr>
      <w:tblGrid>
        <w:gridCol w:w="6771"/>
        <w:gridCol w:w="1418"/>
        <w:gridCol w:w="283"/>
        <w:gridCol w:w="1418"/>
      </w:tblGrid>
      <w:tr w:rsidR="003A1D75" w:rsidRPr="00627CBB" w:rsidTr="003A1D75">
        <w:trPr>
          <w:tblHeader/>
        </w:trPr>
        <w:tc>
          <w:tcPr>
            <w:tcW w:w="6771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70703" w:rsidRPr="00627CBB" w:rsidTr="003A1D75">
        <w:trPr>
          <w:tblHeader/>
        </w:trPr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62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6F3129" w:rsidRDefault="006F3129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3129">
              <w:rPr>
                <w:rFonts w:ascii="Angsana New" w:hAnsi="Angsana New"/>
                <w:color w:val="000000"/>
                <w:sz w:val="30"/>
                <w:szCs w:val="30"/>
              </w:rPr>
              <w:t>542,997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3F6D2B" w:rsidRDefault="00B365BA" w:rsidP="00B3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612</w:t>
            </w:r>
            <w:r w:rsidR="00270703" w:rsidRPr="003F6D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  <w:r w:rsidR="00C36A2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F3129" w:rsidRDefault="006F3129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3129">
              <w:rPr>
                <w:rFonts w:ascii="Angsana New" w:hAnsi="Angsana New"/>
                <w:color w:val="000000"/>
                <w:sz w:val="30"/>
                <w:szCs w:val="30"/>
              </w:rPr>
              <w:t>29,150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3F6D2B" w:rsidRDefault="00B365BA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26,028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6F3129" w:rsidRDefault="006F312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3129">
              <w:rPr>
                <w:rFonts w:ascii="Angsana New" w:hAnsi="Angsana New"/>
                <w:color w:val="000000"/>
                <w:sz w:val="30"/>
                <w:szCs w:val="30"/>
              </w:rPr>
              <w:t>572,147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3F6D2B" w:rsidRDefault="00B365BA" w:rsidP="003F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638</w:t>
            </w:r>
            <w:r w:rsidR="00270703" w:rsidRPr="003F6D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C36A2D">
              <w:rPr>
                <w:rFonts w:ascii="Angsana New" w:hAnsi="Angsana New"/>
                <w:color w:val="000000"/>
                <w:sz w:val="30"/>
                <w:szCs w:val="30"/>
              </w:rPr>
              <w:t>84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C10208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2D2034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6F3129" w:rsidRDefault="00801D4F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15,538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3F6D2B" w:rsidRDefault="00B365BA" w:rsidP="00B3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270703" w:rsidRPr="003F6D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251</w:t>
            </w:r>
          </w:p>
        </w:tc>
      </w:tr>
      <w:tr w:rsidR="00801D4F" w:rsidRPr="00627CBB" w:rsidTr="003A1D75">
        <w:tc>
          <w:tcPr>
            <w:tcW w:w="6771" w:type="dxa"/>
            <w:vAlign w:val="bottom"/>
          </w:tcPr>
          <w:p w:rsidR="00801D4F" w:rsidRPr="00627CBB" w:rsidRDefault="00801D4F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1D4F" w:rsidRPr="006F3129" w:rsidRDefault="00801D4F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39,223</w:t>
            </w:r>
          </w:p>
        </w:tc>
        <w:tc>
          <w:tcPr>
            <w:tcW w:w="283" w:type="dxa"/>
          </w:tcPr>
          <w:p w:rsidR="00801D4F" w:rsidRPr="00627CBB" w:rsidRDefault="00801D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1D4F" w:rsidRPr="003F6D2B" w:rsidRDefault="00801D4F" w:rsidP="00E9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3F6D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249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6F3129" w:rsidRDefault="00801D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54,761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3F6D2B" w:rsidRDefault="00B365BA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270703" w:rsidRPr="003F6D2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97DDF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270703" w:rsidRPr="006F3129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6F3129" w:rsidRDefault="006F3129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414,72</w:t>
            </w:r>
            <w:r w:rsidR="00801D4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B365BA" w:rsidP="00B3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</w:t>
            </w:r>
            <w:r w:rsidR="00270703" w:rsidRPr="00627C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F3129" w:rsidRDefault="006F3129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21,656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B365BA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19,307</w:t>
            </w:r>
          </w:p>
        </w:tc>
      </w:tr>
      <w:tr w:rsidR="00270703" w:rsidRPr="00627CBB" w:rsidTr="005071D9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6F3129" w:rsidRDefault="006F3129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F3129">
              <w:rPr>
                <w:rFonts w:ascii="Angsana New" w:hAnsi="Angsana New"/>
                <w:color w:val="000000"/>
                <w:sz w:val="30"/>
                <w:szCs w:val="30"/>
              </w:rPr>
              <w:t>436,38</w:t>
            </w:r>
            <w:r w:rsidR="00801D4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270703" w:rsidRPr="00627CBB" w:rsidRDefault="00B365BA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448</w:t>
            </w:r>
            <w:r w:rsidR="00270703" w:rsidRPr="00627CB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621</w:t>
            </w:r>
          </w:p>
        </w:tc>
      </w:tr>
      <w:tr w:rsidR="00270703" w:rsidRPr="00627CBB" w:rsidTr="005071D9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627C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270703" w:rsidRPr="006F3129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70703" w:rsidRPr="00627CBB" w:rsidTr="007F1C88">
        <w:trPr>
          <w:trHeight w:val="70"/>
        </w:trPr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6F3129" w:rsidRDefault="006F3129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140,80</w:t>
            </w:r>
            <w:r w:rsidR="00801D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B365BA" w:rsidP="00C3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170</w:t>
            </w:r>
            <w:r w:rsidR="00270703" w:rsidRPr="00627C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C36A2D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F3129" w:rsidRDefault="006F3129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38,360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B365BA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270703" w:rsidRPr="00627C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97DDF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6F3129" w:rsidRDefault="00144B58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3129">
              <w:rPr>
                <w:rFonts w:ascii="Angsana New" w:hAnsi="Angsana New"/>
                <w:sz w:val="30"/>
                <w:szCs w:val="30"/>
              </w:rPr>
              <w:t>1</w:t>
            </w:r>
            <w:r w:rsidR="006F3129" w:rsidRPr="006F3129">
              <w:rPr>
                <w:rFonts w:ascii="Angsana New" w:hAnsi="Angsana New"/>
                <w:sz w:val="30"/>
                <w:szCs w:val="30"/>
              </w:rPr>
              <w:t>79,16</w:t>
            </w:r>
            <w:r w:rsidR="00801D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0703" w:rsidRPr="00627CBB" w:rsidRDefault="00B365BA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  <w:r w:rsidR="00DA3BA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97DDF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6F3129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70703" w:rsidRPr="00627CBB" w:rsidTr="003A1D75">
        <w:tc>
          <w:tcPr>
            <w:tcW w:w="6771" w:type="dxa"/>
            <w:vAlign w:val="bottom"/>
          </w:tcPr>
          <w:p w:rsidR="00270703" w:rsidRPr="00627CBB" w:rsidRDefault="00270703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270703" w:rsidRPr="006F3129" w:rsidRDefault="00801D4F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270703" w:rsidRPr="00627CBB" w:rsidRDefault="00B365BA" w:rsidP="00B3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270703" w:rsidRPr="00627C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030</w:t>
            </w:r>
          </w:p>
        </w:tc>
      </w:tr>
      <w:tr w:rsidR="00801D4F" w:rsidRPr="00627CBB" w:rsidTr="003A1D75">
        <w:tc>
          <w:tcPr>
            <w:tcW w:w="6771" w:type="dxa"/>
            <w:vAlign w:val="bottom"/>
          </w:tcPr>
          <w:p w:rsidR="00801D4F" w:rsidRPr="00627CBB" w:rsidRDefault="00801D4F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1D4F" w:rsidRPr="006F3129" w:rsidRDefault="00801D4F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8,357</w:t>
            </w:r>
          </w:p>
        </w:tc>
        <w:tc>
          <w:tcPr>
            <w:tcW w:w="283" w:type="dxa"/>
          </w:tcPr>
          <w:p w:rsidR="00801D4F" w:rsidRPr="00627CBB" w:rsidRDefault="00801D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1D4F" w:rsidRPr="00954E11" w:rsidRDefault="00801D4F" w:rsidP="00B3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7"/>
                <w:tab w:val="left" w:pos="1167"/>
              </w:tabs>
              <w:spacing w:line="240" w:lineRule="auto"/>
              <w:ind w:left="-108" w:right="14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(</w:t>
            </w:r>
            <w:r w:rsidRPr="003957B1">
              <w:rPr>
                <w:rFonts w:ascii="Angsana New" w:hAnsi="Angsana New"/>
                <w:color w:val="FF0000"/>
                <w:sz w:val="29"/>
                <w:szCs w:val="29"/>
              </w:rPr>
              <w:t xml:space="preserve">   </w:t>
            </w:r>
            <w:r w:rsidR="003957B1">
              <w:rPr>
                <w:rFonts w:ascii="Angsana New" w:hAnsi="Angsana New"/>
                <w:color w:val="FF0000"/>
                <w:sz w:val="29"/>
                <w:szCs w:val="29"/>
              </w:rPr>
              <w:t xml:space="preserve">  </w:t>
            </w:r>
            <w:r w:rsidRPr="003957B1">
              <w:rPr>
                <w:rFonts w:ascii="Angsana New" w:hAnsi="Angsana New"/>
                <w:color w:val="FF0000"/>
                <w:sz w:val="29"/>
                <w:szCs w:val="29"/>
              </w:rPr>
              <w:t xml:space="preserve"> </w:t>
            </w:r>
            <w:r w:rsidRPr="003957B1">
              <w:rPr>
                <w:rFonts w:ascii="Angsana New" w:hAnsi="Angsana New"/>
                <w:color w:val="FFFFFF" w:themeColor="background1"/>
                <w:sz w:val="29"/>
                <w:szCs w:val="29"/>
              </w:rPr>
              <w:t xml:space="preserve">  </w:t>
            </w:r>
            <w:r w:rsidRPr="00752682">
              <w:rPr>
                <w:rFonts w:ascii="Angsana New" w:hAnsi="Angsana New"/>
                <w:color w:val="FFFFFF" w:themeColor="background1"/>
                <w:sz w:val="29"/>
                <w:szCs w:val="29"/>
              </w:rPr>
              <w:t>,</w:t>
            </w:r>
            <w:r>
              <w:rPr>
                <w:rFonts w:ascii="Angsana New" w:hAnsi="Angsana New"/>
                <w:color w:val="000000"/>
                <w:sz w:val="29"/>
                <w:szCs w:val="29"/>
              </w:rPr>
              <w:t>120</w:t>
            </w:r>
            <w:r w:rsidRPr="00954E11">
              <w:rPr>
                <w:rFonts w:ascii="Angsana New" w:hAnsi="Angsana New"/>
                <w:color w:val="000000"/>
                <w:sz w:val="29"/>
                <w:szCs w:val="29"/>
              </w:rPr>
              <w:t>)</w:t>
            </w:r>
          </w:p>
        </w:tc>
      </w:tr>
      <w:tr w:rsidR="00801D4F" w:rsidRPr="00627CBB" w:rsidTr="003A1D75">
        <w:trPr>
          <w:trHeight w:val="56"/>
        </w:trPr>
        <w:tc>
          <w:tcPr>
            <w:tcW w:w="6771" w:type="dxa"/>
            <w:vAlign w:val="bottom"/>
          </w:tcPr>
          <w:p w:rsidR="00801D4F" w:rsidRPr="00627CBB" w:rsidRDefault="00801D4F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1D4F" w:rsidRPr="006F3129" w:rsidRDefault="00801D4F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11,363</w:t>
            </w:r>
          </w:p>
        </w:tc>
        <w:tc>
          <w:tcPr>
            <w:tcW w:w="283" w:type="dxa"/>
          </w:tcPr>
          <w:p w:rsidR="00801D4F" w:rsidRPr="00627CBB" w:rsidRDefault="00801D4F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1D4F" w:rsidRPr="00627CBB" w:rsidRDefault="00801D4F" w:rsidP="00B36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Pr="00627C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</w:tbl>
    <w:p w:rsidR="00F936E0" w:rsidRPr="006C0551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C10208" w:rsidRDefault="00C10208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</w:t>
      </w:r>
      <w:r w:rsidR="00C10208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 - งวดหกเดือน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)</w:t>
      </w:r>
    </w:p>
    <w:p w:rsidR="00B56233" w:rsidRPr="006C0551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B56233" w:rsidRPr="00627CBB" w:rsidTr="00B56233">
        <w:tc>
          <w:tcPr>
            <w:tcW w:w="6771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627CBB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70703" w:rsidRPr="00627CBB" w:rsidTr="00B56233">
        <w:tc>
          <w:tcPr>
            <w:tcW w:w="6771" w:type="dxa"/>
            <w:vAlign w:val="bottom"/>
          </w:tcPr>
          <w:p w:rsidR="00270703" w:rsidRPr="00F353DE" w:rsidRDefault="0027070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270703" w:rsidRPr="00F353DE" w:rsidRDefault="00F353DE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276,071</w:t>
            </w:r>
          </w:p>
        </w:tc>
        <w:tc>
          <w:tcPr>
            <w:tcW w:w="283" w:type="dxa"/>
          </w:tcPr>
          <w:p w:rsidR="00270703" w:rsidRPr="00627CBB" w:rsidRDefault="0027070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270703" w:rsidRPr="000B048F" w:rsidRDefault="000B048F" w:rsidP="000B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48F">
              <w:rPr>
                <w:rFonts w:ascii="Angsana New" w:hAnsi="Angsana New"/>
                <w:sz w:val="30"/>
                <w:szCs w:val="30"/>
              </w:rPr>
              <w:t>335</w:t>
            </w:r>
            <w:r w:rsidR="00270703" w:rsidRPr="000B048F">
              <w:rPr>
                <w:rFonts w:ascii="Angsana New" w:hAnsi="Angsana New"/>
                <w:sz w:val="30"/>
                <w:szCs w:val="30"/>
              </w:rPr>
              <w:t>,</w:t>
            </w:r>
            <w:r w:rsidRPr="000B048F">
              <w:rPr>
                <w:rFonts w:ascii="Angsana New" w:hAnsi="Angsana New"/>
                <w:sz w:val="30"/>
                <w:szCs w:val="30"/>
              </w:rPr>
              <w:t>841</w:t>
            </w:r>
          </w:p>
        </w:tc>
      </w:tr>
      <w:tr w:rsidR="000B048F" w:rsidRPr="00627CBB" w:rsidTr="00720954">
        <w:tc>
          <w:tcPr>
            <w:tcW w:w="6771" w:type="dxa"/>
            <w:vAlign w:val="bottom"/>
          </w:tcPr>
          <w:p w:rsidR="000B048F" w:rsidRPr="00F353DE" w:rsidRDefault="000B048F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0B048F" w:rsidRPr="00F353DE" w:rsidRDefault="00F353DE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35,685</w:t>
            </w:r>
          </w:p>
        </w:tc>
        <w:tc>
          <w:tcPr>
            <w:tcW w:w="283" w:type="dxa"/>
          </w:tcPr>
          <w:p w:rsidR="000B048F" w:rsidRPr="00627CBB" w:rsidRDefault="000B048F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0B048F" w:rsidRPr="000B048F" w:rsidRDefault="000B048F" w:rsidP="000B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048F">
              <w:rPr>
                <w:rFonts w:ascii="Angsana New" w:hAnsi="Angsana New"/>
                <w:sz w:val="30"/>
                <w:szCs w:val="30"/>
              </w:rPr>
              <w:t>3,157</w:t>
            </w:r>
          </w:p>
        </w:tc>
      </w:tr>
      <w:tr w:rsidR="005A7C2C" w:rsidRPr="00627CBB" w:rsidTr="00720954">
        <w:tc>
          <w:tcPr>
            <w:tcW w:w="6771" w:type="dxa"/>
            <w:vAlign w:val="bottom"/>
          </w:tcPr>
          <w:p w:rsidR="005A7C2C" w:rsidRPr="00F353DE" w:rsidRDefault="005A7C2C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417" w:type="dxa"/>
            <w:vAlign w:val="bottom"/>
          </w:tcPr>
          <w:p w:rsidR="005A7C2C" w:rsidRPr="00F353DE" w:rsidRDefault="005A7C2C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24,634</w:t>
            </w:r>
          </w:p>
        </w:tc>
        <w:tc>
          <w:tcPr>
            <w:tcW w:w="283" w:type="dxa"/>
          </w:tcPr>
          <w:p w:rsidR="005A7C2C" w:rsidRPr="00627CBB" w:rsidRDefault="005A7C2C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5A7C2C" w:rsidRPr="000B048F" w:rsidRDefault="005A7C2C" w:rsidP="005A7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2,147</w:t>
            </w:r>
          </w:p>
        </w:tc>
      </w:tr>
      <w:tr w:rsidR="001228D7" w:rsidRPr="00627CBB" w:rsidTr="00720954">
        <w:tc>
          <w:tcPr>
            <w:tcW w:w="6771" w:type="dxa"/>
            <w:vAlign w:val="bottom"/>
          </w:tcPr>
          <w:p w:rsidR="001228D7" w:rsidRPr="00627CBB" w:rsidRDefault="001228D7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1228D7" w:rsidRPr="00F353DE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15,362</w:t>
            </w:r>
          </w:p>
        </w:tc>
        <w:tc>
          <w:tcPr>
            <w:tcW w:w="283" w:type="dxa"/>
          </w:tcPr>
          <w:p w:rsidR="001228D7" w:rsidRPr="00627CBB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28D7" w:rsidRPr="000B048F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048F">
              <w:rPr>
                <w:rFonts w:ascii="Angsana New" w:hAnsi="Angsana New"/>
                <w:sz w:val="30"/>
                <w:szCs w:val="30"/>
              </w:rPr>
              <w:t>7,096</w:t>
            </w:r>
          </w:p>
        </w:tc>
      </w:tr>
      <w:tr w:rsidR="001228D7" w:rsidRPr="00627CBB" w:rsidTr="00720954">
        <w:tc>
          <w:tcPr>
            <w:tcW w:w="6771" w:type="dxa"/>
            <w:vAlign w:val="bottom"/>
          </w:tcPr>
          <w:p w:rsidR="001228D7" w:rsidRPr="00627CBB" w:rsidRDefault="001228D7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1228D7" w:rsidRPr="00F353DE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3,335</w:t>
            </w:r>
          </w:p>
        </w:tc>
        <w:tc>
          <w:tcPr>
            <w:tcW w:w="283" w:type="dxa"/>
          </w:tcPr>
          <w:p w:rsidR="001228D7" w:rsidRPr="00627CBB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28D7" w:rsidRPr="000B048F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048F">
              <w:rPr>
                <w:rFonts w:ascii="Angsana New" w:hAnsi="Angsana New"/>
                <w:sz w:val="30"/>
                <w:szCs w:val="30"/>
              </w:rPr>
              <w:t>2,713</w:t>
            </w:r>
          </w:p>
        </w:tc>
      </w:tr>
      <w:tr w:rsidR="001228D7" w:rsidRPr="00627CBB" w:rsidTr="00720954">
        <w:tc>
          <w:tcPr>
            <w:tcW w:w="6771" w:type="dxa"/>
            <w:vAlign w:val="bottom"/>
          </w:tcPr>
          <w:p w:rsidR="001228D7" w:rsidRPr="00627CBB" w:rsidRDefault="001228D7" w:rsidP="007209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17" w:type="dxa"/>
            <w:vAlign w:val="bottom"/>
          </w:tcPr>
          <w:p w:rsidR="001228D7" w:rsidRPr="00F353DE" w:rsidRDefault="001228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>3,297</w:t>
            </w:r>
          </w:p>
        </w:tc>
        <w:tc>
          <w:tcPr>
            <w:tcW w:w="283" w:type="dxa"/>
          </w:tcPr>
          <w:p w:rsidR="001228D7" w:rsidRPr="00627CBB" w:rsidRDefault="001228D7" w:rsidP="00720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28D7" w:rsidRPr="000B048F" w:rsidRDefault="001228D7" w:rsidP="000B0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048F">
              <w:rPr>
                <w:rFonts w:ascii="Angsana New" w:hAnsi="Angsana New"/>
                <w:sz w:val="30"/>
                <w:szCs w:val="30"/>
              </w:rPr>
              <w:t>2,759</w:t>
            </w:r>
          </w:p>
        </w:tc>
      </w:tr>
      <w:tr w:rsidR="001228D7" w:rsidRPr="00627CBB" w:rsidTr="00720954">
        <w:tc>
          <w:tcPr>
            <w:tcW w:w="6771" w:type="dxa"/>
            <w:vAlign w:val="bottom"/>
          </w:tcPr>
          <w:p w:rsidR="001228D7" w:rsidRPr="00627CBB" w:rsidRDefault="001228D7" w:rsidP="001E202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>คูเวต</w:t>
            </w:r>
          </w:p>
        </w:tc>
        <w:tc>
          <w:tcPr>
            <w:tcW w:w="1417" w:type="dxa"/>
            <w:vAlign w:val="bottom"/>
          </w:tcPr>
          <w:p w:rsidR="001228D7" w:rsidRPr="00F353DE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53DE">
              <w:rPr>
                <w:rFonts w:ascii="Angsana New" w:hAnsi="Angsana New"/>
                <w:sz w:val="30"/>
                <w:szCs w:val="30"/>
              </w:rPr>
              <w:t xml:space="preserve">        2,183</w:t>
            </w:r>
          </w:p>
        </w:tc>
        <w:tc>
          <w:tcPr>
            <w:tcW w:w="283" w:type="dxa"/>
          </w:tcPr>
          <w:p w:rsidR="001228D7" w:rsidRPr="00627CBB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1228D7" w:rsidRPr="000B048F" w:rsidRDefault="001228D7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B048F">
              <w:rPr>
                <w:rFonts w:ascii="Angsana New" w:hAnsi="Angsana New"/>
                <w:sz w:val="30"/>
                <w:szCs w:val="30"/>
              </w:rPr>
              <w:t>5,638</w:t>
            </w:r>
          </w:p>
        </w:tc>
      </w:tr>
      <w:tr w:rsidR="001228D7" w:rsidRPr="00627CBB" w:rsidTr="00DE5FD9">
        <w:tc>
          <w:tcPr>
            <w:tcW w:w="6771" w:type="dxa"/>
            <w:vAlign w:val="bottom"/>
          </w:tcPr>
          <w:p w:rsidR="001228D7" w:rsidRPr="00627CBB" w:rsidRDefault="001228D7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228D7" w:rsidRPr="00F353DE" w:rsidRDefault="00ED0C46" w:rsidP="00795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,239</w:t>
            </w:r>
          </w:p>
        </w:tc>
        <w:tc>
          <w:tcPr>
            <w:tcW w:w="283" w:type="dxa"/>
          </w:tcPr>
          <w:p w:rsidR="001228D7" w:rsidRPr="00627CBB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228D7" w:rsidRPr="006C2B96" w:rsidRDefault="005A7C2C" w:rsidP="006C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</w:tr>
      <w:tr w:rsidR="001228D7" w:rsidRPr="00627CBB" w:rsidTr="00DE5FD9">
        <w:tc>
          <w:tcPr>
            <w:tcW w:w="6771" w:type="dxa"/>
            <w:vAlign w:val="bottom"/>
          </w:tcPr>
          <w:p w:rsidR="001228D7" w:rsidRPr="00627CBB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228D7" w:rsidRPr="00406672" w:rsidRDefault="001228D7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6672">
              <w:rPr>
                <w:rFonts w:ascii="Angsana New" w:hAnsi="Angsana New"/>
                <w:sz w:val="30"/>
                <w:szCs w:val="30"/>
              </w:rPr>
              <w:t>362,80</w:t>
            </w:r>
            <w:r w:rsidR="00406672" w:rsidRPr="004066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:rsidR="001228D7" w:rsidRPr="00627CBB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228D7" w:rsidRPr="006C2B96" w:rsidRDefault="001228D7" w:rsidP="006C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2B96">
              <w:rPr>
                <w:rFonts w:ascii="Angsana New" w:hAnsi="Angsana New"/>
                <w:sz w:val="30"/>
                <w:szCs w:val="30"/>
              </w:rPr>
              <w:t>361,568</w:t>
            </w:r>
          </w:p>
        </w:tc>
      </w:tr>
      <w:tr w:rsidR="001E2020" w:rsidRPr="00627CBB" w:rsidTr="00B56233">
        <w:tc>
          <w:tcPr>
            <w:tcW w:w="6771" w:type="dxa"/>
            <w:vAlign w:val="bottom"/>
          </w:tcPr>
          <w:p w:rsidR="001E2020" w:rsidRPr="00627CBB" w:rsidRDefault="001E202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1E2020" w:rsidRPr="00406672" w:rsidRDefault="00406672" w:rsidP="001E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672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CB2D55">
              <w:rPr>
                <w:rFonts w:ascii="Angsana New" w:hAnsi="Angsana New"/>
                <w:color w:val="000000"/>
                <w:sz w:val="30"/>
                <w:szCs w:val="30"/>
              </w:rPr>
              <w:t>9,341</w:t>
            </w:r>
          </w:p>
        </w:tc>
        <w:tc>
          <w:tcPr>
            <w:tcW w:w="283" w:type="dxa"/>
          </w:tcPr>
          <w:p w:rsidR="001E2020" w:rsidRPr="00627CBB" w:rsidRDefault="001E202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E2020" w:rsidRPr="006C2B96" w:rsidRDefault="001E2020" w:rsidP="00406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2B96">
              <w:rPr>
                <w:rFonts w:ascii="Angsana New" w:hAnsi="Angsana New"/>
                <w:sz w:val="30"/>
                <w:szCs w:val="30"/>
              </w:rPr>
              <w:t>277,31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28D7" w:rsidRPr="00627CBB" w:rsidTr="00B56233">
        <w:tc>
          <w:tcPr>
            <w:tcW w:w="6771" w:type="dxa"/>
            <w:vAlign w:val="bottom"/>
          </w:tcPr>
          <w:p w:rsidR="001228D7" w:rsidRPr="00627CBB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28D7" w:rsidRPr="00406672" w:rsidRDefault="00CB2D55" w:rsidP="00CB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  <w:r w:rsidR="00406672" w:rsidRPr="0040667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83" w:type="dxa"/>
          </w:tcPr>
          <w:p w:rsidR="001228D7" w:rsidRPr="00627CBB" w:rsidRDefault="001228D7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28D7" w:rsidRPr="006C2B96" w:rsidRDefault="001228D7" w:rsidP="006C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2B96">
              <w:rPr>
                <w:rFonts w:ascii="Angsana New" w:hAnsi="Angsana New"/>
                <w:sz w:val="30"/>
                <w:szCs w:val="30"/>
              </w:rPr>
              <w:t>638,8</w:t>
            </w: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</w:tbl>
    <w:p w:rsidR="00DA1623" w:rsidRDefault="00DA162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F02C4" w:rsidRDefault="001F02C4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DA1623" w:rsidRDefault="00DA1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  <w:cs/>
        </w:rPr>
      </w:pP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C10208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889" w:type="dxa"/>
        <w:tblLook w:val="01E0"/>
      </w:tblPr>
      <w:tblGrid>
        <w:gridCol w:w="6771"/>
        <w:gridCol w:w="1417"/>
        <w:gridCol w:w="283"/>
        <w:gridCol w:w="1418"/>
      </w:tblGrid>
      <w:tr w:rsidR="002060DD" w:rsidRPr="004F5042" w:rsidTr="00B93338">
        <w:tc>
          <w:tcPr>
            <w:tcW w:w="6771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  <w:r w:rsidR="00C1020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งวดหกเดือน</w:t>
            </w:r>
          </w:p>
        </w:tc>
      </w:tr>
      <w:tr w:rsidR="00270703" w:rsidRPr="004F5042" w:rsidTr="00B93338">
        <w:tc>
          <w:tcPr>
            <w:tcW w:w="6771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70703" w:rsidRPr="004F5042" w:rsidTr="00B93338">
        <w:tc>
          <w:tcPr>
            <w:tcW w:w="6771" w:type="dxa"/>
            <w:vAlign w:val="bottom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270703" w:rsidRPr="004F5042" w:rsidRDefault="00270703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270703" w:rsidRPr="004F5042" w:rsidRDefault="00270703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B50D9" w:rsidRPr="001138CF" w:rsidTr="00B93338">
        <w:tc>
          <w:tcPr>
            <w:tcW w:w="6771" w:type="dxa"/>
            <w:vAlign w:val="bottom"/>
          </w:tcPr>
          <w:p w:rsidR="006B50D9" w:rsidRPr="001138CF" w:rsidRDefault="006B50D9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50D9" w:rsidRPr="00CA4B99" w:rsidRDefault="00CA4B99" w:rsidP="00CB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B2D5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.</w:t>
            </w:r>
            <w:r w:rsidR="00CB2D5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6B50D9" w:rsidRPr="001138CF" w:rsidRDefault="006B50D9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B50D9" w:rsidRPr="0063634C" w:rsidRDefault="006B50D9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34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63634C" w:rsidRPr="0063634C">
              <w:rPr>
                <w:rFonts w:ascii="Angsana New" w:hAnsi="Angsana New"/>
                <w:color w:val="000000"/>
                <w:sz w:val="30"/>
                <w:szCs w:val="30"/>
              </w:rPr>
              <w:t>6.80</w:t>
            </w:r>
          </w:p>
        </w:tc>
      </w:tr>
      <w:tr w:rsidR="00571E56" w:rsidRPr="001138CF" w:rsidTr="0095199B">
        <w:tc>
          <w:tcPr>
            <w:tcW w:w="6771" w:type="dxa"/>
            <w:vAlign w:val="bottom"/>
          </w:tcPr>
          <w:p w:rsidR="00571E56" w:rsidRPr="001138CF" w:rsidRDefault="00571E56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71E56" w:rsidRPr="00215639" w:rsidRDefault="00571E56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63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571E56" w:rsidRPr="001138CF" w:rsidRDefault="00571E56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71E56" w:rsidRPr="00215639" w:rsidRDefault="00571E56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63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6B50D9" w:rsidRPr="001138CF" w:rsidTr="00B93338">
        <w:tc>
          <w:tcPr>
            <w:tcW w:w="6771" w:type="dxa"/>
            <w:vAlign w:val="bottom"/>
          </w:tcPr>
          <w:p w:rsidR="006B50D9" w:rsidRPr="001138CF" w:rsidRDefault="006B50D9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50D9" w:rsidRPr="00CA4B99" w:rsidRDefault="00571E56" w:rsidP="0021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37.65</w:t>
            </w:r>
          </w:p>
        </w:tc>
        <w:tc>
          <w:tcPr>
            <w:tcW w:w="283" w:type="dxa"/>
            <w:shd w:val="clear" w:color="auto" w:fill="auto"/>
          </w:tcPr>
          <w:p w:rsidR="006B50D9" w:rsidRPr="001138CF" w:rsidRDefault="006B50D9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B50D9" w:rsidRPr="0063634C" w:rsidRDefault="00571E56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39.60</w:t>
            </w:r>
          </w:p>
        </w:tc>
      </w:tr>
      <w:tr w:rsidR="00571E56" w:rsidRPr="001138CF" w:rsidTr="00B93338">
        <w:tc>
          <w:tcPr>
            <w:tcW w:w="6771" w:type="dxa"/>
            <w:vAlign w:val="bottom"/>
          </w:tcPr>
          <w:p w:rsidR="00571E56" w:rsidRPr="001138CF" w:rsidRDefault="00571E56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71E56" w:rsidRPr="00215639" w:rsidRDefault="00571E56" w:rsidP="00EC779F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563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571E56" w:rsidRPr="001138CF" w:rsidRDefault="00571E56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71E56" w:rsidRPr="0063634C" w:rsidRDefault="00571E56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34C">
              <w:rPr>
                <w:rFonts w:ascii="Angsana New" w:hAnsi="Angsana New"/>
                <w:color w:val="000000"/>
                <w:sz w:val="30"/>
                <w:szCs w:val="30"/>
              </w:rPr>
              <w:t>29.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</w:tr>
      <w:tr w:rsidR="006B50D9" w:rsidRPr="004F5042" w:rsidTr="00B93338">
        <w:tc>
          <w:tcPr>
            <w:tcW w:w="6771" w:type="dxa"/>
            <w:vAlign w:val="bottom"/>
          </w:tcPr>
          <w:p w:rsidR="006B50D9" w:rsidRPr="001138CF" w:rsidRDefault="006B50D9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1138C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50D9" w:rsidRPr="00CA4B99" w:rsidRDefault="00CA4B99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4B99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CB2D55">
              <w:rPr>
                <w:rFonts w:ascii="Angsana New" w:hAnsi="Angsana New"/>
                <w:color w:val="000000"/>
                <w:sz w:val="30"/>
                <w:szCs w:val="30"/>
              </w:rPr>
              <w:t>3.88</w:t>
            </w:r>
          </w:p>
        </w:tc>
        <w:tc>
          <w:tcPr>
            <w:tcW w:w="283" w:type="dxa"/>
            <w:shd w:val="clear" w:color="auto" w:fill="auto"/>
          </w:tcPr>
          <w:p w:rsidR="006B50D9" w:rsidRPr="001138CF" w:rsidRDefault="006B50D9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B50D9" w:rsidRPr="0063634C" w:rsidRDefault="006B50D9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34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63634C" w:rsidRPr="0063634C">
              <w:rPr>
                <w:rFonts w:ascii="Angsana New" w:hAnsi="Angsana New"/>
                <w:color w:val="000000"/>
                <w:sz w:val="30"/>
                <w:szCs w:val="30"/>
              </w:rPr>
              <w:t>5.</w:t>
            </w:r>
            <w:r w:rsidR="00CB2D55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</w:tbl>
    <w:p w:rsidR="00406672" w:rsidRDefault="00406672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84B01" w:rsidRDefault="00F84B01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การจ่ายเงินปันผล</w:t>
      </w:r>
      <w:r w:rsidR="009B42D2">
        <w:rPr>
          <w:rFonts w:ascii="Angsana New" w:hAnsi="Angsana New" w:hint="cs"/>
          <w:b/>
          <w:bCs/>
          <w:sz w:val="30"/>
          <w:szCs w:val="30"/>
          <w:cs/>
        </w:rPr>
        <w:t>และเงินปันผลระหว่างกาล</w:t>
      </w:r>
    </w:p>
    <w:p w:rsidR="00F84B01" w:rsidRDefault="00F84B01" w:rsidP="0040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84B01" w:rsidRDefault="00F84B01" w:rsidP="00F84B0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84B01">
        <w:rPr>
          <w:rFonts w:ascii="Angsana New" w:hAnsi="Angsana New" w:cs="Angsana New" w:hint="cs"/>
          <w:sz w:val="30"/>
          <w:szCs w:val="30"/>
          <w:cs/>
        </w:rPr>
        <w:t>ในที่ประชุมคณะกรรมการบริษัทเมื่อวันที่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2</w:t>
      </w:r>
      <w:r w:rsidRPr="00F84B01">
        <w:rPr>
          <w:rFonts w:ascii="Angsana New" w:hAnsi="Angsana New" w:cs="Angsana New" w:hint="cs"/>
          <w:sz w:val="30"/>
          <w:szCs w:val="30"/>
          <w:cs/>
        </w:rPr>
        <w:t>4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B0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F84B01">
        <w:rPr>
          <w:rFonts w:ascii="Angsana New" w:hAnsi="Angsana New" w:cs="Angsana New" w:hint="cs"/>
          <w:sz w:val="30"/>
          <w:szCs w:val="30"/>
          <w:cs/>
        </w:rPr>
        <w:t>3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4B01">
        <w:rPr>
          <w:rFonts w:ascii="Angsana New" w:hAnsi="Angsana New" w:cs="Angsana New" w:hint="cs"/>
          <w:sz w:val="30"/>
          <w:szCs w:val="30"/>
          <w:cs/>
        </w:rPr>
        <w:t>คณะกรรมการบริษัทได้มีมติเป็นเอกฉันท์อนุมัติการ</w:t>
      </w:r>
      <w:r w:rsidRPr="00F84B01">
        <w:rPr>
          <w:rFonts w:ascii="Angsana New" w:hAnsi="Angsana New" w:cs="Angsana New"/>
          <w:sz w:val="30"/>
          <w:szCs w:val="30"/>
          <w:cs/>
        </w:rPr>
        <w:t>จ่ายเงินปันผล</w:t>
      </w:r>
      <w:r w:rsidRPr="00F84B01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F84B01">
        <w:rPr>
          <w:rFonts w:ascii="Angsana New" w:hAnsi="Angsana New" w:cs="Angsana New"/>
          <w:sz w:val="30"/>
          <w:szCs w:val="30"/>
          <w:cs/>
        </w:rPr>
        <w:t>จากผลการดำเนินงานปี 2562 ในอัตราหุ้น</w:t>
      </w:r>
      <w:r w:rsidRPr="001F41E0">
        <w:rPr>
          <w:rFonts w:ascii="Angsana New" w:hAnsi="Angsana New" w:cs="Angsana New"/>
          <w:sz w:val="30"/>
          <w:szCs w:val="30"/>
          <w:cs/>
        </w:rPr>
        <w:t>ละประมา</w:t>
      </w:r>
      <w:r w:rsidRPr="001F41E0">
        <w:rPr>
          <w:rFonts w:ascii="Angsana New" w:hAnsi="Angsana New" w:cs="Angsana New" w:hint="cs"/>
          <w:sz w:val="30"/>
          <w:szCs w:val="30"/>
          <w:cs/>
        </w:rPr>
        <w:t xml:space="preserve">ณ 0.0167 </w:t>
      </w:r>
      <w:r w:rsidRPr="001F41E0">
        <w:rPr>
          <w:rFonts w:ascii="Angsana New" w:hAnsi="Angsana New" w:cs="Angsana New"/>
          <w:sz w:val="30"/>
          <w:szCs w:val="30"/>
          <w:cs/>
        </w:rPr>
        <w:t>บาทเป็นเงิน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รวมประมาณ </w:t>
      </w:r>
      <w:r w:rsidRPr="00F84B01">
        <w:rPr>
          <w:rFonts w:ascii="Angsana New" w:hAnsi="Angsana New" w:cs="Angsana New" w:hint="cs"/>
          <w:sz w:val="30"/>
          <w:szCs w:val="30"/>
          <w:cs/>
        </w:rPr>
        <w:t>16.0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84B01">
        <w:rPr>
          <w:rFonts w:ascii="Angsana New" w:hAnsi="Angsana New" w:cs="Angsana New" w:hint="cs"/>
          <w:sz w:val="30"/>
          <w:szCs w:val="30"/>
          <w:cs/>
        </w:rPr>
        <w:t>ให้แก่ผู้ถือหุ้น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โดยกำหนดจ่ายเงินปันผลในวันที่ </w:t>
      </w:r>
      <w:r w:rsidRPr="00F84B01">
        <w:rPr>
          <w:rFonts w:ascii="Angsana New" w:hAnsi="Angsana New" w:cs="Angsana New" w:hint="cs"/>
          <w:sz w:val="30"/>
          <w:szCs w:val="30"/>
          <w:cs/>
        </w:rPr>
        <w:t>22</w:t>
      </w:r>
      <w:r w:rsidRPr="00F84B01">
        <w:rPr>
          <w:rFonts w:ascii="Angsana New" w:hAnsi="Angsana New" w:cs="Angsana New"/>
          <w:sz w:val="30"/>
          <w:szCs w:val="30"/>
          <w:cs/>
        </w:rPr>
        <w:t xml:space="preserve"> พฤษภาคม 2563</w:t>
      </w:r>
      <w:r w:rsidRPr="00AF435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F84B01" w:rsidRDefault="00F84B01" w:rsidP="00F84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84B01" w:rsidRDefault="00F84B01" w:rsidP="00F84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20DBF">
        <w:rPr>
          <w:rFonts w:ascii="Angsana New" w:hAnsi="Angsana New" w:hint="cs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620DBF">
        <w:rPr>
          <w:rFonts w:ascii="Angsana New" w:hAnsi="Angsana New"/>
          <w:sz w:val="30"/>
          <w:szCs w:val="30"/>
        </w:rPr>
        <w:t>2</w:t>
      </w:r>
      <w:r w:rsidRPr="00620DBF">
        <w:rPr>
          <w:rFonts w:ascii="Angsana New" w:hAnsi="Angsana New" w:hint="cs"/>
          <w:sz w:val="30"/>
          <w:szCs w:val="30"/>
          <w:cs/>
        </w:rPr>
        <w:t>2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20DBF">
        <w:rPr>
          <w:rFonts w:ascii="Angsana New" w:hAnsi="Angsana New"/>
          <w:sz w:val="30"/>
          <w:szCs w:val="30"/>
        </w:rPr>
        <w:t>256</w:t>
      </w:r>
      <w:r w:rsidRPr="00620DBF">
        <w:rPr>
          <w:rFonts w:ascii="Angsana New" w:hAnsi="Angsana New" w:hint="cs"/>
          <w:sz w:val="30"/>
          <w:szCs w:val="30"/>
          <w:cs/>
        </w:rPr>
        <w:t>2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ผู้ถือหุ</w:t>
      </w:r>
      <w:r>
        <w:rPr>
          <w:rFonts w:ascii="Angsana New" w:hAnsi="Angsana New" w:hint="cs"/>
          <w:sz w:val="30"/>
          <w:szCs w:val="30"/>
          <w:cs/>
        </w:rPr>
        <w:t>้นได้มีมติเป็นเอกฉันท์อนุมัติการจ่ายเงินปันผลจาก</w:t>
      </w:r>
      <w:r w:rsidRPr="00620DBF">
        <w:rPr>
          <w:rFonts w:ascii="Angsana New" w:hAnsi="Angsana New" w:hint="cs"/>
          <w:sz w:val="30"/>
          <w:szCs w:val="30"/>
          <w:cs/>
        </w:rPr>
        <w:t xml:space="preserve">ผลการดำเนินงานปี </w:t>
      </w:r>
      <w:r w:rsidRPr="00620DBF">
        <w:rPr>
          <w:rFonts w:ascii="Angsana New" w:hAnsi="Angsana New"/>
          <w:sz w:val="30"/>
          <w:szCs w:val="30"/>
        </w:rPr>
        <w:t>256</w:t>
      </w:r>
      <w:r w:rsidRPr="00620DBF">
        <w:rPr>
          <w:rFonts w:ascii="Angsana New" w:hAnsi="Angsana New" w:hint="cs"/>
          <w:sz w:val="30"/>
          <w:szCs w:val="30"/>
          <w:cs/>
        </w:rPr>
        <w:t>1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ในอัตราหุ้นละประมาณ 0.</w:t>
      </w:r>
      <w:r w:rsidRPr="00F84B01">
        <w:rPr>
          <w:rFonts w:ascii="Angsana New" w:hAnsi="Angsana New" w:hint="cs"/>
          <w:sz w:val="30"/>
          <w:szCs w:val="30"/>
          <w:cs/>
        </w:rPr>
        <w:t>030227</w:t>
      </w:r>
      <w:r w:rsidRPr="00620DBF">
        <w:rPr>
          <w:rFonts w:ascii="Angsana New" w:hAnsi="Angsana New"/>
          <w:sz w:val="30"/>
          <w:szCs w:val="30"/>
        </w:rPr>
        <w:t xml:space="preserve"> </w:t>
      </w:r>
      <w:r w:rsidRPr="00620DBF">
        <w:rPr>
          <w:rFonts w:ascii="Angsana New" w:hAnsi="Angsana New" w:hint="cs"/>
          <w:sz w:val="30"/>
          <w:szCs w:val="30"/>
          <w:cs/>
        </w:rPr>
        <w:t>บาทเป็นเงินรวมประมาณ 29.0 ล้านบาท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620DBF">
        <w:rPr>
          <w:rFonts w:ascii="Angsana New" w:hAnsi="Angsana New" w:hint="cs"/>
          <w:sz w:val="30"/>
          <w:szCs w:val="30"/>
          <w:cs/>
        </w:rPr>
        <w:t>แก่ผู้ถือหุ้น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>โดยกำหนด</w:t>
      </w:r>
      <w:r w:rsidRPr="00620DBF">
        <w:rPr>
          <w:rFonts w:ascii="Angsana New" w:hAnsi="Angsana New"/>
          <w:spacing w:val="-2"/>
          <w:sz w:val="30"/>
          <w:szCs w:val="30"/>
          <w:cs/>
        </w:rPr>
        <w:t>จ่ายเงินปันผล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620DBF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20DBF">
        <w:rPr>
          <w:rFonts w:ascii="Angsana New" w:hAnsi="Angsana New"/>
          <w:spacing w:val="-2"/>
          <w:sz w:val="30"/>
          <w:szCs w:val="30"/>
        </w:rPr>
        <w:t xml:space="preserve">21 </w:t>
      </w:r>
      <w:r w:rsidRPr="00620DBF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620DBF">
        <w:rPr>
          <w:rFonts w:ascii="Angsana New" w:hAnsi="Angsana New"/>
          <w:spacing w:val="-2"/>
          <w:sz w:val="30"/>
          <w:szCs w:val="30"/>
        </w:rPr>
        <w:t>2562</w:t>
      </w:r>
    </w:p>
    <w:p w:rsidR="00F84B01" w:rsidRDefault="00F84B01" w:rsidP="00F84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</w:t>
      </w:r>
      <w:r w:rsidR="00F84B01">
        <w:rPr>
          <w:rFonts w:ascii="Angsana New" w:hAnsi="Angsana New"/>
          <w:color w:val="000000"/>
          <w:sz w:val="30"/>
          <w:szCs w:val="30"/>
        </w:rPr>
        <w:t>0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84B01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30075">
        <w:rPr>
          <w:rFonts w:ascii="Angsana New" w:hAnsi="Angsana New"/>
          <w:color w:val="000000"/>
          <w:sz w:val="30"/>
          <w:szCs w:val="30"/>
        </w:rPr>
        <w:t>256</w:t>
      </w:r>
      <w:r w:rsidR="00270703" w:rsidRPr="00430075">
        <w:rPr>
          <w:rFonts w:ascii="Angsana New" w:hAnsi="Angsana New"/>
          <w:color w:val="000000"/>
          <w:sz w:val="30"/>
          <w:szCs w:val="30"/>
        </w:rPr>
        <w:t>3</w:t>
      </w:r>
    </w:p>
    <w:p w:rsidR="00C92609" w:rsidRPr="00430075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44076" w:rsidRPr="001C73F8" w:rsidRDefault="00C92609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C73F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สามแห่งให้กับบริษัทเอกชนสองแห่งและหน่วยงานรัฐบาลแห่งหนึ่ง</w:t>
      </w:r>
      <w:r w:rsidRPr="002B287A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2B287A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2B287A" w:rsidRPr="002B287A">
        <w:rPr>
          <w:rFonts w:ascii="Angsana New" w:hAnsi="Angsana New"/>
          <w:color w:val="000000"/>
          <w:sz w:val="30"/>
          <w:szCs w:val="30"/>
        </w:rPr>
        <w:t>35</w:t>
      </w:r>
      <w:r w:rsidRPr="002B287A">
        <w:rPr>
          <w:rFonts w:ascii="Angsana New" w:hAnsi="Angsana New"/>
          <w:color w:val="000000"/>
          <w:sz w:val="30"/>
          <w:szCs w:val="30"/>
        </w:rPr>
        <w:t>.</w:t>
      </w:r>
      <w:r w:rsidR="002B287A" w:rsidRPr="002B287A">
        <w:rPr>
          <w:rFonts w:ascii="Angsana New" w:hAnsi="Angsana New"/>
          <w:color w:val="000000"/>
          <w:sz w:val="30"/>
          <w:szCs w:val="30"/>
        </w:rPr>
        <w:t>0</w:t>
      </w:r>
      <w:r w:rsidRPr="002B287A">
        <w:rPr>
          <w:rFonts w:ascii="Angsana New" w:hAnsi="Angsana New"/>
          <w:color w:val="000000"/>
          <w:sz w:val="30"/>
          <w:szCs w:val="30"/>
        </w:rPr>
        <w:t xml:space="preserve"> </w:t>
      </w:r>
      <w:r w:rsidRPr="002B287A">
        <w:rPr>
          <w:rFonts w:ascii="Angsana New" w:hAnsi="Angsana New"/>
          <w:color w:val="000000"/>
          <w:sz w:val="30"/>
          <w:szCs w:val="30"/>
          <w:cs/>
        </w:rPr>
        <w:t>ล้าน</w:t>
      </w:r>
      <w:r w:rsidRPr="001C73F8">
        <w:rPr>
          <w:rFonts w:ascii="Angsana New" w:hAnsi="Angsana New"/>
          <w:color w:val="000000"/>
          <w:sz w:val="30"/>
          <w:szCs w:val="30"/>
          <w:cs/>
        </w:rPr>
        <w:t>บาท</w:t>
      </w:r>
    </w:p>
    <w:p w:rsidR="00044076" w:rsidRPr="00044076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2B287A" w:rsidRDefault="00C92609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92175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บริษัทมีภาระผูกพันจากการก่อสร้าง</w:t>
      </w:r>
      <w:r w:rsidR="00044076" w:rsidRPr="00392175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อาคารสำนักงานและโกดังเก็บ</w:t>
      </w:r>
      <w:r w:rsidR="00044076" w:rsidRPr="002B287A">
        <w:rPr>
          <w:rFonts w:ascii="Angsana New" w:hAnsi="Angsana New" w:hint="cs"/>
          <w:color w:val="000000"/>
          <w:sz w:val="30"/>
          <w:szCs w:val="30"/>
          <w:cs/>
        </w:rPr>
        <w:t xml:space="preserve">สินค้าเป็นจำนวนเงินประมาณ </w:t>
      </w:r>
      <w:r w:rsidR="00044076" w:rsidRPr="002B287A">
        <w:rPr>
          <w:rFonts w:ascii="Angsana New" w:hAnsi="Angsana New"/>
          <w:color w:val="000000"/>
          <w:sz w:val="30"/>
          <w:szCs w:val="30"/>
        </w:rPr>
        <w:t xml:space="preserve">46.1 </w:t>
      </w:r>
      <w:r w:rsidR="00044076"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2B287A" w:rsidRPr="002B287A">
        <w:rPr>
          <w:rFonts w:ascii="Angsana New" w:hAnsi="Angsana New" w:hint="cs"/>
          <w:sz w:val="30"/>
          <w:szCs w:val="30"/>
          <w:cs/>
        </w:rPr>
        <w:t>และ 19.3</w:t>
      </w:r>
      <w:r w:rsidR="00044076" w:rsidRPr="002B287A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044076" w:rsidRPr="002B287A">
        <w:rPr>
          <w:rFonts w:ascii="Angsana New" w:hAnsi="Angsana New"/>
          <w:sz w:val="30"/>
          <w:szCs w:val="30"/>
          <w:cs/>
        </w:rPr>
        <w:t xml:space="preserve"> </w:t>
      </w:r>
      <w:r w:rsidR="00044076" w:rsidRPr="002B287A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(ไม่รวมภาษีมูลค่าเพิ่ม)</w:t>
      </w:r>
    </w:p>
    <w:p w:rsidR="00627CBB" w:rsidRPr="00044076" w:rsidRDefault="00627CBB" w:rsidP="006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C92609" w:rsidRPr="002B287A" w:rsidRDefault="00044076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B287A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95.0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40427E" w:rsidRPr="0006740B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2B287A" w:rsidRDefault="0006740B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B287A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2B287A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B287A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2B287A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6A36D4" w:rsidRPr="00573E75" w:rsidRDefault="0050182C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573E75">
        <w:rPr>
          <w:rFonts w:ascii="Angsana New" w:hAnsi="Angsana New" w:hint="cs"/>
          <w:sz w:val="29"/>
          <w:szCs w:val="29"/>
          <w:cs/>
          <w:lang w:val="th-TH"/>
        </w:rPr>
        <w:lastRenderedPageBreak/>
        <w:t>บริษัทมีสัญญา</w:t>
      </w:r>
      <w:r w:rsidR="006A36D4" w:rsidRPr="00573E75">
        <w:rPr>
          <w:rFonts w:ascii="Angsana New" w:hAnsi="Angsana New" w:hint="cs"/>
          <w:sz w:val="29"/>
          <w:szCs w:val="29"/>
          <w:cs/>
          <w:lang w:val="th-TH"/>
        </w:rPr>
        <w:t>ขายเงินตราต่างประเทศสกุล</w:t>
      </w:r>
      <w:r w:rsidR="006A36D4" w:rsidRPr="00573E75">
        <w:rPr>
          <w:rFonts w:ascii="Angsana New" w:hAnsi="Angsana New" w:hint="cs"/>
          <w:sz w:val="29"/>
          <w:szCs w:val="29"/>
          <w:cs/>
        </w:rPr>
        <w:t>เหรียญสหรัฐอเมริกา</w:t>
      </w:r>
      <w:r w:rsidR="006A36D4" w:rsidRPr="00573E75">
        <w:rPr>
          <w:rFonts w:ascii="Angsana New" w:hAnsi="Angsana New" w:hint="cs"/>
          <w:sz w:val="29"/>
          <w:szCs w:val="29"/>
          <w:cs/>
          <w:lang w:val="th-TH"/>
        </w:rPr>
        <w:t>ล่วงหน้าดังนี้</w:t>
      </w:r>
    </w:p>
    <w:p w:rsidR="006A36D4" w:rsidRPr="00963D69" w:rsidRDefault="006A36D4" w:rsidP="006A36D4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35"/>
        <w:tblW w:w="9464" w:type="dxa"/>
        <w:tblLook w:val="04A0"/>
      </w:tblPr>
      <w:tblGrid>
        <w:gridCol w:w="1431"/>
        <w:gridCol w:w="261"/>
        <w:gridCol w:w="1449"/>
        <w:gridCol w:w="284"/>
        <w:gridCol w:w="1383"/>
        <w:gridCol w:w="284"/>
        <w:gridCol w:w="1336"/>
        <w:gridCol w:w="283"/>
        <w:gridCol w:w="2753"/>
      </w:tblGrid>
      <w:tr w:rsidR="006A36D4" w:rsidRPr="00573E75" w:rsidTr="0095199B">
        <w:tc>
          <w:tcPr>
            <w:tcW w:w="1431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ประเภทสัญญา</w:t>
            </w:r>
          </w:p>
        </w:tc>
        <w:tc>
          <w:tcPr>
            <w:tcW w:w="261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จำนวนเงินบาท</w:t>
            </w:r>
          </w:p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คงที่</w:t>
            </w:r>
            <w:r w:rsidRPr="00573E75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พันบาท)</w:t>
            </w:r>
          </w:p>
        </w:tc>
        <w:tc>
          <w:tcPr>
            <w:tcW w:w="284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</w:t>
            </w:r>
          </w:p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(พันบาท)</w:t>
            </w:r>
          </w:p>
        </w:tc>
        <w:tc>
          <w:tcPr>
            <w:tcW w:w="283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ระยะเวลาครบกำหนด</w:t>
            </w:r>
          </w:p>
        </w:tc>
      </w:tr>
      <w:tr w:rsidR="006A36D4" w:rsidRPr="00573E75" w:rsidTr="0095199B">
        <w:tc>
          <w:tcPr>
            <w:tcW w:w="1431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61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9" w:type="dxa"/>
          </w:tcPr>
          <w:p w:rsidR="006A36D4" w:rsidRPr="00573E75" w:rsidRDefault="002B287A" w:rsidP="002B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/>
                <w:sz w:val="29"/>
                <w:szCs w:val="29"/>
              </w:rPr>
              <w:t>183</w:t>
            </w:r>
            <w:r w:rsidR="006A36D4" w:rsidRPr="00573E75">
              <w:rPr>
                <w:rFonts w:ascii="Angsana New" w:hAnsi="Angsana New"/>
                <w:sz w:val="29"/>
                <w:szCs w:val="29"/>
              </w:rPr>
              <w:t>,</w:t>
            </w:r>
            <w:r w:rsidRPr="00573E75">
              <w:rPr>
                <w:rFonts w:ascii="Angsana New" w:hAnsi="Angsana New"/>
                <w:sz w:val="29"/>
                <w:szCs w:val="29"/>
              </w:rPr>
              <w:t>805</w:t>
            </w:r>
          </w:p>
        </w:tc>
        <w:tc>
          <w:tcPr>
            <w:tcW w:w="284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3" w:type="dxa"/>
          </w:tcPr>
          <w:p w:rsidR="006A36D4" w:rsidRPr="00573E75" w:rsidRDefault="002B287A" w:rsidP="002B2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/>
                <w:sz w:val="29"/>
                <w:szCs w:val="29"/>
              </w:rPr>
              <w:t>5</w:t>
            </w:r>
            <w:r w:rsidR="001B7CB1" w:rsidRPr="00573E75">
              <w:rPr>
                <w:rFonts w:ascii="Angsana New" w:hAnsi="Angsana New"/>
                <w:sz w:val="29"/>
                <w:szCs w:val="29"/>
              </w:rPr>
              <w:t>,</w:t>
            </w:r>
            <w:r w:rsidRPr="00573E75">
              <w:rPr>
                <w:rFonts w:ascii="Angsana New" w:hAnsi="Angsana New"/>
                <w:sz w:val="29"/>
                <w:szCs w:val="29"/>
              </w:rPr>
              <w:t>673</w:t>
            </w:r>
          </w:p>
        </w:tc>
        <w:tc>
          <w:tcPr>
            <w:tcW w:w="284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36" w:type="dxa"/>
          </w:tcPr>
          <w:p w:rsidR="006A36D4" w:rsidRPr="00573E75" w:rsidRDefault="001D7D9C" w:rsidP="001D7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7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73E75">
              <w:rPr>
                <w:rFonts w:ascii="Angsana New" w:hAnsi="Angsana New"/>
                <w:sz w:val="29"/>
                <w:szCs w:val="29"/>
              </w:rPr>
              <w:t>5</w:t>
            </w:r>
            <w:r w:rsidR="001B7CB1" w:rsidRPr="00573E75">
              <w:rPr>
                <w:rFonts w:ascii="Angsana New" w:hAnsi="Angsana New"/>
                <w:sz w:val="29"/>
                <w:szCs w:val="29"/>
              </w:rPr>
              <w:t>,</w:t>
            </w:r>
            <w:r w:rsidRPr="00573E75">
              <w:rPr>
                <w:rFonts w:ascii="Angsana New" w:hAnsi="Angsana New"/>
                <w:sz w:val="29"/>
                <w:szCs w:val="29"/>
              </w:rPr>
              <w:t>697</w:t>
            </w:r>
          </w:p>
        </w:tc>
        <w:tc>
          <w:tcPr>
            <w:tcW w:w="283" w:type="dxa"/>
          </w:tcPr>
          <w:p w:rsidR="006A36D4" w:rsidRPr="00573E75" w:rsidRDefault="006A36D4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53" w:type="dxa"/>
          </w:tcPr>
          <w:p w:rsidR="006A36D4" w:rsidRPr="00573E75" w:rsidRDefault="001D7D9C" w:rsidP="0096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73E75">
              <w:rPr>
                <w:rFonts w:ascii="Angsana New" w:hAnsi="Angsana New" w:hint="cs"/>
                <w:sz w:val="29"/>
                <w:szCs w:val="29"/>
                <w:cs/>
              </w:rPr>
              <w:t>ธันวา</w:t>
            </w:r>
            <w:r w:rsidR="0050182C" w:rsidRPr="00573E75">
              <w:rPr>
                <w:rFonts w:ascii="Angsana New" w:hAnsi="Angsana New" w:hint="cs"/>
                <w:sz w:val="29"/>
                <w:szCs w:val="29"/>
                <w:cs/>
              </w:rPr>
              <w:t>คม</w:t>
            </w:r>
            <w:r w:rsidR="006A36D4" w:rsidRPr="00573E75">
              <w:rPr>
                <w:rFonts w:ascii="Angsana New" w:hAnsi="Angsana New" w:hint="cs"/>
                <w:sz w:val="29"/>
                <w:szCs w:val="29"/>
                <w:cs/>
              </w:rPr>
              <w:t xml:space="preserve"> 256</w:t>
            </w:r>
            <w:r w:rsidR="00963D69" w:rsidRPr="00573E7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</w:tr>
    </w:tbl>
    <w:p w:rsidR="0006740B" w:rsidRPr="002B4483" w:rsidRDefault="00067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</w:p>
    <w:p w:rsidR="007F4A00" w:rsidRPr="00573E75" w:rsidRDefault="007F4A00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9"/>
          <w:szCs w:val="29"/>
        </w:rPr>
      </w:pPr>
      <w:r w:rsidRPr="00573E75">
        <w:rPr>
          <w:rFonts w:ascii="Angsana New" w:hAnsi="Angsana New" w:hint="cs"/>
          <w:sz w:val="29"/>
          <w:szCs w:val="29"/>
          <w:cs/>
        </w:rPr>
        <w:t>บริษัทย่อยแห่งหนึ่งซึ่งได้แก่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 w:hint="cs"/>
          <w:sz w:val="29"/>
          <w:szCs w:val="29"/>
          <w:cs/>
        </w:rPr>
        <w:t>บริษัท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 w:hint="cs"/>
          <w:sz w:val="29"/>
          <w:szCs w:val="29"/>
          <w:cs/>
        </w:rPr>
        <w:t>แพลนเนทบอร์ด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 w:hint="cs"/>
          <w:sz w:val="29"/>
          <w:szCs w:val="29"/>
          <w:cs/>
        </w:rPr>
        <w:t>จำกัด</w:t>
      </w:r>
      <w:r w:rsidRPr="00573E75">
        <w:rPr>
          <w:rFonts w:ascii="Angsana New" w:hAnsi="Angsana New"/>
          <w:sz w:val="29"/>
          <w:szCs w:val="29"/>
          <w:cs/>
        </w:rPr>
        <w:t xml:space="preserve"> (</w:t>
      </w:r>
      <w:r w:rsidRPr="00573E75">
        <w:rPr>
          <w:rFonts w:ascii="Angsana New" w:hAnsi="Angsana New"/>
          <w:sz w:val="29"/>
          <w:szCs w:val="29"/>
        </w:rPr>
        <w:t xml:space="preserve">“PNB”) </w:t>
      </w:r>
      <w:r w:rsidRPr="00573E75">
        <w:rPr>
          <w:rFonts w:ascii="Angsana New" w:hAnsi="Angsana New" w:hint="cs"/>
          <w:sz w:val="29"/>
          <w:szCs w:val="29"/>
          <w:cs/>
        </w:rPr>
        <w:t>ได้มีแผนยกเลิกโครงการผลิตและจำหน่ายแผ่นไม้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 xml:space="preserve">MDF (MDF board) </w:t>
      </w:r>
      <w:r w:rsidRPr="00573E75">
        <w:rPr>
          <w:rFonts w:ascii="Angsana New" w:hAnsi="Angsana New" w:hint="cs"/>
          <w:sz w:val="29"/>
          <w:szCs w:val="29"/>
          <w:cs/>
        </w:rPr>
        <w:t>และแผ่นปาร์ติเกิ้ล</w:t>
      </w:r>
      <w:r w:rsidRPr="00573E75">
        <w:rPr>
          <w:rFonts w:ascii="Angsana New" w:hAnsi="Angsana New"/>
          <w:sz w:val="29"/>
          <w:szCs w:val="29"/>
          <w:cs/>
        </w:rPr>
        <w:t xml:space="preserve"> (</w:t>
      </w:r>
      <w:r w:rsidRPr="00573E75">
        <w:rPr>
          <w:rFonts w:ascii="Angsana New" w:hAnsi="Angsana New"/>
          <w:sz w:val="29"/>
          <w:szCs w:val="29"/>
        </w:rPr>
        <w:t xml:space="preserve">particle board) </w:t>
      </w:r>
      <w:r w:rsidRPr="00573E75">
        <w:rPr>
          <w:rFonts w:ascii="Angsana New" w:hAnsi="Angsana New" w:hint="cs"/>
          <w:sz w:val="29"/>
          <w:szCs w:val="29"/>
          <w:cs/>
        </w:rPr>
        <w:t>โดยขณะนี้ฝ่ายบริหารของบริษัทอยู่ระหว่างการพิจารณาโครงการใหม่ที่เหมาะสมในอนาคตสำหรับ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 xml:space="preserve">PNB </w:t>
      </w:r>
      <w:r w:rsidRPr="00573E75">
        <w:rPr>
          <w:rFonts w:ascii="Angsana New" w:hAnsi="Angsana New" w:hint="cs"/>
          <w:sz w:val="29"/>
          <w:szCs w:val="29"/>
          <w:cs/>
        </w:rPr>
        <w:t>สินทรัพย์ถาวรของ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 xml:space="preserve">PNB </w:t>
      </w:r>
      <w:r w:rsidRPr="00573E75">
        <w:rPr>
          <w:rFonts w:ascii="Angsana New" w:hAnsi="Angsana New" w:hint="cs"/>
          <w:sz w:val="29"/>
          <w:szCs w:val="29"/>
          <w:cs/>
        </w:rPr>
        <w:t>ส่วนหนึ่งซึ่งมีจำนวนเงินประมาณ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 xml:space="preserve">18.1 </w:t>
      </w:r>
      <w:r w:rsidRPr="00573E75">
        <w:rPr>
          <w:rFonts w:ascii="Angsana New" w:hAnsi="Angsana New" w:hint="cs"/>
          <w:sz w:val="29"/>
          <w:szCs w:val="29"/>
          <w:cs/>
        </w:rPr>
        <w:t>ล้านบาทจึงไม่ได้ถูกใช้งานอีกต่อไปและได้ถูกตัดจำหน่ายเป็นค่าใช้จ่าย</w:t>
      </w:r>
      <w:r w:rsidR="00BA0B3A" w:rsidRPr="00573E75">
        <w:rPr>
          <w:rFonts w:ascii="Angsana New" w:hAnsi="Angsana New" w:hint="cs"/>
          <w:sz w:val="29"/>
          <w:szCs w:val="29"/>
          <w:cs/>
        </w:rPr>
        <w:t xml:space="preserve"> (ได้รับอนุมัติโดยกรรมการของบริษัทแล้ว) </w:t>
      </w:r>
      <w:r w:rsidRPr="00573E75">
        <w:rPr>
          <w:rFonts w:ascii="Angsana New" w:hAnsi="Angsana New" w:hint="cs"/>
          <w:sz w:val="29"/>
          <w:szCs w:val="29"/>
          <w:cs/>
        </w:rPr>
        <w:t>ซึ่งแสดงรายการเป็นส่วนหนึ่งของ</w:t>
      </w:r>
      <w:r w:rsidR="0040427E" w:rsidRPr="00573E75">
        <w:rPr>
          <w:rFonts w:ascii="Angsana New" w:hAnsi="Angsana New" w:hint="cs"/>
          <w:sz w:val="29"/>
          <w:szCs w:val="29"/>
          <w:cs/>
        </w:rPr>
        <w:t xml:space="preserve"> “ค่าใช้จ่ายอื่น” </w:t>
      </w:r>
      <w:r w:rsidRPr="00573E75">
        <w:rPr>
          <w:rFonts w:ascii="Angsana New" w:hAnsi="Angsana New" w:hint="cs"/>
          <w:sz w:val="29"/>
          <w:szCs w:val="29"/>
          <w:cs/>
        </w:rPr>
        <w:t>ในงบกำไรขาดทุนเบ็ดเสร็จรวมสำหรับงวด</w:t>
      </w:r>
      <w:r w:rsidR="001D7D9C" w:rsidRPr="00573E75">
        <w:rPr>
          <w:rFonts w:ascii="Angsana New" w:hAnsi="Angsana New" w:hint="cs"/>
          <w:sz w:val="29"/>
          <w:szCs w:val="29"/>
          <w:cs/>
        </w:rPr>
        <w:t>หก</w:t>
      </w:r>
      <w:r w:rsidRPr="00573E75">
        <w:rPr>
          <w:rFonts w:ascii="Angsana New" w:hAnsi="Angsana New" w:hint="cs"/>
          <w:sz w:val="29"/>
          <w:szCs w:val="29"/>
          <w:cs/>
        </w:rPr>
        <w:t>เดือนสิ้นสุดวันที่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>3</w:t>
      </w:r>
      <w:r w:rsidR="001D7D9C" w:rsidRPr="00573E75">
        <w:rPr>
          <w:rFonts w:ascii="Angsana New" w:hAnsi="Angsana New"/>
          <w:sz w:val="29"/>
          <w:szCs w:val="29"/>
        </w:rPr>
        <w:t>0</w:t>
      </w:r>
      <w:r w:rsidRPr="00573E75">
        <w:rPr>
          <w:rFonts w:ascii="Angsana New" w:hAnsi="Angsana New"/>
          <w:sz w:val="29"/>
          <w:szCs w:val="29"/>
        </w:rPr>
        <w:t xml:space="preserve"> </w:t>
      </w:r>
      <w:r w:rsidR="001D7D9C" w:rsidRPr="00573E75">
        <w:rPr>
          <w:rFonts w:ascii="Angsana New" w:hAnsi="Angsana New" w:hint="cs"/>
          <w:sz w:val="29"/>
          <w:szCs w:val="29"/>
          <w:cs/>
        </w:rPr>
        <w:t>มิถุนายน</w:t>
      </w:r>
      <w:r w:rsidRPr="00573E75">
        <w:rPr>
          <w:rFonts w:ascii="Angsana New" w:hAnsi="Angsana New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sz w:val="29"/>
          <w:szCs w:val="29"/>
        </w:rPr>
        <w:t>2563</w:t>
      </w:r>
    </w:p>
    <w:p w:rsidR="00AF435B" w:rsidRDefault="00AF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463967" w:rsidRPr="00573E75" w:rsidRDefault="0046396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573E75">
        <w:rPr>
          <w:rFonts w:ascii="Angsana New" w:hAnsi="Angsana New"/>
          <w:b/>
          <w:bCs/>
          <w:sz w:val="29"/>
          <w:szCs w:val="29"/>
          <w:cs/>
        </w:rPr>
        <w:t>เหตุการณ์ภายหลังรอบระยะเวลารายงาน</w:t>
      </w:r>
    </w:p>
    <w:p w:rsidR="00463967" w:rsidRPr="009D4F39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:rsidR="009738FD" w:rsidRPr="00573E75" w:rsidRDefault="009738FD" w:rsidP="0097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573E75">
        <w:rPr>
          <w:rFonts w:ascii="Angsana New" w:hAnsi="Angsana New" w:hint="cs"/>
          <w:color w:val="000000"/>
          <w:sz w:val="29"/>
          <w:szCs w:val="29"/>
          <w:cs/>
        </w:rPr>
        <w:t>ในที่ประชุม</w:t>
      </w:r>
      <w:r w:rsidR="00573E75" w:rsidRPr="00573E75">
        <w:rPr>
          <w:rFonts w:ascii="Angsana New" w:hAnsi="Angsana New" w:hint="cs"/>
          <w:color w:val="000000"/>
          <w:sz w:val="29"/>
          <w:szCs w:val="29"/>
          <w:cs/>
        </w:rPr>
        <w:t>สามัญผู้ถือหุ้น</w:t>
      </w:r>
      <w:r w:rsidRPr="00573E75">
        <w:rPr>
          <w:rFonts w:ascii="Angsana New" w:hAnsi="Angsana New" w:hint="cs"/>
          <w:color w:val="000000"/>
          <w:sz w:val="29"/>
          <w:szCs w:val="29"/>
          <w:cs/>
        </w:rPr>
        <w:t xml:space="preserve">เมื่อวันที่ </w:t>
      </w:r>
      <w:r w:rsidR="00573E75" w:rsidRPr="00573E75">
        <w:rPr>
          <w:rFonts w:ascii="Angsana New" w:hAnsi="Angsana New" w:hint="cs"/>
          <w:color w:val="000000"/>
          <w:sz w:val="29"/>
          <w:szCs w:val="29"/>
          <w:cs/>
        </w:rPr>
        <w:t>8 กรกฎาคม</w:t>
      </w:r>
      <w:r w:rsidRPr="00573E7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573E75">
        <w:rPr>
          <w:rFonts w:ascii="Angsana New" w:hAnsi="Angsana New"/>
          <w:color w:val="000000"/>
          <w:sz w:val="29"/>
          <w:szCs w:val="29"/>
        </w:rPr>
        <w:t xml:space="preserve">2563 </w:t>
      </w:r>
      <w:r w:rsidR="00573E75" w:rsidRPr="00573E75">
        <w:rPr>
          <w:rFonts w:ascii="Angsana New" w:hAnsi="Angsana New" w:hint="cs"/>
          <w:color w:val="000000"/>
          <w:sz w:val="29"/>
          <w:szCs w:val="29"/>
          <w:cs/>
        </w:rPr>
        <w:t>ผู้ถือหุ้น</w:t>
      </w:r>
      <w:r w:rsidRPr="00573E75">
        <w:rPr>
          <w:rFonts w:ascii="Angsana New" w:hAnsi="Angsana New" w:hint="cs"/>
          <w:color w:val="000000"/>
          <w:sz w:val="29"/>
          <w:szCs w:val="29"/>
          <w:cs/>
        </w:rPr>
        <w:t>ได้มีมติอนุมัติ</w:t>
      </w:r>
      <w:r w:rsidR="00573E75" w:rsidRPr="00573E75">
        <w:rPr>
          <w:rFonts w:ascii="Angsana New" w:hAnsi="Angsana New" w:hint="cs"/>
          <w:color w:val="000000"/>
          <w:sz w:val="29"/>
          <w:szCs w:val="29"/>
          <w:cs/>
        </w:rPr>
        <w:t>และรับทราบ</w:t>
      </w:r>
      <w:r w:rsidRPr="00573E75">
        <w:rPr>
          <w:rFonts w:ascii="Angsana New" w:hAnsi="Angsana New" w:hint="cs"/>
          <w:color w:val="000000"/>
          <w:sz w:val="29"/>
          <w:szCs w:val="29"/>
          <w:cs/>
        </w:rPr>
        <w:t>เรื่องสำคัญดังต่อไปนี้</w:t>
      </w:r>
    </w:p>
    <w:p w:rsidR="009738FD" w:rsidRPr="00573E75" w:rsidRDefault="009738FD" w:rsidP="009738FD">
      <w:pPr>
        <w:ind w:left="720" w:hanging="720"/>
        <w:jc w:val="thaiDistribute"/>
        <w:rPr>
          <w:rFonts w:ascii="Angsana New" w:hAnsi="Angsana New"/>
          <w:b/>
          <w:bCs/>
          <w:spacing w:val="-4"/>
          <w:sz w:val="24"/>
          <w:szCs w:val="24"/>
          <w:lang w:val="en-GB"/>
        </w:rPr>
      </w:pPr>
    </w:p>
    <w:p w:rsidR="009738FD" w:rsidRPr="00573E75" w:rsidRDefault="009738FD" w:rsidP="009738F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Theme="majorBidi" w:hAnsiTheme="majorBidi" w:cstheme="majorBidi"/>
          <w:sz w:val="29"/>
          <w:szCs w:val="29"/>
          <w:cs/>
          <w:lang w:val="th-TH"/>
        </w:rPr>
      </w:pPr>
      <w:r w:rsidRPr="00573E75">
        <w:rPr>
          <w:rFonts w:asciiTheme="majorBidi" w:hAnsiTheme="majorBidi" w:cstheme="majorBidi"/>
          <w:sz w:val="29"/>
          <w:szCs w:val="29"/>
          <w:cs/>
          <w:lang w:val="th-TH"/>
        </w:rPr>
        <w:t>การลดทุนจดทะเบียนของบริษัทจำนวน 40,100,543.75 บาท (จากเดิม 312,462,090.75 บาทเป็น 272,361,547.00 บาท</w:t>
      </w:r>
      <w:r w:rsidRPr="00573E75">
        <w:rPr>
          <w:rFonts w:asciiTheme="majorBidi" w:hAnsiTheme="majorBidi" w:cstheme="majorBidi"/>
          <w:sz w:val="29"/>
          <w:szCs w:val="29"/>
        </w:rPr>
        <w:t xml:space="preserve">) </w:t>
      </w:r>
      <w:r w:rsidRPr="00573E75">
        <w:rPr>
          <w:rFonts w:asciiTheme="majorBidi" w:hAnsiTheme="majorBidi" w:cstheme="majorBidi"/>
          <w:sz w:val="29"/>
          <w:szCs w:val="29"/>
          <w:cs/>
          <w:lang w:val="th-TH"/>
        </w:rPr>
        <w:t>โดยการตัดหุ้นสามัญที่ยังไม่ได้ออกจำหน่ายจำนวน 160,402,175 หุ้น มูลค่าหุ้นละ 0.25 บาท</w:t>
      </w:r>
      <w:r w:rsidRPr="00573E75">
        <w:rPr>
          <w:rFonts w:asciiTheme="majorBidi" w:hAnsiTheme="majorBidi" w:cstheme="majorBidi"/>
          <w:sz w:val="29"/>
          <w:szCs w:val="29"/>
        </w:rPr>
        <w:t xml:space="preserve"> </w:t>
      </w:r>
      <w:r w:rsidRPr="00573E75">
        <w:rPr>
          <w:rFonts w:asciiTheme="majorBidi" w:hAnsiTheme="majorBidi" w:cstheme="majorBidi"/>
          <w:sz w:val="29"/>
          <w:szCs w:val="29"/>
          <w:cs/>
        </w:rPr>
        <w:t>ซึ่งหุ้นสามัญจำนวนดังกล่าวประกอบด้วย (1) หุ้นสามัญจำนวน 53</w:t>
      </w:r>
      <w:r w:rsidRPr="00573E75">
        <w:rPr>
          <w:rFonts w:asciiTheme="majorBidi" w:hAnsiTheme="majorBidi" w:cstheme="majorBidi"/>
          <w:sz w:val="29"/>
          <w:szCs w:val="29"/>
        </w:rPr>
        <w:t xml:space="preserve">,402,175 </w:t>
      </w:r>
      <w:r w:rsidRPr="00573E75">
        <w:rPr>
          <w:rFonts w:asciiTheme="majorBidi" w:hAnsiTheme="majorBidi" w:cstheme="majorBidi"/>
          <w:sz w:val="29"/>
          <w:szCs w:val="29"/>
          <w:cs/>
        </w:rPr>
        <w:t>หุ้นที่เคยจัดสรรไว้เพื่อรองรับใบสำคัญแสดงสิทธิซื้อหุ้นสามัญ ECF-W2 ซึ่งสิ้นสุดระยะเวลาการใช้สิทธิแล้ว (2) หุ้นสามัญจำนวน 95</w:t>
      </w:r>
      <w:r w:rsidRPr="00573E75">
        <w:rPr>
          <w:rFonts w:asciiTheme="majorBidi" w:hAnsiTheme="majorBidi" w:cstheme="majorBidi"/>
          <w:sz w:val="29"/>
          <w:szCs w:val="29"/>
        </w:rPr>
        <w:t xml:space="preserve">,000,000 </w:t>
      </w:r>
      <w:r w:rsidRPr="00573E75">
        <w:rPr>
          <w:rFonts w:asciiTheme="majorBidi" w:hAnsiTheme="majorBidi" w:cstheme="majorBidi"/>
          <w:sz w:val="29"/>
          <w:szCs w:val="29"/>
          <w:cs/>
        </w:rPr>
        <w:t xml:space="preserve">หุ้นที่เคยจัดสรรไว้เพื่อเสนอขายให้แก่บุคคลในวงจำกัด </w:t>
      </w:r>
      <w:r w:rsidRPr="00573E75">
        <w:rPr>
          <w:rFonts w:asciiTheme="majorBidi" w:hAnsiTheme="majorBidi" w:cstheme="majorBidi"/>
          <w:sz w:val="29"/>
          <w:szCs w:val="29"/>
        </w:rPr>
        <w:t xml:space="preserve">(Private Placement) </w:t>
      </w:r>
      <w:r w:rsidRPr="00573E75">
        <w:rPr>
          <w:rFonts w:asciiTheme="majorBidi" w:hAnsiTheme="majorBidi" w:cstheme="majorBidi"/>
          <w:sz w:val="29"/>
          <w:szCs w:val="29"/>
          <w:cs/>
        </w:rPr>
        <w:t>ในแบบมอบอำนาจทั่วไป (</w:t>
      </w:r>
      <w:r w:rsidRPr="00573E75">
        <w:rPr>
          <w:rFonts w:asciiTheme="majorBidi" w:hAnsiTheme="majorBidi" w:cstheme="majorBidi"/>
          <w:sz w:val="29"/>
          <w:szCs w:val="29"/>
        </w:rPr>
        <w:t>General Mandate</w:t>
      </w:r>
      <w:r w:rsidRPr="00573E75">
        <w:rPr>
          <w:rFonts w:asciiTheme="majorBidi" w:hAnsiTheme="majorBidi" w:cstheme="majorBidi"/>
          <w:sz w:val="29"/>
          <w:szCs w:val="29"/>
          <w:cs/>
        </w:rPr>
        <w:t>) และ (3) หุ้นสามัญจำนวน 12</w:t>
      </w:r>
      <w:r w:rsidRPr="00573E75">
        <w:rPr>
          <w:rFonts w:asciiTheme="majorBidi" w:hAnsiTheme="majorBidi" w:cstheme="majorBidi"/>
          <w:sz w:val="29"/>
          <w:szCs w:val="29"/>
        </w:rPr>
        <w:t xml:space="preserve">,000,000 </w:t>
      </w:r>
      <w:r w:rsidRPr="00573E75">
        <w:rPr>
          <w:rFonts w:asciiTheme="majorBidi" w:hAnsiTheme="majorBidi" w:cstheme="majorBidi"/>
          <w:sz w:val="29"/>
          <w:szCs w:val="29"/>
          <w:cs/>
        </w:rPr>
        <w:t>หุ้นที่เคยจัดสรรไว้ให้แก่ผู้ถือหุ้นเพื่อรองรับการปรับสิทธิของใบสำคัญแสดงสิทธิซื้อหุ้นสามัญ ECF-W3</w:t>
      </w:r>
    </w:p>
    <w:p w:rsidR="009738FD" w:rsidRPr="009738FD" w:rsidRDefault="009738FD" w:rsidP="0097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Theme="majorBidi" w:hAnsiTheme="majorBidi" w:cstheme="majorBidi"/>
          <w:sz w:val="24"/>
          <w:szCs w:val="24"/>
          <w:highlight w:val="cyan"/>
          <w:cs/>
          <w:lang w:val="th-TH"/>
        </w:rPr>
      </w:pPr>
    </w:p>
    <w:p w:rsidR="009738FD" w:rsidRPr="00573E75" w:rsidRDefault="009738FD" w:rsidP="009738F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Theme="majorBidi" w:hAnsiTheme="majorBidi"/>
          <w:sz w:val="29"/>
          <w:szCs w:val="29"/>
          <w:cs/>
          <w:lang w:val="th-TH"/>
        </w:rPr>
      </w:pPr>
      <w:r w:rsidRPr="00573E75">
        <w:rPr>
          <w:rFonts w:asciiTheme="majorBidi" w:hAnsiTheme="majorBidi" w:cstheme="majorBidi"/>
          <w:sz w:val="29"/>
          <w:szCs w:val="29"/>
          <w:cs/>
        </w:rPr>
        <w:t>การเพิ่มทุนจดทะเบียน</w:t>
      </w:r>
      <w:r w:rsidRPr="00573E75">
        <w:rPr>
          <w:rFonts w:asciiTheme="majorBidi" w:hAnsiTheme="majorBidi" w:cstheme="majorBidi"/>
          <w:sz w:val="29"/>
          <w:szCs w:val="29"/>
          <w:cs/>
          <w:lang w:val="th-TH"/>
        </w:rPr>
        <w:t>ของบริษัทจำนวน 26</w:t>
      </w:r>
      <w:r w:rsidRPr="00573E75">
        <w:rPr>
          <w:rFonts w:asciiTheme="majorBidi" w:hAnsiTheme="majorBidi" w:cstheme="majorBidi"/>
          <w:sz w:val="29"/>
          <w:szCs w:val="29"/>
        </w:rPr>
        <w:t>,800,000</w:t>
      </w:r>
      <w:r w:rsidRPr="00573E75">
        <w:rPr>
          <w:rFonts w:asciiTheme="majorBidi" w:hAnsiTheme="majorBidi" w:cstheme="majorBidi"/>
          <w:sz w:val="29"/>
          <w:szCs w:val="29"/>
          <w:cs/>
          <w:lang w:val="th-TH"/>
        </w:rPr>
        <w:t xml:space="preserve"> บาท (จากเดิม 272,361,547 บาทเป็น </w:t>
      </w:r>
      <w:r w:rsidRPr="00573E75">
        <w:rPr>
          <w:rFonts w:asciiTheme="majorBidi" w:hAnsiTheme="majorBidi" w:cstheme="majorBidi"/>
          <w:sz w:val="29"/>
          <w:szCs w:val="29"/>
        </w:rPr>
        <w:t>299,161,547</w:t>
      </w:r>
      <w:r w:rsidRPr="00573E75">
        <w:rPr>
          <w:rFonts w:asciiTheme="majorBidi" w:hAnsiTheme="majorBidi" w:cstheme="majorBidi"/>
          <w:sz w:val="29"/>
          <w:szCs w:val="29"/>
          <w:cs/>
          <w:lang w:val="th-TH"/>
        </w:rPr>
        <w:t xml:space="preserve"> บาท) โดยแบ่งออกเป็นหุ้นสามัญจำนวน </w:t>
      </w:r>
      <w:r w:rsidRPr="00573E75">
        <w:rPr>
          <w:rFonts w:asciiTheme="majorBidi" w:hAnsiTheme="majorBidi" w:cstheme="majorBidi"/>
          <w:sz w:val="29"/>
          <w:szCs w:val="29"/>
        </w:rPr>
        <w:t xml:space="preserve">107,200,000 </w:t>
      </w:r>
      <w:r w:rsidRPr="00573E75">
        <w:rPr>
          <w:rFonts w:asciiTheme="majorBidi" w:hAnsiTheme="majorBidi" w:cstheme="majorBidi"/>
          <w:sz w:val="29"/>
          <w:szCs w:val="29"/>
          <w:cs/>
          <w:lang w:val="th-TH"/>
        </w:rPr>
        <w:t>หุ้น มูลค่าหุ้นละ 0.25 บาท</w:t>
      </w:r>
      <w:r w:rsidRPr="00573E75">
        <w:rPr>
          <w:rFonts w:asciiTheme="majorBidi" w:hAnsiTheme="majorBidi" w:cstheme="majorBidi"/>
          <w:sz w:val="29"/>
          <w:szCs w:val="29"/>
        </w:rPr>
        <w:t xml:space="preserve"> </w:t>
      </w:r>
      <w:r w:rsidRPr="00573E75">
        <w:rPr>
          <w:rFonts w:asciiTheme="majorBidi" w:hAnsiTheme="majorBidi" w:cstheme="majorBidi"/>
          <w:sz w:val="29"/>
          <w:szCs w:val="29"/>
          <w:cs/>
        </w:rPr>
        <w:t>และจัดสรรหุ้นสามัญเพิ่มทุนดังกล่าวจำนวน (1) 95</w:t>
      </w:r>
      <w:r w:rsidRPr="00573E75">
        <w:rPr>
          <w:rFonts w:asciiTheme="majorBidi" w:hAnsiTheme="majorBidi" w:cstheme="majorBidi"/>
          <w:sz w:val="29"/>
          <w:szCs w:val="29"/>
        </w:rPr>
        <w:t xml:space="preserve">,000,000 </w:t>
      </w:r>
      <w:r w:rsidRPr="00573E75">
        <w:rPr>
          <w:rFonts w:asciiTheme="majorBidi" w:hAnsiTheme="majorBidi" w:cstheme="majorBidi"/>
          <w:sz w:val="29"/>
          <w:szCs w:val="29"/>
          <w:cs/>
        </w:rPr>
        <w:t>หุ้นเพื่อ</w:t>
      </w:r>
      <w:r w:rsidR="00573E75" w:rsidRPr="00573E75">
        <w:rPr>
          <w:rFonts w:asciiTheme="majorBidi" w:hAnsiTheme="majorBidi" w:cstheme="majorBidi" w:hint="cs"/>
          <w:sz w:val="29"/>
          <w:szCs w:val="29"/>
          <w:cs/>
        </w:rPr>
        <w:t>ออกและ</w:t>
      </w:r>
      <w:r w:rsidRPr="00573E75">
        <w:rPr>
          <w:rFonts w:asciiTheme="majorBidi" w:hAnsiTheme="majorBidi" w:cstheme="majorBidi"/>
          <w:sz w:val="29"/>
          <w:szCs w:val="29"/>
          <w:cs/>
        </w:rPr>
        <w:t xml:space="preserve">เสนอขายให้แก่บุคคลในวงจำกัด </w:t>
      </w:r>
      <w:r w:rsidRPr="00573E75">
        <w:rPr>
          <w:rFonts w:asciiTheme="majorBidi" w:hAnsiTheme="majorBidi" w:cstheme="majorBidi"/>
          <w:sz w:val="29"/>
          <w:szCs w:val="29"/>
        </w:rPr>
        <w:t xml:space="preserve">(Private Placement) </w:t>
      </w:r>
      <w:r w:rsidRPr="00573E75">
        <w:rPr>
          <w:rFonts w:asciiTheme="majorBidi" w:hAnsiTheme="majorBidi" w:cstheme="majorBidi"/>
          <w:sz w:val="29"/>
          <w:szCs w:val="29"/>
          <w:cs/>
        </w:rPr>
        <w:t>ในแบบมอบอำนาจทั่วไป (</w:t>
      </w:r>
      <w:r w:rsidRPr="00573E75">
        <w:rPr>
          <w:rFonts w:asciiTheme="majorBidi" w:hAnsiTheme="majorBidi" w:cstheme="majorBidi"/>
          <w:sz w:val="29"/>
          <w:szCs w:val="29"/>
        </w:rPr>
        <w:t>General Mandate</w:t>
      </w:r>
      <w:r w:rsidRPr="00573E75">
        <w:rPr>
          <w:rFonts w:asciiTheme="majorBidi" w:hAnsiTheme="majorBidi" w:cstheme="majorBidi"/>
          <w:sz w:val="29"/>
          <w:szCs w:val="29"/>
          <w:cs/>
        </w:rPr>
        <w:t>) และ (2) 12</w:t>
      </w:r>
      <w:r w:rsidRPr="00573E75">
        <w:rPr>
          <w:rFonts w:asciiTheme="majorBidi" w:hAnsiTheme="majorBidi" w:cstheme="majorBidi"/>
          <w:sz w:val="29"/>
          <w:szCs w:val="29"/>
        </w:rPr>
        <w:t xml:space="preserve">,200,000 </w:t>
      </w:r>
      <w:r w:rsidRPr="00573E75">
        <w:rPr>
          <w:rFonts w:asciiTheme="majorBidi" w:hAnsiTheme="majorBidi" w:cstheme="majorBidi"/>
          <w:sz w:val="29"/>
          <w:szCs w:val="29"/>
          <w:cs/>
        </w:rPr>
        <w:t>หุ้น</w:t>
      </w:r>
      <w:r w:rsidR="00573E75" w:rsidRPr="00573E75">
        <w:rPr>
          <w:rFonts w:asciiTheme="majorBidi" w:hAnsiTheme="majorBidi" w:cstheme="majorBidi" w:hint="cs"/>
          <w:sz w:val="29"/>
          <w:szCs w:val="29"/>
          <w:cs/>
        </w:rPr>
        <w:t>เพื่อออก</w:t>
      </w:r>
      <w:r w:rsidRPr="00573E75">
        <w:rPr>
          <w:rFonts w:asciiTheme="majorBidi" w:hAnsiTheme="majorBidi" w:cstheme="majorBidi"/>
          <w:sz w:val="29"/>
          <w:szCs w:val="29"/>
          <w:cs/>
        </w:rPr>
        <w:t>ให้แก่ผู้ถือหุ้นเดิมเพื่อรองรับการปรับสิทธิของใบสำคัญแสดงสิทธิซื้อหุ้นสามัญ ECF-W3 โดยหุ้นสามัญในส่วนนี้ได้รวมจำนวน 200</w:t>
      </w:r>
      <w:r w:rsidRPr="00573E75">
        <w:rPr>
          <w:rFonts w:asciiTheme="majorBidi" w:hAnsiTheme="majorBidi" w:cstheme="majorBidi"/>
          <w:sz w:val="29"/>
          <w:szCs w:val="29"/>
        </w:rPr>
        <w:t xml:space="preserve">,000 </w:t>
      </w:r>
      <w:r w:rsidRPr="00573E75">
        <w:rPr>
          <w:rFonts w:asciiTheme="majorBidi" w:hAnsiTheme="majorBidi" w:cstheme="majorBidi"/>
          <w:sz w:val="29"/>
          <w:szCs w:val="29"/>
          <w:cs/>
        </w:rPr>
        <w:t>หุ้นที่ต้องมีการจัดสรรตามเงื่อนไขเนื่องจากบริษัทจ่ายเงินปันผลในสัดส่วนที่เกินกว่าร้อยละ 80 ของกำไรสำหรับปี 2561</w:t>
      </w:r>
    </w:p>
    <w:p w:rsidR="00573E75" w:rsidRPr="00573E75" w:rsidRDefault="00573E75" w:rsidP="0057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9738FD" w:rsidRPr="00573E75" w:rsidRDefault="009738FD" w:rsidP="009738F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3E75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การออกและเสนอขายหุ้นกู้ในวงเงินไม่เกิน 2,000 ล้านบาท</w:t>
      </w:r>
    </w:p>
    <w:p w:rsidR="009738FD" w:rsidRPr="00573E75" w:rsidRDefault="009738FD" w:rsidP="009738FD">
      <w:pPr>
        <w:pStyle w:val="ListParagraph"/>
        <w:ind w:hanging="720"/>
        <w:rPr>
          <w:rFonts w:asciiTheme="majorBidi" w:hAnsiTheme="majorBidi" w:cstheme="majorBidi"/>
          <w:sz w:val="30"/>
          <w:szCs w:val="30"/>
          <w:cs/>
        </w:rPr>
      </w:pPr>
    </w:p>
    <w:p w:rsidR="009738FD" w:rsidRPr="00573E75" w:rsidRDefault="009B42D2" w:rsidP="009738FD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</w:rPr>
        <w:t>การ</w:t>
      </w:r>
      <w:r w:rsidR="009738FD" w:rsidRPr="00573E75">
        <w:rPr>
          <w:rFonts w:asciiTheme="majorBidi" w:hAnsiTheme="majorBidi" w:cstheme="majorBidi"/>
          <w:sz w:val="30"/>
          <w:szCs w:val="30"/>
          <w:cs/>
        </w:rPr>
        <w:t>จ่ายเงินปันผล</w:t>
      </w:r>
      <w:r w:rsidR="00573E75" w:rsidRPr="00573E75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9738FD" w:rsidRPr="00573E75">
        <w:rPr>
          <w:rFonts w:asciiTheme="majorBidi" w:hAnsiTheme="majorBidi" w:cstheme="majorBidi"/>
          <w:sz w:val="30"/>
          <w:szCs w:val="30"/>
          <w:cs/>
        </w:rPr>
        <w:t>จากผลการดำเนินงานปี 2562 ในอัตราหุ้นละประมาณ 0.0167 บาทเป็นเงินรวมประมาณ 16.0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>ตามที่กล่าวในหมายเหตุ 16</w:t>
      </w:r>
    </w:p>
    <w:p w:rsidR="00925375" w:rsidRPr="009738FD" w:rsidRDefault="00925375" w:rsidP="00AF435B">
      <w:pPr>
        <w:pStyle w:val="NoSpacing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355EF6" w:rsidRDefault="00355EF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355EF6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การจัดประเภทรายการบัญชีใหม่</w:t>
      </w:r>
    </w:p>
    <w:p w:rsidR="00355EF6" w:rsidRDefault="00355EF6" w:rsidP="00355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5EF6" w:rsidRPr="0004407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B94839"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บริษัทได้จัดประเภทรายการบัญชีบางรายการในงบกำไรขาดทุนเบ็ดเสร็จสำหรับ</w:t>
      </w:r>
      <w:r w:rsidR="00996D6B" w:rsidRPr="00B9483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1A72DD">
        <w:rPr>
          <w:rFonts w:ascii="Angsana New" w:hAnsi="Angsana New" w:hint="cs"/>
          <w:sz w:val="30"/>
          <w:szCs w:val="30"/>
          <w:cs/>
        </w:rPr>
        <w:t>และหกเดือนสิ้นสุดวันที่ 30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 </w:t>
      </w:r>
      <w:r w:rsidR="001A72DD">
        <w:rPr>
          <w:rFonts w:ascii="Angsana New" w:hAnsi="Angsana New" w:hint="cs"/>
          <w:sz w:val="30"/>
          <w:szCs w:val="30"/>
          <w:cs/>
        </w:rPr>
        <w:t>มิถุนายน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 2562</w:t>
      </w:r>
      <w:r w:rsidRPr="00B94839">
        <w:rPr>
          <w:rFonts w:ascii="Angsana New" w:hAnsi="Angsana New"/>
          <w:sz w:val="30"/>
          <w:szCs w:val="30"/>
          <w:cs/>
        </w:rPr>
        <w:t xml:space="preserve"> ใหม่เพื่อให้สอดคล้องและสามารถเปรียบเทียบได้กับการแสดงรายการในงบกำไรขาดทุนเบ็ดเสร็จ</w:t>
      </w:r>
      <w:r w:rsidR="00996D6B" w:rsidRPr="00B94839">
        <w:rPr>
          <w:rFonts w:ascii="Angsana New" w:hAnsi="Angsana New"/>
          <w:sz w:val="30"/>
          <w:szCs w:val="30"/>
          <w:cs/>
        </w:rPr>
        <w:t>สำหรับ</w:t>
      </w:r>
      <w:r w:rsidR="00996D6B" w:rsidRPr="00B94839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1A72DD">
        <w:rPr>
          <w:rFonts w:ascii="Angsana New" w:hAnsi="Angsana New" w:hint="cs"/>
          <w:sz w:val="30"/>
          <w:szCs w:val="30"/>
          <w:cs/>
        </w:rPr>
        <w:t>และหกเดือน</w:t>
      </w:r>
      <w:r w:rsidR="00996D6B" w:rsidRPr="00B94839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1A72DD">
        <w:rPr>
          <w:rFonts w:ascii="Angsana New" w:hAnsi="Angsana New" w:hint="cs"/>
          <w:sz w:val="30"/>
          <w:szCs w:val="30"/>
          <w:cs/>
        </w:rPr>
        <w:t>0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 </w:t>
      </w:r>
      <w:r w:rsidR="001A72DD">
        <w:rPr>
          <w:rFonts w:ascii="Angsana New" w:hAnsi="Angsana New" w:hint="cs"/>
          <w:sz w:val="30"/>
          <w:szCs w:val="30"/>
          <w:cs/>
        </w:rPr>
        <w:t>มิถุนายน</w:t>
      </w:r>
      <w:r w:rsidR="00996D6B" w:rsidRPr="00B94839">
        <w:rPr>
          <w:rFonts w:ascii="Angsana New" w:hAnsi="Angsana New" w:hint="cs"/>
          <w:sz w:val="30"/>
          <w:szCs w:val="30"/>
          <w:cs/>
        </w:rPr>
        <w:t xml:space="preserve"> 2563 </w:t>
      </w:r>
      <w:r w:rsidRPr="00B94839">
        <w:rPr>
          <w:rFonts w:ascii="Angsana New" w:hAnsi="Angsana New"/>
          <w:sz w:val="30"/>
          <w:szCs w:val="30"/>
          <w:cs/>
        </w:rPr>
        <w:t>โดยไม่มีผลกระทบต่อกำไรหรือส่วนของผู้ถือหุ้นที่เคยรายงานไว้ การจัดประเภทรายการบัญชีใหม่มีดังนี้</w:t>
      </w:r>
    </w:p>
    <w:p w:rsidR="00355EF6" w:rsidRPr="0004407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4A0"/>
      </w:tblPr>
      <w:tblGrid>
        <w:gridCol w:w="2482"/>
        <w:gridCol w:w="1530"/>
        <w:gridCol w:w="284"/>
        <w:gridCol w:w="1516"/>
        <w:gridCol w:w="284"/>
        <w:gridCol w:w="1516"/>
        <w:gridCol w:w="283"/>
        <w:gridCol w:w="1517"/>
      </w:tblGrid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bottom"/>
          </w:tcPr>
          <w:p w:rsidR="00355EF6" w:rsidRPr="00044076" w:rsidRDefault="001A72DD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 (</w:t>
            </w:r>
            <w:r w:rsidR="00792CA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355EF6"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EF6" w:rsidRPr="00044076" w:rsidTr="00D63833">
        <w:trPr>
          <w:tblHeader/>
        </w:trPr>
        <w:tc>
          <w:tcPr>
            <w:tcW w:w="2482" w:type="dxa"/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355EF6" w:rsidRPr="00044076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355EF6" w:rsidRPr="0016655A" w:rsidTr="00D63833">
        <w:tc>
          <w:tcPr>
            <w:tcW w:w="2482" w:type="dxa"/>
            <w:vAlign w:val="bottom"/>
          </w:tcPr>
          <w:p w:rsidR="00355EF6" w:rsidRPr="0016655A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355EF6" w:rsidRPr="0016655A" w:rsidRDefault="002450E2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>286</w:t>
            </w:r>
            <w:r w:rsidR="00792CA9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0</w:t>
            </w:r>
            <w:r w:rsidR="00C36A2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4" w:type="dxa"/>
            <w:vAlign w:val="bottom"/>
          </w:tcPr>
          <w:p w:rsidR="00355EF6" w:rsidRPr="0016655A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355EF6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 w:hint="cs"/>
                <w:sz w:val="30"/>
                <w:szCs w:val="30"/>
                <w:cs/>
              </w:rPr>
              <w:t>302</w:t>
            </w:r>
            <w:r w:rsidR="00B94839" w:rsidRPr="0016655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6655A"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284" w:type="dxa"/>
            <w:vAlign w:val="bottom"/>
          </w:tcPr>
          <w:p w:rsidR="00355EF6" w:rsidRPr="0016655A" w:rsidRDefault="00355EF6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355EF6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>284</w:t>
            </w:r>
            <w:r w:rsidR="00B94839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3</w:t>
            </w:r>
            <w:r w:rsidR="00C36A2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vAlign w:val="bottom"/>
          </w:tcPr>
          <w:p w:rsidR="00355EF6" w:rsidRPr="0016655A" w:rsidRDefault="00355EF6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:rsidR="00355EF6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>300</w:t>
            </w:r>
            <w:r w:rsidR="00B94839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355EF6" w:rsidRPr="00044076" w:rsidTr="00D63833">
        <w:tc>
          <w:tcPr>
            <w:tcW w:w="2482" w:type="dxa"/>
            <w:vAlign w:val="bottom"/>
          </w:tcPr>
          <w:p w:rsidR="00355EF6" w:rsidRPr="0016655A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vAlign w:val="bottom"/>
          </w:tcPr>
          <w:p w:rsidR="00355EF6" w:rsidRPr="0016655A" w:rsidRDefault="00996D6B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50E2" w:rsidRPr="0016655A">
              <w:rPr>
                <w:rFonts w:ascii="Angsana New" w:hAnsi="Angsana New"/>
                <w:sz w:val="30"/>
                <w:szCs w:val="30"/>
              </w:rPr>
              <w:t>18</w:t>
            </w:r>
            <w:r w:rsidR="00792CA9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="002450E2" w:rsidRPr="0016655A">
              <w:rPr>
                <w:rFonts w:ascii="Angsana New" w:hAnsi="Angsana New"/>
                <w:sz w:val="30"/>
                <w:szCs w:val="30"/>
              </w:rPr>
              <w:t>22</w:t>
            </w:r>
            <w:r w:rsidR="00C36A2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:rsidR="00355EF6" w:rsidRPr="0016655A" w:rsidRDefault="00355EF6" w:rsidP="0004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355EF6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 xml:space="preserve">   34</w:t>
            </w:r>
            <w:r w:rsidR="00B94839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84" w:type="dxa"/>
            <w:vAlign w:val="bottom"/>
          </w:tcPr>
          <w:p w:rsidR="00355EF6" w:rsidRPr="0016655A" w:rsidRDefault="00355EF6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355EF6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 xml:space="preserve">  18</w:t>
            </w:r>
            <w:r w:rsidR="00B94839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1</w:t>
            </w:r>
            <w:r w:rsidR="00C36A2D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83" w:type="dxa"/>
            <w:vAlign w:val="bottom"/>
          </w:tcPr>
          <w:p w:rsidR="00355EF6" w:rsidRPr="0016655A" w:rsidRDefault="00355EF6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:rsidR="00355EF6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 xml:space="preserve">  34</w:t>
            </w:r>
            <w:r w:rsidR="00B94839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</w:tbl>
    <w:p w:rsidR="00355EF6" w:rsidRDefault="00355EF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4A0"/>
      </w:tblPr>
      <w:tblGrid>
        <w:gridCol w:w="2482"/>
        <w:gridCol w:w="1530"/>
        <w:gridCol w:w="284"/>
        <w:gridCol w:w="1516"/>
        <w:gridCol w:w="284"/>
        <w:gridCol w:w="1516"/>
        <w:gridCol w:w="283"/>
        <w:gridCol w:w="1517"/>
      </w:tblGrid>
      <w:tr w:rsidR="001A72DD" w:rsidRPr="00044076" w:rsidTr="002450E2">
        <w:trPr>
          <w:tblHeader/>
        </w:trPr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7"/>
            <w:tcBorders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งวดหกเดือน (พัน</w:t>
            </w:r>
            <w:r w:rsidRPr="0004407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A72DD" w:rsidRPr="00044076" w:rsidTr="002450E2">
        <w:trPr>
          <w:tblHeader/>
        </w:trPr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2DD" w:rsidRPr="00044076" w:rsidTr="002450E2">
        <w:trPr>
          <w:tblHeader/>
        </w:trPr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  <w:tc>
          <w:tcPr>
            <w:tcW w:w="284" w:type="dxa"/>
            <w:vAlign w:val="center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ยอดตามที่</w:t>
            </w:r>
          </w:p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เคยรายงานไว้</w:t>
            </w:r>
          </w:p>
        </w:tc>
      </w:tr>
      <w:tr w:rsidR="001A72DD" w:rsidRPr="00044076" w:rsidTr="002450E2"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1A72DD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>638</w:t>
            </w:r>
            <w:r w:rsidR="001A72DD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8</w:t>
            </w:r>
            <w:r w:rsidR="00C36A2D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84" w:type="dxa"/>
            <w:vAlign w:val="bottom"/>
          </w:tcPr>
          <w:p w:rsidR="001A72DD" w:rsidRPr="0016655A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1A72DD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 w:hint="cs"/>
                <w:sz w:val="30"/>
                <w:szCs w:val="30"/>
                <w:cs/>
              </w:rPr>
              <w:t>667</w:t>
            </w:r>
            <w:r w:rsidR="001A72DD" w:rsidRPr="0016655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6655A">
              <w:rPr>
                <w:rFonts w:ascii="Angsana New" w:hAnsi="Angsana New" w:hint="cs"/>
                <w:sz w:val="30"/>
                <w:szCs w:val="30"/>
                <w:cs/>
              </w:rPr>
              <w:t>496</w:t>
            </w:r>
          </w:p>
        </w:tc>
        <w:tc>
          <w:tcPr>
            <w:tcW w:w="284" w:type="dxa"/>
            <w:vAlign w:val="bottom"/>
          </w:tcPr>
          <w:p w:rsidR="001A72DD" w:rsidRPr="0016655A" w:rsidRDefault="001A72DD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1A72DD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>637</w:t>
            </w:r>
            <w:r w:rsidR="001A72DD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00</w:t>
            </w:r>
            <w:r w:rsidR="00C36A2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vAlign w:val="bottom"/>
          </w:tcPr>
          <w:p w:rsidR="001A72DD" w:rsidRPr="0016655A" w:rsidRDefault="001A72DD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:rsidR="001A72DD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>665</w:t>
            </w:r>
            <w:r w:rsidR="001A72DD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1A72DD" w:rsidRPr="00044076" w:rsidTr="002450E2">
        <w:tc>
          <w:tcPr>
            <w:tcW w:w="2482" w:type="dxa"/>
            <w:vAlign w:val="bottom"/>
          </w:tcPr>
          <w:p w:rsidR="001A72DD" w:rsidRPr="00044076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407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vAlign w:val="bottom"/>
          </w:tcPr>
          <w:p w:rsidR="001A72DD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 xml:space="preserve"> 41</w:t>
            </w:r>
            <w:r w:rsidR="001A72DD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87</w:t>
            </w:r>
            <w:r w:rsidR="00C36A2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bottom"/>
          </w:tcPr>
          <w:p w:rsidR="001A72DD" w:rsidRPr="0016655A" w:rsidRDefault="001A72DD" w:rsidP="0024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Align w:val="bottom"/>
          </w:tcPr>
          <w:p w:rsidR="001A72DD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 xml:space="preserve">   70</w:t>
            </w:r>
            <w:r w:rsidR="001A72DD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84" w:type="dxa"/>
            <w:vAlign w:val="bottom"/>
          </w:tcPr>
          <w:p w:rsidR="001A72DD" w:rsidRPr="0016655A" w:rsidRDefault="001A72DD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:rsidR="001A72DD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 xml:space="preserve">  41</w:t>
            </w:r>
            <w:r w:rsidR="001A72DD" w:rsidRPr="0016655A">
              <w:rPr>
                <w:rFonts w:ascii="Angsana New" w:hAnsi="Angsana New"/>
                <w:sz w:val="30"/>
                <w:szCs w:val="30"/>
              </w:rPr>
              <w:t>,</w:t>
            </w:r>
            <w:r w:rsidRPr="0016655A">
              <w:rPr>
                <w:rFonts w:ascii="Angsana New" w:hAnsi="Angsana New"/>
                <w:sz w:val="30"/>
                <w:szCs w:val="30"/>
              </w:rPr>
              <w:t>58</w:t>
            </w:r>
            <w:r w:rsidR="00C36A2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:rsidR="001A72DD" w:rsidRPr="0016655A" w:rsidRDefault="001A72DD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:rsidR="001A72DD" w:rsidRPr="0016655A" w:rsidRDefault="0016655A" w:rsidP="00166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655A">
              <w:rPr>
                <w:rFonts w:ascii="Angsana New" w:hAnsi="Angsana New"/>
                <w:sz w:val="30"/>
                <w:szCs w:val="30"/>
              </w:rPr>
              <w:t xml:space="preserve">  70,200</w:t>
            </w:r>
          </w:p>
        </w:tc>
      </w:tr>
    </w:tbl>
    <w:p w:rsidR="001A72DD" w:rsidRPr="00044076" w:rsidRDefault="001A72DD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</w:p>
    <w:p w:rsidR="009609FC" w:rsidRPr="00CC1F67" w:rsidRDefault="0095199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9609FC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384BCC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1D7D9C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1D7D9C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1D7D9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1D7D9C">
        <w:rPr>
          <w:rFonts w:ascii="Angsana New" w:hAnsi="Angsana New"/>
          <w:sz w:val="30"/>
          <w:szCs w:val="30"/>
        </w:rPr>
        <w:t>1</w:t>
      </w:r>
      <w:r w:rsidR="005742F5" w:rsidRPr="001D7D9C">
        <w:rPr>
          <w:rFonts w:ascii="Angsana New" w:hAnsi="Angsana New" w:hint="cs"/>
          <w:sz w:val="30"/>
          <w:szCs w:val="30"/>
          <w:cs/>
        </w:rPr>
        <w:t>3</w:t>
      </w:r>
      <w:r w:rsidR="0067593C" w:rsidRPr="001D7D9C">
        <w:rPr>
          <w:rFonts w:ascii="Angsana New" w:hAnsi="Angsana New"/>
          <w:sz w:val="30"/>
          <w:szCs w:val="30"/>
        </w:rPr>
        <w:t xml:space="preserve"> </w:t>
      </w:r>
      <w:r w:rsidR="001A72DD" w:rsidRPr="001D7D9C">
        <w:rPr>
          <w:rFonts w:ascii="Angsana New" w:hAnsi="Angsana New" w:hint="cs"/>
          <w:sz w:val="30"/>
          <w:szCs w:val="30"/>
          <w:cs/>
        </w:rPr>
        <w:t>สิงหาคม</w:t>
      </w:r>
      <w:r w:rsidR="00B74C64" w:rsidRPr="001D7D9C">
        <w:rPr>
          <w:rFonts w:ascii="Angsana New" w:hAnsi="Angsana New" w:hint="cs"/>
          <w:sz w:val="30"/>
          <w:szCs w:val="30"/>
          <w:cs/>
        </w:rPr>
        <w:t xml:space="preserve"> </w:t>
      </w:r>
      <w:r w:rsidR="005A5561" w:rsidRPr="001D7D9C">
        <w:rPr>
          <w:rFonts w:ascii="Angsana New" w:hAnsi="Angsana New"/>
          <w:sz w:val="30"/>
          <w:szCs w:val="30"/>
          <w:cs/>
        </w:rPr>
        <w:t>25</w:t>
      </w:r>
      <w:r w:rsidR="005A5561" w:rsidRPr="001D7D9C">
        <w:rPr>
          <w:rFonts w:ascii="Angsana New" w:hAnsi="Angsana New"/>
          <w:sz w:val="30"/>
          <w:szCs w:val="30"/>
        </w:rPr>
        <w:t>6</w:t>
      </w:r>
      <w:r w:rsidR="00044076" w:rsidRPr="001D7D9C">
        <w:rPr>
          <w:rFonts w:ascii="Angsana New" w:hAnsi="Angsana New" w:hint="cs"/>
          <w:sz w:val="30"/>
          <w:szCs w:val="30"/>
          <w:cs/>
        </w:rPr>
        <w:t>3</w:t>
      </w:r>
    </w:p>
    <w:sectPr w:rsidR="00222462" w:rsidSect="0091473D">
      <w:footerReference w:type="first" r:id="rId14"/>
      <w:pgSz w:w="11909" w:h="16834" w:code="9"/>
      <w:pgMar w:top="1219" w:right="1134" w:bottom="567" w:left="1440" w:header="992" w:footer="411" w:gutter="0"/>
      <w:pgNumType w:start="33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499" w:rsidRDefault="00C32499">
      <w:r>
        <w:separator/>
      </w:r>
    </w:p>
  </w:endnote>
  <w:endnote w:type="continuationSeparator" w:id="0">
    <w:p w:rsidR="00C32499" w:rsidRDefault="00C32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9F" w:rsidRDefault="003E5A08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C77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779F" w:rsidRDefault="00EC779F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9F" w:rsidRDefault="00EC779F" w:rsidP="006737A8">
    <w:pPr>
      <w:pStyle w:val="Footer"/>
      <w:framePr w:wrap="around" w:vAnchor="text" w:hAnchor="margin" w:xAlign="right" w:y="1"/>
      <w:rPr>
        <w:rStyle w:val="PageNumber"/>
      </w:rPr>
    </w:pPr>
  </w:p>
  <w:p w:rsidR="00EC779F" w:rsidRPr="00EA3C0D" w:rsidRDefault="00EC779F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3E5A08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3E5A08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C4769F">
      <w:rPr>
        <w:rStyle w:val="PageNumber"/>
        <w:rFonts w:ascii="Angsana New" w:hAnsi="Angsana New"/>
        <w:noProof/>
        <w:sz w:val="30"/>
        <w:szCs w:val="30"/>
      </w:rPr>
      <w:t>48</w:t>
    </w:r>
    <w:r w:rsidR="003E5A08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9F" w:rsidRPr="001A527B" w:rsidRDefault="003E5A08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EC779F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C4769F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9F" w:rsidRPr="001A527B" w:rsidRDefault="00EC779F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32</w:t>
    </w:r>
  </w:p>
  <w:p w:rsidR="00EC779F" w:rsidRPr="00D149BB" w:rsidRDefault="00EC779F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9F" w:rsidRPr="005071D9" w:rsidRDefault="003E5A08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EC779F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C4769F">
      <w:rPr>
        <w:rFonts w:ascii="Angsana New" w:hAnsi="Angsana New"/>
        <w:noProof/>
        <w:sz w:val="30"/>
        <w:szCs w:val="30"/>
      </w:rPr>
      <w:t>33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499" w:rsidRDefault="00C32499">
      <w:r>
        <w:separator/>
      </w:r>
    </w:p>
  </w:footnote>
  <w:footnote w:type="continuationSeparator" w:id="0">
    <w:p w:rsidR="00C32499" w:rsidRDefault="00C32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9F" w:rsidRPr="005875F9" w:rsidRDefault="00EC779F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EC779F" w:rsidRDefault="00EC779F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EC779F" w:rsidRDefault="00EC779F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 2563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EC779F" w:rsidRDefault="00EC779F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EC779F" w:rsidRPr="007A1795" w:rsidRDefault="00EC779F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9F" w:rsidRPr="005875F9" w:rsidRDefault="00EC779F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EC779F" w:rsidRPr="00672E23" w:rsidRDefault="00EC779F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EC779F" w:rsidRPr="00D03286" w:rsidRDefault="00EC779F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0 มิถุนายน 2563 และ 2562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EC779F" w:rsidRDefault="00EC779F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62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EC779F" w:rsidRPr="00F11938" w:rsidRDefault="00EC779F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4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>
    <w:nsid w:val="6DBB7F1D"/>
    <w:multiLevelType w:val="hybridMultilevel"/>
    <w:tmpl w:val="8FA63636"/>
    <w:lvl w:ilvl="0" w:tplc="BF48A71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2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4"/>
  </w:num>
  <w:num w:numId="22">
    <w:abstractNumId w:val="10"/>
  </w:num>
  <w:num w:numId="23">
    <w:abstractNumId w:val="14"/>
  </w:num>
  <w:num w:numId="24">
    <w:abstractNumId w:val="15"/>
  </w:num>
  <w:num w:numId="25">
    <w:abstractNumId w:val="2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34849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B07"/>
    <w:rsid w:val="000164A4"/>
    <w:rsid w:val="000164F1"/>
    <w:rsid w:val="0001683E"/>
    <w:rsid w:val="0001729A"/>
    <w:rsid w:val="0001767E"/>
    <w:rsid w:val="000177B6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716"/>
    <w:rsid w:val="00033D0F"/>
    <w:rsid w:val="00033EF0"/>
    <w:rsid w:val="00034050"/>
    <w:rsid w:val="00034124"/>
    <w:rsid w:val="00034E04"/>
    <w:rsid w:val="00035262"/>
    <w:rsid w:val="000354D7"/>
    <w:rsid w:val="000357EB"/>
    <w:rsid w:val="00035AE8"/>
    <w:rsid w:val="00035C76"/>
    <w:rsid w:val="00035DD8"/>
    <w:rsid w:val="0003634F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3A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546"/>
    <w:rsid w:val="000638B5"/>
    <w:rsid w:val="00063A01"/>
    <w:rsid w:val="00063C0E"/>
    <w:rsid w:val="00064528"/>
    <w:rsid w:val="0006477F"/>
    <w:rsid w:val="00064C89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80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939"/>
    <w:rsid w:val="00083ABC"/>
    <w:rsid w:val="00084153"/>
    <w:rsid w:val="000841C6"/>
    <w:rsid w:val="00084220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3FE"/>
    <w:rsid w:val="00087928"/>
    <w:rsid w:val="00087D90"/>
    <w:rsid w:val="00090340"/>
    <w:rsid w:val="0009076C"/>
    <w:rsid w:val="00090FDB"/>
    <w:rsid w:val="00090FDC"/>
    <w:rsid w:val="0009145B"/>
    <w:rsid w:val="0009180B"/>
    <w:rsid w:val="0009197F"/>
    <w:rsid w:val="00091EDF"/>
    <w:rsid w:val="0009208F"/>
    <w:rsid w:val="000921AB"/>
    <w:rsid w:val="00092637"/>
    <w:rsid w:val="0009274F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842"/>
    <w:rsid w:val="000A2064"/>
    <w:rsid w:val="000A2FA8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168"/>
    <w:rsid w:val="000A629D"/>
    <w:rsid w:val="000A66CC"/>
    <w:rsid w:val="000A6909"/>
    <w:rsid w:val="000A6AA2"/>
    <w:rsid w:val="000A6BC9"/>
    <w:rsid w:val="000A6EEB"/>
    <w:rsid w:val="000A7098"/>
    <w:rsid w:val="000A7A78"/>
    <w:rsid w:val="000A7D1F"/>
    <w:rsid w:val="000B0000"/>
    <w:rsid w:val="000B048F"/>
    <w:rsid w:val="000B06E1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4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21E0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AF8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1F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0AF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A0"/>
    <w:rsid w:val="00113FC3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8D7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CC"/>
    <w:rsid w:val="0013077C"/>
    <w:rsid w:val="001313FF"/>
    <w:rsid w:val="00131943"/>
    <w:rsid w:val="00132278"/>
    <w:rsid w:val="0013245C"/>
    <w:rsid w:val="00132480"/>
    <w:rsid w:val="0013275E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50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2EF"/>
    <w:rsid w:val="00164979"/>
    <w:rsid w:val="001649A9"/>
    <w:rsid w:val="001649DD"/>
    <w:rsid w:val="00164AE4"/>
    <w:rsid w:val="00164B55"/>
    <w:rsid w:val="001653BB"/>
    <w:rsid w:val="001656EB"/>
    <w:rsid w:val="0016655A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9F2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751"/>
    <w:rsid w:val="00173ACF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2986"/>
    <w:rsid w:val="0018391F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2DD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76C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59D8"/>
    <w:rsid w:val="001D60D0"/>
    <w:rsid w:val="001D69B6"/>
    <w:rsid w:val="001D72F6"/>
    <w:rsid w:val="001D73E2"/>
    <w:rsid w:val="001D7592"/>
    <w:rsid w:val="001D76BC"/>
    <w:rsid w:val="001D7D9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20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4F49"/>
    <w:rsid w:val="001E5576"/>
    <w:rsid w:val="001E56C8"/>
    <w:rsid w:val="001E5E49"/>
    <w:rsid w:val="001E62D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1F3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3DAC"/>
    <w:rsid w:val="001F41E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1F7C96"/>
    <w:rsid w:val="0020009C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45C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40B7"/>
    <w:rsid w:val="00244938"/>
    <w:rsid w:val="00244961"/>
    <w:rsid w:val="002450E2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365"/>
    <w:rsid w:val="002478D9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716"/>
    <w:rsid w:val="00264E85"/>
    <w:rsid w:val="00265361"/>
    <w:rsid w:val="002655A5"/>
    <w:rsid w:val="002655B0"/>
    <w:rsid w:val="0026590C"/>
    <w:rsid w:val="00265D16"/>
    <w:rsid w:val="00265F26"/>
    <w:rsid w:val="00266057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402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97CB3"/>
    <w:rsid w:val="002A0365"/>
    <w:rsid w:val="002A0386"/>
    <w:rsid w:val="002A0823"/>
    <w:rsid w:val="002A0A87"/>
    <w:rsid w:val="002A0F00"/>
    <w:rsid w:val="002A15D8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7A"/>
    <w:rsid w:val="002B28F2"/>
    <w:rsid w:val="002B290B"/>
    <w:rsid w:val="002B298D"/>
    <w:rsid w:val="002B2AAC"/>
    <w:rsid w:val="002B2B58"/>
    <w:rsid w:val="002B2C39"/>
    <w:rsid w:val="002B2DB2"/>
    <w:rsid w:val="002B30AC"/>
    <w:rsid w:val="002B30D5"/>
    <w:rsid w:val="002B3607"/>
    <w:rsid w:val="002B4326"/>
    <w:rsid w:val="002B4483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623"/>
    <w:rsid w:val="002D2034"/>
    <w:rsid w:val="002D20EE"/>
    <w:rsid w:val="002D23A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DAF"/>
    <w:rsid w:val="002F1FCF"/>
    <w:rsid w:val="002F215A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E2B"/>
    <w:rsid w:val="002F73D1"/>
    <w:rsid w:val="002F7412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E4"/>
    <w:rsid w:val="00333CA6"/>
    <w:rsid w:val="00334376"/>
    <w:rsid w:val="00334412"/>
    <w:rsid w:val="0033482D"/>
    <w:rsid w:val="00334A37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57E05"/>
    <w:rsid w:val="00360285"/>
    <w:rsid w:val="003603C6"/>
    <w:rsid w:val="00360429"/>
    <w:rsid w:val="00360992"/>
    <w:rsid w:val="00360AC4"/>
    <w:rsid w:val="00360CFF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38FD"/>
    <w:rsid w:val="003646F7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A56"/>
    <w:rsid w:val="00371C20"/>
    <w:rsid w:val="00371D6B"/>
    <w:rsid w:val="00371E17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618"/>
    <w:rsid w:val="00380824"/>
    <w:rsid w:val="00380A6C"/>
    <w:rsid w:val="00381BD1"/>
    <w:rsid w:val="00381BDD"/>
    <w:rsid w:val="00381BF9"/>
    <w:rsid w:val="0038200A"/>
    <w:rsid w:val="00382069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7B1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65C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B0F"/>
    <w:rsid w:val="003B50FF"/>
    <w:rsid w:val="003B5103"/>
    <w:rsid w:val="003B536E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C8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C7D61"/>
    <w:rsid w:val="003D065D"/>
    <w:rsid w:val="003D0760"/>
    <w:rsid w:val="003D0E4C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B9"/>
    <w:rsid w:val="003D4D49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1736"/>
    <w:rsid w:val="003E217B"/>
    <w:rsid w:val="003E26EA"/>
    <w:rsid w:val="003E2980"/>
    <w:rsid w:val="003E2ADB"/>
    <w:rsid w:val="003E32F1"/>
    <w:rsid w:val="003E375B"/>
    <w:rsid w:val="003E4102"/>
    <w:rsid w:val="003E417D"/>
    <w:rsid w:val="003E4490"/>
    <w:rsid w:val="003E4651"/>
    <w:rsid w:val="003E47CB"/>
    <w:rsid w:val="003E4825"/>
    <w:rsid w:val="003E52A3"/>
    <w:rsid w:val="003E536D"/>
    <w:rsid w:val="003E5434"/>
    <w:rsid w:val="003E5A08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07E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3A4"/>
    <w:rsid w:val="003F74BB"/>
    <w:rsid w:val="003F76E9"/>
    <w:rsid w:val="003F78B3"/>
    <w:rsid w:val="003F7ADC"/>
    <w:rsid w:val="00400336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144"/>
    <w:rsid w:val="0040540C"/>
    <w:rsid w:val="0040561C"/>
    <w:rsid w:val="00405991"/>
    <w:rsid w:val="00406672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1F68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6BA"/>
    <w:rsid w:val="004306D3"/>
    <w:rsid w:val="00430996"/>
    <w:rsid w:val="00430C58"/>
    <w:rsid w:val="00431024"/>
    <w:rsid w:val="004315E2"/>
    <w:rsid w:val="00431D50"/>
    <w:rsid w:val="00431D66"/>
    <w:rsid w:val="0043212C"/>
    <w:rsid w:val="0043236C"/>
    <w:rsid w:val="0043237B"/>
    <w:rsid w:val="004328D9"/>
    <w:rsid w:val="0043329E"/>
    <w:rsid w:val="00433604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6345"/>
    <w:rsid w:val="004366A9"/>
    <w:rsid w:val="004368DA"/>
    <w:rsid w:val="00436929"/>
    <w:rsid w:val="0043695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C2E"/>
    <w:rsid w:val="00454E0D"/>
    <w:rsid w:val="0045542B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92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2DD"/>
    <w:rsid w:val="004826B3"/>
    <w:rsid w:val="004827AE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3A61"/>
    <w:rsid w:val="0049412E"/>
    <w:rsid w:val="00494138"/>
    <w:rsid w:val="00494953"/>
    <w:rsid w:val="004949CE"/>
    <w:rsid w:val="004949E2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6023"/>
    <w:rsid w:val="004B61BC"/>
    <w:rsid w:val="004B65B1"/>
    <w:rsid w:val="004B66C1"/>
    <w:rsid w:val="004B67D6"/>
    <w:rsid w:val="004B6D58"/>
    <w:rsid w:val="004B72E0"/>
    <w:rsid w:val="004B736B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9F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285"/>
    <w:rsid w:val="004D66B1"/>
    <w:rsid w:val="004D6986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3AC"/>
    <w:rsid w:val="004E3601"/>
    <w:rsid w:val="004E3E5F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1A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27D21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3CD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39"/>
    <w:rsid w:val="005702BC"/>
    <w:rsid w:val="0057037D"/>
    <w:rsid w:val="00570466"/>
    <w:rsid w:val="005709A9"/>
    <w:rsid w:val="00570AA8"/>
    <w:rsid w:val="00570DA4"/>
    <w:rsid w:val="00570F67"/>
    <w:rsid w:val="0057110B"/>
    <w:rsid w:val="0057147F"/>
    <w:rsid w:val="00571605"/>
    <w:rsid w:val="005717B4"/>
    <w:rsid w:val="00571E56"/>
    <w:rsid w:val="005720A5"/>
    <w:rsid w:val="00572394"/>
    <w:rsid w:val="0057239F"/>
    <w:rsid w:val="00572861"/>
    <w:rsid w:val="00572B0A"/>
    <w:rsid w:val="00572C08"/>
    <w:rsid w:val="00572D47"/>
    <w:rsid w:val="00573059"/>
    <w:rsid w:val="00573C1C"/>
    <w:rsid w:val="00573D44"/>
    <w:rsid w:val="00573DBF"/>
    <w:rsid w:val="00573DF2"/>
    <w:rsid w:val="00573E75"/>
    <w:rsid w:val="00574182"/>
    <w:rsid w:val="005742F5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214"/>
    <w:rsid w:val="0058132B"/>
    <w:rsid w:val="00581472"/>
    <w:rsid w:val="005819D5"/>
    <w:rsid w:val="00581DC7"/>
    <w:rsid w:val="00581F50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C5"/>
    <w:rsid w:val="005A4455"/>
    <w:rsid w:val="005A512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A7C2C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4A93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1A9"/>
    <w:rsid w:val="005D1447"/>
    <w:rsid w:val="005D159C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666"/>
    <w:rsid w:val="005D6912"/>
    <w:rsid w:val="005D6949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7DE"/>
    <w:rsid w:val="005E2808"/>
    <w:rsid w:val="005E288C"/>
    <w:rsid w:val="005E2DFF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F0419"/>
    <w:rsid w:val="005F0D36"/>
    <w:rsid w:val="005F0E95"/>
    <w:rsid w:val="005F1559"/>
    <w:rsid w:val="005F1A63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14"/>
    <w:rsid w:val="00600724"/>
    <w:rsid w:val="00600CF8"/>
    <w:rsid w:val="006010C0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2EB6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6956"/>
    <w:rsid w:val="006270B5"/>
    <w:rsid w:val="006273C9"/>
    <w:rsid w:val="0062799A"/>
    <w:rsid w:val="006279B8"/>
    <w:rsid w:val="00627CB6"/>
    <w:rsid w:val="00627CBB"/>
    <w:rsid w:val="00627E7E"/>
    <w:rsid w:val="00627F36"/>
    <w:rsid w:val="00630003"/>
    <w:rsid w:val="006300EE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C19"/>
    <w:rsid w:val="00635047"/>
    <w:rsid w:val="00635118"/>
    <w:rsid w:val="0063540F"/>
    <w:rsid w:val="00635EC5"/>
    <w:rsid w:val="0063634C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4A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6015A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6AD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D98"/>
    <w:rsid w:val="00686E8B"/>
    <w:rsid w:val="0068702E"/>
    <w:rsid w:val="006871B8"/>
    <w:rsid w:val="006873AA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229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53B"/>
    <w:rsid w:val="006B475A"/>
    <w:rsid w:val="006B4A3D"/>
    <w:rsid w:val="006B4B11"/>
    <w:rsid w:val="006B4EC9"/>
    <w:rsid w:val="006B50D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87"/>
    <w:rsid w:val="006C0901"/>
    <w:rsid w:val="006C0C5E"/>
    <w:rsid w:val="006C1C4F"/>
    <w:rsid w:val="006C23E7"/>
    <w:rsid w:val="006C23F1"/>
    <w:rsid w:val="006C2B96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4C6B"/>
    <w:rsid w:val="006C5060"/>
    <w:rsid w:val="006C5092"/>
    <w:rsid w:val="006C5177"/>
    <w:rsid w:val="006C5D92"/>
    <w:rsid w:val="006C6491"/>
    <w:rsid w:val="006C689B"/>
    <w:rsid w:val="006C69B6"/>
    <w:rsid w:val="006C7211"/>
    <w:rsid w:val="006C7A64"/>
    <w:rsid w:val="006D0ACA"/>
    <w:rsid w:val="006D114B"/>
    <w:rsid w:val="006D129B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E7D"/>
    <w:rsid w:val="006F20C6"/>
    <w:rsid w:val="006F20F7"/>
    <w:rsid w:val="006F241F"/>
    <w:rsid w:val="006F2429"/>
    <w:rsid w:val="006F296F"/>
    <w:rsid w:val="006F3129"/>
    <w:rsid w:val="006F3585"/>
    <w:rsid w:val="006F3741"/>
    <w:rsid w:val="006F39B9"/>
    <w:rsid w:val="006F3C96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7491"/>
    <w:rsid w:val="006F7E30"/>
    <w:rsid w:val="00700206"/>
    <w:rsid w:val="007003BF"/>
    <w:rsid w:val="0070048C"/>
    <w:rsid w:val="00700522"/>
    <w:rsid w:val="00700990"/>
    <w:rsid w:val="00701647"/>
    <w:rsid w:val="00701BFD"/>
    <w:rsid w:val="00702746"/>
    <w:rsid w:val="00702976"/>
    <w:rsid w:val="00702ADF"/>
    <w:rsid w:val="00702D61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6A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3C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99C"/>
    <w:rsid w:val="00717EB8"/>
    <w:rsid w:val="00720266"/>
    <w:rsid w:val="00720308"/>
    <w:rsid w:val="0072035E"/>
    <w:rsid w:val="0072055C"/>
    <w:rsid w:val="0072065A"/>
    <w:rsid w:val="00720764"/>
    <w:rsid w:val="0072092D"/>
    <w:rsid w:val="00720954"/>
    <w:rsid w:val="0072163B"/>
    <w:rsid w:val="00721895"/>
    <w:rsid w:val="00721B7A"/>
    <w:rsid w:val="00721F37"/>
    <w:rsid w:val="00722ACB"/>
    <w:rsid w:val="00722C6E"/>
    <w:rsid w:val="00723276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538"/>
    <w:rsid w:val="00733E98"/>
    <w:rsid w:val="007340DE"/>
    <w:rsid w:val="00734F5C"/>
    <w:rsid w:val="00735064"/>
    <w:rsid w:val="007353D5"/>
    <w:rsid w:val="00735C14"/>
    <w:rsid w:val="00735FD3"/>
    <w:rsid w:val="00736016"/>
    <w:rsid w:val="00736434"/>
    <w:rsid w:val="00736466"/>
    <w:rsid w:val="00736523"/>
    <w:rsid w:val="00736B53"/>
    <w:rsid w:val="007375CB"/>
    <w:rsid w:val="00737795"/>
    <w:rsid w:val="00737975"/>
    <w:rsid w:val="00737B8F"/>
    <w:rsid w:val="00737BB0"/>
    <w:rsid w:val="00737C0D"/>
    <w:rsid w:val="00740584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837"/>
    <w:rsid w:val="00747C3F"/>
    <w:rsid w:val="00747FCF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1D"/>
    <w:rsid w:val="00773CA7"/>
    <w:rsid w:val="00773FEB"/>
    <w:rsid w:val="00774009"/>
    <w:rsid w:val="007746D2"/>
    <w:rsid w:val="00774B90"/>
    <w:rsid w:val="00774E50"/>
    <w:rsid w:val="007752A9"/>
    <w:rsid w:val="00775F95"/>
    <w:rsid w:val="00776650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77F"/>
    <w:rsid w:val="007919F5"/>
    <w:rsid w:val="00791A91"/>
    <w:rsid w:val="00791D40"/>
    <w:rsid w:val="0079228A"/>
    <w:rsid w:val="0079232D"/>
    <w:rsid w:val="00792514"/>
    <w:rsid w:val="0079273C"/>
    <w:rsid w:val="007929F3"/>
    <w:rsid w:val="00792CA9"/>
    <w:rsid w:val="007931EB"/>
    <w:rsid w:val="00793A4C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516C"/>
    <w:rsid w:val="007A559F"/>
    <w:rsid w:val="007A58AD"/>
    <w:rsid w:val="007A5CDB"/>
    <w:rsid w:val="007A5FA3"/>
    <w:rsid w:val="007A64C5"/>
    <w:rsid w:val="007A6745"/>
    <w:rsid w:val="007A6E53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4FF"/>
    <w:rsid w:val="007B7ADB"/>
    <w:rsid w:val="007C00C1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CA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AF9"/>
    <w:rsid w:val="007E5C59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415"/>
    <w:rsid w:val="007F5588"/>
    <w:rsid w:val="007F5EF2"/>
    <w:rsid w:val="007F5FE7"/>
    <w:rsid w:val="007F6CD9"/>
    <w:rsid w:val="007F6D4E"/>
    <w:rsid w:val="007F6F6A"/>
    <w:rsid w:val="007F7ABC"/>
    <w:rsid w:val="008003C5"/>
    <w:rsid w:val="00800B5D"/>
    <w:rsid w:val="00800BD0"/>
    <w:rsid w:val="00800D83"/>
    <w:rsid w:val="00801050"/>
    <w:rsid w:val="00801171"/>
    <w:rsid w:val="00801C97"/>
    <w:rsid w:val="00801D4F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65B"/>
    <w:rsid w:val="00804338"/>
    <w:rsid w:val="008046A0"/>
    <w:rsid w:val="00804C4B"/>
    <w:rsid w:val="00804F07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D89"/>
    <w:rsid w:val="00824F1D"/>
    <w:rsid w:val="0082509C"/>
    <w:rsid w:val="008259F7"/>
    <w:rsid w:val="00825C60"/>
    <w:rsid w:val="00825C82"/>
    <w:rsid w:val="00825F56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B0B"/>
    <w:rsid w:val="00831F5B"/>
    <w:rsid w:val="00831FA9"/>
    <w:rsid w:val="00832789"/>
    <w:rsid w:val="008329DA"/>
    <w:rsid w:val="00832C24"/>
    <w:rsid w:val="0083341B"/>
    <w:rsid w:val="008335AF"/>
    <w:rsid w:val="00833B4C"/>
    <w:rsid w:val="0083422A"/>
    <w:rsid w:val="008352C2"/>
    <w:rsid w:val="008353BD"/>
    <w:rsid w:val="00835BD4"/>
    <w:rsid w:val="00835C6E"/>
    <w:rsid w:val="00835D68"/>
    <w:rsid w:val="00835EE9"/>
    <w:rsid w:val="00836553"/>
    <w:rsid w:val="00836B60"/>
    <w:rsid w:val="00836EE0"/>
    <w:rsid w:val="0083709A"/>
    <w:rsid w:val="008370C3"/>
    <w:rsid w:val="008372B2"/>
    <w:rsid w:val="0083736D"/>
    <w:rsid w:val="008377CE"/>
    <w:rsid w:val="00837C8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D5D"/>
    <w:rsid w:val="00842F3E"/>
    <w:rsid w:val="00843342"/>
    <w:rsid w:val="0084383B"/>
    <w:rsid w:val="00843F5C"/>
    <w:rsid w:val="00844233"/>
    <w:rsid w:val="00844D6F"/>
    <w:rsid w:val="008450FB"/>
    <w:rsid w:val="00845155"/>
    <w:rsid w:val="00845158"/>
    <w:rsid w:val="008451BC"/>
    <w:rsid w:val="00846631"/>
    <w:rsid w:val="0084671F"/>
    <w:rsid w:val="00846729"/>
    <w:rsid w:val="008467FD"/>
    <w:rsid w:val="00847156"/>
    <w:rsid w:val="008472F1"/>
    <w:rsid w:val="008478B0"/>
    <w:rsid w:val="008479FF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57DE6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0A"/>
    <w:rsid w:val="00872B3D"/>
    <w:rsid w:val="00872D11"/>
    <w:rsid w:val="0087335A"/>
    <w:rsid w:val="008734BE"/>
    <w:rsid w:val="00873597"/>
    <w:rsid w:val="008737F5"/>
    <w:rsid w:val="00873867"/>
    <w:rsid w:val="00873C8A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77E67"/>
    <w:rsid w:val="00880587"/>
    <w:rsid w:val="00880A3C"/>
    <w:rsid w:val="008811FC"/>
    <w:rsid w:val="00881218"/>
    <w:rsid w:val="0088128B"/>
    <w:rsid w:val="0088146C"/>
    <w:rsid w:val="008819FC"/>
    <w:rsid w:val="00881BE2"/>
    <w:rsid w:val="00881C0C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0D7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472"/>
    <w:rsid w:val="00896B68"/>
    <w:rsid w:val="00896BE0"/>
    <w:rsid w:val="00896E9B"/>
    <w:rsid w:val="00896FB0"/>
    <w:rsid w:val="00897124"/>
    <w:rsid w:val="00897500"/>
    <w:rsid w:val="00897B61"/>
    <w:rsid w:val="00897BC4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E2"/>
    <w:rsid w:val="008D7F5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31F3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63E9"/>
    <w:rsid w:val="008E668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5E74"/>
    <w:rsid w:val="008F5FB3"/>
    <w:rsid w:val="008F6EEF"/>
    <w:rsid w:val="008F7620"/>
    <w:rsid w:val="008F7632"/>
    <w:rsid w:val="008F7AB2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3D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375"/>
    <w:rsid w:val="0092541C"/>
    <w:rsid w:val="009256B9"/>
    <w:rsid w:val="00925804"/>
    <w:rsid w:val="00925927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B5"/>
    <w:rsid w:val="00937B68"/>
    <w:rsid w:val="00937FD4"/>
    <w:rsid w:val="00940228"/>
    <w:rsid w:val="00940265"/>
    <w:rsid w:val="009402FC"/>
    <w:rsid w:val="00940954"/>
    <w:rsid w:val="00941066"/>
    <w:rsid w:val="00941136"/>
    <w:rsid w:val="00941D95"/>
    <w:rsid w:val="0094216A"/>
    <w:rsid w:val="00942494"/>
    <w:rsid w:val="009424FF"/>
    <w:rsid w:val="00942CBC"/>
    <w:rsid w:val="00942F10"/>
    <w:rsid w:val="00943375"/>
    <w:rsid w:val="009434DE"/>
    <w:rsid w:val="00943D1C"/>
    <w:rsid w:val="009445C8"/>
    <w:rsid w:val="0094498F"/>
    <w:rsid w:val="00944EC9"/>
    <w:rsid w:val="00944EDA"/>
    <w:rsid w:val="0094584C"/>
    <w:rsid w:val="00945A02"/>
    <w:rsid w:val="00945E48"/>
    <w:rsid w:val="00946676"/>
    <w:rsid w:val="009468ED"/>
    <w:rsid w:val="00946E13"/>
    <w:rsid w:val="00947277"/>
    <w:rsid w:val="0094765A"/>
    <w:rsid w:val="00947A73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E4E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38FD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3072"/>
    <w:rsid w:val="00983279"/>
    <w:rsid w:val="00983285"/>
    <w:rsid w:val="009834CA"/>
    <w:rsid w:val="00983511"/>
    <w:rsid w:val="00983745"/>
    <w:rsid w:val="00983861"/>
    <w:rsid w:val="00983A01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B7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3AA"/>
    <w:rsid w:val="009A6449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C4E"/>
    <w:rsid w:val="009B42D2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1E93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39"/>
    <w:rsid w:val="009D4F6A"/>
    <w:rsid w:val="009D5FC6"/>
    <w:rsid w:val="009D648D"/>
    <w:rsid w:val="009D6496"/>
    <w:rsid w:val="009D685E"/>
    <w:rsid w:val="009D7139"/>
    <w:rsid w:val="009D73C4"/>
    <w:rsid w:val="009D7496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DA5"/>
    <w:rsid w:val="009E4EF7"/>
    <w:rsid w:val="009E4F15"/>
    <w:rsid w:val="009E50AD"/>
    <w:rsid w:val="009E50DD"/>
    <w:rsid w:val="009E558C"/>
    <w:rsid w:val="009E5A50"/>
    <w:rsid w:val="009E5ABC"/>
    <w:rsid w:val="009E5C3A"/>
    <w:rsid w:val="009E5F42"/>
    <w:rsid w:val="009E6974"/>
    <w:rsid w:val="009E6AC1"/>
    <w:rsid w:val="009E77D6"/>
    <w:rsid w:val="009E7CC0"/>
    <w:rsid w:val="009F004B"/>
    <w:rsid w:val="009F013D"/>
    <w:rsid w:val="009F0D9C"/>
    <w:rsid w:val="009F0F53"/>
    <w:rsid w:val="009F1424"/>
    <w:rsid w:val="009F1874"/>
    <w:rsid w:val="009F1BFC"/>
    <w:rsid w:val="009F1D43"/>
    <w:rsid w:val="009F2E1F"/>
    <w:rsid w:val="009F2EFC"/>
    <w:rsid w:val="009F37F5"/>
    <w:rsid w:val="009F3ABE"/>
    <w:rsid w:val="009F3F3F"/>
    <w:rsid w:val="009F3F7F"/>
    <w:rsid w:val="009F42CA"/>
    <w:rsid w:val="009F48BF"/>
    <w:rsid w:val="009F4D6A"/>
    <w:rsid w:val="009F55A3"/>
    <w:rsid w:val="009F5736"/>
    <w:rsid w:val="009F5A87"/>
    <w:rsid w:val="009F6408"/>
    <w:rsid w:val="009F643F"/>
    <w:rsid w:val="009F6A94"/>
    <w:rsid w:val="009F77BA"/>
    <w:rsid w:val="009F79C5"/>
    <w:rsid w:val="009F7CD7"/>
    <w:rsid w:val="009F7DCA"/>
    <w:rsid w:val="00A00194"/>
    <w:rsid w:val="00A003EF"/>
    <w:rsid w:val="00A00419"/>
    <w:rsid w:val="00A0086E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261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5F8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300"/>
    <w:rsid w:val="00A22485"/>
    <w:rsid w:val="00A22A61"/>
    <w:rsid w:val="00A22C18"/>
    <w:rsid w:val="00A22D96"/>
    <w:rsid w:val="00A231B4"/>
    <w:rsid w:val="00A231EE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8"/>
    <w:rsid w:val="00A34F89"/>
    <w:rsid w:val="00A3525E"/>
    <w:rsid w:val="00A35331"/>
    <w:rsid w:val="00A357EA"/>
    <w:rsid w:val="00A35C28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6F2B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ED4"/>
    <w:rsid w:val="00A562CB"/>
    <w:rsid w:val="00A5654A"/>
    <w:rsid w:val="00A5687A"/>
    <w:rsid w:val="00A56C06"/>
    <w:rsid w:val="00A570A1"/>
    <w:rsid w:val="00A5719B"/>
    <w:rsid w:val="00A574A8"/>
    <w:rsid w:val="00A578FD"/>
    <w:rsid w:val="00A57930"/>
    <w:rsid w:val="00A57E65"/>
    <w:rsid w:val="00A60334"/>
    <w:rsid w:val="00A60A46"/>
    <w:rsid w:val="00A60D12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C50"/>
    <w:rsid w:val="00A6508D"/>
    <w:rsid w:val="00A652FD"/>
    <w:rsid w:val="00A65631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D8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87C"/>
    <w:rsid w:val="00A90B6F"/>
    <w:rsid w:val="00A90C3B"/>
    <w:rsid w:val="00A90CCA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AEE"/>
    <w:rsid w:val="00AB2FFD"/>
    <w:rsid w:val="00AB319C"/>
    <w:rsid w:val="00AB335D"/>
    <w:rsid w:val="00AB3BE2"/>
    <w:rsid w:val="00AB3C64"/>
    <w:rsid w:val="00AB5470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24D6"/>
    <w:rsid w:val="00AD256D"/>
    <w:rsid w:val="00AD2EAD"/>
    <w:rsid w:val="00AD2EEA"/>
    <w:rsid w:val="00AD40AF"/>
    <w:rsid w:val="00AD4186"/>
    <w:rsid w:val="00AD42DC"/>
    <w:rsid w:val="00AD449F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C3E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704E"/>
    <w:rsid w:val="00AE732F"/>
    <w:rsid w:val="00AE738D"/>
    <w:rsid w:val="00AE7659"/>
    <w:rsid w:val="00AE788E"/>
    <w:rsid w:val="00AE7964"/>
    <w:rsid w:val="00AE7C41"/>
    <w:rsid w:val="00AE7FD2"/>
    <w:rsid w:val="00AF0678"/>
    <w:rsid w:val="00AF086A"/>
    <w:rsid w:val="00AF0945"/>
    <w:rsid w:val="00AF09F1"/>
    <w:rsid w:val="00AF0AB5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263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5B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636"/>
    <w:rsid w:val="00B41ACD"/>
    <w:rsid w:val="00B41B41"/>
    <w:rsid w:val="00B41D16"/>
    <w:rsid w:val="00B41F0D"/>
    <w:rsid w:val="00B42350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EF7"/>
    <w:rsid w:val="00B63599"/>
    <w:rsid w:val="00B635D9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B4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E65"/>
    <w:rsid w:val="00BA0FE6"/>
    <w:rsid w:val="00BA19D9"/>
    <w:rsid w:val="00BA2377"/>
    <w:rsid w:val="00BA26A9"/>
    <w:rsid w:val="00BA2A11"/>
    <w:rsid w:val="00BA2FB7"/>
    <w:rsid w:val="00BA32FA"/>
    <w:rsid w:val="00BA3344"/>
    <w:rsid w:val="00BA3559"/>
    <w:rsid w:val="00BA3759"/>
    <w:rsid w:val="00BA3E92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3B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150C"/>
    <w:rsid w:val="00BC18EF"/>
    <w:rsid w:val="00BC1F29"/>
    <w:rsid w:val="00BC225D"/>
    <w:rsid w:val="00BC2606"/>
    <w:rsid w:val="00BC269B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0EB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314F"/>
    <w:rsid w:val="00BE35BB"/>
    <w:rsid w:val="00BE37C1"/>
    <w:rsid w:val="00BE3B46"/>
    <w:rsid w:val="00BE3C0E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C43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74D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208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CC"/>
    <w:rsid w:val="00C260A9"/>
    <w:rsid w:val="00C263DD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499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A2D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60B8"/>
    <w:rsid w:val="00C46A02"/>
    <w:rsid w:val="00C46CAC"/>
    <w:rsid w:val="00C46CED"/>
    <w:rsid w:val="00C4704E"/>
    <w:rsid w:val="00C47473"/>
    <w:rsid w:val="00C4769F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BF7"/>
    <w:rsid w:val="00C57503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CFC"/>
    <w:rsid w:val="00C648C5"/>
    <w:rsid w:val="00C64D54"/>
    <w:rsid w:val="00C64EFE"/>
    <w:rsid w:val="00C65134"/>
    <w:rsid w:val="00C65428"/>
    <w:rsid w:val="00C6561A"/>
    <w:rsid w:val="00C65873"/>
    <w:rsid w:val="00C658BD"/>
    <w:rsid w:val="00C66C08"/>
    <w:rsid w:val="00C66CB8"/>
    <w:rsid w:val="00C6711E"/>
    <w:rsid w:val="00C67383"/>
    <w:rsid w:val="00C70108"/>
    <w:rsid w:val="00C7032D"/>
    <w:rsid w:val="00C70344"/>
    <w:rsid w:val="00C70BC5"/>
    <w:rsid w:val="00C71218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37D"/>
    <w:rsid w:val="00C977BC"/>
    <w:rsid w:val="00CA0B56"/>
    <w:rsid w:val="00CA0CA6"/>
    <w:rsid w:val="00CA0D68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4B99"/>
    <w:rsid w:val="00CA670B"/>
    <w:rsid w:val="00CA695A"/>
    <w:rsid w:val="00CA6969"/>
    <w:rsid w:val="00CA6CE5"/>
    <w:rsid w:val="00CA6DC4"/>
    <w:rsid w:val="00CA75EA"/>
    <w:rsid w:val="00CA7F78"/>
    <w:rsid w:val="00CA7FC9"/>
    <w:rsid w:val="00CB0213"/>
    <w:rsid w:val="00CB0398"/>
    <w:rsid w:val="00CB048C"/>
    <w:rsid w:val="00CB098E"/>
    <w:rsid w:val="00CB0A58"/>
    <w:rsid w:val="00CB112A"/>
    <w:rsid w:val="00CB1318"/>
    <w:rsid w:val="00CB17ED"/>
    <w:rsid w:val="00CB2D55"/>
    <w:rsid w:val="00CB3476"/>
    <w:rsid w:val="00CB35EB"/>
    <w:rsid w:val="00CB38C8"/>
    <w:rsid w:val="00CB404B"/>
    <w:rsid w:val="00CB44BD"/>
    <w:rsid w:val="00CB53DE"/>
    <w:rsid w:val="00CB551F"/>
    <w:rsid w:val="00CB55B8"/>
    <w:rsid w:val="00CB563B"/>
    <w:rsid w:val="00CB56C7"/>
    <w:rsid w:val="00CB5C2F"/>
    <w:rsid w:val="00CB614A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6AA"/>
    <w:rsid w:val="00CC6A4B"/>
    <w:rsid w:val="00CC6AEB"/>
    <w:rsid w:val="00CC6CD4"/>
    <w:rsid w:val="00CC6E10"/>
    <w:rsid w:val="00CC6E9C"/>
    <w:rsid w:val="00CC716F"/>
    <w:rsid w:val="00CC74E9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E73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D7B1B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5F4"/>
    <w:rsid w:val="00CE4D1E"/>
    <w:rsid w:val="00CE5436"/>
    <w:rsid w:val="00CE5662"/>
    <w:rsid w:val="00CE5756"/>
    <w:rsid w:val="00CE5A11"/>
    <w:rsid w:val="00CE5A73"/>
    <w:rsid w:val="00CE6041"/>
    <w:rsid w:val="00CE63B7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764"/>
    <w:rsid w:val="00D24D9A"/>
    <w:rsid w:val="00D24E6E"/>
    <w:rsid w:val="00D24FD0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7D8"/>
    <w:rsid w:val="00D37B4A"/>
    <w:rsid w:val="00D409EA"/>
    <w:rsid w:val="00D40B2C"/>
    <w:rsid w:val="00D40B52"/>
    <w:rsid w:val="00D40DF0"/>
    <w:rsid w:val="00D41B83"/>
    <w:rsid w:val="00D41D03"/>
    <w:rsid w:val="00D4209E"/>
    <w:rsid w:val="00D427A9"/>
    <w:rsid w:val="00D42B82"/>
    <w:rsid w:val="00D43659"/>
    <w:rsid w:val="00D436FF"/>
    <w:rsid w:val="00D43854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585"/>
    <w:rsid w:val="00D6492E"/>
    <w:rsid w:val="00D64A28"/>
    <w:rsid w:val="00D64CC1"/>
    <w:rsid w:val="00D65EA7"/>
    <w:rsid w:val="00D66359"/>
    <w:rsid w:val="00D6669D"/>
    <w:rsid w:val="00D671F7"/>
    <w:rsid w:val="00D6787D"/>
    <w:rsid w:val="00D679A1"/>
    <w:rsid w:val="00D7011E"/>
    <w:rsid w:val="00D701D4"/>
    <w:rsid w:val="00D7046E"/>
    <w:rsid w:val="00D70D40"/>
    <w:rsid w:val="00D710E4"/>
    <w:rsid w:val="00D71D09"/>
    <w:rsid w:val="00D7263E"/>
    <w:rsid w:val="00D72994"/>
    <w:rsid w:val="00D73A13"/>
    <w:rsid w:val="00D73A37"/>
    <w:rsid w:val="00D73D5E"/>
    <w:rsid w:val="00D73E2E"/>
    <w:rsid w:val="00D74231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8EC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09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D1D"/>
    <w:rsid w:val="00DA4D6A"/>
    <w:rsid w:val="00DA4FFE"/>
    <w:rsid w:val="00DA5143"/>
    <w:rsid w:val="00DA5397"/>
    <w:rsid w:val="00DA5895"/>
    <w:rsid w:val="00DA5AA9"/>
    <w:rsid w:val="00DA5CD4"/>
    <w:rsid w:val="00DA5D9A"/>
    <w:rsid w:val="00DA5E85"/>
    <w:rsid w:val="00DA5EBD"/>
    <w:rsid w:val="00DA7310"/>
    <w:rsid w:val="00DA7349"/>
    <w:rsid w:val="00DA76DF"/>
    <w:rsid w:val="00DA7CD9"/>
    <w:rsid w:val="00DA7EF7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45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42E5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D70"/>
    <w:rsid w:val="00DD4012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55D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981"/>
    <w:rsid w:val="00DE3C97"/>
    <w:rsid w:val="00DE3DCE"/>
    <w:rsid w:val="00DE4126"/>
    <w:rsid w:val="00DE4815"/>
    <w:rsid w:val="00DE49AE"/>
    <w:rsid w:val="00DE4A74"/>
    <w:rsid w:val="00DE4E80"/>
    <w:rsid w:val="00DE4F8D"/>
    <w:rsid w:val="00DE505D"/>
    <w:rsid w:val="00DE5240"/>
    <w:rsid w:val="00DE52B9"/>
    <w:rsid w:val="00DE56AB"/>
    <w:rsid w:val="00DE5701"/>
    <w:rsid w:val="00DE5721"/>
    <w:rsid w:val="00DE57E6"/>
    <w:rsid w:val="00DE5883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6F72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0DF0"/>
    <w:rsid w:val="00E11303"/>
    <w:rsid w:val="00E11771"/>
    <w:rsid w:val="00E11BB5"/>
    <w:rsid w:val="00E11D2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DFF"/>
    <w:rsid w:val="00E13EC5"/>
    <w:rsid w:val="00E140C2"/>
    <w:rsid w:val="00E141F9"/>
    <w:rsid w:val="00E143B5"/>
    <w:rsid w:val="00E143E4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EAF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26C"/>
    <w:rsid w:val="00E322BF"/>
    <w:rsid w:val="00E32D1C"/>
    <w:rsid w:val="00E3309F"/>
    <w:rsid w:val="00E334F2"/>
    <w:rsid w:val="00E34147"/>
    <w:rsid w:val="00E34351"/>
    <w:rsid w:val="00E348E8"/>
    <w:rsid w:val="00E3499F"/>
    <w:rsid w:val="00E349F3"/>
    <w:rsid w:val="00E3529B"/>
    <w:rsid w:val="00E356D9"/>
    <w:rsid w:val="00E3595F"/>
    <w:rsid w:val="00E35E94"/>
    <w:rsid w:val="00E36350"/>
    <w:rsid w:val="00E36CF1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AB5"/>
    <w:rsid w:val="00E51E18"/>
    <w:rsid w:val="00E51EE6"/>
    <w:rsid w:val="00E5211B"/>
    <w:rsid w:val="00E5242D"/>
    <w:rsid w:val="00E526D9"/>
    <w:rsid w:val="00E527A0"/>
    <w:rsid w:val="00E52958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5D7"/>
    <w:rsid w:val="00E56F5D"/>
    <w:rsid w:val="00E5708C"/>
    <w:rsid w:val="00E5742C"/>
    <w:rsid w:val="00E576B9"/>
    <w:rsid w:val="00E57A23"/>
    <w:rsid w:val="00E57AF2"/>
    <w:rsid w:val="00E57F52"/>
    <w:rsid w:val="00E602B3"/>
    <w:rsid w:val="00E607B7"/>
    <w:rsid w:val="00E60A3C"/>
    <w:rsid w:val="00E60A41"/>
    <w:rsid w:val="00E60C05"/>
    <w:rsid w:val="00E6132C"/>
    <w:rsid w:val="00E616F4"/>
    <w:rsid w:val="00E61B08"/>
    <w:rsid w:val="00E6219F"/>
    <w:rsid w:val="00E624C0"/>
    <w:rsid w:val="00E62755"/>
    <w:rsid w:val="00E62AA1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F72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1FBC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C98"/>
    <w:rsid w:val="00E86EE9"/>
    <w:rsid w:val="00E87276"/>
    <w:rsid w:val="00E87C7F"/>
    <w:rsid w:val="00E87DD8"/>
    <w:rsid w:val="00E90616"/>
    <w:rsid w:val="00E90939"/>
    <w:rsid w:val="00E90A33"/>
    <w:rsid w:val="00E90C48"/>
    <w:rsid w:val="00E9102C"/>
    <w:rsid w:val="00E91536"/>
    <w:rsid w:val="00E916E4"/>
    <w:rsid w:val="00E91DEE"/>
    <w:rsid w:val="00E92CFB"/>
    <w:rsid w:val="00E939AC"/>
    <w:rsid w:val="00E93C86"/>
    <w:rsid w:val="00E93ECA"/>
    <w:rsid w:val="00E94011"/>
    <w:rsid w:val="00E946CD"/>
    <w:rsid w:val="00E94E6D"/>
    <w:rsid w:val="00E952C9"/>
    <w:rsid w:val="00E956AF"/>
    <w:rsid w:val="00E9570D"/>
    <w:rsid w:val="00E96070"/>
    <w:rsid w:val="00E966F0"/>
    <w:rsid w:val="00E96842"/>
    <w:rsid w:val="00E96AFA"/>
    <w:rsid w:val="00E96BC2"/>
    <w:rsid w:val="00E96BE2"/>
    <w:rsid w:val="00E96EB0"/>
    <w:rsid w:val="00E970E9"/>
    <w:rsid w:val="00E978CE"/>
    <w:rsid w:val="00E9798B"/>
    <w:rsid w:val="00E979FE"/>
    <w:rsid w:val="00E97A16"/>
    <w:rsid w:val="00E97DDF"/>
    <w:rsid w:val="00E97FBF"/>
    <w:rsid w:val="00EA0B31"/>
    <w:rsid w:val="00EA0BF9"/>
    <w:rsid w:val="00EA0DEF"/>
    <w:rsid w:val="00EA0E5A"/>
    <w:rsid w:val="00EA1056"/>
    <w:rsid w:val="00EA120D"/>
    <w:rsid w:val="00EA16CF"/>
    <w:rsid w:val="00EA193D"/>
    <w:rsid w:val="00EA1E61"/>
    <w:rsid w:val="00EA202E"/>
    <w:rsid w:val="00EA24FA"/>
    <w:rsid w:val="00EA2A4C"/>
    <w:rsid w:val="00EA2B6B"/>
    <w:rsid w:val="00EA307F"/>
    <w:rsid w:val="00EA3615"/>
    <w:rsid w:val="00EA36D7"/>
    <w:rsid w:val="00EA37AC"/>
    <w:rsid w:val="00EA37C9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807"/>
    <w:rsid w:val="00EA7A2A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B1"/>
    <w:rsid w:val="00EB40EC"/>
    <w:rsid w:val="00EB44EF"/>
    <w:rsid w:val="00EB4735"/>
    <w:rsid w:val="00EB47C7"/>
    <w:rsid w:val="00EB4847"/>
    <w:rsid w:val="00EB4B8D"/>
    <w:rsid w:val="00EB5FDE"/>
    <w:rsid w:val="00EB602C"/>
    <w:rsid w:val="00EB690F"/>
    <w:rsid w:val="00EB6D21"/>
    <w:rsid w:val="00EB6F8A"/>
    <w:rsid w:val="00EB713C"/>
    <w:rsid w:val="00EB7A87"/>
    <w:rsid w:val="00EB7E49"/>
    <w:rsid w:val="00EC07DF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79F"/>
    <w:rsid w:val="00EC7B54"/>
    <w:rsid w:val="00EC7D79"/>
    <w:rsid w:val="00ED0367"/>
    <w:rsid w:val="00ED036B"/>
    <w:rsid w:val="00ED05CD"/>
    <w:rsid w:val="00ED0C46"/>
    <w:rsid w:val="00ED0DB4"/>
    <w:rsid w:val="00ED0F76"/>
    <w:rsid w:val="00ED1213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2ED"/>
    <w:rsid w:val="00EF2451"/>
    <w:rsid w:val="00EF2509"/>
    <w:rsid w:val="00EF2AFD"/>
    <w:rsid w:val="00EF31A7"/>
    <w:rsid w:val="00EF3503"/>
    <w:rsid w:val="00EF3F45"/>
    <w:rsid w:val="00EF452F"/>
    <w:rsid w:val="00EF4898"/>
    <w:rsid w:val="00EF4A48"/>
    <w:rsid w:val="00EF4C65"/>
    <w:rsid w:val="00EF4F42"/>
    <w:rsid w:val="00EF51A2"/>
    <w:rsid w:val="00EF57A2"/>
    <w:rsid w:val="00EF5AF3"/>
    <w:rsid w:val="00EF6372"/>
    <w:rsid w:val="00EF66A6"/>
    <w:rsid w:val="00EF6ABC"/>
    <w:rsid w:val="00EF6C95"/>
    <w:rsid w:val="00EF6D91"/>
    <w:rsid w:val="00EF6E47"/>
    <w:rsid w:val="00EF70DE"/>
    <w:rsid w:val="00EF7148"/>
    <w:rsid w:val="00EF73EF"/>
    <w:rsid w:val="00EF764E"/>
    <w:rsid w:val="00EF7B0A"/>
    <w:rsid w:val="00EF7D12"/>
    <w:rsid w:val="00F009BE"/>
    <w:rsid w:val="00F00C95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821"/>
    <w:rsid w:val="00F04EE3"/>
    <w:rsid w:val="00F05138"/>
    <w:rsid w:val="00F054EE"/>
    <w:rsid w:val="00F05780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492"/>
    <w:rsid w:val="00F1267D"/>
    <w:rsid w:val="00F127CC"/>
    <w:rsid w:val="00F12A9C"/>
    <w:rsid w:val="00F12CDA"/>
    <w:rsid w:val="00F131DC"/>
    <w:rsid w:val="00F1328F"/>
    <w:rsid w:val="00F133D9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0E67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3DE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D2F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DFE"/>
    <w:rsid w:val="00F638DD"/>
    <w:rsid w:val="00F63DD6"/>
    <w:rsid w:val="00F640E5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9C7"/>
    <w:rsid w:val="00F7752C"/>
    <w:rsid w:val="00F775EE"/>
    <w:rsid w:val="00F801AF"/>
    <w:rsid w:val="00F805CE"/>
    <w:rsid w:val="00F80B0A"/>
    <w:rsid w:val="00F80C5B"/>
    <w:rsid w:val="00F813A5"/>
    <w:rsid w:val="00F8199D"/>
    <w:rsid w:val="00F8231C"/>
    <w:rsid w:val="00F82F0F"/>
    <w:rsid w:val="00F82FFB"/>
    <w:rsid w:val="00F83761"/>
    <w:rsid w:val="00F8421E"/>
    <w:rsid w:val="00F84452"/>
    <w:rsid w:val="00F84B01"/>
    <w:rsid w:val="00F84F29"/>
    <w:rsid w:val="00F84F79"/>
    <w:rsid w:val="00F852A6"/>
    <w:rsid w:val="00F85E05"/>
    <w:rsid w:val="00F86416"/>
    <w:rsid w:val="00F86605"/>
    <w:rsid w:val="00F86FEF"/>
    <w:rsid w:val="00F87293"/>
    <w:rsid w:val="00F878CA"/>
    <w:rsid w:val="00F87BCD"/>
    <w:rsid w:val="00F905B5"/>
    <w:rsid w:val="00F90D73"/>
    <w:rsid w:val="00F90DDA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577A"/>
    <w:rsid w:val="00F959A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021"/>
    <w:rsid w:val="00FA361C"/>
    <w:rsid w:val="00FA3795"/>
    <w:rsid w:val="00FA39DE"/>
    <w:rsid w:val="00FA3C4B"/>
    <w:rsid w:val="00FA3F36"/>
    <w:rsid w:val="00FA4644"/>
    <w:rsid w:val="00FA4F2A"/>
    <w:rsid w:val="00FA5692"/>
    <w:rsid w:val="00FA60BD"/>
    <w:rsid w:val="00FA6190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D58"/>
    <w:rsid w:val="00FB2E26"/>
    <w:rsid w:val="00FB34D9"/>
    <w:rsid w:val="00FB3508"/>
    <w:rsid w:val="00FB359B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25D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B7D"/>
    <w:rsid w:val="00FE7FC8"/>
    <w:rsid w:val="00FF0462"/>
    <w:rsid w:val="00FF0A0F"/>
    <w:rsid w:val="00FF0CEA"/>
    <w:rsid w:val="00FF0F9D"/>
    <w:rsid w:val="00FF135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8F4"/>
    <w:rsid w:val="00FF4C58"/>
    <w:rsid w:val="00FF53C7"/>
    <w:rsid w:val="00FF54FC"/>
    <w:rsid w:val="00FF570B"/>
    <w:rsid w:val="00FF5745"/>
    <w:rsid w:val="00FF583A"/>
    <w:rsid w:val="00FF5AA4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4849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25100-5C57-4EE8-BA79-D24359BC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1998</TotalTime>
  <Pages>36</Pages>
  <Words>10720</Words>
  <Characters>42801</Characters>
  <Application>Microsoft Office Word</Application>
  <DocSecurity>0</DocSecurity>
  <Lines>356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53415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GiFT</cp:lastModifiedBy>
  <cp:revision>117</cp:revision>
  <cp:lastPrinted>2020-08-11T05:55:00Z</cp:lastPrinted>
  <dcterms:created xsi:type="dcterms:W3CDTF">2020-05-13T06:26:00Z</dcterms:created>
  <dcterms:modified xsi:type="dcterms:W3CDTF">2020-08-11T09:33:00Z</dcterms:modified>
</cp:coreProperties>
</file>