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7AE2C" w14:textId="2FA67CD9" w:rsidR="008C0E3C" w:rsidRPr="00BB5C2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1106A99" w14:textId="0DD63A4A" w:rsidR="00983ABA" w:rsidRPr="00BB5C2C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6E86E007" w14:textId="77777777" w:rsidR="00983ABA" w:rsidRPr="00BB5C2C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38BD160" w14:textId="621E0816" w:rsidR="00F24122" w:rsidRPr="00BB5C2C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830B8F" w:rsidRPr="00BB5C2C">
        <w:rPr>
          <w:rFonts w:asciiTheme="majorBidi" w:hAnsiTheme="majorBidi" w:cstheme="majorBidi"/>
          <w:sz w:val="52"/>
          <w:szCs w:val="52"/>
          <w:cs/>
        </w:rPr>
        <w:t xml:space="preserve">เอ็ม.ซี.เอส. สตีล จำกัด </w:t>
      </w:r>
      <w:r w:rsidRPr="00BB5C2C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10663083" w14:textId="3BDCE00B" w:rsidR="00804175" w:rsidRPr="00BB5C2C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B5FCBA9" w14:textId="77777777" w:rsidR="00804175" w:rsidRPr="00BB5C2C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6514E377" w14:textId="1CD5C398" w:rsidR="00804175" w:rsidRPr="00BB5C2C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D673A99" w14:textId="2F866F63" w:rsidR="007D2B7F" w:rsidRPr="00BB5C2C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9B17D1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7D2B7F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13FE7" w:rsidRPr="00BB5C2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C751E" w:rsidRPr="00BB5C2C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2A16E9" w:rsidRPr="00BB5C2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A16E9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</w:t>
      </w:r>
      <w:r w:rsidR="00404E49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ิถุนายน</w:t>
      </w:r>
      <w:r w:rsidR="002A16E9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13FE7" w:rsidRPr="00BB5C2C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2C3FEEC7" w14:textId="77777777" w:rsidR="00804175" w:rsidRPr="00BB5C2C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325FE4" w14:textId="583F1D46" w:rsidR="00BA52FA" w:rsidRPr="00BB5C2C" w:rsidRDefault="00804175" w:rsidP="00BA52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A8674C"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E221CC" w14:textId="77777777" w:rsidR="009D3BB5" w:rsidRDefault="00BA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9D3BB5" w:rsidSect="00721595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11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4BC23E0" w14:textId="77777777" w:rsidR="009D3BB5" w:rsidRPr="00BB5C2C" w:rsidRDefault="009D3BB5" w:rsidP="009D3BB5">
      <w:pPr>
        <w:pStyle w:val="Heading6"/>
        <w:jc w:val="thaiDistribute"/>
        <w:rPr>
          <w:rFonts w:asciiTheme="majorBidi" w:hAnsiTheme="majorBidi" w:cstheme="majorBidi"/>
          <w:u w:val="none"/>
        </w:rPr>
      </w:pPr>
    </w:p>
    <w:p w14:paraId="10B8F230" w14:textId="77777777" w:rsidR="009D3BB5" w:rsidRPr="00BB5C2C" w:rsidRDefault="009D3BB5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2FDC8D" w14:textId="77777777" w:rsidR="009D3BB5" w:rsidRPr="00BB5C2C" w:rsidRDefault="009D3BB5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2CE125" w14:textId="77777777" w:rsidR="009D3BB5" w:rsidRPr="00BB5C2C" w:rsidRDefault="009D3BB5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C60CB3" w14:textId="5F3212FA" w:rsidR="009D3BB5" w:rsidRDefault="009D3BB5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0EEC32" w14:textId="1A87F8CF" w:rsidR="00EE6D5B" w:rsidRDefault="00EE6D5B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60CAFA" w14:textId="08BC0838" w:rsidR="00EE6D5B" w:rsidRDefault="00EE6D5B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93FC13" w14:textId="77777777" w:rsidR="00797011" w:rsidRPr="00797011" w:rsidRDefault="00797011" w:rsidP="009D3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B589A2" w14:textId="77777777" w:rsidR="00BA52FA" w:rsidRPr="00BB5C2C" w:rsidRDefault="00BA52FA" w:rsidP="00BA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6DD4C1" w14:textId="77777777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6487E633" w14:textId="72B67375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BD295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4C97168E" w14:textId="77777777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B49323B" w14:textId="42370688" w:rsidR="00BA52FA" w:rsidRPr="00BB5C2C" w:rsidRDefault="00BA52FA" w:rsidP="00BA52FA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3</w:t>
      </w:r>
      <w:r w:rsidR="00E178C9" w:rsidRPr="00BB5C2C">
        <w:rPr>
          <w:rFonts w:asciiTheme="majorBidi" w:hAnsiTheme="majorBidi" w:cstheme="majorBidi"/>
          <w:spacing w:val="-2"/>
          <w:lang w:val="en-US"/>
        </w:rPr>
        <w:t>0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E178C9" w:rsidRPr="00BB5C2C">
        <w:rPr>
          <w:rFonts w:asciiTheme="majorBidi" w:hAnsiTheme="majorBidi" w:cstheme="majorBidi"/>
          <w:spacing w:val="-2"/>
          <w:cs/>
          <w:lang w:val="en-US"/>
        </w:rPr>
        <w:t>มิถุนายน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2563</w:t>
      </w:r>
      <w:r w:rsidR="00BD2952">
        <w:rPr>
          <w:rFonts w:asciiTheme="majorBidi" w:hAnsiTheme="majorBidi" w:cstheme="majorBidi"/>
          <w:spacing w:val="-2"/>
          <w:lang w:val="en-US"/>
        </w:rPr>
        <w:t xml:space="preserve">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E178C9" w:rsidRPr="00BB5C2C">
        <w:rPr>
          <w:rFonts w:asciiTheme="majorBidi" w:hAnsiTheme="majorBidi" w:cstheme="majorBidi"/>
          <w:spacing w:val="-2"/>
          <w:cs/>
        </w:rPr>
        <w:t xml:space="preserve"> สำหรับงวดสามเดือนและหกเดือนสิ้นสุดวันที่ </w:t>
      </w:r>
      <w:r w:rsidR="00E178C9" w:rsidRPr="00BB5C2C">
        <w:rPr>
          <w:rFonts w:asciiTheme="majorBidi" w:hAnsiTheme="majorBidi" w:cstheme="majorBidi"/>
          <w:spacing w:val="-2"/>
          <w:cs/>
        </w:rPr>
        <w:br/>
      </w:r>
      <w:r w:rsidR="00E178C9" w:rsidRPr="00BB5C2C">
        <w:rPr>
          <w:rFonts w:asciiTheme="majorBidi" w:hAnsiTheme="majorBidi" w:cstheme="majorBidi"/>
          <w:spacing w:val="-2"/>
          <w:lang w:val="en-US"/>
        </w:rPr>
        <w:t xml:space="preserve">30 </w:t>
      </w:r>
      <w:r w:rsidR="00E178C9" w:rsidRPr="00BB5C2C">
        <w:rPr>
          <w:rFonts w:asciiTheme="majorBidi" w:hAnsiTheme="majorBidi" w:cstheme="majorBidi"/>
          <w:spacing w:val="-2"/>
          <w:cs/>
          <w:lang w:val="en-US"/>
        </w:rPr>
        <w:t>มิถุนายน</w:t>
      </w:r>
      <w:r w:rsidR="00E178C9" w:rsidRPr="00BB5C2C">
        <w:rPr>
          <w:rFonts w:asciiTheme="majorBidi" w:hAnsiTheme="majorBidi" w:cstheme="majorBidi"/>
          <w:spacing w:val="-2"/>
          <w:cs/>
        </w:rPr>
        <w:t xml:space="preserve"> </w:t>
      </w:r>
      <w:r w:rsidR="00E178C9" w:rsidRPr="00BB5C2C">
        <w:rPr>
          <w:rFonts w:asciiTheme="majorBidi" w:hAnsiTheme="majorBidi" w:cstheme="majorBidi"/>
          <w:spacing w:val="-2"/>
          <w:lang w:val="en-US"/>
        </w:rPr>
        <w:t>2563</w:t>
      </w:r>
      <w:r w:rsidR="00BD2952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B5C2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เฉพาะกิจการและงบกระแสเงินสดรวมและงบกระแสเงินสดเฉพาะกิจการสำหรับงวด</w:t>
      </w:r>
      <w:r w:rsidR="00721595">
        <w:rPr>
          <w:rFonts w:asciiTheme="majorBidi" w:hAnsiTheme="majorBidi" w:cstheme="majorBidi" w:hint="cs"/>
          <w:spacing w:val="-2"/>
          <w:cs/>
        </w:rPr>
        <w:t>หก</w:t>
      </w:r>
      <w:r w:rsidRPr="00BB5C2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E178C9" w:rsidRPr="00BB5C2C">
        <w:rPr>
          <w:rFonts w:asciiTheme="majorBidi" w:hAnsiTheme="majorBidi" w:cstheme="majorBidi"/>
          <w:spacing w:val="-2"/>
          <w:lang w:val="en-US"/>
        </w:rPr>
        <w:t xml:space="preserve">30 </w:t>
      </w:r>
      <w:r w:rsidR="00E178C9" w:rsidRPr="00BB5C2C">
        <w:rPr>
          <w:rFonts w:asciiTheme="majorBidi" w:hAnsiTheme="majorBidi" w:cstheme="majorBidi"/>
          <w:spacing w:val="-2"/>
          <w:cs/>
          <w:lang w:val="en-US"/>
        </w:rPr>
        <w:t>มิถุนายน</w:t>
      </w:r>
      <w:r w:rsidRPr="00BB5C2C">
        <w:rPr>
          <w:rFonts w:asciiTheme="majorBidi" w:hAnsiTheme="majorBidi" w:cstheme="majorBidi"/>
          <w:spacing w:val="-2"/>
          <w:cs/>
        </w:rPr>
        <w:t xml:space="preserve"> </w:t>
      </w:r>
      <w:r w:rsidRPr="00BB5C2C">
        <w:rPr>
          <w:rFonts w:asciiTheme="majorBidi" w:hAnsiTheme="majorBidi" w:cstheme="majorBidi"/>
          <w:spacing w:val="-2"/>
          <w:lang w:val="en-US"/>
        </w:rPr>
        <w:t>2563</w:t>
      </w:r>
      <w:r w:rsidRPr="00BB5C2C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 w:rsidR="00E178C9" w:rsidRPr="00BB5C2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 w:rsidR="00E178C9" w:rsidRPr="00BB5C2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 w:rsidR="00E178C9" w:rsidRPr="00BB5C2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178C9" w:rsidRPr="00BB5C2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2218E9D0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0CE8503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DD1A39F" w14:textId="77777777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EFB4D" w14:textId="4077715D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BB5C2C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</w:t>
      </w:r>
      <w:r w:rsidR="00BD2952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187BB296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7ED079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810A3B4" w14:textId="77777777" w:rsidR="00BA52FA" w:rsidRPr="00BB5C2C" w:rsidRDefault="00BA52FA" w:rsidP="00BA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6C8FAA" w14:textId="77777777" w:rsidR="00A12741" w:rsidRDefault="00A12741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812740" w14:textId="77777777" w:rsidR="00A12741" w:rsidRDefault="00A12741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5FE6456" w14:textId="77777777" w:rsidR="00A12741" w:rsidRDefault="00A12741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5A94893" w14:textId="77777777" w:rsidR="00A12741" w:rsidRDefault="00A12741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164D988" w14:textId="2B5C0E9C" w:rsidR="00BA52FA" w:rsidRPr="00BB5C2C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4F9DF2C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F34744" w14:textId="3A3A9189" w:rsidR="00BA52FA" w:rsidRPr="00BB5C2C" w:rsidRDefault="00BA52FA" w:rsidP="00BA52F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A12741">
        <w:rPr>
          <w:rFonts w:asciiTheme="majorBidi" w:hAnsiTheme="majorBidi" w:cstheme="majorBidi"/>
          <w:sz w:val="30"/>
          <w:szCs w:val="30"/>
          <w:cs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B5C2C">
        <w:rPr>
          <w:rFonts w:asciiTheme="majorBidi" w:hAnsiTheme="majorBidi" w:cstheme="majorBidi"/>
          <w:sz w:val="30"/>
          <w:szCs w:val="30"/>
        </w:rPr>
        <w:t>34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001EE75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5CC22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eastAsiaTheme="minorHAnsi" w:hAnsiTheme="majorBidi" w:cstheme="majorBidi"/>
          <w:i/>
          <w:iCs/>
          <w:sz w:val="30"/>
          <w:szCs w:val="30"/>
          <w:cs/>
        </w:rPr>
        <w:t>เรื่องอื่น</w:t>
      </w:r>
    </w:p>
    <w:p w14:paraId="1614EEB9" w14:textId="77777777" w:rsidR="00BA52FA" w:rsidRPr="00BB5C2C" w:rsidRDefault="00BA52FA" w:rsidP="00BA52F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6F5CA" w14:textId="4B10DEBC" w:rsidR="00BA52FA" w:rsidRPr="00BB5C2C" w:rsidRDefault="00BA52FA" w:rsidP="00BA52F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4233">
        <w:rPr>
          <w:rFonts w:asciiTheme="majorBidi" w:hAnsiTheme="majorBidi" w:cstheme="majorBidi"/>
          <w:sz w:val="30"/>
          <w:szCs w:val="30"/>
          <w:cs/>
        </w:rPr>
        <w:t>งบแสดงฐานะการเงินรวมและงบแสดงฐานะการเงินเฉพาะกิจการของบริษัท เอ็ม.ซี.เอส. สตีล จำกัด (มหาชน) และ</w:t>
      </w:r>
      <w:r w:rsidR="00BD2952" w:rsidRPr="00BC4233">
        <w:rPr>
          <w:rFonts w:asciiTheme="majorBidi" w:hAnsiTheme="majorBidi" w:cstheme="majorBidi"/>
          <w:sz w:val="30"/>
          <w:szCs w:val="30"/>
        </w:rPr>
        <w:br/>
      </w:r>
      <w:r w:rsidRPr="00BC4233">
        <w:rPr>
          <w:rFonts w:asciiTheme="majorBidi" w:hAnsiTheme="majorBidi" w:cstheme="majorBidi"/>
          <w:sz w:val="30"/>
          <w:szCs w:val="30"/>
          <w:cs/>
        </w:rPr>
        <w:t xml:space="preserve">บริษัทย่อย และของเฉพาะบริษัท เอ็ม.ซี.เอส. สตีล จำกัด (มหาชน) ณ วันที่ </w:t>
      </w:r>
      <w:r w:rsidRPr="00BC4233">
        <w:rPr>
          <w:rFonts w:asciiTheme="majorBidi" w:hAnsiTheme="majorBidi" w:cstheme="majorBidi"/>
          <w:sz w:val="30"/>
          <w:szCs w:val="30"/>
        </w:rPr>
        <w:t>31</w:t>
      </w:r>
      <w:r w:rsidRPr="00BC42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4233">
        <w:rPr>
          <w:rFonts w:asciiTheme="majorBidi" w:hAnsiTheme="majorBidi" w:cstheme="majorBidi"/>
          <w:sz w:val="30"/>
          <w:szCs w:val="30"/>
        </w:rPr>
        <w:t>2562</w:t>
      </w:r>
      <w:r w:rsidRPr="00BC4233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Pr="00A12741">
        <w:rPr>
          <w:rFonts w:asciiTheme="majorBidi" w:hAnsiTheme="majorBidi" w:cstheme="majorBidi"/>
          <w:sz w:val="30"/>
          <w:szCs w:val="30"/>
        </w:rPr>
        <w:t>24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A12741">
        <w:rPr>
          <w:rFonts w:asciiTheme="majorBidi" w:hAnsiTheme="majorBidi" w:cstheme="majorBidi"/>
          <w:sz w:val="30"/>
          <w:szCs w:val="30"/>
        </w:rPr>
        <w:t>2563</w:t>
      </w:r>
      <w:r w:rsidR="00A12741" w:rsidRPr="00A12741">
        <w:rPr>
          <w:rFonts w:asciiTheme="majorBidi" w:hAnsiTheme="majorBidi" w:cstheme="majorBidi"/>
          <w:sz w:val="30"/>
          <w:szCs w:val="30"/>
          <w:cs/>
        </w:rPr>
        <w:br/>
      </w:r>
      <w:r w:rsidRPr="00A1274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bookmarkStart w:id="0" w:name="_GoBack"/>
      <w:bookmarkEnd w:id="0"/>
      <w:r w:rsidR="00A12741" w:rsidRPr="00A12741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12741" w:rsidRPr="00A12741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="00A12741" w:rsidRPr="00A1274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12741" w:rsidRPr="00A12741">
        <w:rPr>
          <w:rFonts w:asciiTheme="majorBidi" w:hAnsiTheme="majorBidi" w:cstheme="majorBidi"/>
          <w:sz w:val="30"/>
          <w:szCs w:val="30"/>
        </w:rPr>
        <w:t>256</w:t>
      </w:r>
      <w:r w:rsidR="00B45F23">
        <w:rPr>
          <w:rFonts w:asciiTheme="majorBidi" w:hAnsiTheme="majorBidi" w:cstheme="majorBidi"/>
          <w:sz w:val="30"/>
          <w:szCs w:val="30"/>
        </w:rPr>
        <w:t>2</w:t>
      </w:r>
      <w:r w:rsidR="00A12741" w:rsidRPr="00A12741">
        <w:rPr>
          <w:rFonts w:asciiTheme="majorBidi" w:hAnsiTheme="majorBidi" w:cstheme="majorBidi"/>
          <w:sz w:val="30"/>
          <w:szCs w:val="30"/>
        </w:rPr>
        <w:t xml:space="preserve"> </w:t>
      </w:r>
      <w:r w:rsidRPr="00A12741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A12741" w:rsidRPr="00A12741">
        <w:rPr>
          <w:rFonts w:asciiTheme="majorBidi" w:hAnsiTheme="majorBidi" w:cstheme="majorBidi"/>
          <w:sz w:val="30"/>
          <w:szCs w:val="30"/>
        </w:rPr>
        <w:br/>
      </w:r>
      <w:r w:rsidRPr="00A12741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A12741" w:rsidRPr="00A12741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="00A12741" w:rsidRPr="00A12741">
        <w:rPr>
          <w:rFonts w:asciiTheme="majorBidi" w:hAnsiTheme="majorBidi" w:cstheme="majorBidi"/>
          <w:sz w:val="30"/>
          <w:szCs w:val="30"/>
        </w:rPr>
        <w:t xml:space="preserve">30 </w:t>
      </w:r>
      <w:r w:rsidR="00A12741" w:rsidRPr="00A1274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12741" w:rsidRPr="00A12741">
        <w:rPr>
          <w:rFonts w:asciiTheme="majorBidi" w:hAnsiTheme="majorBidi" w:cstheme="majorBidi"/>
          <w:sz w:val="30"/>
          <w:szCs w:val="30"/>
        </w:rPr>
        <w:t>256</w:t>
      </w:r>
      <w:r w:rsidR="00B45F23">
        <w:rPr>
          <w:rFonts w:asciiTheme="majorBidi" w:hAnsiTheme="majorBidi" w:cstheme="majorBidi"/>
          <w:sz w:val="30"/>
          <w:szCs w:val="30"/>
        </w:rPr>
        <w:t>2</w:t>
      </w:r>
      <w:r w:rsidR="00A12741" w:rsidRPr="00A12741">
        <w:rPr>
          <w:rFonts w:asciiTheme="majorBidi" w:hAnsiTheme="majorBidi" w:cstheme="majorBidi"/>
          <w:sz w:val="30"/>
          <w:szCs w:val="30"/>
        </w:rPr>
        <w:t xml:space="preserve"> 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ของบริษัท เอ็ม.ซี.เอส. สตีล จำกัด (มหาชน) และบริษัทย่อย และของเฉพาะบริษัท เอ็ม.ซี.เอส. สตีล จำกัด (มหาชน) ที่แสดงเป็นข้อมูลเปรียบเทียบสอบทานโดยผู้สอบบัญชีอื่นโดยให้ข้อสรุปอย่างไม่มีเงื่อนไขตามรายงานลงวันที่ </w:t>
      </w:r>
      <w:r w:rsidRPr="00A12741">
        <w:rPr>
          <w:rFonts w:asciiTheme="majorBidi" w:hAnsiTheme="majorBidi" w:cstheme="majorBidi"/>
          <w:sz w:val="30"/>
          <w:szCs w:val="30"/>
        </w:rPr>
        <w:t>8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6C5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A127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741">
        <w:rPr>
          <w:rFonts w:asciiTheme="majorBidi" w:hAnsiTheme="majorBidi" w:cstheme="majorBidi"/>
          <w:sz w:val="30"/>
          <w:szCs w:val="30"/>
        </w:rPr>
        <w:t>2562</w:t>
      </w:r>
    </w:p>
    <w:p w14:paraId="57E02444" w14:textId="77777777" w:rsidR="00BA52FA" w:rsidRPr="00156C5F" w:rsidRDefault="00BA52FA" w:rsidP="00BA52F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CDC3565" w14:textId="77777777" w:rsidR="00BA52FA" w:rsidRPr="00BB5C2C" w:rsidRDefault="00BA52FA" w:rsidP="00BA52FA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36F944B9" w14:textId="77777777" w:rsidR="00BA52FA" w:rsidRPr="00BB5C2C" w:rsidRDefault="00BA52FA" w:rsidP="00BA52FA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3CE4FAA" w14:textId="77777777" w:rsidR="00BA52FA" w:rsidRPr="00BB5C2C" w:rsidRDefault="00BA52FA" w:rsidP="00BA52FA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6CD2FA28" w14:textId="77777777" w:rsidR="00BA52FA" w:rsidRPr="00BB5C2C" w:rsidRDefault="00BA52FA" w:rsidP="00BA52FA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74D3C2B8" w14:textId="77777777" w:rsidR="00BA52FA" w:rsidRPr="00BB5C2C" w:rsidRDefault="00BA52FA" w:rsidP="00BA52FA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7AE20626" w14:textId="77777777" w:rsidR="00BA52FA" w:rsidRPr="00BB5C2C" w:rsidRDefault="00BA52FA" w:rsidP="00BA52FA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4C12E301" w14:textId="77777777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B9B794E" w14:textId="77777777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68953F0" w14:textId="77777777" w:rsidR="00BA52FA" w:rsidRPr="00BB5C2C" w:rsidRDefault="00BA52FA" w:rsidP="00BA52FA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D661DA4" w14:textId="6B8D5862" w:rsidR="00BA52FA" w:rsidRPr="00BB5C2C" w:rsidRDefault="00A12741" w:rsidP="00BA52F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A52FA" w:rsidRPr="00BB5C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2FA" w:rsidRPr="00BB5C2C">
        <w:rPr>
          <w:rFonts w:asciiTheme="majorBidi" w:hAnsiTheme="majorBidi" w:cstheme="majorBidi"/>
          <w:sz w:val="30"/>
          <w:szCs w:val="30"/>
        </w:rPr>
        <w:t>2563</w:t>
      </w:r>
    </w:p>
    <w:p w14:paraId="118BF54C" w14:textId="77777777" w:rsidR="00BA52FA" w:rsidRPr="00BB5C2C" w:rsidRDefault="00BA52FA" w:rsidP="00BA52F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E1A7C" w14:textId="77777777" w:rsidR="00BA52FA" w:rsidRPr="00BB5C2C" w:rsidRDefault="00BA52FA" w:rsidP="00BA52FA">
      <w:pPr>
        <w:rPr>
          <w:rFonts w:asciiTheme="majorBidi" w:hAnsiTheme="majorBidi" w:cstheme="majorBidi"/>
          <w:cs/>
        </w:rPr>
      </w:pPr>
    </w:p>
    <w:p w14:paraId="2F75E0D5" w14:textId="77777777" w:rsidR="00F7666E" w:rsidRPr="00BB5C2C" w:rsidRDefault="00F7666E" w:rsidP="00BA52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sectPr w:rsidR="00F7666E" w:rsidRPr="00BB5C2C" w:rsidSect="009D3BB5">
      <w:headerReference w:type="first" r:id="rId11"/>
      <w:pgSz w:w="11907" w:h="16840" w:code="9"/>
      <w:pgMar w:top="691" w:right="1152" w:bottom="1354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FFF4E" w14:textId="77777777" w:rsidR="00B21640" w:rsidRDefault="00B21640">
      <w:r>
        <w:separator/>
      </w:r>
    </w:p>
  </w:endnote>
  <w:endnote w:type="continuationSeparator" w:id="0">
    <w:p w14:paraId="37DAEA1D" w14:textId="77777777" w:rsidR="00B21640" w:rsidRDefault="00B2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7AFCB8" w14:textId="57544265" w:rsidR="009D3BB5" w:rsidRDefault="009D3BB5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3CE873" w14:textId="77777777" w:rsidR="009D3BB5" w:rsidRDefault="009D3B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FB908" w14:textId="0833D317" w:rsidR="009D3BB5" w:rsidRDefault="009D3BB5">
    <w:pPr>
      <w:pStyle w:val="Footer"/>
      <w:jc w:val="center"/>
    </w:pPr>
  </w:p>
  <w:p w14:paraId="25F5028E" w14:textId="77777777" w:rsidR="009D3BB5" w:rsidRDefault="009D3B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597E8" w14:textId="77777777" w:rsidR="00B21640" w:rsidRDefault="00B21640">
      <w:r>
        <w:separator/>
      </w:r>
    </w:p>
  </w:footnote>
  <w:footnote w:type="continuationSeparator" w:id="0">
    <w:p w14:paraId="78DA35F6" w14:textId="77777777" w:rsidR="00B21640" w:rsidRDefault="00B21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FD4A9" w14:textId="77777777" w:rsidR="009D3BB5" w:rsidRDefault="009D3BB5">
    <w:pPr>
      <w:pStyle w:val="Header"/>
    </w:pPr>
  </w:p>
  <w:p w14:paraId="3BCC368F" w14:textId="692FF94C" w:rsidR="00721595" w:rsidRDefault="00721595">
    <w:pPr>
      <w:pStyle w:val="Header"/>
    </w:pPr>
  </w:p>
  <w:p w14:paraId="2BDC7B1C" w14:textId="446BB790" w:rsidR="00721595" w:rsidRDefault="00721595">
    <w:pPr>
      <w:pStyle w:val="Header"/>
    </w:pPr>
  </w:p>
  <w:p w14:paraId="736DF9B5" w14:textId="5D119242" w:rsidR="00721595" w:rsidRDefault="00721595">
    <w:pPr>
      <w:pStyle w:val="Header"/>
    </w:pPr>
  </w:p>
  <w:p w14:paraId="0624D169" w14:textId="4D825E0B" w:rsidR="00721595" w:rsidRDefault="00721595">
    <w:pPr>
      <w:pStyle w:val="Header"/>
    </w:pPr>
  </w:p>
  <w:p w14:paraId="1D5EAEFB" w14:textId="4A2ADB68" w:rsidR="00721595" w:rsidRDefault="00721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E33BF" w14:textId="77777777" w:rsidR="009D3BB5" w:rsidRDefault="009D3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3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0F38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C5F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0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B46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595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11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DF4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3BB5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741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640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5F23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FA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C2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233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952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8C9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D5B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B19AB-3C1B-41BF-A068-802BDEDC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</TotalTime>
  <Pages>3</Pages>
  <Words>592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Padwaree, Pedmaneejun</cp:lastModifiedBy>
  <cp:revision>12</cp:revision>
  <cp:lastPrinted>2020-08-10T06:26:00Z</cp:lastPrinted>
  <dcterms:created xsi:type="dcterms:W3CDTF">2020-07-16T11:18:00Z</dcterms:created>
  <dcterms:modified xsi:type="dcterms:W3CDTF">2020-08-12T12:09:00Z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