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E4D60" w14:textId="43AEA007" w:rsidR="00804175" w:rsidRPr="00DC0DD7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DC0DD7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DC0DD7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DC0DD7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4F27E713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ข้อมูลทั่วไป</w:t>
      </w:r>
    </w:p>
    <w:p w14:paraId="48D8B5A5" w14:textId="77777777" w:rsidR="00804175" w:rsidRPr="00DC0DD7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3CBD4A71" w14:textId="77777777" w:rsidR="007D2B7F" w:rsidRPr="00BB102D" w:rsidRDefault="007D2B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14F7E5A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2E496665" w14:textId="5AFDB605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</w:t>
      </w:r>
      <w:r w:rsidR="00D75CE8" w:rsidRPr="00BB102D">
        <w:rPr>
          <w:rFonts w:ascii="Angsana New" w:hAnsi="Angsana New" w:cs="Angsana New"/>
          <w:sz w:val="28"/>
          <w:szCs w:val="28"/>
          <w:cs/>
          <w:lang w:bidi="th-TH"/>
        </w:rPr>
        <w:t>บริษัทร่วม</w:t>
      </w:r>
    </w:p>
    <w:p w14:paraId="2D170565" w14:textId="77777777" w:rsidR="0069033F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เงินลงทุนในบริษัทย่อย</w:t>
      </w:r>
    </w:p>
    <w:p w14:paraId="7978EFC1" w14:textId="4E3C5844" w:rsidR="00804175" w:rsidRPr="00BB102D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BB102D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011AA0D2" w14:textId="77777777" w:rsidR="004D1385" w:rsidRDefault="00804175" w:rsidP="004D138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1A91864" w14:textId="0C875BF8" w:rsidR="004D1385" w:rsidRPr="004D1385" w:rsidRDefault="004D1385" w:rsidP="004D138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4D1385">
        <w:rPr>
          <w:rFonts w:ascii="Angsana New" w:hAnsi="Angsana New" w:cs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18FC3C85" w14:textId="269421C5" w:rsidR="00F55BAA" w:rsidRDefault="00F55BAA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</w:p>
    <w:p w14:paraId="1BE05178" w14:textId="106D943B" w:rsidR="00B8752F" w:rsidRPr="00BB102D" w:rsidRDefault="00B8752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การจัดประเภทรายการใหม่</w:t>
      </w:r>
    </w:p>
    <w:p w14:paraId="6007CD67" w14:textId="77777777" w:rsidR="00804175" w:rsidRPr="00295919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2"/>
          <w:szCs w:val="32"/>
          <w:rtl/>
          <w:cs/>
        </w:rPr>
      </w:pPr>
      <w:r w:rsidRPr="00295919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551686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37027EB0" w14:textId="1D4E7DBA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การเงินจากคณะกรรมการเมื่อวันที่</w:t>
      </w:r>
      <w:r w:rsidR="00261DAB" w:rsidRPr="009D66AF">
        <w:rPr>
          <w:rFonts w:ascii="Angsana New" w:hAnsi="Angsana New" w:cs="Angsana New"/>
          <w:sz w:val="28"/>
          <w:szCs w:val="28"/>
        </w:rPr>
        <w:t xml:space="preserve"> </w:t>
      </w:r>
      <w:r w:rsidR="002246F1" w:rsidRPr="002246F1">
        <w:rPr>
          <w:rFonts w:ascii="Angsana New" w:hAnsi="Angsana New" w:cs="Angsana New"/>
          <w:sz w:val="28"/>
          <w:szCs w:val="28"/>
        </w:rPr>
        <w:t>13</w:t>
      </w:r>
      <w:r w:rsidR="00780F2A">
        <w:rPr>
          <w:rFonts w:ascii="Angsana New" w:hAnsi="Angsana New" w:cs="Angsana New"/>
          <w:sz w:val="28"/>
          <w:szCs w:val="28"/>
        </w:rPr>
        <w:t xml:space="preserve"> </w:t>
      </w:r>
      <w:r w:rsidR="00780F2A">
        <w:rPr>
          <w:rFonts w:ascii="Angsana New" w:hAnsi="Angsana New" w:cs="Angsana New" w:hint="cs"/>
          <w:sz w:val="28"/>
          <w:szCs w:val="28"/>
          <w:cs/>
        </w:rPr>
        <w:t xml:space="preserve">สิงหาคม </w:t>
      </w:r>
      <w:r w:rsidR="002246F1" w:rsidRPr="002246F1">
        <w:rPr>
          <w:rFonts w:ascii="Angsana New" w:hAnsi="Angsana New" w:cs="Angsana New"/>
          <w:sz w:val="28"/>
          <w:szCs w:val="28"/>
        </w:rPr>
        <w:t>2</w:t>
      </w:r>
      <w:r w:rsidR="00780F2A">
        <w:rPr>
          <w:rFonts w:ascii="Angsana New" w:hAnsi="Angsana New" w:cs="Angsana New"/>
          <w:sz w:val="28"/>
          <w:szCs w:val="28"/>
        </w:rPr>
        <w:t>56</w:t>
      </w:r>
      <w:r w:rsidR="002246F1" w:rsidRPr="002246F1">
        <w:rPr>
          <w:rFonts w:ascii="Angsana New" w:hAnsi="Angsana New" w:cs="Angsana New"/>
          <w:sz w:val="28"/>
          <w:szCs w:val="28"/>
        </w:rPr>
        <w:t>3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55168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51E4691B" w14:textId="77777777" w:rsidR="00804175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42A11823" w14:textId="77777777" w:rsidR="00804175" w:rsidRPr="0055168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49B41DC8" w14:textId="6D437BF7" w:rsidR="002F0B28" w:rsidRDefault="000649C8" w:rsidP="000649C8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 w:rsidRPr="000649C8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Pr="000649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0649C8">
        <w:rPr>
          <w:rFonts w:ascii="Angsana New" w:hAnsi="Angsana New" w:cs="Angsana New" w:hint="cs"/>
          <w:sz w:val="28"/>
          <w:szCs w:val="28"/>
          <w:cs/>
        </w:rPr>
        <w:t>เอ็ม</w:t>
      </w:r>
      <w:r w:rsidRPr="000649C8">
        <w:rPr>
          <w:rFonts w:ascii="Angsana New" w:hAnsi="Angsana New" w:cs="Angsana New"/>
          <w:sz w:val="28"/>
          <w:szCs w:val="28"/>
          <w:cs/>
        </w:rPr>
        <w:t>.</w:t>
      </w:r>
      <w:r w:rsidRPr="000649C8">
        <w:rPr>
          <w:rFonts w:ascii="Angsana New" w:hAnsi="Angsana New" w:cs="Angsana New" w:hint="cs"/>
          <w:sz w:val="28"/>
          <w:szCs w:val="28"/>
          <w:cs/>
        </w:rPr>
        <w:t>ซี</w:t>
      </w:r>
      <w:r w:rsidRPr="000649C8">
        <w:rPr>
          <w:rFonts w:ascii="Angsana New" w:hAnsi="Angsana New" w:cs="Angsana New"/>
          <w:sz w:val="28"/>
          <w:szCs w:val="28"/>
          <w:cs/>
        </w:rPr>
        <w:t>.</w:t>
      </w:r>
      <w:r w:rsidRPr="000649C8">
        <w:rPr>
          <w:rFonts w:ascii="Angsana New" w:hAnsi="Angsana New" w:cs="Angsana New" w:hint="cs"/>
          <w:sz w:val="28"/>
          <w:szCs w:val="28"/>
          <w:cs/>
        </w:rPr>
        <w:t>เอส</w:t>
      </w:r>
      <w:r w:rsidRPr="000649C8">
        <w:rPr>
          <w:rFonts w:ascii="Angsana New" w:hAnsi="Angsana New" w:cs="Angsana New"/>
          <w:sz w:val="28"/>
          <w:szCs w:val="28"/>
          <w:cs/>
        </w:rPr>
        <w:t xml:space="preserve">. </w:t>
      </w:r>
      <w:r w:rsidRPr="000649C8">
        <w:rPr>
          <w:rFonts w:ascii="Angsana New" w:hAnsi="Angsana New" w:cs="Angsana New" w:hint="cs"/>
          <w:sz w:val="28"/>
          <w:szCs w:val="28"/>
          <w:cs/>
        </w:rPr>
        <w:t>สตีล</w:t>
      </w:r>
      <w:r w:rsidRPr="000649C8">
        <w:rPr>
          <w:rFonts w:ascii="Angsana New" w:hAnsi="Angsana New" w:cs="Angsana New"/>
          <w:sz w:val="28"/>
          <w:szCs w:val="28"/>
          <w:cs/>
        </w:rPr>
        <w:t xml:space="preserve"> </w:t>
      </w:r>
      <w:r w:rsidRPr="000649C8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0649C8">
        <w:rPr>
          <w:rFonts w:ascii="Angsana New" w:hAnsi="Angsana New" w:cs="Angsana New"/>
          <w:sz w:val="28"/>
          <w:szCs w:val="28"/>
          <w:cs/>
        </w:rPr>
        <w:t xml:space="preserve"> (</w:t>
      </w:r>
      <w:r w:rsidRPr="000649C8">
        <w:rPr>
          <w:rFonts w:asciiTheme="majorBidi" w:hAnsiTheme="majorBidi" w:cstheme="majorBidi"/>
          <w:sz w:val="28"/>
          <w:szCs w:val="28"/>
          <w:cs/>
        </w:rPr>
        <w:t xml:space="preserve">มหาชน) </w:t>
      </w:r>
      <w:r w:rsidRPr="000649C8">
        <w:rPr>
          <w:rFonts w:asciiTheme="majorBidi" w:hAnsiTheme="majorBidi" w:cstheme="majorBidi"/>
          <w:sz w:val="28"/>
          <w:szCs w:val="28"/>
        </w:rPr>
        <w:t>“</w:t>
      </w:r>
      <w:r w:rsidRPr="000649C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649C8">
        <w:rPr>
          <w:rFonts w:asciiTheme="majorBidi" w:hAnsiTheme="majorBidi" w:cstheme="majorBidi"/>
          <w:sz w:val="28"/>
          <w:szCs w:val="28"/>
        </w:rPr>
        <w:t>”</w:t>
      </w:r>
      <w:r w:rsidRPr="000649C8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เป็นนิติบุคคลที่จัดตั้งขึ้นในประเทศไทยเมื่อปี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="00913FE7" w:rsidRPr="00913FE7">
        <w:rPr>
          <w:rFonts w:asciiTheme="majorBidi" w:hAnsiTheme="majorBidi" w:cs="Angsana New"/>
          <w:sz w:val="28"/>
          <w:szCs w:val="28"/>
        </w:rPr>
        <w:t>5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="00913FE7" w:rsidRPr="00913FE7">
        <w:rPr>
          <w:rFonts w:asciiTheme="majorBidi" w:hAnsiTheme="majorBidi" w:cs="Angsana New"/>
          <w:sz w:val="28"/>
          <w:szCs w:val="28"/>
        </w:rPr>
        <w:t>5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และจดทะเบียน</w:t>
      </w:r>
      <w:r w:rsidR="00551686">
        <w:rPr>
          <w:rFonts w:asciiTheme="majorBidi" w:hAnsiTheme="majorBidi" w:cs="Angsana New"/>
          <w:sz w:val="28"/>
          <w:szCs w:val="28"/>
        </w:rPr>
        <w:br/>
      </w:r>
      <w:r w:rsidRPr="000649C8">
        <w:rPr>
          <w:rFonts w:asciiTheme="majorBidi" w:hAnsiTheme="majorBidi" w:cs="Angsana New" w:hint="cs"/>
          <w:sz w:val="28"/>
          <w:szCs w:val="28"/>
          <w:cs/>
        </w:rPr>
        <w:t>ในตลาดหลักทรัพย์แห่งประเทศไทย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โดยมีที่อยู่ที่ได้จดทะเบียนตั้งอยู่ที่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เลขที่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70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หมู่ที่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ตำบลช้างใหญ่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อำเภอบางไทร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จังหวัดพระนครศรีอยุธยา</w:t>
      </w:r>
      <w:r w:rsidR="00536C20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ผู้ถือหุ้นรายใหญ่</w:t>
      </w:r>
      <w:r w:rsidR="00536C20">
        <w:rPr>
          <w:rFonts w:asciiTheme="majorBidi" w:hAnsiTheme="majorBidi" w:cs="Angsana New" w:hint="cs"/>
          <w:sz w:val="28"/>
          <w:szCs w:val="28"/>
          <w:cs/>
        </w:rPr>
        <w:t>ของบริษัท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ณ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="00BF2D0C">
        <w:rPr>
          <w:rFonts w:asciiTheme="majorBidi" w:hAnsiTheme="majorBidi" w:cs="Angsana New"/>
          <w:sz w:val="28"/>
          <w:szCs w:val="28"/>
        </w:rPr>
        <w:t xml:space="preserve">0 </w:t>
      </w:r>
      <w:r w:rsidR="00BF2D0C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="00BF2D0C">
        <w:rPr>
          <w:rFonts w:asciiTheme="majorBidi" w:hAnsiTheme="majorBidi" w:cs="Angsana New"/>
          <w:sz w:val="28"/>
          <w:szCs w:val="28"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649C8">
        <w:rPr>
          <w:rFonts w:asciiTheme="majorBidi" w:hAnsiTheme="majorBidi" w:cs="Angsana New" w:hint="cs"/>
          <w:sz w:val="28"/>
          <w:szCs w:val="28"/>
          <w:cs/>
        </w:rPr>
        <w:t>ได้แก่</w:t>
      </w:r>
      <w:r w:rsidRPr="000649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บริษัท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ไทยเอ็นวิดีอาร์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51686">
        <w:rPr>
          <w:rFonts w:asciiTheme="majorBidi" w:hAnsiTheme="majorBidi" w:cs="Angsana New"/>
          <w:sz w:val="28"/>
          <w:szCs w:val="28"/>
        </w:rPr>
        <w:br/>
      </w:r>
      <w:r w:rsidRPr="00117B77">
        <w:rPr>
          <w:rFonts w:asciiTheme="majorBidi" w:hAnsiTheme="majorBidi" w:cs="Angsana New"/>
          <w:sz w:val="28"/>
          <w:szCs w:val="28"/>
          <w:cs/>
        </w:rPr>
        <w:t>(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ถือหุ้นร้อยละ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80F2A">
        <w:rPr>
          <w:rFonts w:asciiTheme="majorBidi" w:hAnsiTheme="majorBidi" w:cs="Angsana New"/>
          <w:sz w:val="28"/>
          <w:szCs w:val="28"/>
        </w:rPr>
        <w:t>7.96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ซึ่งเป็นบริษัทจดทะเบียนในประเทศไทยและนางดรณ์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เทียนถาวรวงษ์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ถือหุ้นร้อยละ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6</w:t>
      </w:r>
      <w:r w:rsidRPr="00117B77">
        <w:rPr>
          <w:rFonts w:asciiTheme="majorBidi" w:hAnsiTheme="majorBidi" w:cs="Angsana New"/>
          <w:sz w:val="28"/>
          <w:szCs w:val="28"/>
          <w:cs/>
        </w:rPr>
        <w:t>.</w:t>
      </w:r>
      <w:r w:rsidR="00780F2A">
        <w:rPr>
          <w:rFonts w:asciiTheme="majorBidi" w:hAnsiTheme="majorBidi" w:cs="Angsana New"/>
          <w:sz w:val="28"/>
          <w:szCs w:val="28"/>
        </w:rPr>
        <w:t>60</w:t>
      </w:r>
      <w:r w:rsidRPr="00117B77">
        <w:rPr>
          <w:rFonts w:asciiTheme="majorBidi" w:hAnsiTheme="majorBidi" w:cs="Angsana New"/>
          <w:sz w:val="28"/>
          <w:szCs w:val="28"/>
          <w:cs/>
        </w:rPr>
        <w:t xml:space="preserve">) </w:t>
      </w:r>
      <w:r w:rsidRPr="00117B77">
        <w:rPr>
          <w:rFonts w:asciiTheme="majorBidi" w:hAnsiTheme="majorBidi" w:cs="Angsana New" w:hint="cs"/>
          <w:sz w:val="28"/>
          <w:szCs w:val="28"/>
          <w:cs/>
        </w:rPr>
        <w:t>ซึ่งเป็นบุคคลสัญชาติไทย</w:t>
      </w:r>
    </w:p>
    <w:p w14:paraId="1B277D04" w14:textId="54F3D5EC" w:rsidR="00731238" w:rsidRPr="00551686" w:rsidRDefault="00731238" w:rsidP="000649C8">
      <w:pPr>
        <w:ind w:left="547"/>
        <w:jc w:val="thaiDistribute"/>
        <w:rPr>
          <w:rFonts w:asciiTheme="majorBidi" w:hAnsiTheme="majorBidi" w:cs="Angsana New"/>
          <w:sz w:val="24"/>
          <w:szCs w:val="24"/>
        </w:rPr>
      </w:pPr>
    </w:p>
    <w:p w14:paraId="2962A5EA" w14:textId="6BA718D1" w:rsidR="00731238" w:rsidRDefault="00731238" w:rsidP="000649C8">
      <w:pPr>
        <w:ind w:left="547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บริษัทและ</w:t>
      </w:r>
      <w:r w:rsidR="00536C20">
        <w:rPr>
          <w:rFonts w:asciiTheme="majorBidi" w:hAnsiTheme="majorBidi" w:cs="Angsana New" w:hint="cs"/>
          <w:sz w:val="28"/>
          <w:szCs w:val="28"/>
          <w:cs/>
        </w:rPr>
        <w:t>บริษัทย่อย (</w:t>
      </w:r>
      <w:r w:rsidR="00536C20">
        <w:rPr>
          <w:rFonts w:asciiTheme="majorBidi" w:hAnsiTheme="majorBidi" w:cs="Angsana New"/>
          <w:sz w:val="28"/>
          <w:szCs w:val="28"/>
        </w:rPr>
        <w:t>“</w:t>
      </w:r>
      <w:r w:rsidR="00536C20">
        <w:rPr>
          <w:rFonts w:asciiTheme="majorBidi" w:hAnsiTheme="majorBidi" w:cs="Angsana New" w:hint="cs"/>
          <w:sz w:val="28"/>
          <w:szCs w:val="28"/>
          <w:cs/>
        </w:rPr>
        <w:t>กลุ่มบริษัท</w:t>
      </w:r>
      <w:r w:rsidR="00536C20">
        <w:rPr>
          <w:rFonts w:asciiTheme="majorBidi" w:hAnsiTheme="majorBidi" w:cs="Angsana New"/>
          <w:sz w:val="28"/>
          <w:szCs w:val="28"/>
        </w:rPr>
        <w:t>”</w:t>
      </w:r>
      <w:r w:rsidR="00536C20">
        <w:rPr>
          <w:rFonts w:asciiTheme="majorBidi" w:hAnsiTheme="majorBidi" w:cs="Angsana New" w:hint="cs"/>
          <w:sz w:val="28"/>
          <w:szCs w:val="28"/>
          <w:cs/>
        </w:rPr>
        <w:t xml:space="preserve">) </w:t>
      </w:r>
      <w:r>
        <w:rPr>
          <w:rFonts w:asciiTheme="majorBidi" w:hAnsiTheme="majorBidi" w:cs="Angsana New" w:hint="cs"/>
          <w:sz w:val="28"/>
          <w:szCs w:val="28"/>
          <w:cs/>
        </w:rPr>
        <w:t>ดำเนินธุรกิจหลักเกี่ยวกับการผลิตและจำหน่ายสินค้าประเภทโครงเหล็กสำหรับ</w:t>
      </w:r>
      <w:r w:rsidR="00551686">
        <w:rPr>
          <w:rFonts w:asciiTheme="majorBidi" w:hAnsiTheme="majorBidi" w:cs="Angsana New"/>
          <w:sz w:val="28"/>
          <w:szCs w:val="28"/>
        </w:rPr>
        <w:br/>
      </w:r>
      <w:r>
        <w:rPr>
          <w:rFonts w:asciiTheme="majorBidi" w:hAnsiTheme="majorBidi" w:cs="Angsana New" w:hint="cs"/>
          <w:sz w:val="28"/>
          <w:szCs w:val="28"/>
          <w:cs/>
        </w:rPr>
        <w:t>งานก่อสร้างอาคาร</w:t>
      </w:r>
    </w:p>
    <w:p w14:paraId="046CFCE0" w14:textId="642DE30E" w:rsidR="00731238" w:rsidRPr="00551686" w:rsidRDefault="00731238" w:rsidP="000649C8">
      <w:pPr>
        <w:ind w:left="547"/>
        <w:jc w:val="thaiDistribute"/>
        <w:rPr>
          <w:rFonts w:asciiTheme="majorBidi" w:hAnsiTheme="majorBidi" w:cs="Angsana New"/>
          <w:sz w:val="24"/>
          <w:szCs w:val="24"/>
        </w:rPr>
      </w:pPr>
    </w:p>
    <w:p w14:paraId="4F6C8D71" w14:textId="40D274AF" w:rsidR="00731238" w:rsidRPr="009D66AF" w:rsidRDefault="00731238" w:rsidP="000649C8">
      <w:pPr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Theme="majorBidi" w:hAnsiTheme="majorBidi" w:cs="Angsana New" w:hint="cs"/>
          <w:sz w:val="28"/>
          <w:szCs w:val="28"/>
          <w:cs/>
        </w:rPr>
        <w:t>รายละเอียดของ</w:t>
      </w:r>
      <w:r w:rsidR="00536C20">
        <w:rPr>
          <w:rFonts w:asciiTheme="majorBidi" w:hAnsiTheme="majorBidi" w:cs="Angsana New" w:hint="cs"/>
          <w:sz w:val="28"/>
          <w:szCs w:val="28"/>
          <w:cs/>
        </w:rPr>
        <w:t>บริษัทร่วม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และบริษัทย่อย ณ วันที่ 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="00BF2D0C">
        <w:rPr>
          <w:rFonts w:asciiTheme="majorBidi" w:hAnsiTheme="majorBidi" w:cs="Angsana New"/>
          <w:sz w:val="28"/>
          <w:szCs w:val="28"/>
        </w:rPr>
        <w:t xml:space="preserve">0 </w:t>
      </w:r>
      <w:r w:rsidR="00BF2D0C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="00913FE7" w:rsidRPr="00913FE7">
        <w:rPr>
          <w:rFonts w:asciiTheme="majorBidi" w:hAnsiTheme="majorBidi" w:cs="Angsana New"/>
          <w:sz w:val="28"/>
          <w:szCs w:val="28"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ได้เปิดเผยไว้ในหมายเหตุประกอบงบการเงินข้อ </w:t>
      </w:r>
      <w:r w:rsidR="00913FE7" w:rsidRPr="00913FE7">
        <w:rPr>
          <w:rFonts w:asciiTheme="majorBidi" w:hAnsiTheme="majorBidi" w:cs="Angsana New"/>
          <w:sz w:val="28"/>
          <w:szCs w:val="28"/>
        </w:rPr>
        <w:t>7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</w:rPr>
        <w:br/>
      </w:r>
      <w:r>
        <w:rPr>
          <w:rFonts w:asciiTheme="majorBidi" w:hAnsiTheme="majorBidi" w:cs="Angsana New" w:hint="cs"/>
          <w:sz w:val="28"/>
          <w:szCs w:val="28"/>
          <w:cs/>
        </w:rPr>
        <w:t>และ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8</w:t>
      </w:r>
    </w:p>
    <w:p w14:paraId="6CF698CE" w14:textId="77777777" w:rsidR="00880BB9" w:rsidRPr="009D66AF" w:rsidRDefault="00880BB9" w:rsidP="00880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9D66AF" w:rsidRDefault="000F4CA1" w:rsidP="000F4CA1">
      <w:pPr>
        <w:rPr>
          <w:rFonts w:cstheme="minorBidi"/>
          <w:sz w:val="28"/>
          <w:szCs w:val="28"/>
          <w:lang w:val="th-TH"/>
        </w:rPr>
      </w:pPr>
    </w:p>
    <w:p w14:paraId="4CEBC58E" w14:textId="4BCE5044" w:rsidR="00005185" w:rsidRPr="009D66AF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9D66AF">
        <w:rPr>
          <w:rFonts w:ascii="Angsana New" w:hAnsi="Angsana New"/>
          <w:i/>
          <w:iCs/>
          <w:sz w:val="28"/>
          <w:szCs w:val="28"/>
          <w:cs/>
        </w:rPr>
        <w:t>(ก)</w:t>
      </w:r>
      <w:r w:rsidRPr="009D66AF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D66AF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66C456BA" w14:textId="14C29D8A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246F1" w:rsidRPr="002246F1">
        <w:rPr>
          <w:rFonts w:ascii="Angsana New" w:hAnsi="Angsana New" w:cs="Angsana New"/>
          <w:sz w:val="28"/>
          <w:szCs w:val="28"/>
        </w:rPr>
        <w:t>3</w:t>
      </w:r>
      <w:r w:rsidR="00913FE7" w:rsidRPr="00913FE7">
        <w:rPr>
          <w:rFonts w:ascii="Angsana New" w:hAnsi="Angsana New" w:cs="Angsana New"/>
          <w:sz w:val="28"/>
          <w:szCs w:val="28"/>
        </w:rPr>
        <w:t>4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B32D42">
        <w:rPr>
          <w:rFonts w:ascii="Angsana New" w:hAnsi="Angsana New" w:cs="Angsana New"/>
          <w:sz w:val="28"/>
          <w:szCs w:val="28"/>
        </w:rPr>
        <w:br/>
      </w:r>
      <w:r w:rsidRPr="001536CB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D66AF">
        <w:rPr>
          <w:rFonts w:ascii="Angsana New" w:hAnsi="Angsana New" w:cs="Angsana New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4197007" w14:textId="0EEBB841" w:rsidR="000F4CA1" w:rsidRPr="00551686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40844E6" w14:textId="07DF5A2B" w:rsidR="000F4CA1" w:rsidRPr="009D66AF" w:rsidRDefault="000F4CA1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FD6D3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ๆ เพื่อไม่ให้ซ้ำซ้อนกับข้อมูลที่ได้เคยนำเสนอรายงานไปแล้ว ดังนั้น</w:t>
      </w:r>
      <w:r w:rsidR="00EF7F7A">
        <w:rPr>
          <w:rFonts w:ascii="Angsana New" w:hAnsi="Angsana New" w:cs="Angsana New"/>
          <w:sz w:val="28"/>
          <w:szCs w:val="28"/>
          <w:cs/>
        </w:rPr>
        <w:br/>
      </w:r>
      <w:r w:rsidRPr="009D66AF">
        <w:rPr>
          <w:rFonts w:ascii="Angsana New" w:hAnsi="Angsana New" w:cs="Angsana New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2246F1" w:rsidRPr="002246F1">
        <w:rPr>
          <w:rFonts w:ascii="Angsana New" w:hAnsi="Angsana New" w:cs="Angsana New"/>
          <w:sz w:val="28"/>
          <w:szCs w:val="28"/>
        </w:rPr>
        <w:t>31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Pr="009D66AF">
        <w:rPr>
          <w:rFonts w:ascii="Angsana New" w:hAnsi="Angsana New" w:cs="Angsana New"/>
          <w:sz w:val="28"/>
          <w:szCs w:val="28"/>
          <w:cs/>
        </w:rPr>
        <w:t>ธันวาคม</w:t>
      </w:r>
      <w:r w:rsidRPr="009D66AF">
        <w:rPr>
          <w:rFonts w:ascii="Angsana New" w:hAnsi="Angsana New" w:cs="Angsana New"/>
          <w:sz w:val="28"/>
          <w:szCs w:val="28"/>
        </w:rPr>
        <w:t xml:space="preserve"> </w:t>
      </w:r>
      <w:r w:rsidR="002246F1" w:rsidRPr="002246F1">
        <w:rPr>
          <w:rFonts w:ascii="Angsana New" w:hAnsi="Angsana New" w:cs="Angsana New"/>
          <w:sz w:val="28"/>
          <w:szCs w:val="28"/>
        </w:rPr>
        <w:t>2</w:t>
      </w:r>
      <w:r w:rsidR="00913FE7" w:rsidRPr="00913FE7">
        <w:rPr>
          <w:rFonts w:ascii="Angsana New" w:hAnsi="Angsana New" w:cs="Angsana New"/>
          <w:sz w:val="28"/>
          <w:szCs w:val="28"/>
        </w:rPr>
        <w:t>56</w:t>
      </w:r>
      <w:r w:rsidR="002246F1" w:rsidRPr="002246F1">
        <w:rPr>
          <w:rFonts w:ascii="Angsana New" w:hAnsi="Angsana New" w:cs="Angsana New"/>
          <w:sz w:val="28"/>
          <w:szCs w:val="28"/>
        </w:rPr>
        <w:t>2</w:t>
      </w:r>
    </w:p>
    <w:p w14:paraId="00C184B9" w14:textId="77777777" w:rsidR="00BC32A3" w:rsidRPr="00551686" w:rsidRDefault="00BC32A3" w:rsidP="000F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B1FE085" w14:textId="014D1787" w:rsidR="0085484B" w:rsidRDefault="00BC0DD2" w:rsidP="00854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DF5C3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5E347D" w:rsidRPr="00DF5C36">
        <w:rPr>
          <w:rFonts w:ascii="Angsana New" w:hAnsi="Angsana New" w:cs="Angsana New"/>
          <w:sz w:val="28"/>
          <w:szCs w:val="28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="00F35C8C" w:rsidRPr="00DF5C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E347D" w:rsidRPr="00DF5C36">
        <w:rPr>
          <w:rFonts w:ascii="Angsana New" w:hAnsi="Angsana New" w:cs="Angsana New"/>
          <w:sz w:val="28"/>
          <w:szCs w:val="28"/>
          <w:cs/>
        </w:rPr>
        <w:t xml:space="preserve">ฉบับที่ </w:t>
      </w:r>
      <w:r w:rsidR="002246F1" w:rsidRPr="002246F1">
        <w:rPr>
          <w:rFonts w:ascii="Angsana New" w:hAnsi="Angsana New" w:cs="Angsana New"/>
          <w:sz w:val="28"/>
          <w:szCs w:val="28"/>
        </w:rPr>
        <w:t>1</w:t>
      </w:r>
      <w:r w:rsidR="00913FE7" w:rsidRPr="00913FE7">
        <w:rPr>
          <w:rFonts w:ascii="Angsana New" w:hAnsi="Angsana New" w:cs="Angsana New"/>
          <w:sz w:val="28"/>
          <w:szCs w:val="28"/>
        </w:rPr>
        <w:t>6</w:t>
      </w:r>
      <w:r w:rsidR="005E347D" w:rsidRPr="00DF5C36">
        <w:rPr>
          <w:rFonts w:ascii="Angsana New" w:hAnsi="Angsana New" w:cs="Angsana New"/>
          <w:sz w:val="28"/>
          <w:szCs w:val="28"/>
        </w:rPr>
        <w:t xml:space="preserve"> </w:t>
      </w:r>
      <w:r w:rsidR="00472CAD" w:rsidRPr="00DF5C36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5E347D" w:rsidRPr="00DF5C36">
        <w:rPr>
          <w:rFonts w:ascii="Angsana New" w:hAnsi="Angsana New" w:cs="Angsana New"/>
          <w:sz w:val="28"/>
          <w:szCs w:val="28"/>
          <w:cs/>
        </w:rPr>
        <w:t>สัญญาเช่า</w:t>
      </w:r>
      <w:r w:rsidR="005B293A" w:rsidRPr="00DF5C36">
        <w:rPr>
          <w:rFonts w:ascii="Angsana New" w:hAnsi="Angsana New" w:cs="Angsana New"/>
          <w:sz w:val="28"/>
          <w:szCs w:val="28"/>
        </w:rPr>
        <w:t xml:space="preserve"> </w:t>
      </w:r>
      <w:r w:rsidR="00472CAD" w:rsidRPr="00DF5C36">
        <w:rPr>
          <w:rFonts w:ascii="Angsana New" w:hAnsi="Angsana New" w:cs="Angsana New"/>
          <w:sz w:val="28"/>
          <w:szCs w:val="28"/>
          <w:cs/>
        </w:rPr>
        <w:t>(</w:t>
      </w:r>
      <w:r w:rsidR="00536C20">
        <w:rPr>
          <w:rFonts w:ascii="Angsana New" w:hAnsi="Angsana New" w:cs="Angsana New"/>
          <w:sz w:val="28"/>
          <w:szCs w:val="28"/>
        </w:rPr>
        <w:t>“</w:t>
      </w:r>
      <w:r w:rsidR="00472CAD" w:rsidRPr="00DF5C36">
        <w:rPr>
          <w:rFonts w:ascii="Angsana New" w:hAnsi="Angsana New" w:cs="Angsana New"/>
          <w:sz w:val="28"/>
          <w:szCs w:val="28"/>
        </w:rPr>
        <w:t xml:space="preserve">TFRS </w:t>
      </w:r>
      <w:r w:rsidR="002246F1" w:rsidRPr="002246F1">
        <w:rPr>
          <w:rFonts w:ascii="Angsana New" w:hAnsi="Angsana New" w:cs="Angsana New"/>
          <w:sz w:val="28"/>
          <w:szCs w:val="28"/>
        </w:rPr>
        <w:t>1</w:t>
      </w:r>
      <w:r w:rsidR="00913FE7" w:rsidRPr="00913FE7">
        <w:rPr>
          <w:rFonts w:ascii="Angsana New" w:hAnsi="Angsana New" w:cs="Angsana New"/>
          <w:sz w:val="28"/>
          <w:szCs w:val="28"/>
        </w:rPr>
        <w:t>6</w:t>
      </w:r>
      <w:r w:rsidR="00536C20">
        <w:rPr>
          <w:rFonts w:ascii="Angsana New" w:hAnsi="Angsana New" w:cs="Angsana New"/>
          <w:sz w:val="28"/>
          <w:szCs w:val="28"/>
        </w:rPr>
        <w:t>”</w:t>
      </w:r>
      <w:r w:rsidR="00472CAD" w:rsidRPr="00DF5C36">
        <w:rPr>
          <w:rFonts w:ascii="Angsana New" w:hAnsi="Angsana New" w:cs="Angsana New"/>
          <w:sz w:val="28"/>
          <w:szCs w:val="28"/>
          <w:cs/>
        </w:rPr>
        <w:t xml:space="preserve">) </w:t>
      </w:r>
      <w:r w:rsidR="003D5472" w:rsidRPr="00DF5C36">
        <w:rPr>
          <w:rFonts w:ascii="Angsana New" w:hAnsi="Angsana New" w:cs="Angsana New"/>
          <w:sz w:val="28"/>
          <w:szCs w:val="28"/>
          <w:cs/>
        </w:rPr>
        <w:t>เป็นครั้งแรก</w:t>
      </w:r>
      <w:r w:rsidR="00A300AC" w:rsidRPr="00DF5C36">
        <w:rPr>
          <w:rFonts w:ascii="Angsana New" w:hAnsi="Angsana New" w:cs="Angsana New"/>
          <w:sz w:val="28"/>
          <w:szCs w:val="28"/>
          <w:cs/>
        </w:rPr>
        <w:t>ซึ่ง</w:t>
      </w:r>
      <w:r w:rsidR="003D5472" w:rsidRPr="00DF5C36">
        <w:rPr>
          <w:rFonts w:ascii="Angsana New" w:hAnsi="Angsana New" w:cs="Angsana New"/>
          <w:sz w:val="28"/>
          <w:szCs w:val="28"/>
          <w:cs/>
        </w:rPr>
        <w:t>ไ</w:t>
      </w:r>
      <w:r w:rsidR="00A300AC" w:rsidRPr="00DF5C36">
        <w:rPr>
          <w:rFonts w:ascii="Angsana New" w:hAnsi="Angsana New" w:cs="Angsana New"/>
          <w:sz w:val="28"/>
          <w:szCs w:val="28"/>
          <w:cs/>
        </w:rPr>
        <w:t>ด้เปิดเผยผลกระทบจาก</w:t>
      </w:r>
      <w:r w:rsidR="005B293A" w:rsidRPr="00DF5C36">
        <w:rPr>
          <w:rFonts w:ascii="Angsana New" w:hAnsi="Angsana New" w:cs="Angsana New"/>
          <w:sz w:val="28"/>
          <w:szCs w:val="28"/>
          <w:cs/>
        </w:rPr>
        <w:t xml:space="preserve">การเปลี่ยนแปลงนโยบายการบัญชีไว้ในหมายเหตุข้อ </w:t>
      </w:r>
      <w:r w:rsidR="002246F1" w:rsidRPr="002246F1">
        <w:rPr>
          <w:rFonts w:ascii="Angsana New" w:hAnsi="Angsana New" w:cs="Angsana New"/>
          <w:sz w:val="28"/>
          <w:szCs w:val="28"/>
        </w:rPr>
        <w:t>3</w:t>
      </w:r>
    </w:p>
    <w:p w14:paraId="3B37D12B" w14:textId="70D920E2" w:rsidR="00804175" w:rsidRPr="009D66AF" w:rsidRDefault="00804175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9A730A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9D66AF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633E4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58828" w14:textId="52A0B8D8" w:rsidR="00B8752F" w:rsidRPr="00261FE6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2"/>
          <w:szCs w:val="22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551686">
        <w:rPr>
          <w:rFonts w:asciiTheme="majorBidi" w:hAnsiTheme="majorBidi" w:cstheme="majorBidi"/>
          <w:sz w:val="28"/>
          <w:szCs w:val="28"/>
        </w:rPr>
        <w:br/>
      </w:r>
      <w:r w:rsidR="00592E37" w:rsidRPr="009D66AF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D66AF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D66AF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2246F1" w:rsidRPr="002246F1">
        <w:rPr>
          <w:rFonts w:asciiTheme="majorBidi" w:hAnsiTheme="majorBidi" w:cstheme="majorBidi"/>
          <w:sz w:val="28"/>
          <w:szCs w:val="28"/>
        </w:rPr>
        <w:t>31</w:t>
      </w:r>
      <w:r w:rsidR="007A0AF1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D66A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261FE6">
        <w:rPr>
          <w:rFonts w:asciiTheme="majorBidi" w:hAnsiTheme="majorBidi" w:cstheme="majorBidi"/>
          <w:sz w:val="28"/>
          <w:szCs w:val="28"/>
        </w:rPr>
        <w:t xml:space="preserve"> </w:t>
      </w:r>
      <w:r w:rsidR="00261FE6">
        <w:rPr>
          <w:rFonts w:asciiTheme="majorBidi" w:hAnsiTheme="majorBidi" w:cstheme="majorBidi" w:hint="cs"/>
          <w:sz w:val="28"/>
          <w:szCs w:val="28"/>
          <w:cs/>
        </w:rPr>
        <w:t>เว้นแต่การใช้วิจารณญาณและแหล่งข้อมูลสำคัญใหม่ที่ใช้ในการประมาณการจากการ</w:t>
      </w:r>
      <w:r w:rsidR="00551686">
        <w:rPr>
          <w:rFonts w:asciiTheme="majorBidi" w:hAnsiTheme="majorBidi" w:cstheme="majorBidi"/>
          <w:sz w:val="28"/>
          <w:szCs w:val="28"/>
        </w:rPr>
        <w:br/>
      </w:r>
      <w:r w:rsidR="00261FE6">
        <w:rPr>
          <w:rFonts w:asciiTheme="majorBidi" w:hAnsiTheme="majorBidi" w:cstheme="majorBidi" w:hint="cs"/>
          <w:sz w:val="28"/>
          <w:szCs w:val="28"/>
          <w:cs/>
        </w:rPr>
        <w:t xml:space="preserve">ถือปฏิบัติตามมาตรฐานการรายงานทางการเงินใหม่ตามที่ได้อธิบายไว้ในหมายเหตุข้อ 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</w:p>
    <w:p w14:paraId="1235D74A" w14:textId="3690EEF3" w:rsidR="00B8752F" w:rsidRPr="00633E47" w:rsidRDefault="00B8752F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4"/>
          <w:szCs w:val="24"/>
        </w:rPr>
      </w:pPr>
    </w:p>
    <w:p w14:paraId="1B2DB06E" w14:textId="60F8E65E" w:rsidR="00B8752F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/>
          <w:i/>
          <w:iCs/>
          <w:sz w:val="28"/>
          <w:szCs w:val="28"/>
        </w:rPr>
      </w:pP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ค</w:t>
      </w:r>
      <w:r w:rsidRPr="009D66A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9D66AF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8752F">
        <w:rPr>
          <w:rFonts w:asciiTheme="majorBidi" w:hAnsiTheme="majorBidi" w:hint="cs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Pr="00B8752F">
        <w:rPr>
          <w:rFonts w:asciiTheme="majorBidi" w:hAnsiTheme="majorBidi"/>
          <w:i/>
          <w:iCs/>
          <w:sz w:val="28"/>
          <w:szCs w:val="28"/>
          <w:cs/>
        </w:rPr>
        <w:t xml:space="preserve">  </w:t>
      </w:r>
    </w:p>
    <w:p w14:paraId="47AA9943" w14:textId="76C67581" w:rsidR="00B8752F" w:rsidRPr="00633E47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3696D1B8" w14:textId="12E6029E" w:rsidR="00B8752F" w:rsidRPr="00B8752F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8752F">
        <w:rPr>
          <w:rFonts w:asciiTheme="majorBidi" w:hAnsiTheme="majorBidi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773A07">
        <w:rPr>
          <w:rFonts w:asciiTheme="majorBidi" w:hAnsiTheme="majorBidi"/>
          <w:sz w:val="28"/>
          <w:szCs w:val="28"/>
        </w:rPr>
        <w:br/>
      </w:r>
      <w:r w:rsidRPr="00B8752F">
        <w:rPr>
          <w:rFonts w:asciiTheme="majorBidi" w:hAnsiTheme="majorBidi" w:hint="cs"/>
          <w:sz w:val="28"/>
          <w:szCs w:val="28"/>
          <w:cs/>
        </w:rPr>
        <w:t>ที่บริษัทดำเนินงานอ</w:t>
      </w:r>
      <w:r w:rsidR="009D1381">
        <w:rPr>
          <w:rFonts w:asciiTheme="majorBidi" w:hAnsiTheme="majorBidi" w:hint="cs"/>
          <w:sz w:val="28"/>
          <w:szCs w:val="28"/>
          <w:cs/>
        </w:rPr>
        <w:t>ยู่</w:t>
      </w:r>
      <w:r w:rsidRPr="00B8752F">
        <w:rPr>
          <w:rFonts w:asciiTheme="majorBidi" w:hAnsiTheme="majorBidi"/>
          <w:sz w:val="28"/>
          <w:szCs w:val="28"/>
          <w:cs/>
        </w:rPr>
        <w:t xml:space="preserve"> (“</w:t>
      </w:r>
      <w:r w:rsidRPr="00B8752F">
        <w:rPr>
          <w:rFonts w:asciiTheme="majorBidi" w:hAnsiTheme="majorBidi" w:hint="cs"/>
          <w:sz w:val="28"/>
          <w:szCs w:val="28"/>
          <w:cs/>
        </w:rPr>
        <w:t>สกุลที่ใช้ในการดำเนินงาน</w:t>
      </w:r>
      <w:r w:rsidRPr="00B8752F">
        <w:rPr>
          <w:rFonts w:asciiTheme="majorBidi" w:hAnsiTheme="majorBidi" w:hint="eastAsia"/>
          <w:sz w:val="28"/>
          <w:szCs w:val="28"/>
          <w:cs/>
        </w:rPr>
        <w:t>”</w:t>
      </w:r>
      <w:r w:rsidRPr="00B8752F">
        <w:rPr>
          <w:rFonts w:asciiTheme="majorBidi" w:hAnsiTheme="majorBidi"/>
          <w:sz w:val="28"/>
          <w:szCs w:val="28"/>
          <w:cs/>
        </w:rPr>
        <w:t xml:space="preserve">) </w:t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งบการเงินระหว่างกาลนี้แสดงหน่วยเงินตราเป็นสกุลเงินบาท</w:t>
      </w:r>
      <w:r w:rsidR="00773A07">
        <w:rPr>
          <w:rFonts w:asciiTheme="majorBidi" w:hAnsiTheme="majorBidi"/>
          <w:sz w:val="28"/>
          <w:szCs w:val="28"/>
        </w:rPr>
        <w:br/>
      </w:r>
      <w:r w:rsidRPr="00B8752F">
        <w:rPr>
          <w:rFonts w:asciiTheme="majorBidi" w:hAnsiTheme="majorBidi" w:hint="cs"/>
          <w:sz w:val="28"/>
          <w:szCs w:val="28"/>
          <w:cs/>
        </w:rPr>
        <w:t>ซึ่งต่า</w:t>
      </w:r>
      <w:r>
        <w:rPr>
          <w:rFonts w:asciiTheme="majorBidi" w:hAnsiTheme="majorBidi" w:hint="cs"/>
          <w:sz w:val="28"/>
          <w:szCs w:val="28"/>
          <w:cs/>
        </w:rPr>
        <w:t>ง</w:t>
      </w:r>
      <w:r w:rsidRPr="00B8752F">
        <w:rPr>
          <w:rFonts w:asciiTheme="majorBidi" w:hAnsiTheme="majorBidi" w:hint="cs"/>
          <w:sz w:val="28"/>
          <w:szCs w:val="28"/>
          <w:cs/>
        </w:rPr>
        <w:t>จากสกุลเงินที่ใช้ในการดำเนินงานของบริษัท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คือ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สกุลเงินเยนญี่ปุ่น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ซึ่งการ</w:t>
      </w:r>
      <w:r w:rsidR="00536C20">
        <w:rPr>
          <w:rFonts w:asciiTheme="majorBidi" w:hAnsiTheme="majorBidi" w:hint="cs"/>
          <w:sz w:val="28"/>
          <w:szCs w:val="28"/>
          <w:cs/>
        </w:rPr>
        <w:t>นำเสนองบการเงินเป็น</w:t>
      </w:r>
      <w:r w:rsidRPr="00B8752F">
        <w:rPr>
          <w:rFonts w:asciiTheme="majorBidi" w:hAnsiTheme="majorBidi" w:hint="cs"/>
          <w:sz w:val="28"/>
          <w:szCs w:val="28"/>
          <w:cs/>
        </w:rPr>
        <w:t>หน่วยเงินตราสกุลเงินบาทเพื่อให้เป็นไปตามกฎระเบียบของหน่วยงานในประเทศไทย</w:t>
      </w:r>
      <w:r w:rsidR="00536C20">
        <w:rPr>
          <w:rFonts w:asciiTheme="majorBidi" w:hAnsiTheme="majorBidi" w:hint="cs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ข้อมูลทางการเงินทั้งหมดที่แสดงด้วยสกุลเงินบาท</w:t>
      </w:r>
      <w:r w:rsidR="00773A07">
        <w:rPr>
          <w:rFonts w:asciiTheme="majorBidi" w:hAnsiTheme="majorBidi"/>
          <w:sz w:val="28"/>
          <w:szCs w:val="28"/>
        </w:rPr>
        <w:br/>
      </w:r>
      <w:r w:rsidRPr="00B8752F">
        <w:rPr>
          <w:rFonts w:asciiTheme="majorBidi" w:hAnsiTheme="majorBidi" w:hint="cs"/>
          <w:sz w:val="28"/>
          <w:szCs w:val="28"/>
          <w:cs/>
        </w:rPr>
        <w:t>ในหมายเหต</w:t>
      </w:r>
      <w:r>
        <w:rPr>
          <w:rFonts w:asciiTheme="majorBidi" w:hAnsiTheme="majorBidi" w:hint="cs"/>
          <w:sz w:val="28"/>
          <w:szCs w:val="28"/>
          <w:cs/>
        </w:rPr>
        <w:t>ุ</w:t>
      </w:r>
      <w:r w:rsidRPr="00B8752F">
        <w:rPr>
          <w:rFonts w:asciiTheme="majorBidi" w:hAnsiTheme="majorBidi" w:hint="cs"/>
          <w:sz w:val="28"/>
          <w:szCs w:val="28"/>
          <w:cs/>
        </w:rPr>
        <w:t>ประกอบงบการเงินได้มีการปัดเศษเพื่อให้แสดงเป็นหลักพันบาท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Pr="00B8752F">
        <w:rPr>
          <w:rFonts w:asciiTheme="majorBidi" w:hAnsiTheme="majorBidi" w:hint="cs"/>
          <w:sz w:val="28"/>
          <w:szCs w:val="28"/>
          <w:cs/>
        </w:rPr>
        <w:t>ยกเว้นที่ระบุไว้เป็นอย่างอื่น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="00773A07">
        <w:rPr>
          <w:rFonts w:asciiTheme="majorBidi" w:hAnsiTheme="majorBidi"/>
          <w:sz w:val="28"/>
          <w:szCs w:val="28"/>
        </w:rPr>
        <w:br/>
      </w:r>
      <w:r w:rsidRPr="00B8752F">
        <w:rPr>
          <w:rFonts w:asciiTheme="majorBidi" w:hAnsiTheme="majorBidi" w:hint="cs"/>
          <w:sz w:val="28"/>
          <w:szCs w:val="28"/>
          <w:cs/>
        </w:rPr>
        <w:t>งบการเงินระหว่างกาล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</w:t>
      </w:r>
      <w:r w:rsidRPr="00B8752F">
        <w:rPr>
          <w:rFonts w:asciiTheme="majorBidi" w:hAnsiTheme="majorBidi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/>
          <w:sz w:val="28"/>
          <w:szCs w:val="28"/>
        </w:rPr>
        <w:t>1</w:t>
      </w:r>
      <w:r w:rsidR="004D1385">
        <w:rPr>
          <w:rFonts w:asciiTheme="majorBidi" w:hAnsiTheme="majorBidi"/>
          <w:sz w:val="28"/>
          <w:szCs w:val="28"/>
        </w:rPr>
        <w:t>4</w:t>
      </w:r>
    </w:p>
    <w:p w14:paraId="082D37E2" w14:textId="77777777" w:rsidR="00B8752F" w:rsidRPr="00633E47" w:rsidRDefault="00B8752F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FC2230A" w14:textId="3C624D4B" w:rsidR="00223CD5" w:rsidRPr="00B30C51" w:rsidRDefault="00223CD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30C5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การเปลี่ยนแปลงนโยบายการบัญชี </w:t>
      </w:r>
    </w:p>
    <w:p w14:paraId="223C1209" w14:textId="77777777" w:rsidR="00604DEE" w:rsidRPr="00633E47" w:rsidRDefault="00604DEE" w:rsidP="00604DEE">
      <w:pPr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45B31DED" w14:textId="7FCD64A7" w:rsidR="003D49F3" w:rsidRDefault="003735D3" w:rsidP="00604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6856D1" w:rsidRPr="009D66AF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</w:t>
      </w:r>
      <w:r w:rsidR="00A95165" w:rsidRPr="009D66AF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มาตรฐานการรายงานทางการเงินกลุ่มเครื่องมือทางการเงินและ </w:t>
      </w:r>
      <w:r w:rsidR="00A95165"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="00913FE7" w:rsidRPr="00913FE7">
        <w:rPr>
          <w:rFonts w:asciiTheme="majorBidi" w:hAnsiTheme="majorBidi" w:cstheme="majorBidi"/>
          <w:sz w:val="28"/>
          <w:szCs w:val="28"/>
        </w:rPr>
        <w:t>6</w:t>
      </w:r>
      <w:r w:rsidR="00A95165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F9057B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ผลกระทบ</w:t>
      </w:r>
      <w:r w:rsidR="00A33301" w:rsidRPr="009D66AF">
        <w:rPr>
          <w:rFonts w:asciiTheme="majorBidi" w:hAnsiTheme="majorBidi" w:cstheme="majorBidi"/>
          <w:sz w:val="28"/>
          <w:szCs w:val="28"/>
          <w:cs/>
        </w:rPr>
        <w:t>ของส่วนของผู้ถือหุ้น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จากการเปลี่ยนแปลงนโยบายการบัญชี</w:t>
      </w:r>
      <w:r w:rsidR="00A33301" w:rsidRPr="009D66AF">
        <w:rPr>
          <w:rFonts w:asciiTheme="majorBidi" w:hAnsiTheme="majorBidi" w:cstheme="majorBidi"/>
          <w:sz w:val="28"/>
          <w:szCs w:val="28"/>
          <w:cs/>
        </w:rPr>
        <w:t xml:space="preserve"> มี</w:t>
      </w:r>
      <w:r w:rsidR="007372B7" w:rsidRPr="009D66AF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272AE512" w14:textId="492490F9" w:rsidR="007D1034" w:rsidRPr="00633E47" w:rsidRDefault="007D1034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5"/>
        <w:gridCol w:w="180"/>
        <w:gridCol w:w="1804"/>
      </w:tblGrid>
      <w:tr w:rsidR="00144E06" w:rsidRPr="009D66AF" w14:paraId="7816402E" w14:textId="02BC3127" w:rsidTr="009C0BEE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331734D0" w14:textId="18D7DD80" w:rsidR="00144E06" w:rsidRPr="009D66AF" w:rsidRDefault="00144E06" w:rsidP="005004C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C51D1F4" w14:textId="643A3CFE" w:rsidR="00144E06" w:rsidRPr="009D66AF" w:rsidRDefault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vAlign w:val="bottom"/>
          </w:tcPr>
          <w:p w14:paraId="09F02E93" w14:textId="6D0D3C21" w:rsidR="00144E06" w:rsidRPr="009D66AF" w:rsidRDefault="00144E06" w:rsidP="000C507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E3761F7" w14:textId="509373C9" w:rsidR="00144E06" w:rsidRPr="009D66AF" w:rsidRDefault="00144E06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DB63326" w14:textId="10F75579" w:rsidR="00144E06" w:rsidRPr="00144E06" w:rsidRDefault="00144E06" w:rsidP="009777A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4E0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44E06" w:rsidRPr="009D66AF" w14:paraId="170A9790" w14:textId="77777777" w:rsidTr="009C0BEE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4B08CEAC" w14:textId="77777777" w:rsidR="00144E06" w:rsidRPr="009D66AF" w:rsidRDefault="00144E06" w:rsidP="005004C4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BED872F" w14:textId="77777777" w:rsidR="00144E06" w:rsidRPr="009D66AF" w:rsidRDefault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5" w:type="dxa"/>
            <w:vAlign w:val="bottom"/>
          </w:tcPr>
          <w:p w14:paraId="5267E2BA" w14:textId="443EC35C" w:rsidR="00144E06" w:rsidRPr="00864FF4" w:rsidRDefault="00144E06" w:rsidP="000C507B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  <w:r w:rsidR="00864FF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="00864FF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864FF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7671CC70" w14:textId="77777777" w:rsidR="00144E06" w:rsidRPr="009D66AF" w:rsidRDefault="00144E06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6BCE0D9" w14:textId="00659066" w:rsidR="00144E06" w:rsidRPr="009D66AF" w:rsidRDefault="00864FF4" w:rsidP="006945ED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ยังไม่ได้จัดสรร</w:t>
            </w:r>
          </w:p>
        </w:tc>
      </w:tr>
      <w:tr w:rsidR="00C96058" w:rsidRPr="009D66AF" w14:paraId="4F222BA4" w14:textId="161CB1E2" w:rsidTr="009C0BEE">
        <w:trPr>
          <w:cantSplit/>
          <w:trHeight w:val="20"/>
          <w:tblHeader/>
        </w:trPr>
        <w:tc>
          <w:tcPr>
            <w:tcW w:w="4410" w:type="dxa"/>
          </w:tcPr>
          <w:p w14:paraId="659870F3" w14:textId="08B644F1" w:rsidR="00C96058" w:rsidRPr="009D66AF" w:rsidRDefault="00C96058" w:rsidP="00D5511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432184F" w14:textId="5E36452C" w:rsidR="00C96058" w:rsidRPr="009D66AF" w:rsidRDefault="00C96058" w:rsidP="00880BB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163" w:hanging="16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789" w:type="dxa"/>
            <w:gridSpan w:val="3"/>
            <w:vAlign w:val="bottom"/>
          </w:tcPr>
          <w:p w14:paraId="37F1B7BA" w14:textId="71D76F1F" w:rsidR="00C96058" w:rsidRPr="009D66AF" w:rsidRDefault="00C96058" w:rsidP="009777A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44E06" w:rsidRPr="009D66AF" w14:paraId="27C7ABA8" w14:textId="003BE464" w:rsidTr="009C0BEE">
        <w:trPr>
          <w:cantSplit/>
          <w:trHeight w:val="20"/>
        </w:trPr>
        <w:tc>
          <w:tcPr>
            <w:tcW w:w="4410" w:type="dxa"/>
          </w:tcPr>
          <w:p w14:paraId="00193908" w14:textId="351961D4" w:rsidR="00144E06" w:rsidRPr="009D66AF" w:rsidRDefault="00144E06" w:rsidP="00D5511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  <w:r w:rsidR="00536C20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990" w:type="dxa"/>
            <w:vAlign w:val="bottom"/>
          </w:tcPr>
          <w:p w14:paraId="62AD9A7B" w14:textId="45F811F2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390C51D4" w14:textId="346DD62B" w:rsidR="00144E06" w:rsidRPr="009D66AF" w:rsidRDefault="002246F1" w:rsidP="009C0BEE">
            <w:pPr>
              <w:pStyle w:val="acctfourfigures"/>
              <w:tabs>
                <w:tab w:val="clear" w:pos="765"/>
                <w:tab w:val="decimal" w:pos="15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44E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144E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8ABFDC5" w14:textId="3DD5CBB1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69333A8B" w14:textId="376CDD56" w:rsidR="00144E06" w:rsidRPr="009D66AF" w:rsidRDefault="002246F1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144E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4E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</w:p>
        </w:tc>
      </w:tr>
      <w:tr w:rsidR="00144E06" w:rsidRPr="009D66AF" w14:paraId="64CC2EEA" w14:textId="5DBD73C7" w:rsidTr="009C0BEE">
        <w:trPr>
          <w:cantSplit/>
          <w:trHeight w:val="254"/>
        </w:trPr>
        <w:tc>
          <w:tcPr>
            <w:tcW w:w="4410" w:type="dxa"/>
          </w:tcPr>
          <w:p w14:paraId="32112319" w14:textId="2C593DDC" w:rsidR="00144E06" w:rsidRPr="009D66AF" w:rsidRDefault="00144E06" w:rsidP="00D55110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567C5278" w14:textId="5A373F7D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7A749E02" w14:textId="148B923C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DE9974" w14:textId="4975BC19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04B1D22F" w14:textId="44BDDCAE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E06" w:rsidRPr="009D66AF" w14:paraId="36BB1117" w14:textId="77777777" w:rsidTr="009C0BEE">
        <w:trPr>
          <w:cantSplit/>
          <w:trHeight w:val="254"/>
        </w:trPr>
        <w:tc>
          <w:tcPr>
            <w:tcW w:w="4410" w:type="dxa"/>
          </w:tcPr>
          <w:p w14:paraId="779823BD" w14:textId="68A29C6D" w:rsidR="00144E06" w:rsidRPr="009D66AF" w:rsidRDefault="00144E06" w:rsidP="00D36ED5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229FFB67" w14:textId="77777777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vAlign w:val="bottom"/>
          </w:tcPr>
          <w:p w14:paraId="6E7C6E10" w14:textId="77777777" w:rsidR="00144E06" w:rsidRPr="009D66AF" w:rsidRDefault="00144E06" w:rsidP="00D5511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975F3D" w14:textId="77777777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682D71B6" w14:textId="77777777" w:rsidR="00144E06" w:rsidRPr="009D66AF" w:rsidRDefault="00144E06" w:rsidP="00D55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E06" w:rsidRPr="009D66AF" w14:paraId="3D885811" w14:textId="391A615E" w:rsidTr="009C0BEE">
        <w:trPr>
          <w:cantSplit/>
          <w:trHeight w:val="20"/>
        </w:trPr>
        <w:tc>
          <w:tcPr>
            <w:tcW w:w="4410" w:type="dxa"/>
          </w:tcPr>
          <w:p w14:paraId="1D94CA66" w14:textId="5AE2522E" w:rsidR="00144E06" w:rsidRPr="009D66AF" w:rsidRDefault="00144E06" w:rsidP="00D36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0256340" w14:textId="67699C02" w:rsidR="00144E06" w:rsidRPr="009D66AF" w:rsidRDefault="00144E06" w:rsidP="00E568C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144E0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144E0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46F1" w:rsidRPr="002246F1">
              <w:rPr>
                <w:rFonts w:asciiTheme="majorBidi" w:hAnsiTheme="majorBidi" w:cs="Angsana New"/>
                <w:i/>
                <w:iCs/>
                <w:sz w:val="28"/>
                <w:szCs w:val="28"/>
                <w:lang w:val="en-US" w:bidi="th-TH"/>
              </w:rPr>
              <w:t>2</w:t>
            </w:r>
            <w:r w:rsidRPr="00144E0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5" w:type="dxa"/>
            <w:vAlign w:val="bottom"/>
          </w:tcPr>
          <w:p w14:paraId="655D70EE" w14:textId="25D599D8" w:rsidR="00144E06" w:rsidRPr="009D66AF" w:rsidRDefault="00144E06" w:rsidP="009C0BE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CC23CD7" w14:textId="28795495" w:rsidR="00144E06" w:rsidRPr="009D66AF" w:rsidRDefault="00144E06" w:rsidP="009777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2A4F0E7" w14:textId="50FA9A0C" w:rsidR="00144E06" w:rsidRPr="009D66AF" w:rsidRDefault="00261FE6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-5" w:firstLine="2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144E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44E06" w:rsidRPr="009D66AF" w14:paraId="3E3F8520" w14:textId="77777777" w:rsidTr="009C0BEE">
        <w:trPr>
          <w:cantSplit/>
          <w:trHeight w:val="20"/>
        </w:trPr>
        <w:tc>
          <w:tcPr>
            <w:tcW w:w="4410" w:type="dxa"/>
          </w:tcPr>
          <w:p w14:paraId="720F6F57" w14:textId="77777777" w:rsidR="00144E06" w:rsidRPr="009D66AF" w:rsidRDefault="00144E06" w:rsidP="00144E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90" w:type="dxa"/>
            <w:vAlign w:val="bottom"/>
          </w:tcPr>
          <w:p w14:paraId="552F5A56" w14:textId="79B7CAFC" w:rsidR="00144E06" w:rsidRPr="009D66AF" w:rsidRDefault="00144E06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vAlign w:val="bottom"/>
          </w:tcPr>
          <w:p w14:paraId="14A9674B" w14:textId="40B4F2C8" w:rsidR="00144E06" w:rsidRPr="009D66AF" w:rsidRDefault="00144E06" w:rsidP="009C0BE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EC57C0" w14:textId="77777777" w:rsidR="00144E06" w:rsidRPr="009D66AF" w:rsidRDefault="00144E06" w:rsidP="00144E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22EF40BC" w14:textId="339811D5" w:rsidR="00144E06" w:rsidRPr="00144E06" w:rsidRDefault="00913FE7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C5A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</w:p>
        </w:tc>
      </w:tr>
      <w:tr w:rsidR="00731238" w:rsidRPr="009D66AF" w14:paraId="05052B98" w14:textId="77777777" w:rsidTr="009C0BEE">
        <w:trPr>
          <w:cantSplit/>
          <w:trHeight w:val="20"/>
        </w:trPr>
        <w:tc>
          <w:tcPr>
            <w:tcW w:w="4410" w:type="dxa"/>
          </w:tcPr>
          <w:p w14:paraId="22213716" w14:textId="32D34A7E" w:rsidR="00731238" w:rsidRPr="009D66AF" w:rsidRDefault="00731238" w:rsidP="00854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รวมผลกระทบจากการเปลี่ยนแปลงนโยบายบัญชี</w:t>
            </w:r>
          </w:p>
        </w:tc>
        <w:tc>
          <w:tcPr>
            <w:tcW w:w="990" w:type="dxa"/>
            <w:vAlign w:val="bottom"/>
          </w:tcPr>
          <w:p w14:paraId="6F4B04CE" w14:textId="77777777" w:rsidR="00731238" w:rsidRPr="009D66AF" w:rsidRDefault="00731238" w:rsidP="00144E0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44D6C" w14:textId="01527C2A" w:rsidR="00731238" w:rsidRPr="00731238" w:rsidRDefault="00731238" w:rsidP="009C0BE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34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1AE201" w14:textId="77777777" w:rsidR="00731238" w:rsidRPr="009D66AF" w:rsidRDefault="00731238" w:rsidP="00144E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1BEC" w14:textId="75E5109D" w:rsidR="00731238" w:rsidRDefault="0085484B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7312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144E06" w:rsidRPr="009D66AF" w14:paraId="0AB1A7A3" w14:textId="5158AF33" w:rsidTr="009C0BEE">
        <w:trPr>
          <w:cantSplit/>
          <w:trHeight w:val="20"/>
        </w:trPr>
        <w:tc>
          <w:tcPr>
            <w:tcW w:w="4410" w:type="dxa"/>
          </w:tcPr>
          <w:p w14:paraId="166FEECA" w14:textId="1B3D7CAB" w:rsidR="00144E06" w:rsidRPr="009D66AF" w:rsidRDefault="00144E06" w:rsidP="00A04E3D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5F287228" w14:textId="22798F8E" w:rsidR="00144E06" w:rsidRPr="009D66AF" w:rsidRDefault="00144E06" w:rsidP="00A04E3D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050E8" w14:textId="39656AEF" w:rsidR="00144E06" w:rsidRPr="00144E06" w:rsidRDefault="002246F1" w:rsidP="009C0BEE">
            <w:pPr>
              <w:pStyle w:val="acctfourfigures"/>
              <w:tabs>
                <w:tab w:val="clear" w:pos="765"/>
                <w:tab w:val="decimal" w:pos="15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601CAF18" w14:textId="78C9FBB6" w:rsidR="00144E06" w:rsidRPr="009D66AF" w:rsidRDefault="00144E06" w:rsidP="00A04E3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60B41" w14:textId="0A6E6304" w:rsidR="00144E06" w:rsidRPr="00261FE6" w:rsidRDefault="002246F1" w:rsidP="009C0BEE">
            <w:pPr>
              <w:pStyle w:val="acctfourfigures"/>
              <w:tabs>
                <w:tab w:val="clear" w:pos="765"/>
                <w:tab w:val="decimal" w:pos="1584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261F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40E7BBE1" w14:textId="325E540D" w:rsidR="00490F5C" w:rsidRPr="009D66AF" w:rsidRDefault="00490F5C" w:rsidP="002B54D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</w:t>
      </w:r>
      <w:r w:rsidR="006610BF" w:rsidRPr="009D66A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กลุ่ม</w:t>
      </w:r>
      <w:r w:rsidRPr="009D66AF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14:paraId="151F7C76" w14:textId="08DC8110" w:rsidR="00490F5C" w:rsidRPr="009D66AF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4FEA61" w14:textId="7834AEEB" w:rsidR="00F73A36" w:rsidRPr="009D66AF" w:rsidRDefault="00F73A36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AE0CD8" w:rsidRPr="009D66AF">
        <w:rPr>
          <w:rFonts w:asciiTheme="majorBidi" w:hAnsiTheme="majorBidi" w:cstheme="majorBidi"/>
          <w:sz w:val="28"/>
          <w:szCs w:val="28"/>
          <w:cs/>
        </w:rPr>
        <w:t>ได้ถือปฏิบัติตามมาตรฐานการรายงานทางการเงิน</w:t>
      </w:r>
      <w:r w:rsidR="006610BF" w:rsidRPr="009D66AF">
        <w:rPr>
          <w:rFonts w:asciiTheme="majorBidi" w:hAnsiTheme="majorBidi" w:cstheme="majorBidi"/>
          <w:sz w:val="28"/>
          <w:szCs w:val="28"/>
          <w:cs/>
        </w:rPr>
        <w:t>กลุ่ม</w:t>
      </w:r>
      <w:r w:rsidR="00AE0CD8" w:rsidRPr="009D66A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  <w:r w:rsidR="00F9057B" w:rsidRPr="009D66AF">
        <w:rPr>
          <w:rFonts w:asciiTheme="majorBidi" w:hAnsiTheme="majorBidi" w:cstheme="majorBidi"/>
          <w:sz w:val="28"/>
          <w:szCs w:val="28"/>
          <w:cs/>
        </w:rPr>
        <w:t>ด้วยวิธี</w:t>
      </w:r>
      <w:r w:rsidR="00AE0CD8" w:rsidRPr="00144E06">
        <w:rPr>
          <w:rFonts w:asciiTheme="majorBidi" w:hAnsiTheme="majorBidi" w:cstheme="majorBidi"/>
          <w:sz w:val="28"/>
          <w:szCs w:val="28"/>
          <w:cs/>
        </w:rPr>
        <w:t>ปรับปรุงผลกระทบ</w:t>
      </w:r>
      <w:r w:rsidR="00F9057B" w:rsidRPr="00144E06">
        <w:rPr>
          <w:rFonts w:asciiTheme="majorBidi" w:hAnsiTheme="majorBidi" w:cstheme="majorBidi"/>
          <w:sz w:val="28"/>
          <w:szCs w:val="28"/>
          <w:cs/>
        </w:rPr>
        <w:t>สะสม</w:t>
      </w:r>
      <w:r w:rsidR="00AE0CD8" w:rsidRPr="00144E06">
        <w:rPr>
          <w:rFonts w:asciiTheme="majorBidi" w:hAnsiTheme="majorBidi" w:cstheme="majorBidi"/>
          <w:sz w:val="28"/>
          <w:szCs w:val="28"/>
          <w:cs/>
        </w:rPr>
        <w:t>กับกำไรสะสม</w:t>
      </w:r>
      <w:r w:rsidR="000C507B" w:rsidRPr="000C507B">
        <w:rPr>
          <w:rFonts w:asciiTheme="majorBidi" w:hAnsiTheme="majorBidi" w:cstheme="majorBidi"/>
          <w:sz w:val="28"/>
          <w:szCs w:val="28"/>
        </w:rPr>
        <w:t xml:space="preserve"> </w:t>
      </w:r>
      <w:r w:rsidR="00AE0CD8" w:rsidRPr="000C507B">
        <w:rPr>
          <w:rFonts w:asciiTheme="majorBidi" w:hAnsiTheme="majorBidi" w:cstheme="majorBidi"/>
          <w:sz w:val="28"/>
          <w:szCs w:val="28"/>
          <w:cs/>
        </w:rPr>
        <w:t>ณ</w:t>
      </w:r>
      <w:r w:rsidR="00AE0CD8" w:rsidRPr="009D66AF">
        <w:rPr>
          <w:rFonts w:asciiTheme="majorBidi" w:hAnsiTheme="majorBidi" w:cstheme="majorBidi"/>
          <w:sz w:val="28"/>
          <w:szCs w:val="28"/>
          <w:cs/>
        </w:rPr>
        <w:t xml:space="preserve"> วันที่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="00AE0CD8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AE0CD8"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="004434E0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F9057B" w:rsidRPr="009D66AF">
        <w:rPr>
          <w:rFonts w:asciiTheme="majorBidi" w:hAnsiTheme="majorBidi" w:cstheme="majorBidi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="00F9057B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F9057B" w:rsidRPr="009D66AF">
        <w:rPr>
          <w:rFonts w:asciiTheme="majorBidi" w:hAnsiTheme="majorBidi" w:cstheme="majorBidi"/>
          <w:sz w:val="28"/>
          <w:szCs w:val="28"/>
        </w:rPr>
        <w:t xml:space="preserve"> </w:t>
      </w:r>
    </w:p>
    <w:p w14:paraId="50EBCA5C" w14:textId="77777777" w:rsidR="00F73A36" w:rsidRPr="009D66AF" w:rsidRDefault="00F73A36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67D8D" w14:textId="105B5BD3" w:rsidR="00490F5C" w:rsidRPr="009D66AF" w:rsidRDefault="00490F5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</w:t>
      </w:r>
      <w:r w:rsidR="006610BF" w:rsidRPr="009D66AF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9D66A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โดยผลกระทบจากการถือปฏิบัติตามมาตรฐานการรายงานทางการเงิน</w:t>
      </w:r>
      <w:r w:rsidR="006610BF" w:rsidRPr="009D66AF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9D66AF">
        <w:rPr>
          <w:rFonts w:asciiTheme="majorBidi" w:hAnsiTheme="majorBidi" w:cstheme="majorBidi"/>
          <w:sz w:val="28"/>
          <w:szCs w:val="28"/>
          <w:cs/>
        </w:rPr>
        <w:t>เครื่องมือ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ทางการเงิน มีดังนี้ </w:t>
      </w:r>
    </w:p>
    <w:p w14:paraId="40457C4C" w14:textId="48EBA4A0" w:rsidR="00BB5B44" w:rsidRPr="009D66AF" w:rsidRDefault="00BB5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F461FD9" w14:textId="1DB83E94" w:rsidR="00490F5C" w:rsidRPr="009D66AF" w:rsidRDefault="00490F5C" w:rsidP="002B54D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>การจัดประเภทรายการ</w:t>
      </w:r>
      <w:r w:rsidR="007B745F" w:rsidRPr="009D66AF">
        <w:rPr>
          <w:rFonts w:asciiTheme="majorBidi" w:hAnsiTheme="majorBidi" w:cstheme="majorBidi"/>
          <w:sz w:val="28"/>
          <w:szCs w:val="28"/>
          <w:cs/>
        </w:rPr>
        <w:t>และการวัดมูลค่า</w:t>
      </w:r>
      <w:r w:rsidRPr="009D66AF">
        <w:rPr>
          <w:rFonts w:asciiTheme="majorBidi" w:hAnsiTheme="majorBidi" w:cstheme="majorBidi"/>
          <w:sz w:val="28"/>
          <w:szCs w:val="28"/>
          <w:cs/>
        </w:rPr>
        <w:t>ของสินทรัพย์ทางการเงิน</w:t>
      </w:r>
      <w:r w:rsidR="007B745F" w:rsidRPr="009D66AF">
        <w:rPr>
          <w:rFonts w:asciiTheme="majorBidi" w:hAnsiTheme="majorBidi" w:cstheme="majorBidi"/>
          <w:sz w:val="28"/>
          <w:szCs w:val="28"/>
          <w:cs/>
        </w:rPr>
        <w:t>และหนี้สินทางการเงิน</w:t>
      </w:r>
    </w:p>
    <w:p w14:paraId="50409C5A" w14:textId="77777777" w:rsidR="00490F5C" w:rsidRPr="009D66AF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AFE56" w14:textId="3B1F3819" w:rsidR="00490F5C" w:rsidRPr="009D66AF" w:rsidRDefault="00490F5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Pr="009D66AF">
        <w:rPr>
          <w:rFonts w:asciiTheme="majorBidi" w:hAnsiTheme="majorBidi" w:cstheme="majorBidi"/>
          <w:sz w:val="28"/>
          <w:szCs w:val="28"/>
        </w:rPr>
        <w:t xml:space="preserve">“TFRS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="00D45B0A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536C20">
        <w:rPr>
          <w:rFonts w:asciiTheme="majorBidi" w:hAnsiTheme="majorBidi" w:cstheme="majorBidi"/>
          <w:sz w:val="28"/>
          <w:szCs w:val="28"/>
        </w:rPr>
        <w:t>“</w:t>
      </w:r>
      <w:r w:rsidR="00D45B0A" w:rsidRPr="009D66AF">
        <w:rPr>
          <w:rFonts w:asciiTheme="majorBidi" w:hAnsiTheme="majorBidi" w:cstheme="majorBidi"/>
          <w:sz w:val="28"/>
          <w:szCs w:val="28"/>
        </w:rPr>
        <w:t>FVOCI</w:t>
      </w:r>
      <w:r w:rsidR="00536C20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="00D45B0A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536C20">
        <w:rPr>
          <w:rFonts w:asciiTheme="majorBidi" w:hAnsiTheme="majorBidi" w:cstheme="majorBidi"/>
          <w:sz w:val="28"/>
          <w:szCs w:val="28"/>
        </w:rPr>
        <w:t>“</w:t>
      </w:r>
      <w:r w:rsidR="00D45B0A" w:rsidRPr="009D66AF">
        <w:rPr>
          <w:rFonts w:asciiTheme="majorBidi" w:hAnsiTheme="majorBidi" w:cstheme="majorBidi"/>
          <w:sz w:val="28"/>
          <w:szCs w:val="28"/>
        </w:rPr>
        <w:t>FVTPL</w:t>
      </w:r>
      <w:r w:rsidR="00536C20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จะเป็นไปตามลักษณะของกระแสเงินสดของสินทรัพย์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Pr="009D66AF">
        <w:rPr>
          <w:rFonts w:asciiTheme="majorBidi" w:hAnsiTheme="majorBidi" w:cstheme="majorBidi"/>
          <w:sz w:val="28"/>
          <w:szCs w:val="28"/>
          <w:cs/>
        </w:rPr>
        <w:t>ทางการเงินและโมเดลธุรกิจของกิจการในการบริหารจัดการสินทรัพย์ทางการเงินนั้น</w:t>
      </w:r>
      <w:r w:rsidR="000F3123" w:rsidRPr="009D66AF">
        <w:rPr>
          <w:rFonts w:asciiTheme="majorBidi" w:hAnsiTheme="majorBidi" w:cstheme="majorBidi"/>
          <w:sz w:val="28"/>
          <w:szCs w:val="28"/>
          <w:cs/>
        </w:rPr>
        <w:t xml:space="preserve"> ทั้งนี้ </w:t>
      </w:r>
      <w:r w:rsidR="000F3123"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="000F3123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F3123" w:rsidRPr="009D66AF">
        <w:rPr>
          <w:rFonts w:asciiTheme="majorBidi" w:hAnsiTheme="majorBidi" w:cstheme="majorBidi"/>
          <w:sz w:val="28"/>
          <w:szCs w:val="28"/>
          <w:cs/>
        </w:rPr>
        <w:t>ยกเลิก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="000F3123" w:rsidRPr="009D66AF">
        <w:rPr>
          <w:rFonts w:asciiTheme="majorBidi" w:hAnsiTheme="majorBidi" w:cstheme="majorBidi"/>
          <w:sz w:val="28"/>
          <w:szCs w:val="28"/>
          <w:cs/>
        </w:rPr>
        <w:t>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="000F3123" w:rsidRPr="009D66AF">
        <w:rPr>
          <w:rFonts w:asciiTheme="majorBidi" w:hAnsiTheme="majorBidi" w:cstheme="majorBidi"/>
          <w:sz w:val="28"/>
          <w:szCs w:val="28"/>
          <w:cs/>
        </w:rPr>
        <w:t xml:space="preserve">ตามที่กำหนดโดยมาตรฐานการบัญชี ฉบับที่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="00913FE7" w:rsidRPr="00913FE7">
        <w:rPr>
          <w:rFonts w:asciiTheme="majorBidi" w:hAnsiTheme="majorBidi" w:cstheme="majorBidi"/>
          <w:sz w:val="28"/>
          <w:szCs w:val="28"/>
        </w:rPr>
        <w:t>05</w:t>
      </w:r>
    </w:p>
    <w:p w14:paraId="75BC1AAE" w14:textId="299283ED" w:rsidR="00490F5C" w:rsidRPr="009D66AF" w:rsidRDefault="00490F5C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40BC88" w14:textId="103C6985" w:rsidR="001E2AE6" w:rsidRPr="009D66AF" w:rsidRDefault="001E2AE6" w:rsidP="006B542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>ตาม</w:t>
      </w:r>
      <w:r w:rsidRPr="009D66AF">
        <w:rPr>
          <w:rFonts w:asciiTheme="majorBidi" w:hAnsiTheme="majorBidi" w:cstheme="majorBidi"/>
          <w:sz w:val="28"/>
          <w:szCs w:val="28"/>
        </w:rPr>
        <w:t xml:space="preserve"> 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BB5B44" w:rsidRPr="009D66AF">
        <w:rPr>
          <w:rFonts w:asciiTheme="majorBidi" w:hAnsiTheme="majorBidi" w:cstheme="majorBidi"/>
          <w:sz w:val="28"/>
          <w:szCs w:val="28"/>
          <w:cs/>
        </w:rPr>
        <w:t xml:space="preserve"> เดิม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</w:p>
    <w:p w14:paraId="2E18DF71" w14:textId="77777777" w:rsidR="001E2AE6" w:rsidRPr="009D66AF" w:rsidRDefault="001E2AE6" w:rsidP="009777AF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08C4FE" w14:textId="7DD68BCD" w:rsidR="00490F5C" w:rsidRPr="009D66AF" w:rsidRDefault="0081025D" w:rsidP="00D36ED5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490F5C" w:rsidRPr="009D66AF">
        <w:rPr>
          <w:rFonts w:asciiTheme="majorBidi" w:hAnsiTheme="majorBidi" w:cstheme="majorBidi"/>
          <w:sz w:val="28"/>
          <w:szCs w:val="28"/>
          <w:cs/>
        </w:rPr>
        <w:t>อนุพันธ์จะวัดมูลค่าด้วยมูลค่ายุติธรรมผ่านกำไรหรือขาดทุน</w:t>
      </w:r>
      <w:r w:rsidR="00BB5B44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5B44" w:rsidRPr="00117B77">
        <w:rPr>
          <w:rFonts w:asciiTheme="majorBidi" w:hAnsiTheme="majorBidi" w:cstheme="majorBidi"/>
          <w:sz w:val="28"/>
          <w:szCs w:val="28"/>
          <w:cs/>
        </w:rPr>
        <w:t>เดิม</w:t>
      </w:r>
      <w:r w:rsidR="00490F5C" w:rsidRPr="00117B77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="00490F5C" w:rsidRPr="00117B77">
        <w:rPr>
          <w:rFonts w:asciiTheme="majorBidi" w:hAnsiTheme="majorBidi" w:cstheme="majorBidi"/>
          <w:sz w:val="28"/>
          <w:szCs w:val="28"/>
          <w:cs/>
        </w:rPr>
        <w:t>รับรู้</w:t>
      </w:r>
      <w:r w:rsidR="00490F5C" w:rsidRPr="009D66AF">
        <w:rPr>
          <w:rFonts w:asciiTheme="majorBidi" w:hAnsiTheme="majorBidi" w:cstheme="majorBidi"/>
          <w:sz w:val="28"/>
          <w:szCs w:val="28"/>
          <w:cs/>
        </w:rPr>
        <w:t>รายการเมื่อ</w:t>
      </w:r>
      <w:r w:rsidRPr="009D66AF">
        <w:rPr>
          <w:rFonts w:asciiTheme="majorBidi" w:hAnsiTheme="majorBidi" w:cstheme="majorBidi"/>
          <w:sz w:val="28"/>
          <w:szCs w:val="28"/>
          <w:cs/>
        </w:rPr>
        <w:t>ใช้สิทธิใน</w:t>
      </w:r>
      <w:r w:rsidR="00490F5C" w:rsidRPr="009D66AF">
        <w:rPr>
          <w:rFonts w:asciiTheme="majorBidi" w:hAnsiTheme="majorBidi" w:cstheme="majorBidi"/>
          <w:sz w:val="28"/>
          <w:szCs w:val="28"/>
          <w:cs/>
        </w:rPr>
        <w:t>อนุพันธ์ดังกล่าว</w:t>
      </w:r>
      <w:r w:rsidR="00490F5C" w:rsidRPr="009D66AF"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440859E1" w14:textId="77777777" w:rsidR="00633E47" w:rsidRPr="00144E06" w:rsidRDefault="00633E47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4B475A0" w14:textId="7E66405C" w:rsidR="0036574B" w:rsidRPr="009D66AF" w:rsidRDefault="0036574B" w:rsidP="002B54D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726FC171" w14:textId="77777777" w:rsidR="003959E1" w:rsidRPr="009D66AF" w:rsidRDefault="003959E1" w:rsidP="005004C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63B2E4" w14:textId="4510B5DF" w:rsidR="00916F59" w:rsidRDefault="0036574B" w:rsidP="005004C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="00617354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617354" w:rsidRPr="009D66AF">
        <w:rPr>
          <w:rFonts w:asciiTheme="majorBidi" w:hAnsiTheme="majorBidi" w:cstheme="majorBidi"/>
          <w:sz w:val="28"/>
          <w:szCs w:val="28"/>
          <w:cs/>
        </w:rPr>
        <w:t>เดิม</w:t>
      </w:r>
      <w:r w:rsidRPr="009D66AF">
        <w:rPr>
          <w:rFonts w:asciiTheme="majorBidi" w:hAnsiTheme="majorBidi" w:cstheme="majorBidi"/>
          <w:sz w:val="28"/>
          <w:szCs w:val="28"/>
          <w:cs/>
        </w:rPr>
        <w:t>กลุ่มบริษัทประมาณการค่าเผื่อหนี้สงสัยจะสูญโดยการวิเคราะห์ประวัติการชำระหนี้ และ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การคาดการณ์เกี่ยวกับการชำระหนี้ในอนาคตของลูกค้า </w:t>
      </w: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="00DF5D5B" w:rsidRPr="009D66AF">
        <w:rPr>
          <w:rFonts w:asciiTheme="majorBidi" w:hAnsiTheme="majorBidi" w:cstheme="majorBidi"/>
          <w:sz w:val="28"/>
          <w:szCs w:val="28"/>
          <w:cs/>
        </w:rPr>
        <w:t>และ</w:t>
      </w:r>
      <w:r w:rsidR="00241DDE" w:rsidRPr="009D66AF">
        <w:rPr>
          <w:rFonts w:asciiTheme="majorBidi" w:hAnsiTheme="majorBidi" w:cstheme="majorBidi"/>
          <w:sz w:val="28"/>
          <w:szCs w:val="28"/>
          <w:cs/>
        </w:rPr>
        <w:t>พิจารณา</w:t>
      </w:r>
      <w:r w:rsidRPr="009D66AF">
        <w:rPr>
          <w:rFonts w:asciiTheme="majorBidi" w:hAnsiTheme="majorBidi" w:cstheme="majorBidi"/>
          <w:sz w:val="28"/>
          <w:szCs w:val="28"/>
          <w:cs/>
        </w:rPr>
        <w:t>ความน่าจะเป็นถ่วงน้ำหนัก</w:t>
      </w:r>
      <w:r w:rsidR="00916F59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DF5D5B" w:rsidRPr="009D66AF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>การพิจารณาด้อยค่า</w:t>
      </w:r>
      <w:r w:rsidR="00DF5D5B" w:rsidRPr="009D66AF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>จะถือปฏิบัติกับสินทรัพย์ทางการเงิน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>ที่วัดมูลค่าด้วยวิธีราคาทุนตัดจำหน่าย</w:t>
      </w:r>
      <w:r w:rsidR="00916F59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 xml:space="preserve"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</w:t>
      </w:r>
      <w:r w:rsidR="00DF5D5B" w:rsidRPr="009D66AF">
        <w:rPr>
          <w:rFonts w:asciiTheme="majorBidi" w:hAnsiTheme="majorBidi" w:cstheme="majorBidi"/>
          <w:sz w:val="28"/>
          <w:szCs w:val="28"/>
          <w:cs/>
        </w:rPr>
        <w:t xml:space="preserve">ลูกหนี้ตามสัญญาเช่า </w:t>
      </w:r>
      <w:r w:rsidR="00916F59" w:rsidRPr="009D66AF">
        <w:rPr>
          <w:rFonts w:asciiTheme="majorBidi" w:hAnsiTheme="majorBidi" w:cstheme="majorBidi"/>
          <w:sz w:val="28"/>
          <w:szCs w:val="28"/>
          <w:cs/>
        </w:rPr>
        <w:t>ซึ่งไม่รวมเงินลงทุนในตราสารทุน</w:t>
      </w:r>
    </w:p>
    <w:p w14:paraId="2F74A617" w14:textId="27463809" w:rsidR="0036574B" w:rsidRPr="009D66AF" w:rsidRDefault="00697FAC" w:rsidP="0014683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</w:t>
      </w:r>
      <w:r w:rsidR="000E6DE5" w:rsidRPr="009D66AF">
        <w:rPr>
          <w:rFonts w:asciiTheme="majorBidi" w:hAnsiTheme="majorBidi" w:cstheme="majorBidi"/>
          <w:sz w:val="28"/>
          <w:szCs w:val="28"/>
          <w:cs/>
        </w:rPr>
        <w:t>ได้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 xml:space="preserve">ประเมินการด้อยค่าตาม </w:t>
      </w:r>
      <w:r w:rsidR="00E50C86"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913FE7" w:rsidRPr="00913FE7">
        <w:rPr>
          <w:rFonts w:asciiTheme="majorBidi" w:hAnsiTheme="majorBidi" w:cstheme="majorBidi"/>
          <w:sz w:val="28"/>
          <w:szCs w:val="28"/>
        </w:rPr>
        <w:t>9</w:t>
      </w:r>
      <w:r w:rsidR="00E50C86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5355FE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="00E50C86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="00E50C86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>ส่งผลให้มีค่าเผื่อ</w:t>
      </w:r>
      <w:r w:rsidR="00D76BB5" w:rsidRPr="009D66AF">
        <w:rPr>
          <w:rFonts w:asciiTheme="majorBidi" w:hAnsiTheme="majorBidi" w:cstheme="majorBidi"/>
          <w:sz w:val="28"/>
          <w:szCs w:val="28"/>
          <w:cs/>
        </w:rPr>
        <w:t>ผลขาดทุนจากการ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>ด้อยค่าเพิ่ม</w:t>
      </w:r>
      <w:r w:rsidR="000E6DE5" w:rsidRPr="009D66AF">
        <w:rPr>
          <w:rFonts w:asciiTheme="majorBidi" w:hAnsiTheme="majorBidi" w:cstheme="majorBidi"/>
          <w:sz w:val="28"/>
          <w:szCs w:val="28"/>
          <w:cs/>
        </w:rPr>
        <w:t>ขึ้น ดัง</w:t>
      </w:r>
      <w:r w:rsidR="00E50C86" w:rsidRPr="009D66AF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0FAE5FF2" w14:textId="77777777" w:rsidR="000C507B" w:rsidRPr="00BB5426" w:rsidRDefault="000C507B" w:rsidP="005004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C21DB" w:rsidRPr="009D66AF" w14:paraId="1303C7F3" w14:textId="77777777" w:rsidTr="009777AF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4FA1637" w14:textId="2FBF6A91" w:rsidR="000C21DB" w:rsidRPr="009D66AF" w:rsidRDefault="000C21DB" w:rsidP="009777A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2D40E6" w14:textId="77777777" w:rsidR="00F15235" w:rsidRPr="009D66AF" w:rsidRDefault="00F15235" w:rsidP="009777A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932E63E" w14:textId="01814A7B" w:rsidR="000C21DB" w:rsidRPr="009D66AF" w:rsidRDefault="000C21DB" w:rsidP="009777AF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0B79D16" w14:textId="77777777" w:rsidR="000C21DB" w:rsidRPr="009D66AF" w:rsidRDefault="000C21DB" w:rsidP="009777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C245A7" w14:textId="77777777" w:rsidR="00916F59" w:rsidRPr="009D66AF" w:rsidRDefault="000C21DB" w:rsidP="009777A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</w:t>
            </w:r>
            <w:r w:rsidR="00916F59"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น</w:t>
            </w:r>
          </w:p>
          <w:p w14:paraId="1F121030" w14:textId="130B0127" w:rsidR="000C21DB" w:rsidRPr="009D66AF" w:rsidRDefault="000C21DB" w:rsidP="009777AF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9D66A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835C7C" w:rsidRPr="009D66AF" w14:paraId="1464A5E5" w14:textId="77777777" w:rsidTr="009777AF">
        <w:trPr>
          <w:cantSplit/>
          <w:tblHeader/>
        </w:trPr>
        <w:tc>
          <w:tcPr>
            <w:tcW w:w="5760" w:type="dxa"/>
          </w:tcPr>
          <w:p w14:paraId="131A7156" w14:textId="77777777" w:rsidR="00835C7C" w:rsidRPr="009D66AF" w:rsidRDefault="00835C7C" w:rsidP="009777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787AA6F9" w14:textId="6439502D" w:rsidR="00835C7C" w:rsidRPr="009D66AF" w:rsidRDefault="000C21DB" w:rsidP="009777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35C7C" w:rsidRPr="009D66AF" w14:paraId="30C1979E" w14:textId="77777777" w:rsidTr="009777AF">
        <w:trPr>
          <w:cantSplit/>
          <w:trHeight w:val="191"/>
        </w:trPr>
        <w:tc>
          <w:tcPr>
            <w:tcW w:w="5760" w:type="dxa"/>
          </w:tcPr>
          <w:p w14:paraId="743CEE9F" w14:textId="7F7F2BC3" w:rsidR="00835C7C" w:rsidRPr="009D66AF" w:rsidRDefault="00787DB0" w:rsidP="009777A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609B3EF3" w14:textId="77777777" w:rsidR="00835C7C" w:rsidRPr="009D66AF" w:rsidRDefault="00835C7C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ACD6A" w14:textId="77777777" w:rsidR="00835C7C" w:rsidRPr="009D66AF" w:rsidRDefault="00835C7C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372CE2" w14:textId="77777777" w:rsidR="00835C7C" w:rsidRPr="009D66AF" w:rsidRDefault="00835C7C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461" w:rsidRPr="009D66AF" w14:paraId="58A3BC7B" w14:textId="77777777" w:rsidTr="009777AF">
        <w:trPr>
          <w:cantSplit/>
          <w:trHeight w:val="191"/>
        </w:trPr>
        <w:tc>
          <w:tcPr>
            <w:tcW w:w="5760" w:type="dxa"/>
          </w:tcPr>
          <w:p w14:paraId="0DE2671C" w14:textId="5C019336" w:rsidR="00D14461" w:rsidRPr="009D66AF" w:rsidRDefault="00D14461" w:rsidP="009777A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 w:rsidR="00F863B7"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863B7"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F863B7"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19A676D" w14:textId="7F19F572" w:rsidR="00D14461" w:rsidRPr="009D66AF" w:rsidRDefault="00913FE7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="00144E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5B7E9AA9" w14:textId="77777777" w:rsidR="00D14461" w:rsidRPr="009D66AF" w:rsidRDefault="00D14461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002BF9" w14:textId="13634F55" w:rsidR="00D14461" w:rsidRPr="009D66AF" w:rsidRDefault="00144E06" w:rsidP="00BB54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4E06" w:rsidRPr="009D66AF" w14:paraId="762A6F5C" w14:textId="77777777" w:rsidTr="003445A1">
        <w:trPr>
          <w:cantSplit/>
          <w:trHeight w:val="191"/>
        </w:trPr>
        <w:tc>
          <w:tcPr>
            <w:tcW w:w="5760" w:type="dxa"/>
          </w:tcPr>
          <w:p w14:paraId="1C82B066" w14:textId="686216A7" w:rsidR="00144E06" w:rsidRPr="009D66AF" w:rsidRDefault="00144E06" w:rsidP="00144E06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9D66A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B5FA3E" w14:textId="534DEE3F" w:rsidR="00144E06" w:rsidRPr="009D66AF" w:rsidRDefault="00913FE7" w:rsidP="00144E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4E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869</w:t>
            </w:r>
          </w:p>
        </w:tc>
        <w:tc>
          <w:tcPr>
            <w:tcW w:w="180" w:type="dxa"/>
          </w:tcPr>
          <w:p w14:paraId="4C4DF769" w14:textId="77777777" w:rsidR="00144E06" w:rsidRPr="009D66AF" w:rsidRDefault="00144E06" w:rsidP="00144E0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195DA5" w14:textId="69BEB417" w:rsidR="00144E06" w:rsidRPr="009D66AF" w:rsidRDefault="00144E06" w:rsidP="00BB54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5C7C" w:rsidRPr="009D66AF" w14:paraId="60502B5D" w14:textId="77777777" w:rsidTr="009777AF">
        <w:trPr>
          <w:cantSplit/>
          <w:trHeight w:val="191"/>
        </w:trPr>
        <w:tc>
          <w:tcPr>
            <w:tcW w:w="5760" w:type="dxa"/>
          </w:tcPr>
          <w:p w14:paraId="54FF1641" w14:textId="77777777" w:rsidR="00835C7C" w:rsidRPr="009D66AF" w:rsidRDefault="00835C7C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05A2F0" w14:textId="27DD4562" w:rsidR="00835C7C" w:rsidRPr="009D66AF" w:rsidRDefault="002246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73123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848BD89" w14:textId="77777777" w:rsidR="00835C7C" w:rsidRPr="009D66AF" w:rsidRDefault="00835C7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9BFD46" w14:textId="22EE775E" w:rsidR="00835C7C" w:rsidRPr="009D66AF" w:rsidRDefault="00731238" w:rsidP="00BB5426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35C7C" w:rsidRPr="009D66AF" w14:paraId="1FDA09C5" w14:textId="77777777" w:rsidTr="009777AF">
        <w:trPr>
          <w:cantSplit/>
          <w:trHeight w:val="191"/>
        </w:trPr>
        <w:tc>
          <w:tcPr>
            <w:tcW w:w="5760" w:type="dxa"/>
          </w:tcPr>
          <w:p w14:paraId="7E9C6CD1" w14:textId="2D0F9F03" w:rsidR="00835C7C" w:rsidRPr="009D66AF" w:rsidRDefault="00645A78" w:rsidP="009777AF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ผลขาดทุนจาก</w:t>
            </w:r>
            <w:r w:rsidR="0027615D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การด้อยค่าที่รับรู้เพิ่มเติม ณ วันที่ </w:t>
            </w:r>
            <w:r w:rsidR="002246F1" w:rsidRPr="002246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27615D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27615D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246F1" w:rsidRPr="002246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27615D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DE1305" w:rsidRPr="009D66A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52078C8E" w14:textId="77777777" w:rsidR="00835C7C" w:rsidRPr="009D66AF" w:rsidRDefault="00835C7C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A7FC88" w14:textId="77777777" w:rsidR="00835C7C" w:rsidRPr="009D66AF" w:rsidRDefault="00835C7C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8F91D2" w14:textId="77777777" w:rsidR="00835C7C" w:rsidRPr="009D66AF" w:rsidRDefault="00835C7C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4461" w:rsidRPr="009D66AF" w14:paraId="4A3D2E06" w14:textId="77777777" w:rsidTr="009777AF">
        <w:trPr>
          <w:cantSplit/>
        </w:trPr>
        <w:tc>
          <w:tcPr>
            <w:tcW w:w="5760" w:type="dxa"/>
          </w:tcPr>
          <w:p w14:paraId="3BBC0533" w14:textId="13159BC2" w:rsidR="00D14461" w:rsidRPr="00780F2A" w:rsidRDefault="0082050F" w:rsidP="002B54D5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80F2A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</w:t>
            </w:r>
            <w:r w:rsidR="00536C20" w:rsidRPr="00780F2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การด้อยค่าของ</w:t>
            </w:r>
            <w:r w:rsidRPr="00780F2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เงินให้กู้ยืมระยะยาวกับกิจการที่</w:t>
            </w:r>
            <w:r w:rsidR="00536C20" w:rsidRPr="00780F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536C20" w:rsidRPr="00780F2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536C20" w:rsidRPr="00780F2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80F2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14:paraId="3720458D" w14:textId="5AE0B15B" w:rsidR="00D14461" w:rsidRPr="009D66AF" w:rsidRDefault="00144E06" w:rsidP="00BB5426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2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C190BC2" w14:textId="77777777" w:rsidR="00D14461" w:rsidRPr="009D66AF" w:rsidRDefault="00D14461" w:rsidP="009777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0D2F1D" w14:textId="77777777" w:rsidR="00C278AC" w:rsidRDefault="00C278AC" w:rsidP="009777A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E51401" w14:textId="015838C8" w:rsidR="00D14461" w:rsidRPr="009D66AF" w:rsidRDefault="002246F1" w:rsidP="009777AF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144E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</w:tr>
      <w:tr w:rsidR="00835C7C" w:rsidRPr="009D66AF" w14:paraId="7EDC3361" w14:textId="77777777" w:rsidTr="009777AF">
        <w:trPr>
          <w:cantSplit/>
        </w:trPr>
        <w:tc>
          <w:tcPr>
            <w:tcW w:w="5760" w:type="dxa"/>
            <w:vAlign w:val="bottom"/>
          </w:tcPr>
          <w:p w14:paraId="6F0E8DB4" w14:textId="472678FB" w:rsidR="00835C7C" w:rsidRPr="009D66AF" w:rsidRDefault="00B82F45" w:rsidP="009777AF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D66A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1560" w14:textId="6D32D402" w:rsidR="00835C7C" w:rsidRPr="009D66AF" w:rsidRDefault="002246F1" w:rsidP="009777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06C3B568" w14:textId="77777777" w:rsidR="00835C7C" w:rsidRPr="009D66AF" w:rsidRDefault="00835C7C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30CBB" w14:textId="642D7515" w:rsidR="00835C7C" w:rsidRPr="009D66AF" w:rsidRDefault="002246F1" w:rsidP="009777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144E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332</w:t>
            </w:r>
          </w:p>
        </w:tc>
      </w:tr>
    </w:tbl>
    <w:p w14:paraId="1D5C9CDA" w14:textId="39F1E182" w:rsidR="00835C7C" w:rsidRPr="00BB5426" w:rsidRDefault="00835C7C" w:rsidP="006B54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5DEDB6" w14:textId="54724F64" w:rsidR="00B549F0" w:rsidRPr="00117B77" w:rsidRDefault="00117B77" w:rsidP="00117B77">
      <w:pPr>
        <w:tabs>
          <w:tab w:val="clear" w:pos="680"/>
          <w:tab w:val="clear" w:pos="907"/>
          <w:tab w:val="clear" w:pos="1871"/>
          <w:tab w:val="left" w:pos="1080"/>
          <w:tab w:val="left" w:pos="1260"/>
        </w:tabs>
        <w:spacing w:line="240" w:lineRule="auto"/>
        <w:ind w:left="1260" w:right="-58"/>
        <w:jc w:val="thaiDistribute"/>
        <w:rPr>
          <w:rFonts w:asciiTheme="majorBidi" w:eastAsia="Calibri" w:hAnsiTheme="majorBidi" w:cstheme="majorBidi"/>
          <w:sz w:val="28"/>
          <w:szCs w:val="28"/>
          <w:shd w:val="clear" w:color="auto" w:fill="D9D9D9" w:themeFill="background1" w:themeFillShade="D9"/>
          <w:lang w:val="en-GB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841324" w:rsidRPr="00117B77">
        <w:rPr>
          <w:rFonts w:asciiTheme="majorBidi" w:hAnsiTheme="majorBidi" w:cstheme="majorBidi" w:hint="cs"/>
          <w:sz w:val="28"/>
          <w:szCs w:val="28"/>
          <w:cs/>
        </w:rPr>
        <w:t>เลือกที่จะรับรู้</w:t>
      </w:r>
      <w:r w:rsidR="0058435E" w:rsidRPr="00117B77">
        <w:rPr>
          <w:rFonts w:asciiTheme="majorBidi" w:hAnsiTheme="majorBidi" w:cstheme="majorBidi"/>
          <w:sz w:val="28"/>
          <w:szCs w:val="28"/>
          <w:cs/>
        </w:rPr>
        <w:t>การเพิ่มขึ้นของผลขาดทุนจากการด้อยค่าโดยปรับปรุงกับกำไรสะสม</w:t>
      </w:r>
      <w:r w:rsidR="00751058" w:rsidRPr="00117B77">
        <w:rPr>
          <w:rFonts w:asciiTheme="majorBidi" w:hAnsiTheme="majorBidi" w:cstheme="majorBidi"/>
          <w:sz w:val="28"/>
          <w:szCs w:val="28"/>
        </w:rPr>
        <w:t xml:space="preserve"> </w:t>
      </w:r>
      <w:r w:rsidR="0058435E" w:rsidRPr="00117B77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7C1364" w:rsidRPr="00117B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22B08" w:rsidRPr="00117B77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7C1364" w:rsidRPr="00117B7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8435E" w:rsidRPr="00117B77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="0058435E" w:rsidRPr="00117B77">
        <w:rPr>
          <w:rFonts w:asciiTheme="majorBidi" w:hAnsiTheme="majorBidi" w:cstheme="majorBidi"/>
          <w:sz w:val="28"/>
          <w:szCs w:val="28"/>
        </w:rPr>
        <w:t xml:space="preserve"> </w:t>
      </w:r>
      <w:r w:rsidR="0058435E" w:rsidRPr="00117B7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</w:p>
    <w:p w14:paraId="08A34996" w14:textId="77777777" w:rsidR="000C507B" w:rsidRPr="00BB5426" w:rsidRDefault="000C507B" w:rsidP="00144E06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4"/>
          <w:szCs w:val="24"/>
        </w:rPr>
      </w:pPr>
    </w:p>
    <w:p w14:paraId="281C1210" w14:textId="5A765F9D" w:rsidR="003D5B91" w:rsidRPr="00E16B8D" w:rsidRDefault="003D5B91" w:rsidP="002B54D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E16B8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</w:t>
      </w:r>
      <w:r w:rsidR="002246F1" w:rsidRPr="002246F1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</w:t>
      </w:r>
      <w:r w:rsidR="00913FE7" w:rsidRPr="00913FE7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6</w:t>
      </w:r>
      <w:r w:rsidRPr="00E16B8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E16B8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5888FB66" w14:textId="77777777" w:rsidR="003D5B91" w:rsidRPr="00BB5426" w:rsidRDefault="003D5B91" w:rsidP="009777AF">
      <w:pPr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A77ADB" w14:textId="3A06DCC9" w:rsidR="00E94447" w:rsidRDefault="00E94447" w:rsidP="00E712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9D66AF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="00504036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9D66AF">
        <w:rPr>
          <w:rFonts w:asciiTheme="majorBidi" w:hAnsiTheme="majorBidi" w:cstheme="majorBidi"/>
          <w:sz w:val="28"/>
          <w:szCs w:val="28"/>
        </w:rPr>
        <w:t xml:space="preserve">TFRS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="00913FE7" w:rsidRPr="00913FE7">
        <w:rPr>
          <w:rFonts w:asciiTheme="majorBidi" w:hAnsiTheme="majorBidi" w:cstheme="majorBidi"/>
          <w:sz w:val="28"/>
          <w:szCs w:val="28"/>
        </w:rPr>
        <w:t>6</w:t>
      </w:r>
      <w:r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="00906E70" w:rsidRPr="009D66AF">
        <w:rPr>
          <w:rFonts w:asciiTheme="majorBidi" w:hAnsiTheme="majorBidi" w:cstheme="majorBidi"/>
          <w:sz w:val="28"/>
          <w:szCs w:val="28"/>
          <w:cs/>
        </w:rPr>
        <w:t>กับสัญญาที่เคยระบุว่าเป็นสัญญาเช่า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="00906E70" w:rsidRPr="009D66AF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="00913FE7" w:rsidRPr="00913FE7">
        <w:rPr>
          <w:rFonts w:asciiTheme="majorBidi" w:hAnsiTheme="majorBidi" w:cstheme="majorBidi"/>
          <w:sz w:val="28"/>
          <w:szCs w:val="28"/>
        </w:rPr>
        <w:t>7</w:t>
      </w:r>
      <w:r w:rsidR="00906E70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906E70" w:rsidRPr="009D66AF">
        <w:rPr>
          <w:rFonts w:asciiTheme="majorBidi" w:hAnsiTheme="majorBidi" w:cstheme="majorBidi"/>
          <w:sz w:val="28"/>
          <w:szCs w:val="28"/>
          <w:cs/>
        </w:rPr>
        <w:t xml:space="preserve">เรื่อง สัญญาเช่า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536C20">
        <w:rPr>
          <w:rFonts w:asciiTheme="majorBidi" w:hAnsiTheme="majorBidi" w:cstheme="majorBidi"/>
          <w:sz w:val="28"/>
          <w:szCs w:val="28"/>
        </w:rPr>
        <w:t>“</w:t>
      </w:r>
      <w:r w:rsidR="00906E70" w:rsidRPr="009D66AF">
        <w:rPr>
          <w:rFonts w:asciiTheme="majorBidi" w:hAnsiTheme="majorBidi" w:cstheme="majorBidi"/>
          <w:sz w:val="28"/>
          <w:szCs w:val="28"/>
        </w:rPr>
        <w:t xml:space="preserve">TAS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="00913FE7" w:rsidRPr="00913FE7">
        <w:rPr>
          <w:rFonts w:asciiTheme="majorBidi" w:hAnsiTheme="majorBidi" w:cstheme="majorBidi"/>
          <w:sz w:val="28"/>
          <w:szCs w:val="28"/>
        </w:rPr>
        <w:t>7</w:t>
      </w:r>
      <w:r w:rsidR="00536C20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="00906E70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913FE7" w:rsidRPr="00913FE7">
        <w:rPr>
          <w:rFonts w:asciiTheme="majorBidi" w:hAnsiTheme="majorBidi" w:cstheme="majorBidi"/>
          <w:sz w:val="28"/>
          <w:szCs w:val="28"/>
        </w:rPr>
        <w:t>4</w:t>
      </w:r>
      <w:r w:rsidR="00086EB9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916F5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</w:t>
      </w:r>
      <w:r w:rsidR="00086EB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ข้อตกลงประกอบด้วยสัญญาเช่า</w:t>
      </w:r>
      <w:r w:rsidR="00916F59" w:rsidRPr="009D66AF">
        <w:rPr>
          <w:rFonts w:asciiTheme="majorBidi" w:hAnsiTheme="majorBidi" w:cstheme="majorBidi"/>
          <w:i/>
          <w:iCs/>
          <w:sz w:val="28"/>
          <w:szCs w:val="28"/>
          <w:cs/>
        </w:rPr>
        <w:t>หรือไม่</w:t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536C20">
        <w:rPr>
          <w:rFonts w:asciiTheme="majorBidi" w:hAnsiTheme="majorBidi" w:cstheme="majorBidi"/>
          <w:sz w:val="28"/>
          <w:szCs w:val="28"/>
        </w:rPr>
        <w:t>“</w:t>
      </w:r>
      <w:r w:rsidR="00086EB9" w:rsidRPr="009D66AF">
        <w:rPr>
          <w:rFonts w:asciiTheme="majorBidi" w:hAnsiTheme="majorBidi" w:cstheme="majorBidi"/>
          <w:sz w:val="28"/>
          <w:szCs w:val="28"/>
        </w:rPr>
        <w:t xml:space="preserve">TFRIC </w:t>
      </w:r>
      <w:r w:rsidR="00913FE7" w:rsidRPr="00913FE7">
        <w:rPr>
          <w:rFonts w:asciiTheme="majorBidi" w:hAnsiTheme="majorBidi" w:cstheme="majorBidi"/>
          <w:sz w:val="28"/>
          <w:szCs w:val="28"/>
        </w:rPr>
        <w:t>4</w:t>
      </w:r>
      <w:r w:rsidR="00536C20">
        <w:rPr>
          <w:rFonts w:asciiTheme="majorBidi" w:hAnsiTheme="majorBidi" w:cstheme="majorBidi"/>
          <w:sz w:val="28"/>
          <w:szCs w:val="28"/>
        </w:rPr>
        <w:t>”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="00086EB9" w:rsidRPr="009D66AF">
        <w:rPr>
          <w:rFonts w:asciiTheme="majorBidi" w:hAnsiTheme="majorBidi" w:cstheme="majorBidi"/>
          <w:sz w:val="28"/>
          <w:szCs w:val="28"/>
        </w:rPr>
        <w:t xml:space="preserve"> </w:t>
      </w:r>
      <w:r w:rsidR="00086EB9" w:rsidRPr="009D66AF">
        <w:rPr>
          <w:rFonts w:asciiTheme="majorBidi" w:hAnsiTheme="majorBidi" w:cstheme="majorBidi"/>
          <w:sz w:val="28"/>
          <w:szCs w:val="28"/>
          <w:cs/>
        </w:rPr>
        <w:t>ด้วย</w:t>
      </w:r>
      <w:r w:rsidRPr="009D66AF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</w:t>
      </w:r>
      <w:r w:rsidR="00BB5426">
        <w:rPr>
          <w:rFonts w:asciiTheme="majorBidi" w:hAnsiTheme="majorBidi" w:cstheme="majorBidi"/>
          <w:sz w:val="28"/>
          <w:szCs w:val="28"/>
        </w:rPr>
        <w:br/>
      </w:r>
      <w:r w:rsidRPr="009D66AF">
        <w:rPr>
          <w:rFonts w:asciiTheme="majorBidi" w:hAnsiTheme="majorBidi" w:cstheme="majorBidi"/>
          <w:sz w:val="28"/>
          <w:szCs w:val="28"/>
          <w:cs/>
        </w:rPr>
        <w:t>รับรู้ผลกระทบสะสม</w:t>
      </w:r>
      <w:r w:rsidR="002E0A88"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7C5C" w:rsidRPr="009D66AF">
        <w:rPr>
          <w:rFonts w:asciiTheme="majorBidi" w:hAnsiTheme="majorBidi" w:cstheme="majorBidi"/>
          <w:sz w:val="28"/>
          <w:szCs w:val="28"/>
        </w:rPr>
        <w:t>(</w:t>
      </w:r>
      <w:r w:rsidR="002E0A88" w:rsidRPr="009D66AF">
        <w:rPr>
          <w:rFonts w:asciiTheme="majorBidi" w:hAnsiTheme="majorBidi" w:cstheme="majorBidi"/>
          <w:sz w:val="28"/>
          <w:szCs w:val="28"/>
        </w:rPr>
        <w:t>Modified retrospective approach</w:t>
      </w:r>
      <w:r w:rsidR="00077C5C" w:rsidRPr="009D66AF">
        <w:rPr>
          <w:rFonts w:asciiTheme="majorBidi" w:hAnsiTheme="majorBidi" w:cstheme="majorBidi"/>
          <w:sz w:val="28"/>
          <w:szCs w:val="28"/>
        </w:rPr>
        <w:t>)</w:t>
      </w:r>
      <w:r w:rsidRPr="009D66A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AB4B245" w14:textId="77777777" w:rsidR="00C95D55" w:rsidRPr="00BB5426" w:rsidRDefault="00C95D55" w:rsidP="00E712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  <w:cs/>
        </w:rPr>
      </w:pPr>
    </w:p>
    <w:p w14:paraId="53255796" w14:textId="1B1E637D" w:rsidR="00E94447" w:rsidRPr="009D66AF" w:rsidRDefault="00E94447" w:rsidP="009777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D66AF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</w:t>
      </w:r>
      <w:r w:rsidR="000C507B">
        <w:rPr>
          <w:rFonts w:asciiTheme="majorBidi" w:eastAsia="Calibri" w:hAnsiTheme="majorBidi" w:cstheme="majorBidi" w:hint="cs"/>
          <w:sz w:val="28"/>
          <w:szCs w:val="28"/>
          <w:cs/>
        </w:rPr>
        <w:t>แ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9D66AF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2246F1" w:rsidRPr="002246F1">
        <w:rPr>
          <w:rFonts w:asciiTheme="majorBidi" w:eastAsia="Calibri" w:hAnsiTheme="majorBidi" w:cstheme="majorBidi"/>
          <w:sz w:val="28"/>
          <w:szCs w:val="28"/>
        </w:rPr>
        <w:t>1</w:t>
      </w:r>
      <w:r w:rsidR="00913FE7" w:rsidRPr="00913FE7">
        <w:rPr>
          <w:rFonts w:asciiTheme="majorBidi" w:eastAsia="Calibri" w:hAnsiTheme="majorBidi" w:cstheme="majorBidi"/>
          <w:sz w:val="28"/>
          <w:szCs w:val="28"/>
        </w:rPr>
        <w:t>6</w:t>
      </w:r>
      <w:r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="009C0FC6" w:rsidRPr="009D66AF">
        <w:rPr>
          <w:rFonts w:asciiTheme="majorBidi" w:eastAsia="Calibri" w:hAnsiTheme="majorBidi" w:cstheme="majorBidi"/>
          <w:sz w:val="28"/>
          <w:szCs w:val="28"/>
          <w:cs/>
        </w:rPr>
        <w:t>ได้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หากสัญญาประกอบด้วยส่วนที่เป็นการเช่าและส่วนที่ไม่เป็นการเช่ากลุ่มบริษัท</w:t>
      </w:r>
      <w:r w:rsidR="00BB5426">
        <w:rPr>
          <w:rFonts w:asciiTheme="majorBidi" w:eastAsia="Calibri" w:hAnsiTheme="majorBidi" w:cstheme="majorBidi"/>
          <w:sz w:val="28"/>
          <w:szCs w:val="28"/>
        </w:rPr>
        <w:br/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จะปันส่วนสิ่งตอบแทนที่ต้องจ่าย</w:t>
      </w:r>
      <w:r w:rsidR="00EC6B35" w:rsidRPr="009D66AF">
        <w:rPr>
          <w:rFonts w:asciiTheme="majorBidi" w:eastAsia="Calibri" w:hAnsiTheme="majorBidi" w:cstheme="majorBidi"/>
          <w:sz w:val="28"/>
          <w:szCs w:val="28"/>
          <w:cs/>
        </w:rPr>
        <w:t xml:space="preserve">ตามราคาขายที่เป็นเอกเทศ </w:t>
      </w:r>
      <w:r w:rsidR="00077C5C" w:rsidRPr="009D66AF">
        <w:rPr>
          <w:rFonts w:asciiTheme="majorBidi" w:eastAsia="Calibri" w:hAnsiTheme="majorBidi" w:cstheme="majorBidi"/>
          <w:sz w:val="28"/>
          <w:szCs w:val="28"/>
        </w:rPr>
        <w:t>(</w:t>
      </w:r>
      <w:r w:rsidR="00EC6B35" w:rsidRPr="009D66AF">
        <w:rPr>
          <w:rFonts w:asciiTheme="majorBidi" w:eastAsia="Calibri" w:hAnsiTheme="majorBidi" w:cstheme="majorBidi"/>
          <w:sz w:val="28"/>
          <w:szCs w:val="28"/>
        </w:rPr>
        <w:t>Transaction price</w:t>
      </w:r>
      <w:r w:rsidR="00077C5C" w:rsidRPr="009D66AF">
        <w:rPr>
          <w:rFonts w:asciiTheme="majorBidi" w:eastAsia="Calibri" w:hAnsiTheme="majorBidi" w:cstheme="majorBidi"/>
          <w:sz w:val="28"/>
          <w:szCs w:val="28"/>
        </w:rPr>
        <w:t>)</w:t>
      </w:r>
      <w:r w:rsidR="00F75DB6"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F75DB6" w:rsidRPr="009D66AF">
        <w:rPr>
          <w:rFonts w:asciiTheme="majorBidi" w:eastAsia="Calibri" w:hAnsiTheme="majorBidi" w:cstheme="majorBidi"/>
          <w:sz w:val="28"/>
          <w:szCs w:val="28"/>
          <w:cs/>
        </w:rPr>
        <w:t>ณ วันที่</w:t>
      </w:r>
      <w:r w:rsidR="007C739E"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246F1" w:rsidRPr="002246F1">
        <w:rPr>
          <w:rFonts w:asciiTheme="majorBidi" w:eastAsia="Calibri" w:hAnsiTheme="majorBidi" w:cstheme="majorBidi"/>
          <w:sz w:val="28"/>
          <w:szCs w:val="28"/>
        </w:rPr>
        <w:t>1</w:t>
      </w:r>
      <w:r w:rsidR="00F75DB6"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F75DB6" w:rsidRPr="009D66AF">
        <w:rPr>
          <w:rFonts w:asciiTheme="majorBidi" w:eastAsia="Calibri" w:hAnsiTheme="majorBidi" w:cstheme="majorBidi"/>
          <w:sz w:val="28"/>
          <w:szCs w:val="28"/>
          <w:cs/>
        </w:rPr>
        <w:t xml:space="preserve">มกราคม </w:t>
      </w:r>
      <w:r w:rsidR="002246F1" w:rsidRPr="002246F1">
        <w:rPr>
          <w:rFonts w:asciiTheme="majorBidi" w:eastAsia="Calibri" w:hAnsiTheme="majorBidi" w:cstheme="majorBidi"/>
          <w:sz w:val="28"/>
          <w:szCs w:val="28"/>
        </w:rPr>
        <w:t>2</w:t>
      </w:r>
      <w:r w:rsidR="00913FE7" w:rsidRPr="00913FE7">
        <w:rPr>
          <w:rFonts w:asciiTheme="majorBidi" w:eastAsia="Calibri" w:hAnsiTheme="majorBidi" w:cstheme="majorBidi"/>
          <w:sz w:val="28"/>
          <w:szCs w:val="28"/>
        </w:rPr>
        <w:t>56</w:t>
      </w:r>
      <w:r w:rsidR="002246F1" w:rsidRPr="002246F1">
        <w:rPr>
          <w:rFonts w:asciiTheme="majorBidi" w:eastAsia="Calibri" w:hAnsiTheme="majorBidi" w:cstheme="majorBidi"/>
          <w:sz w:val="28"/>
          <w:szCs w:val="28"/>
        </w:rPr>
        <w:t>3</w:t>
      </w:r>
      <w:r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กลุ่มบริษั</w:t>
      </w:r>
      <w:r w:rsidR="00504036" w:rsidRPr="009D66AF">
        <w:rPr>
          <w:rFonts w:asciiTheme="majorBidi" w:eastAsia="Calibri" w:hAnsiTheme="majorBidi" w:cstheme="majorBidi"/>
          <w:sz w:val="28"/>
          <w:szCs w:val="28"/>
          <w:cs/>
        </w:rPr>
        <w:t>ท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884310" w:rsidRPr="009D66AF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9D66AF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="00611519" w:rsidRPr="009D66A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69F562D7" w14:textId="77777777" w:rsidR="00BD7906" w:rsidRDefault="00BD7906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54AE6E1" w14:textId="77777777" w:rsidR="00BD7906" w:rsidRDefault="00BD7906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FE5DCD3" w14:textId="77777777" w:rsidR="00BD7906" w:rsidRDefault="00BD7906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4B5DBC3" w14:textId="4588104B" w:rsidR="00C378FD" w:rsidRDefault="00CA3419" w:rsidP="00144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94"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 w:hint="cs"/>
          <w:color w:val="000000"/>
          <w:sz w:val="28"/>
          <w:szCs w:val="28"/>
          <w:cs/>
        </w:rPr>
        <w:lastRenderedPageBreak/>
        <w:t>ในการปฏิบัติในช่วงเปลี่ยนแปลง</w:t>
      </w: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E94447" w:rsidRPr="009D66AF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กลุ่มบริษัทได้เลือกใช้ข้อยกเว้น</w:t>
      </w:r>
      <w:r w:rsidR="00916F59"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ต่อไปนี้ </w:t>
      </w:r>
    </w:p>
    <w:p w14:paraId="67AC16AC" w14:textId="77777777" w:rsidR="00A14949" w:rsidRPr="009D66AF" w:rsidRDefault="00A14949" w:rsidP="009D6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0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83118D9" w14:textId="45DB286E" w:rsidR="00C378FD" w:rsidRPr="009D66AF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246F1" w:rsidRPr="002246F1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 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DD0B383" w14:textId="77777777" w:rsidR="00C378FD" w:rsidRPr="009D66AF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3D026341" w14:textId="77777777" w:rsidR="00C378FD" w:rsidRPr="009D66AF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4E3A9E83" w14:textId="2DC6F819" w:rsidR="00EE6D2A" w:rsidRPr="009D66AF" w:rsidRDefault="00E94447" w:rsidP="002B54D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9D66AF">
        <w:rPr>
          <w:rFonts w:asciiTheme="majorBidi" w:hAnsiTheme="majorBidi" w:cstheme="majorBidi"/>
          <w:color w:val="000000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9D66AF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C830707" w14:textId="77777777" w:rsidR="000C507B" w:rsidRPr="004E790C" w:rsidRDefault="000C507B" w:rsidP="004E7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F826D5" w:rsidRPr="00295919" w14:paraId="30F62FEC" w14:textId="77777777" w:rsidTr="00D36ED5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E52BB24" w14:textId="467C400C" w:rsidR="00F826D5" w:rsidRPr="00295919" w:rsidRDefault="00D3767C" w:rsidP="0030230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29591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="00CB2567" w:rsidRPr="0029591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29591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="00CB2567" w:rsidRPr="0029591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29591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29591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2246F1" w:rsidRPr="002246F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</w:t>
            </w:r>
            <w:r w:rsidR="00913FE7" w:rsidRPr="00913FE7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6</w:t>
            </w:r>
            <w:r w:rsidRPr="00295919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E22DFE" w14:textId="6CA3B378" w:rsidR="00F826D5" w:rsidRPr="00295919" w:rsidRDefault="00F826D5" w:rsidP="0030230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0B41EA" w14:textId="77777777" w:rsidR="00F826D5" w:rsidRPr="00295919" w:rsidRDefault="00F826D5" w:rsidP="0030230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EC8347" w14:textId="77777777" w:rsidR="00F826D5" w:rsidRPr="00295919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7C750964" w14:textId="11DA6BD2" w:rsidR="00F826D5" w:rsidRPr="00295919" w:rsidRDefault="00F826D5" w:rsidP="0030230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26D5" w:rsidRPr="00295919" w14:paraId="0A3923C2" w14:textId="77777777" w:rsidTr="00D36ED5">
        <w:trPr>
          <w:cantSplit/>
          <w:trHeight w:val="20"/>
          <w:tblHeader/>
        </w:trPr>
        <w:tc>
          <w:tcPr>
            <w:tcW w:w="5670" w:type="dxa"/>
          </w:tcPr>
          <w:p w14:paraId="6F994E78" w14:textId="6AE462E4" w:rsidR="00F826D5" w:rsidRPr="00295919" w:rsidRDefault="00F826D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7643459" w14:textId="697F4F14" w:rsidR="00F826D5" w:rsidRPr="00295919" w:rsidRDefault="00F826D5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2959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95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3767C" w:rsidRPr="00295919" w14:paraId="36F8AB68" w14:textId="77777777" w:rsidTr="00D36ED5">
        <w:trPr>
          <w:cantSplit/>
          <w:trHeight w:val="20"/>
        </w:trPr>
        <w:tc>
          <w:tcPr>
            <w:tcW w:w="5670" w:type="dxa"/>
          </w:tcPr>
          <w:p w14:paraId="28A37386" w14:textId="3989C87D" w:rsidR="00D3767C" w:rsidRPr="00295919" w:rsidRDefault="00D3767C" w:rsidP="00D37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2959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295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880" w:type="dxa"/>
            <w:gridSpan w:val="3"/>
          </w:tcPr>
          <w:p w14:paraId="21939CF2" w14:textId="77777777" w:rsidR="00D3767C" w:rsidRPr="00295919" w:rsidRDefault="00D3767C" w:rsidP="003023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826D5" w:rsidRPr="00295919" w14:paraId="74026547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4D1D92C2" w14:textId="6D39AFE6" w:rsidR="00F826D5" w:rsidRPr="00295919" w:rsidRDefault="00E71299" w:rsidP="0030230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1299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สินทรัพย์สิทธิการใช้</w:t>
            </w:r>
            <w:r w:rsidR="00CB4B87" w:rsidRPr="0029591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93E8AF" w14:textId="40D1B0F6" w:rsidR="00F826D5" w:rsidRPr="00E71299" w:rsidRDefault="002246F1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517E2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0,447</w:t>
            </w:r>
          </w:p>
        </w:tc>
        <w:tc>
          <w:tcPr>
            <w:tcW w:w="180" w:type="dxa"/>
            <w:vAlign w:val="bottom"/>
          </w:tcPr>
          <w:p w14:paraId="7F522AA2" w14:textId="77777777" w:rsidR="00F826D5" w:rsidRPr="00295919" w:rsidRDefault="00F826D5" w:rsidP="0030230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3A7760" w14:textId="5F93FCED" w:rsidR="00F826D5" w:rsidRPr="00295919" w:rsidRDefault="00BA5ACE" w:rsidP="00B055B2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EF32FA" w:rsidRPr="00295919" w14:paraId="6D54C5E9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41B9F9CA" w14:textId="55A8AD3D" w:rsidR="00EF32FA" w:rsidRPr="00E71299" w:rsidRDefault="00EF32FA" w:rsidP="00EF32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ที่ดินอาคารและอุปกรณ์ลดลง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16B09F04" w14:textId="56EFB088" w:rsidR="00EF32FA" w:rsidRDefault="00EF32FA" w:rsidP="00EF32F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,998)</w:t>
            </w:r>
          </w:p>
        </w:tc>
        <w:tc>
          <w:tcPr>
            <w:tcW w:w="180" w:type="dxa"/>
            <w:vAlign w:val="bottom"/>
          </w:tcPr>
          <w:p w14:paraId="10D10DC2" w14:textId="77777777" w:rsidR="00EF32FA" w:rsidRPr="00295919" w:rsidRDefault="00EF32FA" w:rsidP="00EF32F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0992E2" w14:textId="7C62901C" w:rsidR="00EF32FA" w:rsidRDefault="00EF32FA" w:rsidP="00EF32FA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67)</w:t>
            </w:r>
          </w:p>
        </w:tc>
      </w:tr>
      <w:tr w:rsidR="00EF32FA" w:rsidRPr="00295919" w14:paraId="4A11D135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4148E30B" w14:textId="5E6C3C2E" w:rsidR="00EF32FA" w:rsidRPr="00E71299" w:rsidRDefault="00EF32FA" w:rsidP="00EF32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ค่าเช่าที่ดินจ่ายล่วงหน้าลดลง</w:t>
            </w:r>
          </w:p>
        </w:tc>
        <w:tc>
          <w:tcPr>
            <w:tcW w:w="1350" w:type="dxa"/>
            <w:vAlign w:val="bottom"/>
          </w:tcPr>
          <w:p w14:paraId="243AF231" w14:textId="36205739" w:rsidR="00EF32FA" w:rsidRDefault="00EF32FA" w:rsidP="00EF32F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,884)</w:t>
            </w:r>
          </w:p>
        </w:tc>
        <w:tc>
          <w:tcPr>
            <w:tcW w:w="180" w:type="dxa"/>
            <w:vAlign w:val="bottom"/>
          </w:tcPr>
          <w:p w14:paraId="046A0970" w14:textId="77777777" w:rsidR="00EF32FA" w:rsidRPr="00295919" w:rsidRDefault="00EF32FA" w:rsidP="00EF32F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F8B3AC" w14:textId="6109B2EC" w:rsidR="00EF32FA" w:rsidRDefault="00EF32FA" w:rsidP="00EF32FA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2FA" w:rsidRPr="00295919" w14:paraId="200C8E4C" w14:textId="77777777" w:rsidTr="00C35397">
        <w:trPr>
          <w:cantSplit/>
          <w:trHeight w:val="20"/>
        </w:trPr>
        <w:tc>
          <w:tcPr>
            <w:tcW w:w="5670" w:type="dxa"/>
          </w:tcPr>
          <w:p w14:paraId="12BF4C05" w14:textId="77777777" w:rsidR="00EF32FA" w:rsidRPr="00295919" w:rsidRDefault="00EF32FA" w:rsidP="00EF32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29591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FD42060" w14:textId="75234454" w:rsidR="00EF32FA" w:rsidRPr="00295919" w:rsidRDefault="00EF32FA" w:rsidP="00EF32F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5,565</w:t>
            </w:r>
          </w:p>
        </w:tc>
        <w:tc>
          <w:tcPr>
            <w:tcW w:w="180" w:type="dxa"/>
          </w:tcPr>
          <w:p w14:paraId="17EAE46F" w14:textId="77777777" w:rsidR="00EF32FA" w:rsidRPr="00295919" w:rsidRDefault="00EF32FA" w:rsidP="00EF32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4A3CD5" w14:textId="5D175BFF" w:rsidR="00EF32FA" w:rsidRPr="00295919" w:rsidRDefault="002246F1" w:rsidP="00EF32FA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F32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F32F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</w:tr>
    </w:tbl>
    <w:p w14:paraId="61A12605" w14:textId="3DEE72B3" w:rsidR="00E94447" w:rsidRPr="00295919" w:rsidRDefault="00E94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E94447" w:rsidRPr="00295919" w14:paraId="0F40AE91" w14:textId="77777777" w:rsidTr="00D36ED5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7E3C852C" w14:textId="033C8552" w:rsidR="00E94447" w:rsidRPr="00295919" w:rsidRDefault="00E94447" w:rsidP="009777A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295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2959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2CDF6BF" w14:textId="1EA63533" w:rsidR="00E94447" w:rsidRPr="00295919" w:rsidRDefault="00E94447" w:rsidP="009777A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27FF0B3" w14:textId="77777777" w:rsidR="00E94447" w:rsidRPr="00295919" w:rsidRDefault="00E94447" w:rsidP="009777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141F1D8" w14:textId="77777777" w:rsidR="00E94447" w:rsidRPr="00295919" w:rsidRDefault="00E94447" w:rsidP="009777A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9E7DE1C" w14:textId="299766EC" w:rsidR="00E94447" w:rsidRPr="00295919" w:rsidRDefault="00E94447" w:rsidP="009777A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94447" w:rsidRPr="00295919" w14:paraId="7245A454" w14:textId="77777777" w:rsidTr="00D36ED5">
        <w:trPr>
          <w:cantSplit/>
          <w:trHeight w:val="20"/>
          <w:tblHeader/>
        </w:trPr>
        <w:tc>
          <w:tcPr>
            <w:tcW w:w="5670" w:type="dxa"/>
          </w:tcPr>
          <w:p w14:paraId="3F75B4B6" w14:textId="77777777" w:rsidR="00E94447" w:rsidRPr="00295919" w:rsidRDefault="00E94447" w:rsidP="009777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1A28143" w14:textId="12418095" w:rsidR="00E94447" w:rsidRPr="00295919" w:rsidRDefault="00E94447" w:rsidP="009777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2959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2959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94447" w:rsidRPr="00295919" w14:paraId="6CD9AFB4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1D14D559" w14:textId="77777777" w:rsidR="00C95D55" w:rsidRDefault="00E94447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</w:p>
          <w:p w14:paraId="74BE252C" w14:textId="4F9C2E6F" w:rsidR="00E94447" w:rsidRPr="00295919" w:rsidRDefault="00C95D55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94447"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4447"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A4F029" w14:textId="13194D71" w:rsidR="00E94447" w:rsidRPr="00295919" w:rsidRDefault="00913FE7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80" w:type="dxa"/>
            <w:vAlign w:val="bottom"/>
          </w:tcPr>
          <w:p w14:paraId="7B9E3360" w14:textId="77777777" w:rsidR="00E94447" w:rsidRPr="00295919" w:rsidRDefault="00E94447" w:rsidP="009777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25EBF2" w14:textId="7898F1FA" w:rsidR="00E94447" w:rsidRPr="00295919" w:rsidRDefault="002246F1" w:rsidP="005110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E94447" w:rsidRPr="00295919" w14:paraId="3712FA4F" w14:textId="77777777" w:rsidTr="00D36ED5">
        <w:trPr>
          <w:cantSplit/>
          <w:trHeight w:val="20"/>
        </w:trPr>
        <w:tc>
          <w:tcPr>
            <w:tcW w:w="5670" w:type="dxa"/>
          </w:tcPr>
          <w:p w14:paraId="763671EA" w14:textId="60ADC758" w:rsidR="00E94447" w:rsidRPr="00295919" w:rsidRDefault="00E94447" w:rsidP="00D36ED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F4C716" w14:textId="3044B159" w:rsidR="00E94447" w:rsidRPr="00295919" w:rsidRDefault="00913FE7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  <w:vAlign w:val="bottom"/>
          </w:tcPr>
          <w:p w14:paraId="1C867C26" w14:textId="77777777" w:rsidR="00E94447" w:rsidRPr="00295919" w:rsidRDefault="00E94447" w:rsidP="009777A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299A58" w14:textId="7DFFFE9E" w:rsidR="00E94447" w:rsidRPr="00295919" w:rsidRDefault="002246F1" w:rsidP="005110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712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764</w:t>
            </w:r>
          </w:p>
        </w:tc>
      </w:tr>
      <w:tr w:rsidR="00E94447" w:rsidRPr="00295919" w14:paraId="46D64767" w14:textId="77777777" w:rsidTr="00D36ED5">
        <w:trPr>
          <w:cantSplit/>
          <w:trHeight w:val="20"/>
        </w:trPr>
        <w:tc>
          <w:tcPr>
            <w:tcW w:w="5670" w:type="dxa"/>
          </w:tcPr>
          <w:p w14:paraId="6E198875" w14:textId="584185C3" w:rsidR="00E94447" w:rsidRPr="00295919" w:rsidRDefault="00E94447" w:rsidP="009777A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="00D050A4"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</w:t>
            </w: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ที่รับรู้ ณ วันที่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6494CF96" w14:textId="1F6FE85B" w:rsidR="00E94447" w:rsidRPr="00295919" w:rsidRDefault="002246F1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D51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9D51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BEC9AAA" w14:textId="77777777" w:rsidR="00E94447" w:rsidRPr="00295919" w:rsidRDefault="00E94447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F6382E" w14:textId="246E5664" w:rsidR="00E94447" w:rsidRPr="00295919" w:rsidRDefault="002246F1" w:rsidP="00511019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D51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,54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E94447" w:rsidRPr="00295919" w14:paraId="18F67C65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1B025063" w14:textId="46056C9E" w:rsidR="00E94447" w:rsidRPr="00295919" w:rsidRDefault="00E94447" w:rsidP="009777A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59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959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2AEB8" w14:textId="71127BF6" w:rsidR="00E94447" w:rsidRPr="00295919" w:rsidRDefault="009D5161" w:rsidP="00511019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2785B0FF" w14:textId="77777777" w:rsidR="00E94447" w:rsidRPr="00295919" w:rsidRDefault="00E94447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3EC8B" w14:textId="11D30C12" w:rsidR="00E94447" w:rsidRPr="00295919" w:rsidRDefault="001F1736" w:rsidP="001536CB">
            <w:pPr>
              <w:pStyle w:val="acctfourfigures"/>
              <w:tabs>
                <w:tab w:val="clear" w:pos="765"/>
                <w:tab w:val="decimal" w:pos="1086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D51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9D51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</w:t>
            </w:r>
          </w:p>
        </w:tc>
      </w:tr>
      <w:tr w:rsidR="00074727" w:rsidRPr="00295919" w14:paraId="7BB25A63" w14:textId="77777777" w:rsidTr="00D36ED5">
        <w:trPr>
          <w:cantSplit/>
          <w:trHeight w:val="20"/>
        </w:trPr>
        <w:tc>
          <w:tcPr>
            <w:tcW w:w="5670" w:type="dxa"/>
            <w:vAlign w:val="bottom"/>
          </w:tcPr>
          <w:p w14:paraId="600F0917" w14:textId="4456582A" w:rsidR="00074727" w:rsidRPr="00295919" w:rsidRDefault="00074727" w:rsidP="009777A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9591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591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29591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DCB203" w14:textId="3C374C78" w:rsidR="00074727" w:rsidRPr="00295919" w:rsidRDefault="002246F1" w:rsidP="005110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5110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.5</w:t>
            </w:r>
          </w:p>
        </w:tc>
        <w:tc>
          <w:tcPr>
            <w:tcW w:w="180" w:type="dxa"/>
          </w:tcPr>
          <w:p w14:paraId="1CA60432" w14:textId="77777777" w:rsidR="00074727" w:rsidRPr="00295919" w:rsidRDefault="000747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FBA33E" w14:textId="559296B9" w:rsidR="00074727" w:rsidRPr="00295919" w:rsidRDefault="002246F1" w:rsidP="000D7FEC">
            <w:pPr>
              <w:pStyle w:val="acctfourfigures"/>
              <w:tabs>
                <w:tab w:val="clear" w:pos="765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712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913FE7" w:rsidRPr="00913FE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</w:tr>
    </w:tbl>
    <w:p w14:paraId="64CB0333" w14:textId="3554F325" w:rsidR="000035AF" w:rsidRDefault="0000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700A850" w14:textId="449CCB29" w:rsidR="00E71299" w:rsidRDefault="00E71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E2AB125" w14:textId="56DABCB2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085D3DB" w14:textId="491D2E35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F828330" w14:textId="438382DD" w:rsidR="00633E47" w:rsidRDefault="00633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74036D9" w14:textId="6584DF26" w:rsidR="001D2207" w:rsidRDefault="001D2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571971D" w14:textId="61BEF2FF" w:rsidR="001D2207" w:rsidRDefault="001D2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57D1B11" w14:textId="77777777" w:rsidR="001D2207" w:rsidRDefault="001D2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B427509" w14:textId="123F9E9F" w:rsidR="00991336" w:rsidRPr="00B30C51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306A4373" w14:textId="77777777" w:rsidR="004B492A" w:rsidRPr="002E095A" w:rsidRDefault="004B492A" w:rsidP="004B492A">
      <w:pPr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9D6F1ED" w14:textId="3CA2772A" w:rsidR="000E0F5D" w:rsidRPr="00A14949" w:rsidRDefault="00802769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14949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</w:t>
      </w:r>
      <w:r w:rsidR="00EB3E82">
        <w:rPr>
          <w:rFonts w:asciiTheme="majorBidi" w:hAnsiTheme="majorBidi" w:cstheme="majorBidi" w:hint="cs"/>
          <w:b/>
          <w:sz w:val="28"/>
          <w:szCs w:val="28"/>
          <w:cs/>
        </w:rPr>
        <w:t>ร่วม</w:t>
      </w:r>
      <w:r w:rsidR="000035AF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A14949">
        <w:rPr>
          <w:rFonts w:asciiTheme="majorBidi" w:hAnsiTheme="majorBidi" w:cstheme="majorBidi"/>
          <w:b/>
          <w:sz w:val="28"/>
          <w:szCs w:val="28"/>
          <w:cs/>
        </w:rPr>
        <w:t>บริษัท</w:t>
      </w:r>
      <w:r w:rsidR="00EB3E82">
        <w:rPr>
          <w:rFonts w:asciiTheme="majorBidi" w:hAnsiTheme="majorBidi" w:cstheme="majorBidi" w:hint="cs"/>
          <w:b/>
          <w:sz w:val="28"/>
          <w:szCs w:val="28"/>
          <w:cs/>
        </w:rPr>
        <w:t>ย่อย</w:t>
      </w:r>
      <w:r w:rsidR="00754FD8" w:rsidRPr="00A1494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A14949">
        <w:rPr>
          <w:rFonts w:asciiTheme="majorBidi" w:hAnsiTheme="majorBidi" w:cstheme="majorBidi"/>
          <w:b/>
          <w:sz w:val="28"/>
          <w:szCs w:val="28"/>
          <w:cs/>
        </w:rPr>
        <w:t>ได้เปิดเผยใน</w:t>
      </w:r>
      <w:r w:rsidRPr="00BF03CC">
        <w:rPr>
          <w:rFonts w:asciiTheme="majorBidi" w:hAnsiTheme="majorBidi" w:cstheme="majorBidi"/>
          <w:b/>
          <w:sz w:val="28"/>
          <w:szCs w:val="28"/>
          <w:cs/>
        </w:rPr>
        <w:t>หมายเหตุ</w:t>
      </w:r>
      <w:r w:rsidR="002D4A98" w:rsidRPr="00BF03CC">
        <w:rPr>
          <w:rFonts w:asciiTheme="majorBidi" w:hAnsiTheme="majorBidi" w:cstheme="majorBidi"/>
          <w:b/>
          <w:sz w:val="28"/>
          <w:szCs w:val="28"/>
          <w:cs/>
        </w:rPr>
        <w:t>ข้อ</w:t>
      </w:r>
      <w:r w:rsidR="00D75CE8" w:rsidRPr="00BF03C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913FE7" w:rsidRPr="00913FE7">
        <w:rPr>
          <w:rFonts w:asciiTheme="majorBidi" w:hAnsiTheme="majorBidi" w:cstheme="majorBidi"/>
          <w:bCs/>
          <w:sz w:val="28"/>
          <w:szCs w:val="28"/>
        </w:rPr>
        <w:t>7</w:t>
      </w:r>
      <w:r w:rsidR="00752EC2" w:rsidRPr="00BF03CC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307C65" w:rsidRPr="00BF03CC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="004F50A8" w:rsidRPr="00BF03C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913FE7" w:rsidRPr="00913FE7">
        <w:rPr>
          <w:rFonts w:asciiTheme="majorBidi" w:hAnsiTheme="majorBidi" w:cstheme="majorBidi"/>
          <w:bCs/>
          <w:sz w:val="28"/>
          <w:szCs w:val="28"/>
        </w:rPr>
        <w:t>8</w:t>
      </w:r>
      <w:r w:rsidR="00752EC2" w:rsidRPr="00BF03C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64171C75" w14:textId="77777777" w:rsidR="003E6A17" w:rsidRPr="002E095A" w:rsidRDefault="003E6A17" w:rsidP="009777AF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A012D18" w14:textId="7D81CC4A" w:rsidR="00804175" w:rsidRPr="00A14949" w:rsidRDefault="0073123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ร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>ายการที่สำคัญกับบุคคลหรือกิจการที่เกี่ยวข้องกัน</w:t>
      </w:r>
      <w:r w:rsidR="005E07DC" w:rsidRPr="00A14949">
        <w:rPr>
          <w:rFonts w:asciiTheme="majorBidi" w:hAnsiTheme="majorBidi" w:cstheme="majorBidi"/>
          <w:sz w:val="28"/>
          <w:szCs w:val="28"/>
          <w:cs/>
        </w:rPr>
        <w:t>สำหรับงวดสามเดือน</w:t>
      </w:r>
      <w:r w:rsidR="0095136A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5E07DC" w:rsidRPr="00A14949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="00BF2D0C">
        <w:rPr>
          <w:rFonts w:asciiTheme="majorBidi" w:hAnsiTheme="majorBidi" w:cstheme="majorBidi"/>
          <w:sz w:val="28"/>
          <w:szCs w:val="28"/>
        </w:rPr>
        <w:t xml:space="preserve">0 </w:t>
      </w:r>
      <w:r w:rsidR="00BF2D0C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804175" w:rsidRPr="00A14949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  </w:t>
      </w:r>
    </w:p>
    <w:p w14:paraId="459D3455" w14:textId="61CD1B7B" w:rsidR="00407B9E" w:rsidRPr="002E095A" w:rsidRDefault="00407B9E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  <w:highlight w:val="cyan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BD7906" w14:paraId="193925E8" w14:textId="77777777" w:rsidTr="004E790C">
        <w:trPr>
          <w:tblHeader/>
        </w:trPr>
        <w:tc>
          <w:tcPr>
            <w:tcW w:w="2168" w:type="pct"/>
            <w:shd w:val="clear" w:color="auto" w:fill="auto"/>
          </w:tcPr>
          <w:p w14:paraId="5B53334D" w14:textId="5EBFAA75" w:rsidR="00804175" w:rsidRPr="00BD7906" w:rsidRDefault="00804175" w:rsidP="004E79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706CDAD1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3F0D46BC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2" w:type="pct"/>
            <w:gridSpan w:val="3"/>
          </w:tcPr>
          <w:p w14:paraId="7B5F7C86" w14:textId="7280D485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804175" w:rsidRPr="00BD7906" w14:paraId="62FFF97A" w14:textId="77777777" w:rsidTr="009777AF">
        <w:trPr>
          <w:tblHeader/>
        </w:trPr>
        <w:tc>
          <w:tcPr>
            <w:tcW w:w="2168" w:type="pct"/>
          </w:tcPr>
          <w:p w14:paraId="406FE742" w14:textId="1AD64CB0" w:rsidR="00804175" w:rsidRPr="00BD7906" w:rsidRDefault="005E07DC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สำหรับงวดสามเดือนสิ้นสุดวันที่</w:t>
            </w:r>
            <w:r w:rsidR="00804175" w:rsidRPr="00BD790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="00BF2D0C" w:rsidRPr="00BD790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0</w:t>
            </w:r>
            <w:r w:rsidR="00C82912" w:rsidRPr="00BD790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="00BF2D0C" w:rsidRPr="00BD7906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07" w:type="pct"/>
          </w:tcPr>
          <w:p w14:paraId="2007AEBD" w14:textId="4297FA82" w:rsidR="00804175" w:rsidRPr="00BD7906" w:rsidRDefault="002246F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13FE7" w:rsidRPr="00BD7906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7" w:type="pct"/>
          </w:tcPr>
          <w:p w14:paraId="61C74161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9" w:type="pct"/>
          </w:tcPr>
          <w:p w14:paraId="34241356" w14:textId="2CF598D2" w:rsidR="00804175" w:rsidRPr="00BD7906" w:rsidRDefault="002246F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13FE7" w:rsidRPr="00BD7906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7" w:type="pct"/>
          </w:tcPr>
          <w:p w14:paraId="67068FB3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</w:tcPr>
          <w:p w14:paraId="01C3AE7B" w14:textId="42382C8B" w:rsidR="00804175" w:rsidRPr="00BD7906" w:rsidRDefault="002246F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13FE7" w:rsidRPr="00BD7906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37" w:type="pct"/>
          </w:tcPr>
          <w:p w14:paraId="4B09601A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5" w:type="pct"/>
          </w:tcPr>
          <w:p w14:paraId="41B8A0DC" w14:textId="42CB20F6" w:rsidR="00804175" w:rsidRPr="00BD7906" w:rsidRDefault="002246F1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13FE7" w:rsidRPr="00BD7906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804175" w:rsidRPr="00BD7906" w14:paraId="757A914A" w14:textId="77777777" w:rsidTr="009777AF">
        <w:trPr>
          <w:tblHeader/>
        </w:trPr>
        <w:tc>
          <w:tcPr>
            <w:tcW w:w="2168" w:type="pct"/>
          </w:tcPr>
          <w:p w14:paraId="1112AA32" w14:textId="77777777" w:rsidR="00804175" w:rsidRPr="00BD7906" w:rsidRDefault="00804175" w:rsidP="009644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2" w:type="pct"/>
            <w:gridSpan w:val="7"/>
          </w:tcPr>
          <w:p w14:paraId="1417F0B8" w14:textId="593CE958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="00E77A9C" w:rsidRPr="00BD790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BD790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)</w:t>
            </w:r>
          </w:p>
        </w:tc>
      </w:tr>
      <w:tr w:rsidR="00804175" w:rsidRPr="00BD7906" w14:paraId="1CE2B2C6" w14:textId="77777777" w:rsidTr="005F266C">
        <w:tc>
          <w:tcPr>
            <w:tcW w:w="2168" w:type="pct"/>
          </w:tcPr>
          <w:p w14:paraId="7A24CAE6" w14:textId="4A656697" w:rsidR="00804175" w:rsidRPr="00BD7906" w:rsidRDefault="00804175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</w:t>
            </w:r>
            <w:r w:rsidR="00EA5348" w:rsidRPr="00BD79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ย่อย</w:t>
            </w:r>
          </w:p>
        </w:tc>
        <w:tc>
          <w:tcPr>
            <w:tcW w:w="607" w:type="pct"/>
          </w:tcPr>
          <w:p w14:paraId="7088E60B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</w:rPr>
            </w:pPr>
          </w:p>
        </w:tc>
        <w:tc>
          <w:tcPr>
            <w:tcW w:w="147" w:type="pct"/>
          </w:tcPr>
          <w:p w14:paraId="4EEE2403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20E87636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47" w:type="pct"/>
          </w:tcPr>
          <w:p w14:paraId="110BB768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0987D6B1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37" w:type="pct"/>
          </w:tcPr>
          <w:p w14:paraId="3B4409D6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</w:tcPr>
          <w:p w14:paraId="3C3A1FCC" w14:textId="77777777" w:rsidR="00804175" w:rsidRPr="00BD7906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</w:tr>
      <w:tr w:rsidR="003940AE" w:rsidRPr="00BD7906" w14:paraId="75ECC534" w14:textId="77777777" w:rsidTr="005F266C">
        <w:tc>
          <w:tcPr>
            <w:tcW w:w="2168" w:type="pct"/>
          </w:tcPr>
          <w:p w14:paraId="463070E5" w14:textId="49B3EEC5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4B67C886" w14:textId="737E1787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67849385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641C4329" w14:textId="25FFFA91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2B4960AD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390E8C16" w14:textId="273C08FA" w:rsidR="003940AE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,6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37" w:type="pct"/>
          </w:tcPr>
          <w:p w14:paraId="7E210D84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551085E0" w14:textId="09F6187D" w:rsidR="003940AE" w:rsidRPr="00BD7906" w:rsidRDefault="002246F1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940AE" w:rsidRPr="00BD7906">
              <w:rPr>
                <w:rFonts w:asciiTheme="majorBidi" w:hAnsiTheme="majorBidi" w:cstheme="majorBidi"/>
                <w:sz w:val="27"/>
                <w:szCs w:val="27"/>
              </w:rPr>
              <w:t>,5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3940AE" w:rsidRPr="00BD7906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3940AE" w:rsidRPr="00BD7906" w14:paraId="784526CA" w14:textId="77777777" w:rsidTr="005F266C">
        <w:tc>
          <w:tcPr>
            <w:tcW w:w="2168" w:type="pct"/>
            <w:vAlign w:val="bottom"/>
          </w:tcPr>
          <w:p w14:paraId="13D836BB" w14:textId="37B14234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</w:t>
            </w:r>
            <w:r w:rsidRPr="00BD7906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68B86352" w14:textId="47597E45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04C73442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692C77EE" w14:textId="6A872910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6A01C8E3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6184AE17" w14:textId="4672416E" w:rsidR="003940AE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B232CE">
              <w:rPr>
                <w:rFonts w:asciiTheme="majorBidi" w:hAnsiTheme="majorBidi" w:cstheme="majorBidi"/>
                <w:sz w:val="27"/>
                <w:szCs w:val="27"/>
              </w:rPr>
              <w:t>48,499</w:t>
            </w:r>
          </w:p>
        </w:tc>
        <w:tc>
          <w:tcPr>
            <w:tcW w:w="137" w:type="pct"/>
          </w:tcPr>
          <w:p w14:paraId="3A178B56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34493A0F" w14:textId="0FBD944F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74,499</w:t>
            </w:r>
          </w:p>
        </w:tc>
      </w:tr>
      <w:tr w:rsidR="003940AE" w:rsidRPr="00BD7906" w14:paraId="7F468977" w14:textId="77777777" w:rsidTr="005F266C">
        <w:tc>
          <w:tcPr>
            <w:tcW w:w="2168" w:type="pct"/>
            <w:vAlign w:val="bottom"/>
          </w:tcPr>
          <w:p w14:paraId="64B869EB" w14:textId="40DCAD55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11C43D7B" w14:textId="4F4DEA04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30775ABF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6DE11AAA" w14:textId="3D0510CC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6FC8DE52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0805E5A8" w14:textId="3EA9CEF8" w:rsidR="003940AE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4,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BD7906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37" w:type="pct"/>
          </w:tcPr>
          <w:p w14:paraId="654806DD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73C4C44" w14:textId="752A9FB1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E095A" w:rsidRPr="00BD7906" w14:paraId="023890DF" w14:textId="77777777" w:rsidTr="005F266C">
        <w:tc>
          <w:tcPr>
            <w:tcW w:w="2168" w:type="pct"/>
            <w:vAlign w:val="bottom"/>
          </w:tcPr>
          <w:p w14:paraId="1D7965BF" w14:textId="01B6B621" w:rsidR="002E095A" w:rsidRPr="00BD7906" w:rsidRDefault="002E095A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55410F2D" w14:textId="12D340B2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3BF0136E" w14:textId="77777777" w:rsidR="002E095A" w:rsidRPr="00BD7906" w:rsidRDefault="002E095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042633E3" w14:textId="24EC720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48A14589" w14:textId="77777777" w:rsidR="002E095A" w:rsidRPr="00BD7906" w:rsidRDefault="002E095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6DF569D7" w14:textId="087FF3EB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BD7906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37" w:type="pct"/>
          </w:tcPr>
          <w:p w14:paraId="7AEA4B79" w14:textId="77777777" w:rsidR="002E095A" w:rsidRPr="00BD7906" w:rsidRDefault="002E095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095E503B" w14:textId="1BEC5DE7" w:rsidR="002E095A" w:rsidRPr="00BD7906" w:rsidRDefault="002E095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940AE" w:rsidRPr="00BD7906" w14:paraId="698FC122" w14:textId="77777777" w:rsidTr="00BD7906">
        <w:trPr>
          <w:trHeight w:val="70"/>
        </w:trPr>
        <w:tc>
          <w:tcPr>
            <w:tcW w:w="2168" w:type="pct"/>
            <w:vAlign w:val="bottom"/>
          </w:tcPr>
          <w:p w14:paraId="47376C08" w14:textId="77777777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07" w:type="pct"/>
          </w:tcPr>
          <w:p w14:paraId="34384CF1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" w:type="pct"/>
          </w:tcPr>
          <w:p w14:paraId="6EEC91D0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04A2D7B8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7" w:type="pct"/>
          </w:tcPr>
          <w:p w14:paraId="763A6AC2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3A1E882B" w14:textId="77777777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" w:type="pct"/>
          </w:tcPr>
          <w:p w14:paraId="405A9E7B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F7EABBF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3940AE" w:rsidRPr="00BD7906" w14:paraId="7358A9DF" w14:textId="77777777" w:rsidTr="005F266C">
        <w:tc>
          <w:tcPr>
            <w:tcW w:w="2168" w:type="pct"/>
            <w:vAlign w:val="bottom"/>
          </w:tcPr>
          <w:p w14:paraId="2560F35A" w14:textId="7C9964B7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 w:hint="cs"/>
                <w:b/>
                <w:bCs/>
                <w:sz w:val="27"/>
                <w:szCs w:val="27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3649778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" w:type="pct"/>
          </w:tcPr>
          <w:p w14:paraId="15138CEB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2A11E14C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7" w:type="pct"/>
          </w:tcPr>
          <w:p w14:paraId="0AFCF6DB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2596E5A9" w14:textId="77777777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" w:type="pct"/>
          </w:tcPr>
          <w:p w14:paraId="28F53D6B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341EE1D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3940AE" w:rsidRPr="00BD7906" w14:paraId="4D69CE8D" w14:textId="77777777" w:rsidTr="005F266C">
        <w:tc>
          <w:tcPr>
            <w:tcW w:w="2168" w:type="pct"/>
            <w:vAlign w:val="bottom"/>
          </w:tcPr>
          <w:p w14:paraId="46719BB6" w14:textId="55A0113C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0F6F6AC3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" w:type="pct"/>
          </w:tcPr>
          <w:p w14:paraId="405F85EB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2BA1625D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7" w:type="pct"/>
          </w:tcPr>
          <w:p w14:paraId="69474307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6DE35B0D" w14:textId="77777777" w:rsidR="003940AE" w:rsidRPr="00BD7906" w:rsidRDefault="003940AE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" w:type="pct"/>
          </w:tcPr>
          <w:p w14:paraId="4628F70F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2C9AE5AC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3940AE" w:rsidRPr="00BD7906" w14:paraId="5AC920FC" w14:textId="77777777" w:rsidTr="005F266C">
        <w:tc>
          <w:tcPr>
            <w:tcW w:w="2168" w:type="pct"/>
            <w:vAlign w:val="bottom"/>
          </w:tcPr>
          <w:p w14:paraId="368E4535" w14:textId="4302344F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/>
                <w:sz w:val="27"/>
                <w:szCs w:val="27"/>
              </w:rPr>
              <w:t xml:space="preserve">   </w:t>
            </w:r>
            <w:r w:rsidRPr="00BD7906">
              <w:rPr>
                <w:rFonts w:asciiTheme="majorBidi" w:hAnsiTheme="majorBidi" w:cs="Angsana New" w:hint="cs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0B01DA99" w14:textId="08B81D4D" w:rsidR="003940AE" w:rsidRPr="00BD7906" w:rsidRDefault="002246F1" w:rsidP="0092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8,85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7" w:type="pct"/>
          </w:tcPr>
          <w:p w14:paraId="612BD8FA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6A2FCDE7" w14:textId="56E40FAF" w:rsidR="003940AE" w:rsidRPr="00BD7906" w:rsidRDefault="002246F1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940AE" w:rsidRPr="00BD7906">
              <w:rPr>
                <w:rFonts w:asciiTheme="majorBidi" w:hAnsiTheme="majorBidi" w:cstheme="majorBidi"/>
                <w:sz w:val="27"/>
                <w:szCs w:val="27"/>
              </w:rPr>
              <w:t>0,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940AE" w:rsidRPr="00BD7906">
              <w:rPr>
                <w:rFonts w:asciiTheme="majorBidi" w:hAnsiTheme="majorBidi" w:cstheme="majorBidi"/>
                <w:sz w:val="27"/>
                <w:szCs w:val="27"/>
              </w:rPr>
              <w:t>94</w:t>
            </w:r>
          </w:p>
        </w:tc>
        <w:tc>
          <w:tcPr>
            <w:tcW w:w="147" w:type="pct"/>
          </w:tcPr>
          <w:p w14:paraId="46FB0403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26D5D2EA" w14:textId="129BD022" w:rsidR="003940AE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BD7906" w:rsidRPr="00BD79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790</w:t>
            </w:r>
          </w:p>
        </w:tc>
        <w:tc>
          <w:tcPr>
            <w:tcW w:w="137" w:type="pct"/>
          </w:tcPr>
          <w:p w14:paraId="74091D17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CAE0381" w14:textId="2B088734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6,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311</w:t>
            </w:r>
          </w:p>
        </w:tc>
      </w:tr>
      <w:tr w:rsidR="003940AE" w:rsidRPr="00BD7906" w14:paraId="0AD93870" w14:textId="77777777" w:rsidTr="00FF7403">
        <w:tc>
          <w:tcPr>
            <w:tcW w:w="2168" w:type="pct"/>
            <w:vAlign w:val="bottom"/>
          </w:tcPr>
          <w:p w14:paraId="2EC31A5F" w14:textId="7FF91D38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/>
                <w:sz w:val="27"/>
                <w:szCs w:val="27"/>
              </w:rPr>
              <w:t xml:space="preserve">   </w:t>
            </w:r>
            <w:r w:rsidRPr="00BD7906">
              <w:rPr>
                <w:rFonts w:asciiTheme="majorBidi" w:hAnsiTheme="majorBidi" w:cs="Angsana New" w:hint="cs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D76A75" w14:textId="057D0D71" w:rsidR="003940AE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47" w:type="pct"/>
          </w:tcPr>
          <w:p w14:paraId="1C1BC9F8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1200329" w14:textId="4F047A20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Pr="00BD7906">
              <w:rPr>
                <w:rFonts w:asciiTheme="majorBidi" w:hAnsiTheme="majorBidi" w:cstheme="majorBidi"/>
                <w:sz w:val="27"/>
                <w:szCs w:val="27"/>
              </w:rPr>
              <w:t>4)</w:t>
            </w:r>
          </w:p>
        </w:tc>
        <w:tc>
          <w:tcPr>
            <w:tcW w:w="147" w:type="pct"/>
          </w:tcPr>
          <w:p w14:paraId="74263474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8B72A04" w14:textId="704E9987" w:rsidR="003940AE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37" w:type="pct"/>
          </w:tcPr>
          <w:p w14:paraId="25D3E09A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C5C453E" w14:textId="6CE93562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Pr="00BD7906">
              <w:rPr>
                <w:rFonts w:asciiTheme="majorBidi" w:hAnsiTheme="majorBidi" w:cstheme="majorBidi"/>
                <w:sz w:val="27"/>
                <w:szCs w:val="27"/>
              </w:rPr>
              <w:t>4)</w:t>
            </w:r>
          </w:p>
        </w:tc>
      </w:tr>
      <w:tr w:rsidR="003940AE" w:rsidRPr="00BD7906" w14:paraId="567E5C05" w14:textId="77777777" w:rsidTr="00FF7403">
        <w:tc>
          <w:tcPr>
            <w:tcW w:w="2168" w:type="pct"/>
            <w:vAlign w:val="bottom"/>
          </w:tcPr>
          <w:p w14:paraId="60BC8A89" w14:textId="42FE5CBD" w:rsidR="003940AE" w:rsidRPr="00BD7906" w:rsidRDefault="003940AE" w:rsidP="00394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/>
                <w:b/>
                <w:bCs/>
                <w:sz w:val="27"/>
                <w:szCs w:val="27"/>
              </w:rPr>
              <w:t xml:space="preserve">   </w:t>
            </w:r>
            <w:r w:rsidRPr="00BD7906">
              <w:rPr>
                <w:rFonts w:asciiTheme="majorBidi" w:hAnsiTheme="majorBidi" w:cs="Angsana New" w:hint="cs"/>
                <w:sz w:val="27"/>
                <w:szCs w:val="27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C1B9059" w14:textId="67D4805D" w:rsidR="003940AE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-120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8,87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47" w:type="pct"/>
          </w:tcPr>
          <w:p w14:paraId="087D735D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4FBF5FC5" w14:textId="5741E2F5" w:rsidR="003940AE" w:rsidRPr="00BD7906" w:rsidRDefault="002246F1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3940AE" w:rsidRPr="00BD7906">
              <w:rPr>
                <w:rFonts w:asciiTheme="majorBidi" w:hAnsiTheme="majorBidi" w:cstheme="majorBidi"/>
                <w:sz w:val="27"/>
                <w:szCs w:val="27"/>
              </w:rPr>
              <w:t>0,060</w:t>
            </w:r>
          </w:p>
        </w:tc>
        <w:tc>
          <w:tcPr>
            <w:tcW w:w="147" w:type="pct"/>
          </w:tcPr>
          <w:p w14:paraId="7BC9F01D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D0D89CA" w14:textId="1EFA316C" w:rsidR="003940AE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8,809</w:t>
            </w:r>
          </w:p>
        </w:tc>
        <w:tc>
          <w:tcPr>
            <w:tcW w:w="137" w:type="pct"/>
          </w:tcPr>
          <w:p w14:paraId="5B6BCA98" w14:textId="77777777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81C9C" w14:textId="5A78951E" w:rsidR="003940AE" w:rsidRPr="00BD7906" w:rsidRDefault="003940AE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6,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BD7906">
              <w:rPr>
                <w:rFonts w:asciiTheme="majorBidi" w:hAnsiTheme="majorBidi" w:cstheme="majorBidi"/>
                <w:sz w:val="27"/>
                <w:szCs w:val="27"/>
              </w:rPr>
              <w:t>77</w:t>
            </w:r>
          </w:p>
        </w:tc>
      </w:tr>
    </w:tbl>
    <w:p w14:paraId="659661E9" w14:textId="77777777" w:rsidR="00FF7403" w:rsidRPr="002E095A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7"/>
          <w:szCs w:val="27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95136A" w:rsidRPr="00BD7906" w14:paraId="2C307DFB" w14:textId="77777777" w:rsidTr="00B7197F">
        <w:trPr>
          <w:tblHeader/>
        </w:trPr>
        <w:tc>
          <w:tcPr>
            <w:tcW w:w="2168" w:type="pct"/>
            <w:shd w:val="clear" w:color="auto" w:fill="auto"/>
          </w:tcPr>
          <w:p w14:paraId="234BD512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3" w:type="pct"/>
            <w:gridSpan w:val="3"/>
          </w:tcPr>
          <w:p w14:paraId="2F39EA3C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5BDBB957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32" w:type="pct"/>
            <w:gridSpan w:val="3"/>
          </w:tcPr>
          <w:p w14:paraId="17622BA1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95136A" w:rsidRPr="00BD7906" w14:paraId="048D859B" w14:textId="77777777" w:rsidTr="00B7197F">
        <w:trPr>
          <w:tblHeader/>
        </w:trPr>
        <w:tc>
          <w:tcPr>
            <w:tcW w:w="2168" w:type="pct"/>
          </w:tcPr>
          <w:p w14:paraId="5B5DCC64" w14:textId="4739C592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</w:t>
            </w:r>
            <w:r w:rsidRPr="00BD7906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หก</w:t>
            </w:r>
            <w:r w:rsidRPr="00BD790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เดือนสิ้นสุดวันที่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</w:t>
            </w:r>
            <w:r w:rsidRPr="00BD7906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0 </w:t>
            </w:r>
            <w:r w:rsidRPr="00BD7906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07" w:type="pct"/>
          </w:tcPr>
          <w:p w14:paraId="3876F9BC" w14:textId="2B96AF86" w:rsidR="0095136A" w:rsidRPr="00BD7906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5136A" w:rsidRPr="00BD7906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7" w:type="pct"/>
          </w:tcPr>
          <w:p w14:paraId="4757803B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9" w:type="pct"/>
          </w:tcPr>
          <w:p w14:paraId="02DF3699" w14:textId="5590F147" w:rsidR="0095136A" w:rsidRPr="00BD7906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5136A" w:rsidRPr="00BD7906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7" w:type="pct"/>
          </w:tcPr>
          <w:p w14:paraId="483E32EB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90" w:type="pct"/>
          </w:tcPr>
          <w:p w14:paraId="15344914" w14:textId="625543D7" w:rsidR="0095136A" w:rsidRPr="00BD7906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5136A" w:rsidRPr="00BD7906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37" w:type="pct"/>
          </w:tcPr>
          <w:p w14:paraId="11E4375F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5" w:type="pct"/>
          </w:tcPr>
          <w:p w14:paraId="7B2CE657" w14:textId="24598C1D" w:rsidR="0095136A" w:rsidRPr="00BD7906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95136A" w:rsidRPr="00BD7906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95136A" w:rsidRPr="00BD7906" w14:paraId="3DB7C95F" w14:textId="77777777" w:rsidTr="002E095A">
        <w:trPr>
          <w:trHeight w:val="295"/>
          <w:tblHeader/>
        </w:trPr>
        <w:tc>
          <w:tcPr>
            <w:tcW w:w="2168" w:type="pct"/>
          </w:tcPr>
          <w:p w14:paraId="444B314C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832" w:type="pct"/>
            <w:gridSpan w:val="7"/>
          </w:tcPr>
          <w:p w14:paraId="13AF0DF9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5136A" w:rsidRPr="00BD7906" w14:paraId="20557E30" w14:textId="77777777" w:rsidTr="00B7197F">
        <w:tc>
          <w:tcPr>
            <w:tcW w:w="2168" w:type="pct"/>
          </w:tcPr>
          <w:p w14:paraId="4EB51907" w14:textId="77777777" w:rsidR="0095136A" w:rsidRPr="00BD7906" w:rsidRDefault="0095136A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148E0161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cyan"/>
              </w:rPr>
            </w:pPr>
          </w:p>
        </w:tc>
        <w:tc>
          <w:tcPr>
            <w:tcW w:w="147" w:type="pct"/>
          </w:tcPr>
          <w:p w14:paraId="26D7A5EE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3A055E13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47" w:type="pct"/>
          </w:tcPr>
          <w:p w14:paraId="7AF6C4BB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67E64539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137" w:type="pct"/>
          </w:tcPr>
          <w:p w14:paraId="07FA8F53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</w:tcPr>
          <w:p w14:paraId="3259210B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</w:tr>
      <w:tr w:rsidR="0095136A" w:rsidRPr="00BD7906" w14:paraId="6321B9B9" w14:textId="77777777" w:rsidTr="00B7197F">
        <w:tc>
          <w:tcPr>
            <w:tcW w:w="2168" w:type="pct"/>
          </w:tcPr>
          <w:p w14:paraId="0AD6AD17" w14:textId="77777777" w:rsidR="0095136A" w:rsidRPr="00BD7906" w:rsidRDefault="0095136A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8BB00ED" w14:textId="77777777" w:rsidR="0095136A" w:rsidRPr="00BD7906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691F7F6D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7868780C" w14:textId="77777777" w:rsidR="0095136A" w:rsidRPr="00BD7906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5AD26370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543D9BEC" w14:textId="536A1073" w:rsidR="0095136A" w:rsidRPr="00BD7906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  <w:tc>
          <w:tcPr>
            <w:tcW w:w="137" w:type="pct"/>
          </w:tcPr>
          <w:p w14:paraId="5A939D93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05" w:type="pct"/>
            <w:vAlign w:val="bottom"/>
          </w:tcPr>
          <w:p w14:paraId="6C10FF5E" w14:textId="15550E5F" w:rsidR="0095136A" w:rsidRPr="00BD7906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23E04" w:rsidRPr="00BD7906">
              <w:rPr>
                <w:rFonts w:asciiTheme="majorBidi" w:hAnsiTheme="majorBidi" w:cstheme="majorBidi"/>
                <w:sz w:val="27"/>
                <w:szCs w:val="27"/>
              </w:rPr>
              <w:t>,946</w:t>
            </w:r>
          </w:p>
        </w:tc>
      </w:tr>
      <w:tr w:rsidR="0095136A" w:rsidRPr="00BD7906" w14:paraId="534C43FF" w14:textId="77777777" w:rsidTr="00B7197F">
        <w:tc>
          <w:tcPr>
            <w:tcW w:w="2168" w:type="pct"/>
            <w:vAlign w:val="bottom"/>
          </w:tcPr>
          <w:p w14:paraId="1FDEE2B9" w14:textId="77777777" w:rsidR="0095136A" w:rsidRPr="00BD7906" w:rsidRDefault="0095136A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 w:hint="cs"/>
                <w:sz w:val="27"/>
                <w:szCs w:val="27"/>
                <w:cs/>
              </w:rPr>
              <w:t>ต้นทุน</w:t>
            </w:r>
            <w:r w:rsidRPr="00BD7906">
              <w:rPr>
                <w:rFonts w:asciiTheme="majorBidi" w:hAnsiTheme="majorBidi" w:cstheme="majorBidi"/>
                <w:sz w:val="27"/>
                <w:szCs w:val="27"/>
                <w:cs/>
              </w:rPr>
              <w:t>ค่าบริการ</w:t>
            </w:r>
          </w:p>
        </w:tc>
        <w:tc>
          <w:tcPr>
            <w:tcW w:w="607" w:type="pct"/>
          </w:tcPr>
          <w:p w14:paraId="44AC97FE" w14:textId="77777777" w:rsidR="0095136A" w:rsidRPr="00BD7906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2C4FBB60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09D40C06" w14:textId="77777777" w:rsidR="0095136A" w:rsidRPr="00BD7906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26DDF3DC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2BE102CF" w14:textId="2A385B99" w:rsidR="0095136A" w:rsidRPr="00BD7906" w:rsidRDefault="00B232CE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8,66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37" w:type="pct"/>
          </w:tcPr>
          <w:p w14:paraId="72358867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0ABEC305" w14:textId="5E613EBD" w:rsidR="0095136A" w:rsidRPr="00BD7906" w:rsidRDefault="002246F1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211</w:t>
            </w:r>
            <w:r w:rsidR="002E1988" w:rsidRPr="00BD7906">
              <w:rPr>
                <w:rFonts w:asciiTheme="majorBidi" w:hAnsiTheme="majorBidi" w:cstheme="majorBidi"/>
                <w:sz w:val="27"/>
                <w:szCs w:val="27"/>
              </w:rPr>
              <w:t>,40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95136A" w:rsidRPr="00BD7906" w14:paraId="7ED50B5C" w14:textId="77777777" w:rsidTr="00B7197F">
        <w:tc>
          <w:tcPr>
            <w:tcW w:w="2168" w:type="pct"/>
            <w:vAlign w:val="bottom"/>
          </w:tcPr>
          <w:p w14:paraId="2FD97BC8" w14:textId="77777777" w:rsidR="0095136A" w:rsidRPr="00BD7906" w:rsidRDefault="0095136A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456E81F2" w14:textId="77777777" w:rsidR="0095136A" w:rsidRPr="00BD7906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3B7BF609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1D9A77EF" w14:textId="77777777" w:rsidR="0095136A" w:rsidRPr="00BD7906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49F7DC4C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44CB2C98" w14:textId="681883D4" w:rsidR="0095136A" w:rsidRPr="00BD7906" w:rsidRDefault="002E095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8,4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BD7906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7" w:type="pct"/>
          </w:tcPr>
          <w:p w14:paraId="417AAD05" w14:textId="77777777" w:rsidR="0095136A" w:rsidRPr="00BD7906" w:rsidRDefault="0095136A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1A4C5E94" w14:textId="77777777" w:rsidR="0095136A" w:rsidRPr="00BD7906" w:rsidRDefault="0095136A" w:rsidP="00394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E095A" w:rsidRPr="00BD7906" w14:paraId="721207A4" w14:textId="77777777" w:rsidTr="00B7197F">
        <w:tc>
          <w:tcPr>
            <w:tcW w:w="2168" w:type="pct"/>
            <w:vAlign w:val="bottom"/>
          </w:tcPr>
          <w:p w14:paraId="0123376A" w14:textId="61AE068C" w:rsidR="002E095A" w:rsidRPr="00BD7906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theme="majorBidi" w:hint="cs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3F119B54" w14:textId="6C3E01A6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2180AA5F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6014C278" w14:textId="21D22083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7" w:type="pct"/>
          </w:tcPr>
          <w:p w14:paraId="17756C22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0EC21578" w14:textId="40F299AD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BD7906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37" w:type="pct"/>
          </w:tcPr>
          <w:p w14:paraId="46BE4A26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0D2F7E6E" w14:textId="54DBBE42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BD790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2E095A" w:rsidRPr="00BD7906" w14:paraId="1228B2EA" w14:textId="77777777" w:rsidTr="00B7197F">
        <w:tc>
          <w:tcPr>
            <w:tcW w:w="2168" w:type="pct"/>
            <w:vAlign w:val="bottom"/>
          </w:tcPr>
          <w:p w14:paraId="4E21C015" w14:textId="77777777" w:rsidR="002E095A" w:rsidRPr="00BD7906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07" w:type="pct"/>
          </w:tcPr>
          <w:p w14:paraId="7FD2C29D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" w:type="pct"/>
          </w:tcPr>
          <w:p w14:paraId="5380EAD5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13BDD981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7" w:type="pct"/>
          </w:tcPr>
          <w:p w14:paraId="754DE175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47CF3D2A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" w:type="pct"/>
          </w:tcPr>
          <w:p w14:paraId="746A513E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2DBBA153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2E095A" w:rsidRPr="00BD7906" w14:paraId="117E3F4B" w14:textId="77777777" w:rsidTr="00B7197F">
        <w:tc>
          <w:tcPr>
            <w:tcW w:w="2168" w:type="pct"/>
            <w:vAlign w:val="bottom"/>
          </w:tcPr>
          <w:p w14:paraId="3E64729B" w14:textId="77777777" w:rsidR="002E095A" w:rsidRPr="00BD7906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 w:hint="cs"/>
                <w:b/>
                <w:bCs/>
                <w:sz w:val="27"/>
                <w:szCs w:val="27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2E8D759B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" w:type="pct"/>
          </w:tcPr>
          <w:p w14:paraId="03E59839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1A0D7F2D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7" w:type="pct"/>
          </w:tcPr>
          <w:p w14:paraId="12D4AB3B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03B9ADA9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" w:type="pct"/>
          </w:tcPr>
          <w:p w14:paraId="0547DADB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30A3A85A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2E095A" w:rsidRPr="00BD7906" w14:paraId="063B7020" w14:textId="77777777" w:rsidTr="00B7197F">
        <w:tc>
          <w:tcPr>
            <w:tcW w:w="2168" w:type="pct"/>
            <w:vAlign w:val="bottom"/>
          </w:tcPr>
          <w:p w14:paraId="334ED55F" w14:textId="77777777" w:rsidR="002E095A" w:rsidRPr="00BD7906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 w:hint="cs"/>
                <w:sz w:val="27"/>
                <w:szCs w:val="27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725C6F08" w14:textId="77777777" w:rsidR="002E095A" w:rsidRPr="00BD7906" w:rsidRDefault="002E095A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" w:type="pct"/>
          </w:tcPr>
          <w:p w14:paraId="5F1C77B9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6229CABF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47" w:type="pct"/>
          </w:tcPr>
          <w:p w14:paraId="7853F9B8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489FFD1B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7" w:type="pct"/>
          </w:tcPr>
          <w:p w14:paraId="3CBDD8FD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5A3A3621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</w:tr>
      <w:tr w:rsidR="002E095A" w:rsidRPr="00BD7906" w14:paraId="6331F920" w14:textId="77777777" w:rsidTr="00B7197F">
        <w:tc>
          <w:tcPr>
            <w:tcW w:w="2168" w:type="pct"/>
            <w:vAlign w:val="bottom"/>
          </w:tcPr>
          <w:p w14:paraId="314930D3" w14:textId="77777777" w:rsidR="002E095A" w:rsidRPr="00BD7906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/>
                <w:sz w:val="27"/>
                <w:szCs w:val="27"/>
              </w:rPr>
              <w:t xml:space="preserve">   </w:t>
            </w:r>
            <w:r w:rsidRPr="00BD7906">
              <w:rPr>
                <w:rFonts w:asciiTheme="majorBidi" w:hAnsiTheme="majorBidi" w:cs="Angsana New" w:hint="cs"/>
                <w:sz w:val="27"/>
                <w:szCs w:val="27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5FE2E724" w14:textId="7BD33791" w:rsidR="002E095A" w:rsidRPr="00BD7906" w:rsidRDefault="002246F1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7,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45</w:t>
            </w:r>
          </w:p>
        </w:tc>
        <w:tc>
          <w:tcPr>
            <w:tcW w:w="147" w:type="pct"/>
          </w:tcPr>
          <w:p w14:paraId="1ECA3DC7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</w:tcPr>
          <w:p w14:paraId="4FB0ABC5" w14:textId="4F077400" w:rsidR="002E095A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7,64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47" w:type="pct"/>
          </w:tcPr>
          <w:p w14:paraId="47BA9269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</w:tcPr>
          <w:p w14:paraId="5B8FAAEC" w14:textId="2B2BBFF7" w:rsidR="002E095A" w:rsidRPr="00BD7906" w:rsidRDefault="002246F1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5,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37" w:type="pct"/>
          </w:tcPr>
          <w:p w14:paraId="319D0557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vAlign w:val="bottom"/>
          </w:tcPr>
          <w:p w14:paraId="6FE299C4" w14:textId="462905FD" w:rsidR="002E095A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,669</w:t>
            </w:r>
          </w:p>
        </w:tc>
      </w:tr>
      <w:tr w:rsidR="002E095A" w:rsidRPr="00BD7906" w14:paraId="40E98901" w14:textId="77777777" w:rsidTr="00B7197F">
        <w:tc>
          <w:tcPr>
            <w:tcW w:w="2168" w:type="pct"/>
            <w:vAlign w:val="bottom"/>
          </w:tcPr>
          <w:p w14:paraId="0F2F2375" w14:textId="77777777" w:rsidR="002E095A" w:rsidRPr="00BD7906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/>
                <w:sz w:val="27"/>
                <w:szCs w:val="27"/>
              </w:rPr>
              <w:t xml:space="preserve">   </w:t>
            </w:r>
            <w:r w:rsidRPr="00BD7906">
              <w:rPr>
                <w:rFonts w:asciiTheme="majorBidi" w:hAnsiTheme="majorBidi" w:cs="Angsana New" w:hint="cs"/>
                <w:sz w:val="27"/>
                <w:szCs w:val="27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1E700963" w14:textId="1236B792" w:rsidR="002E095A" w:rsidRPr="00BD7906" w:rsidRDefault="002246F1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47" w:type="pct"/>
          </w:tcPr>
          <w:p w14:paraId="4B24D230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EA05041" w14:textId="69733F63" w:rsidR="002E095A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47" w:type="pct"/>
          </w:tcPr>
          <w:p w14:paraId="4733BF21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73835F3" w14:textId="573144AA" w:rsidR="002E095A" w:rsidRPr="00BD7906" w:rsidRDefault="002246F1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37" w:type="pct"/>
          </w:tcPr>
          <w:p w14:paraId="327A6067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1BD120F1" w14:textId="610531F7" w:rsidR="002E095A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2E095A" w:rsidRPr="00BD7906" w14:paraId="6BC9AF1D" w14:textId="77777777" w:rsidTr="00B7197F">
        <w:tc>
          <w:tcPr>
            <w:tcW w:w="2168" w:type="pct"/>
            <w:vAlign w:val="bottom"/>
          </w:tcPr>
          <w:p w14:paraId="5A39C1D4" w14:textId="77777777" w:rsidR="002E095A" w:rsidRPr="00BD7906" w:rsidRDefault="002E095A" w:rsidP="002E0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27"/>
                <w:szCs w:val="27"/>
                <w:cs/>
              </w:rPr>
            </w:pPr>
            <w:r w:rsidRPr="00BD7906">
              <w:rPr>
                <w:rFonts w:asciiTheme="majorBidi" w:hAnsiTheme="majorBidi" w:cs="Angsana New"/>
                <w:b/>
                <w:bCs/>
                <w:sz w:val="27"/>
                <w:szCs w:val="27"/>
              </w:rPr>
              <w:t xml:space="preserve">   </w:t>
            </w:r>
            <w:r w:rsidRPr="00BD7906">
              <w:rPr>
                <w:rFonts w:asciiTheme="majorBidi" w:hAnsiTheme="majorBidi" w:cs="Angsana New" w:hint="cs"/>
                <w:sz w:val="27"/>
                <w:szCs w:val="27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4CDD361" w14:textId="58B54AE6" w:rsidR="002E095A" w:rsidRPr="00BD7906" w:rsidRDefault="002246F1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7,488</w:t>
            </w:r>
          </w:p>
        </w:tc>
        <w:tc>
          <w:tcPr>
            <w:tcW w:w="147" w:type="pct"/>
          </w:tcPr>
          <w:p w14:paraId="173329A0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0D09C7E" w14:textId="78286859" w:rsidR="002E095A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7,756</w:t>
            </w:r>
          </w:p>
        </w:tc>
        <w:tc>
          <w:tcPr>
            <w:tcW w:w="147" w:type="pct"/>
          </w:tcPr>
          <w:p w14:paraId="7E105E8B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507F35B" w14:textId="38287A63" w:rsidR="002E095A" w:rsidRPr="00BD7906" w:rsidRDefault="002246F1" w:rsidP="001D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1D2207" w:rsidRPr="00BD7906">
              <w:rPr>
                <w:rFonts w:asciiTheme="majorBidi" w:hAnsiTheme="majorBidi" w:cstheme="majorBidi"/>
                <w:sz w:val="27"/>
                <w:szCs w:val="27"/>
              </w:rPr>
              <w:t>5,506</w:t>
            </w:r>
          </w:p>
        </w:tc>
        <w:tc>
          <w:tcPr>
            <w:tcW w:w="137" w:type="pct"/>
          </w:tcPr>
          <w:p w14:paraId="2D0FC373" w14:textId="77777777" w:rsidR="002E095A" w:rsidRPr="00BD7906" w:rsidRDefault="002E095A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C9E100" w14:textId="381677D5" w:rsidR="002E095A" w:rsidRPr="00BD7906" w:rsidRDefault="002246F1" w:rsidP="002E0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2246F1">
              <w:rPr>
                <w:rFonts w:asciiTheme="majorBidi" w:hAnsiTheme="majorBidi" w:cstheme="majorBidi"/>
                <w:sz w:val="27"/>
                <w:szCs w:val="27"/>
              </w:rPr>
              <w:t>12</w:t>
            </w:r>
            <w:r w:rsidR="002E095A" w:rsidRPr="00BD7906">
              <w:rPr>
                <w:rFonts w:asciiTheme="majorBidi" w:hAnsiTheme="majorBidi" w:cstheme="majorBidi"/>
                <w:sz w:val="27"/>
                <w:szCs w:val="27"/>
              </w:rPr>
              <w:t>,78</w:t>
            </w:r>
            <w:r w:rsidRPr="002246F1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</w:tr>
    </w:tbl>
    <w:p w14:paraId="257EC67F" w14:textId="774F1707" w:rsidR="00FF7403" w:rsidRDefault="00FF7403" w:rsidP="00015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 w:right="-45"/>
        <w:rPr>
          <w:rFonts w:asciiTheme="majorBidi" w:hAnsiTheme="majorBidi" w:cs="Angsana New"/>
          <w:sz w:val="28"/>
          <w:szCs w:val="28"/>
        </w:rPr>
      </w:pPr>
      <w:r w:rsidRPr="00FF7403">
        <w:rPr>
          <w:rFonts w:asciiTheme="majorBidi" w:hAnsiTheme="majorBidi" w:cs="Angsana New" w:hint="cs"/>
          <w:sz w:val="28"/>
          <w:szCs w:val="28"/>
          <w:cs/>
        </w:rPr>
        <w:lastRenderedPageBreak/>
        <w:t>ยอดคงเหลือกับบุคคลหรือกิจการที่เกี่ยวข้องกัน</w:t>
      </w:r>
      <w:r w:rsidRPr="00FF740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156B8">
        <w:rPr>
          <w:rFonts w:asciiTheme="majorBidi" w:hAnsiTheme="majorBidi" w:cs="Angsana New" w:hint="cs"/>
          <w:sz w:val="28"/>
          <w:szCs w:val="28"/>
          <w:cs/>
        </w:rPr>
        <w:t>ณ</w:t>
      </w:r>
      <w:r w:rsidRPr="000156B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156B8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0156B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="00BF2D0C" w:rsidRPr="000156B8">
        <w:rPr>
          <w:rFonts w:asciiTheme="majorBidi" w:hAnsiTheme="majorBidi" w:cs="Angsana New"/>
          <w:sz w:val="28"/>
          <w:szCs w:val="28"/>
        </w:rPr>
        <w:t xml:space="preserve">0 </w:t>
      </w:r>
      <w:r w:rsidR="00BF2D0C" w:rsidRPr="000156B8">
        <w:rPr>
          <w:rFonts w:asciiTheme="majorBidi" w:hAnsiTheme="majorBidi" w:cs="Angsana New"/>
          <w:sz w:val="28"/>
          <w:szCs w:val="28"/>
          <w:cs/>
        </w:rPr>
        <w:t xml:space="preserve">มิถุนายน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="00BF2D0C" w:rsidRPr="000156B8">
        <w:rPr>
          <w:rFonts w:asciiTheme="majorBidi" w:hAnsiTheme="majorBidi" w:cs="Angsana New"/>
          <w:sz w:val="28"/>
          <w:szCs w:val="28"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Pr="000156B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156B8">
        <w:rPr>
          <w:rFonts w:asciiTheme="majorBidi" w:hAnsiTheme="majorBidi" w:cs="Angsana New" w:hint="cs"/>
          <w:sz w:val="28"/>
          <w:szCs w:val="28"/>
          <w:cs/>
        </w:rPr>
        <w:t>และ</w:t>
      </w:r>
      <w:r w:rsidRPr="000156B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31</w:t>
      </w:r>
      <w:r w:rsidRPr="000156B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156B8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0156B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="00913FE7" w:rsidRPr="000156B8">
        <w:rPr>
          <w:rFonts w:asciiTheme="majorBidi" w:hAnsiTheme="majorBidi" w:cs="Angsana New"/>
          <w:sz w:val="28"/>
          <w:szCs w:val="28"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Pr="000156B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156B8">
        <w:rPr>
          <w:rFonts w:asciiTheme="majorBidi" w:hAnsiTheme="majorBidi" w:cs="Angsana New" w:hint="cs"/>
          <w:sz w:val="28"/>
          <w:szCs w:val="28"/>
          <w:cs/>
        </w:rPr>
        <w:t>มีดังนี้</w:t>
      </w:r>
    </w:p>
    <w:p w14:paraId="422166F2" w14:textId="77777777" w:rsidR="00FF7403" w:rsidRPr="00857E43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3"/>
          <w:szCs w:val="23"/>
        </w:rPr>
      </w:pP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71"/>
        <w:gridCol w:w="270"/>
        <w:gridCol w:w="992"/>
        <w:gridCol w:w="270"/>
        <w:gridCol w:w="1033"/>
        <w:gridCol w:w="255"/>
        <w:gridCol w:w="1008"/>
      </w:tblGrid>
      <w:tr w:rsidR="00804175" w:rsidRPr="007074E7" w14:paraId="6FB865DF" w14:textId="77777777" w:rsidTr="00832AA5">
        <w:trPr>
          <w:tblHeader/>
        </w:trPr>
        <w:tc>
          <w:tcPr>
            <w:tcW w:w="2238" w:type="pct"/>
          </w:tcPr>
          <w:p w14:paraId="37AB88B4" w14:textId="0B5ACE3E" w:rsidR="00804175" w:rsidRPr="007074E7" w:rsidRDefault="00804175" w:rsidP="009777A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43" w:type="pct"/>
            <w:gridSpan w:val="3"/>
          </w:tcPr>
          <w:p w14:paraId="4AA8390E" w14:textId="142887C8" w:rsidR="00804175" w:rsidRPr="007074E7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2A1BBDB" w14:textId="77777777" w:rsidR="00804175" w:rsidRPr="007074E7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0" w:type="pct"/>
            <w:gridSpan w:val="3"/>
          </w:tcPr>
          <w:p w14:paraId="01B09E5F" w14:textId="6635201C" w:rsidR="00804175" w:rsidRPr="007074E7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B2D" w:rsidRPr="007074E7" w14:paraId="28331891" w14:textId="77777777" w:rsidTr="00832AA5">
        <w:trPr>
          <w:tblHeader/>
        </w:trPr>
        <w:tc>
          <w:tcPr>
            <w:tcW w:w="2238" w:type="pct"/>
          </w:tcPr>
          <w:p w14:paraId="1029012C" w14:textId="77777777" w:rsidR="00600B2D" w:rsidRPr="007074E7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7" w:type="pct"/>
          </w:tcPr>
          <w:p w14:paraId="101EA16C" w14:textId="3E65049D" w:rsidR="00600B2D" w:rsidRPr="007074E7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F2D0C" w:rsidRPr="007074E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BF2D0C" w:rsidRPr="007074E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9" w:type="pct"/>
          </w:tcPr>
          <w:p w14:paraId="022354B3" w14:textId="77777777" w:rsidR="00600B2D" w:rsidRPr="007074E7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</w:tcPr>
          <w:p w14:paraId="20750DCD" w14:textId="6CD4F0EE" w:rsidR="00600B2D" w:rsidRPr="007074E7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00B2D" w:rsidRPr="007074E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00B2D"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9" w:type="pct"/>
          </w:tcPr>
          <w:p w14:paraId="459F42D9" w14:textId="77777777" w:rsidR="00600B2D" w:rsidRPr="007074E7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09D4535B" w14:textId="6B3FF6A5" w:rsidR="00600B2D" w:rsidRPr="007074E7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F2D0C" w:rsidRPr="007074E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BF2D0C" w:rsidRPr="007074E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" w:type="pct"/>
          </w:tcPr>
          <w:p w14:paraId="318E7957" w14:textId="77777777" w:rsidR="00600B2D" w:rsidRPr="007074E7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</w:tcPr>
          <w:p w14:paraId="41D1C9AF" w14:textId="08DA3989" w:rsidR="00600B2D" w:rsidRPr="007074E7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600B2D" w:rsidRPr="007074E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00B2D"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600B2D" w:rsidRPr="007074E7" w14:paraId="6355C962" w14:textId="77777777" w:rsidTr="00832AA5">
        <w:trPr>
          <w:tblHeader/>
        </w:trPr>
        <w:tc>
          <w:tcPr>
            <w:tcW w:w="2238" w:type="pct"/>
          </w:tcPr>
          <w:p w14:paraId="4B422BEC" w14:textId="43D05376" w:rsidR="00600B2D" w:rsidRPr="007074E7" w:rsidRDefault="00585772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bookmarkStart w:id="0" w:name="_Hlk35959253"/>
            <w:r w:rsidRPr="007074E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647" w:type="pct"/>
          </w:tcPr>
          <w:p w14:paraId="449BCDE2" w14:textId="7ABE1969" w:rsidR="00600B2D" w:rsidRPr="007074E7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7074E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9" w:type="pct"/>
          </w:tcPr>
          <w:p w14:paraId="28362614" w14:textId="77777777" w:rsidR="00600B2D" w:rsidRPr="007074E7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</w:tcPr>
          <w:p w14:paraId="405F91FA" w14:textId="4923B140" w:rsidR="00600B2D" w:rsidRPr="007074E7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7074E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9" w:type="pct"/>
          </w:tcPr>
          <w:p w14:paraId="2D6FECF4" w14:textId="77777777" w:rsidR="00600B2D" w:rsidRPr="007074E7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39E20AE8" w14:textId="15548A16" w:rsidR="00600B2D" w:rsidRPr="007074E7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7074E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1" w:type="pct"/>
          </w:tcPr>
          <w:p w14:paraId="2FC93DF3" w14:textId="77777777" w:rsidR="00600B2D" w:rsidRPr="007074E7" w:rsidRDefault="00600B2D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</w:tcPr>
          <w:p w14:paraId="565A5AAF" w14:textId="14F8CA1D" w:rsidR="00600B2D" w:rsidRPr="007074E7" w:rsidRDefault="002246F1" w:rsidP="00600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7074E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804175" w:rsidRPr="007074E7" w14:paraId="263F8192" w14:textId="77777777" w:rsidTr="00832AA5">
        <w:trPr>
          <w:tblHeader/>
        </w:trPr>
        <w:tc>
          <w:tcPr>
            <w:tcW w:w="2238" w:type="pct"/>
          </w:tcPr>
          <w:p w14:paraId="6D1B9E53" w14:textId="13ED073E" w:rsidR="00804175" w:rsidRPr="007074E7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2" w:type="pct"/>
            <w:gridSpan w:val="7"/>
          </w:tcPr>
          <w:p w14:paraId="5795BB4E" w14:textId="32337CD6" w:rsidR="00804175" w:rsidRPr="007074E7" w:rsidRDefault="00804175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E77A9C" w:rsidRPr="007074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7074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bookmarkEnd w:id="0"/>
      <w:tr w:rsidR="009C5AD3" w:rsidRPr="007074E7" w14:paraId="10E70A39" w14:textId="77777777" w:rsidTr="00832AA5">
        <w:tc>
          <w:tcPr>
            <w:tcW w:w="2238" w:type="pct"/>
          </w:tcPr>
          <w:p w14:paraId="5BF052E7" w14:textId="77777777" w:rsidR="009C5AD3" w:rsidRPr="007074E7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7" w:type="pct"/>
          </w:tcPr>
          <w:p w14:paraId="2DA95730" w14:textId="71BFA65B" w:rsidR="009C5AD3" w:rsidRPr="007074E7" w:rsidRDefault="000D6A6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" w:type="pct"/>
          </w:tcPr>
          <w:p w14:paraId="54829C29" w14:textId="77777777" w:rsidR="009C5AD3" w:rsidRPr="007074E7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</w:tcPr>
          <w:p w14:paraId="31ADB4ED" w14:textId="0C37BF30" w:rsidR="009C5AD3" w:rsidRPr="007074E7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9" w:type="pct"/>
          </w:tcPr>
          <w:p w14:paraId="7002AE61" w14:textId="77777777" w:rsidR="009C5AD3" w:rsidRPr="007074E7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1" w:type="pct"/>
          </w:tcPr>
          <w:p w14:paraId="31E8A79D" w14:textId="71E7C949" w:rsidR="009C5AD3" w:rsidRPr="007074E7" w:rsidRDefault="002246F1" w:rsidP="00A2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231</w:t>
            </w:r>
            <w:r w:rsidR="00AD7D00">
              <w:rPr>
                <w:rFonts w:asciiTheme="majorBidi" w:hAnsiTheme="majorBidi" w:cstheme="majorBidi"/>
                <w:sz w:val="26"/>
                <w:szCs w:val="26"/>
              </w:rPr>
              <w:t>,845</w:t>
            </w:r>
          </w:p>
        </w:tc>
        <w:tc>
          <w:tcPr>
            <w:tcW w:w="141" w:type="pct"/>
          </w:tcPr>
          <w:p w14:paraId="45730CEC" w14:textId="77777777" w:rsidR="009C5AD3" w:rsidRPr="007074E7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8" w:type="pct"/>
          </w:tcPr>
          <w:p w14:paraId="69C3A03C" w14:textId="038986A7" w:rsidR="009C5AD3" w:rsidRPr="007074E7" w:rsidRDefault="002246F1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7074E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11E52" w:rsidRPr="007074E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13FE7" w:rsidRPr="007074E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9C5AD3" w:rsidRPr="007074E7" w14:paraId="46BC4FFD" w14:textId="77777777" w:rsidTr="00832AA5">
        <w:tc>
          <w:tcPr>
            <w:tcW w:w="2238" w:type="pct"/>
          </w:tcPr>
          <w:p w14:paraId="7D9E1CF0" w14:textId="3A567D21" w:rsidR="009C5AD3" w:rsidRPr="007074E7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605DE4E6" w:rsidR="009C5AD3" w:rsidRPr="007074E7" w:rsidRDefault="000D6A67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9" w:type="pct"/>
          </w:tcPr>
          <w:p w14:paraId="02876C40" w14:textId="77777777" w:rsidR="009C5AD3" w:rsidRPr="007074E7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A5C7652" w:rsidR="009C5AD3" w:rsidRPr="007074E7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9" w:type="pct"/>
          </w:tcPr>
          <w:p w14:paraId="49AF9D61" w14:textId="77777777" w:rsidR="009C5AD3" w:rsidRPr="00972AAD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5B95B63D" w:rsidR="009C5AD3" w:rsidRPr="00972AAD" w:rsidRDefault="002246F1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</w:t>
            </w:r>
            <w:r w:rsidR="00AD7D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,845</w:t>
            </w:r>
          </w:p>
        </w:tc>
        <w:tc>
          <w:tcPr>
            <w:tcW w:w="141" w:type="pct"/>
          </w:tcPr>
          <w:p w14:paraId="274CA64A" w14:textId="77777777" w:rsidR="009C5AD3" w:rsidRPr="007074E7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734E33A3" w:rsidR="009C5AD3" w:rsidRPr="007074E7" w:rsidRDefault="002246F1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13FE7"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2246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A11E52"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 w:rsidR="00913FE7"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</w:tr>
    </w:tbl>
    <w:p w14:paraId="64BD5403" w14:textId="77777777" w:rsidR="00644324" w:rsidRPr="00857E43" w:rsidRDefault="00644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3"/>
          <w:szCs w:val="23"/>
          <w:cs/>
        </w:rPr>
      </w:pPr>
    </w:p>
    <w:tbl>
      <w:tblPr>
        <w:tblStyle w:val="TableGrid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2"/>
        <w:gridCol w:w="907"/>
        <w:gridCol w:w="236"/>
        <w:gridCol w:w="866"/>
        <w:gridCol w:w="236"/>
        <w:gridCol w:w="905"/>
        <w:gridCol w:w="241"/>
        <w:gridCol w:w="720"/>
        <w:gridCol w:w="236"/>
        <w:gridCol w:w="688"/>
        <w:gridCol w:w="236"/>
        <w:gridCol w:w="927"/>
        <w:gridCol w:w="236"/>
        <w:gridCol w:w="962"/>
      </w:tblGrid>
      <w:tr w:rsidR="00316C71" w:rsidRPr="007074E7" w14:paraId="5470F222" w14:textId="77777777" w:rsidTr="00474A28">
        <w:trPr>
          <w:trHeight w:val="300"/>
          <w:tblHeader/>
        </w:trPr>
        <w:tc>
          <w:tcPr>
            <w:tcW w:w="1652" w:type="dxa"/>
            <w:vAlign w:val="bottom"/>
          </w:tcPr>
          <w:p w14:paraId="2216FF8B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9" w:type="dxa"/>
            <w:gridSpan w:val="3"/>
            <w:vAlign w:val="bottom"/>
          </w:tcPr>
          <w:p w14:paraId="67564B57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4952C42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51" w:type="dxa"/>
            <w:gridSpan w:val="9"/>
          </w:tcPr>
          <w:p w14:paraId="19CFD026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6C71" w:rsidRPr="007074E7" w14:paraId="6F7440D8" w14:textId="77777777" w:rsidTr="00474A28">
        <w:trPr>
          <w:trHeight w:val="585"/>
          <w:tblHeader/>
        </w:trPr>
        <w:tc>
          <w:tcPr>
            <w:tcW w:w="1652" w:type="dxa"/>
            <w:shd w:val="clear" w:color="auto" w:fill="auto"/>
            <w:vAlign w:val="bottom"/>
          </w:tcPr>
          <w:p w14:paraId="0C05E243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907" w:type="dxa"/>
            <w:vAlign w:val="bottom"/>
          </w:tcPr>
          <w:p w14:paraId="58C5EAFF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3BD51D7E" w14:textId="576099A6" w:rsidR="00316C71" w:rsidRPr="007074E7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9D930FA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1C38EE98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4F25F5CA" w14:textId="251EA562" w:rsidR="00316C71" w:rsidRPr="007074E7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316C71" w:rsidRPr="007074E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E53258A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56D41332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20F14CF1" w14:textId="64FFB027" w:rsidR="00316C71" w:rsidRPr="007074E7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41" w:type="dxa"/>
            <w:vAlign w:val="bottom"/>
          </w:tcPr>
          <w:p w14:paraId="642182FB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4AAB152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618455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8" w:type="dxa"/>
            <w:vAlign w:val="bottom"/>
          </w:tcPr>
          <w:p w14:paraId="5F1EA04C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4F86145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4ABC22D2" w14:textId="367B44D5" w:rsidR="00316C71" w:rsidRDefault="00316C71" w:rsidP="0031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-2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B86FDB" w14:textId="47600C13" w:rsidR="00316C71" w:rsidRPr="007074E7" w:rsidRDefault="00316C71" w:rsidP="0031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-2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ผลต่างจากการ</w:t>
            </w:r>
          </w:p>
        </w:tc>
        <w:tc>
          <w:tcPr>
            <w:tcW w:w="236" w:type="dxa"/>
            <w:vAlign w:val="bottom"/>
          </w:tcPr>
          <w:p w14:paraId="39A7EB97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vAlign w:val="bottom"/>
          </w:tcPr>
          <w:p w14:paraId="7A05E12F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4E9CC667" w14:textId="1909177F" w:rsidR="00316C71" w:rsidRPr="007074E7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316C71" w:rsidRPr="007074E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316C71" w:rsidRPr="007074E7" w14:paraId="319B9E2B" w14:textId="77777777" w:rsidTr="00316C71">
        <w:trPr>
          <w:trHeight w:val="291"/>
          <w:tblHeader/>
        </w:trPr>
        <w:tc>
          <w:tcPr>
            <w:tcW w:w="1652" w:type="dxa"/>
            <w:vAlign w:val="bottom"/>
          </w:tcPr>
          <w:p w14:paraId="59E8A018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</w:t>
            </w:r>
          </w:p>
        </w:tc>
        <w:tc>
          <w:tcPr>
            <w:tcW w:w="907" w:type="dxa"/>
            <w:vAlign w:val="bottom"/>
          </w:tcPr>
          <w:p w14:paraId="4C529BD9" w14:textId="3F500089" w:rsidR="00316C71" w:rsidRPr="007074E7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1831B996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vAlign w:val="bottom"/>
          </w:tcPr>
          <w:p w14:paraId="46A97C98" w14:textId="33E7270F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074E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6F1DA989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vAlign w:val="bottom"/>
          </w:tcPr>
          <w:p w14:paraId="5FFDD033" w14:textId="38FA96BE" w:rsidR="00316C71" w:rsidRPr="007074E7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41" w:type="dxa"/>
            <w:vAlign w:val="bottom"/>
          </w:tcPr>
          <w:p w14:paraId="27290FDE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D527B3B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04E807F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8" w:type="dxa"/>
            <w:vAlign w:val="bottom"/>
          </w:tcPr>
          <w:p w14:paraId="2EA43791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36" w:type="dxa"/>
          </w:tcPr>
          <w:p w14:paraId="6CF48EB0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7D12EE0B" w14:textId="23C408D2" w:rsidR="00316C71" w:rsidRPr="001C3779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0" w:right="-24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C377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แปลงค่าเงิน</w:t>
            </w:r>
          </w:p>
        </w:tc>
        <w:tc>
          <w:tcPr>
            <w:tcW w:w="236" w:type="dxa"/>
            <w:vAlign w:val="bottom"/>
          </w:tcPr>
          <w:p w14:paraId="5A4322CA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vAlign w:val="bottom"/>
          </w:tcPr>
          <w:p w14:paraId="5C9A96E4" w14:textId="2E843D34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074E7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16C71" w:rsidRPr="007074E7" w14:paraId="041D6BFB" w14:textId="77777777" w:rsidTr="00474A28">
        <w:trPr>
          <w:trHeight w:val="309"/>
        </w:trPr>
        <w:tc>
          <w:tcPr>
            <w:tcW w:w="1652" w:type="dxa"/>
          </w:tcPr>
          <w:p w14:paraId="3A0F9C55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09" w:type="dxa"/>
            <w:gridSpan w:val="3"/>
          </w:tcPr>
          <w:p w14:paraId="03ED3203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7074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DA45B5B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51" w:type="dxa"/>
            <w:gridSpan w:val="9"/>
          </w:tcPr>
          <w:p w14:paraId="655189B9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16C71" w:rsidRPr="007074E7" w14:paraId="2627FB15" w14:textId="77777777" w:rsidTr="00474A28">
        <w:trPr>
          <w:trHeight w:val="292"/>
        </w:trPr>
        <w:tc>
          <w:tcPr>
            <w:tcW w:w="1652" w:type="dxa"/>
          </w:tcPr>
          <w:p w14:paraId="77C433A1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3CFD9136" w14:textId="2922D009" w:rsidR="00316C71" w:rsidRPr="007074E7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>.8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6B8A9D8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66" w:type="dxa"/>
          </w:tcPr>
          <w:p w14:paraId="5558AC84" w14:textId="357836FB" w:rsidR="00316C71" w:rsidRPr="007074E7" w:rsidRDefault="002246F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>.8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5DF371E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</w:tcPr>
          <w:p w14:paraId="1F525AB5" w14:textId="7EF43CDB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7074E7">
              <w:rPr>
                <w:rFonts w:asciiTheme="majorBidi" w:hAnsiTheme="majorBidi" w:cstheme="majorBidi"/>
                <w:sz w:val="26"/>
                <w:szCs w:val="26"/>
              </w:rPr>
              <w:t>,557</w:t>
            </w:r>
          </w:p>
        </w:tc>
        <w:tc>
          <w:tcPr>
            <w:tcW w:w="241" w:type="dxa"/>
          </w:tcPr>
          <w:p w14:paraId="356E9F4E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FE24D19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B4A926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8" w:type="dxa"/>
          </w:tcPr>
          <w:p w14:paraId="48C9F464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6B17527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60E7FDF5" w14:textId="0823B7FA" w:rsidR="00316C71" w:rsidRPr="007074E7" w:rsidRDefault="002246F1" w:rsidP="00474A2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355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>7,074</w:t>
            </w:r>
          </w:p>
        </w:tc>
        <w:tc>
          <w:tcPr>
            <w:tcW w:w="236" w:type="dxa"/>
          </w:tcPr>
          <w:p w14:paraId="3F0680F6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</w:tcPr>
          <w:p w14:paraId="778E38DA" w14:textId="0BB89E96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448,6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316C71" w:rsidRPr="007074E7" w14:paraId="12C06D2B" w14:textId="77777777" w:rsidTr="00474A28">
        <w:trPr>
          <w:trHeight w:val="585"/>
        </w:trPr>
        <w:tc>
          <w:tcPr>
            <w:tcW w:w="1652" w:type="dxa"/>
          </w:tcPr>
          <w:p w14:paraId="66D82014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26"/>
                <w:szCs w:val="26"/>
              </w:rPr>
            </w:pPr>
            <w:r w:rsidRPr="007074E7">
              <w:rPr>
                <w:rFonts w:ascii="Angsana New" w:eastAsia="Calibri" w:hAnsi="Angsana New" w:cs="Angsana New"/>
                <w:b/>
                <w:i/>
                <w:iCs/>
                <w:sz w:val="26"/>
                <w:szCs w:val="26"/>
                <w:cs/>
              </w:rPr>
              <w:t>หัก</w:t>
            </w:r>
            <w:r w:rsidRPr="007074E7">
              <w:rPr>
                <w:rFonts w:ascii="Angsana New" w:eastAsia="Calibri" w:hAnsi="Angsana New" w:cs="Angsana New"/>
                <w:b/>
                <w:sz w:val="26"/>
                <w:szCs w:val="26"/>
                <w:cs/>
              </w:rPr>
              <w:t xml:space="preserve">  </w:t>
            </w:r>
            <w:r w:rsidRPr="007074E7">
              <w:rPr>
                <w:rFonts w:ascii="Angsana New" w:eastAsia="Calibri" w:hAnsi="Angsana New" w:cs="Angsana New" w:hint="cs"/>
                <w:b/>
                <w:sz w:val="26"/>
                <w:szCs w:val="26"/>
                <w:cs/>
              </w:rPr>
              <w:t>ค่าเผื่อผลขาดทุน</w:t>
            </w:r>
          </w:p>
          <w:p w14:paraId="0C539C1A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74E7">
              <w:rPr>
                <w:rFonts w:ascii="Angsana New" w:eastAsia="Calibri" w:hAnsi="Angsana New" w:cs="Angsana New"/>
                <w:b/>
                <w:sz w:val="26"/>
                <w:szCs w:val="26"/>
              </w:rPr>
              <w:t xml:space="preserve">   </w:t>
            </w:r>
            <w:r w:rsidRPr="007074E7">
              <w:rPr>
                <w:rFonts w:ascii="Angsana New" w:eastAsia="Calibri" w:hAnsi="Angsana New" w:cs="Angsana New" w:hint="cs"/>
                <w:b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907" w:type="dxa"/>
          </w:tcPr>
          <w:p w14:paraId="7E983615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5FBD04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866" w:type="dxa"/>
          </w:tcPr>
          <w:p w14:paraId="63E2FFD1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7CEC11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5178F44F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415404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2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D40E4B5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D92E9FD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816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278107" w14:textId="24B22929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ind w:right="-249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 w:rsidRPr="007074E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E8DB598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8" w:type="dxa"/>
          </w:tcPr>
          <w:p w14:paraId="7D7C7011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E432F0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82F748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0504DDC1" w14:textId="77777777" w:rsidR="00316C71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5553AE" w14:textId="6C546933" w:rsidR="00316C71" w:rsidRPr="007074E7" w:rsidRDefault="00316C71" w:rsidP="0031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(840)</w:t>
            </w:r>
          </w:p>
        </w:tc>
        <w:tc>
          <w:tcPr>
            <w:tcW w:w="236" w:type="dxa"/>
          </w:tcPr>
          <w:p w14:paraId="157821D7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3CB6F099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15"/>
              </w:tabs>
              <w:spacing w:line="240" w:lineRule="auto"/>
              <w:ind w:left="-95"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38FFF6" w14:textId="3E19FF60" w:rsidR="00316C71" w:rsidRPr="007074E7" w:rsidRDefault="0037786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16C71" w:rsidRPr="007074E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6C71" w:rsidRPr="007074E7" w14:paraId="0BBFACED" w14:textId="77777777" w:rsidTr="00474A28">
        <w:trPr>
          <w:trHeight w:val="300"/>
        </w:trPr>
        <w:tc>
          <w:tcPr>
            <w:tcW w:w="1652" w:type="dxa"/>
          </w:tcPr>
          <w:p w14:paraId="7B28B434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074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7" w:type="dxa"/>
          </w:tcPr>
          <w:p w14:paraId="639627D3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14:paraId="1282AA17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866" w:type="dxa"/>
          </w:tcPr>
          <w:p w14:paraId="39C3DF11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14:paraId="2A51572F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0D8A6EE8" w14:textId="2ECE38CB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,557</w:t>
            </w:r>
          </w:p>
        </w:tc>
        <w:tc>
          <w:tcPr>
            <w:tcW w:w="241" w:type="dxa"/>
          </w:tcPr>
          <w:p w14:paraId="12CD830A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128D86B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7036D24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</w:tcPr>
          <w:p w14:paraId="697EEA0C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4E5C4BF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7" w:type="dxa"/>
          </w:tcPr>
          <w:p w14:paraId="3DB9ACED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72BDC43" w14:textId="77777777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8ADB9DB" w14:textId="33D4FED3" w:rsidR="00316C71" w:rsidRPr="007074E7" w:rsidRDefault="00316C71" w:rsidP="00474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95"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7074E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4,459</w:t>
            </w:r>
          </w:p>
        </w:tc>
      </w:tr>
    </w:tbl>
    <w:p w14:paraId="16091B1E" w14:textId="04A64878" w:rsidR="00585772" w:rsidRDefault="00585772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3"/>
          <w:szCs w:val="23"/>
        </w:rPr>
      </w:pP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109"/>
        <w:gridCol w:w="268"/>
        <w:gridCol w:w="1093"/>
        <w:gridCol w:w="261"/>
        <w:gridCol w:w="1080"/>
        <w:gridCol w:w="253"/>
        <w:gridCol w:w="934"/>
      </w:tblGrid>
      <w:tr w:rsidR="00BF03CC" w:rsidRPr="001C3779" w14:paraId="1018B978" w14:textId="77777777" w:rsidTr="00A21941">
        <w:tc>
          <w:tcPr>
            <w:tcW w:w="2238" w:type="pct"/>
          </w:tcPr>
          <w:p w14:paraId="2F1B00B5" w14:textId="77777777" w:rsidR="00BF03CC" w:rsidRPr="001C3779" w:rsidRDefault="00BF03CC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65" w:type="pct"/>
            <w:gridSpan w:val="3"/>
          </w:tcPr>
          <w:p w14:paraId="39F6E12B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F28F80D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pct"/>
            <w:gridSpan w:val="3"/>
          </w:tcPr>
          <w:p w14:paraId="71C0E4DC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03CC" w:rsidRPr="001C3779" w14:paraId="5FC403CB" w14:textId="77777777" w:rsidTr="00A21941">
        <w:tc>
          <w:tcPr>
            <w:tcW w:w="2238" w:type="pct"/>
            <w:shd w:val="clear" w:color="auto" w:fill="auto"/>
          </w:tcPr>
          <w:p w14:paraId="1F8FF9A7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13" w:type="pct"/>
          </w:tcPr>
          <w:p w14:paraId="716932F6" w14:textId="2BE2C61B" w:rsidR="00BF03CC" w:rsidRPr="001C3779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24D76" w:rsidRPr="001C377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24D76" w:rsidRPr="001C377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8" w:type="pct"/>
          </w:tcPr>
          <w:p w14:paraId="6BD50984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" w:type="pct"/>
          </w:tcPr>
          <w:p w14:paraId="66DAFA6C" w14:textId="0DDB74F9" w:rsidR="00BF03CC" w:rsidRPr="001C3779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F03CC"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79C5E99B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389FE07C" w14:textId="58C8C420" w:rsidR="00BF03CC" w:rsidRPr="001C3779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24D76" w:rsidRPr="001C377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24D76" w:rsidRPr="001C377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0" w:type="pct"/>
          </w:tcPr>
          <w:p w14:paraId="6873D494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3EAF224F" w14:textId="3DE1E7C9" w:rsidR="00BF03CC" w:rsidRPr="001C3779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F03CC"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F03CC" w:rsidRPr="001C3779" w14:paraId="4C59274C" w14:textId="77777777" w:rsidTr="00A21941">
        <w:tc>
          <w:tcPr>
            <w:tcW w:w="2238" w:type="pct"/>
            <w:shd w:val="clear" w:color="auto" w:fill="auto"/>
          </w:tcPr>
          <w:p w14:paraId="7DD26D71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เจ้าหนี้การค้า</w:t>
            </w:r>
            <w:r w:rsidRPr="001C377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และเจ้าหนี้อื่น</w:t>
            </w:r>
          </w:p>
        </w:tc>
        <w:tc>
          <w:tcPr>
            <w:tcW w:w="613" w:type="pct"/>
          </w:tcPr>
          <w:p w14:paraId="0CBD7B12" w14:textId="0FC5B4A4" w:rsidR="00BF03CC" w:rsidRPr="001C3779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" w:type="pct"/>
          </w:tcPr>
          <w:p w14:paraId="5C270E1F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" w:type="pct"/>
          </w:tcPr>
          <w:p w14:paraId="61559805" w14:textId="1104291D" w:rsidR="00BF03CC" w:rsidRPr="001C3779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4" w:type="pct"/>
          </w:tcPr>
          <w:p w14:paraId="2BB5F313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7E3AF205" w14:textId="27EDFF78" w:rsidR="00BF03CC" w:rsidRPr="001C3779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0" w:type="pct"/>
          </w:tcPr>
          <w:p w14:paraId="3663AD04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28F14E64" w14:textId="76FE7A99" w:rsidR="00BF03CC" w:rsidRPr="001C3779" w:rsidRDefault="002246F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F03CC" w:rsidRPr="001C3779" w14:paraId="137D5343" w14:textId="77777777" w:rsidTr="00316C71">
        <w:tc>
          <w:tcPr>
            <w:tcW w:w="2238" w:type="pct"/>
          </w:tcPr>
          <w:p w14:paraId="134567B4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62" w:type="pct"/>
            <w:gridSpan w:val="7"/>
          </w:tcPr>
          <w:p w14:paraId="68A816BE" w14:textId="77777777" w:rsidR="00BF03CC" w:rsidRPr="001C3779" w:rsidRDefault="00BF03CC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5AD3" w:rsidRPr="001C3779" w14:paraId="6A0A97CC" w14:textId="77777777" w:rsidTr="00A21941">
        <w:tc>
          <w:tcPr>
            <w:tcW w:w="2238" w:type="pct"/>
          </w:tcPr>
          <w:p w14:paraId="49EFFBD1" w14:textId="77777777" w:rsidR="009C5AD3" w:rsidRPr="001C3779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169C6FE6" w14:textId="098FDF04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0A7D7E69" w14:textId="77777777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" w:type="pct"/>
          </w:tcPr>
          <w:p w14:paraId="0B6729EF" w14:textId="63B77C41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pct"/>
          </w:tcPr>
          <w:p w14:paraId="0FC07A9D" w14:textId="77777777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7" w:type="pct"/>
          </w:tcPr>
          <w:p w14:paraId="662C82C5" w14:textId="1D603523" w:rsidR="009C5AD3" w:rsidRPr="001C3779" w:rsidRDefault="002246F1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D6A67" w:rsidRPr="001C3779">
              <w:rPr>
                <w:rFonts w:asciiTheme="majorBidi" w:hAnsiTheme="majorBidi" w:cstheme="majorBidi"/>
                <w:sz w:val="26"/>
                <w:szCs w:val="26"/>
              </w:rPr>
              <w:t>05,7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D6A67" w:rsidRPr="001C377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pct"/>
          </w:tcPr>
          <w:p w14:paraId="54A1A013" w14:textId="77777777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5786D0F1" w14:textId="463BD237" w:rsidR="009C5AD3" w:rsidRPr="001C3779" w:rsidRDefault="00913FE7" w:rsidP="001C3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9C5AD3" w:rsidRPr="001C377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C3779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</w:tr>
      <w:tr w:rsidR="009C5AD3" w:rsidRPr="001C3779" w14:paraId="62835742" w14:textId="77777777" w:rsidTr="00A21941">
        <w:tc>
          <w:tcPr>
            <w:tcW w:w="2238" w:type="pct"/>
          </w:tcPr>
          <w:p w14:paraId="37C7D299" w14:textId="77777777" w:rsidR="009C5AD3" w:rsidRPr="001C3779" w:rsidRDefault="009C5AD3" w:rsidP="009C5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7E706B6" w14:textId="6F6B492F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8" w:type="pct"/>
          </w:tcPr>
          <w:p w14:paraId="44F92066" w14:textId="77777777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45CD04F" w14:textId="77777777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</w:tcPr>
          <w:p w14:paraId="17B025B7" w14:textId="77777777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BA3AE1A" w14:textId="3C86181A" w:rsidR="009C5AD3" w:rsidRPr="001C3779" w:rsidRDefault="002246F1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0D6A67" w:rsidRPr="001C37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05,7</w:t>
            </w:r>
            <w:r w:rsidRPr="002246F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0D6A67" w:rsidRPr="001C37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40" w:type="pct"/>
          </w:tcPr>
          <w:p w14:paraId="315B065F" w14:textId="77777777" w:rsidR="009C5AD3" w:rsidRPr="001C3779" w:rsidRDefault="009C5AD3" w:rsidP="009C5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0C1025B5" w14:textId="0E980E54" w:rsidR="009C5AD3" w:rsidRPr="001C3779" w:rsidRDefault="00913FE7" w:rsidP="001C3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  <w:r w:rsidR="009C5AD3" w:rsidRPr="001C37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896</w:t>
            </w:r>
          </w:p>
        </w:tc>
      </w:tr>
    </w:tbl>
    <w:p w14:paraId="5F27F710" w14:textId="1B3E0778" w:rsidR="00BF03CC" w:rsidRPr="00316C71" w:rsidRDefault="00BF03C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0"/>
        <w:gridCol w:w="1127"/>
        <w:gridCol w:w="234"/>
        <w:gridCol w:w="60"/>
        <w:gridCol w:w="957"/>
        <w:gridCol w:w="236"/>
        <w:gridCol w:w="1012"/>
        <w:gridCol w:w="236"/>
        <w:gridCol w:w="923"/>
        <w:gridCol w:w="236"/>
        <w:gridCol w:w="920"/>
        <w:gridCol w:w="236"/>
        <w:gridCol w:w="911"/>
      </w:tblGrid>
      <w:tr w:rsidR="00ED38E4" w:rsidRPr="001C3779" w14:paraId="6ACE053F" w14:textId="77777777" w:rsidTr="001C3779">
        <w:trPr>
          <w:tblHeader/>
        </w:trPr>
        <w:tc>
          <w:tcPr>
            <w:tcW w:w="1960" w:type="dxa"/>
            <w:vAlign w:val="bottom"/>
          </w:tcPr>
          <w:p w14:paraId="4B2FFBBE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78" w:type="dxa"/>
            <w:gridSpan w:val="4"/>
            <w:vAlign w:val="bottom"/>
          </w:tcPr>
          <w:p w14:paraId="0AD98ADC" w14:textId="74C36915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6B0BD70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4" w:type="dxa"/>
            <w:gridSpan w:val="7"/>
            <w:vAlign w:val="bottom"/>
          </w:tcPr>
          <w:p w14:paraId="55604F46" w14:textId="5B605828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ED38E4" w:rsidRPr="001C3779" w14:paraId="6C6E7D05" w14:textId="77777777" w:rsidTr="001C3779">
        <w:trPr>
          <w:tblHeader/>
        </w:trPr>
        <w:tc>
          <w:tcPr>
            <w:tcW w:w="1960" w:type="dxa"/>
            <w:shd w:val="clear" w:color="auto" w:fill="auto"/>
            <w:vAlign w:val="bottom"/>
          </w:tcPr>
          <w:p w14:paraId="7CAC3366" w14:textId="5F33D725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127" w:type="dxa"/>
            <w:vAlign w:val="bottom"/>
          </w:tcPr>
          <w:p w14:paraId="753CD772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3A22394F" w14:textId="5842F52D" w:rsidR="00ED38E4" w:rsidRPr="001C3779" w:rsidRDefault="00224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D38E4" w:rsidRPr="001C37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D38E4"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94" w:type="dxa"/>
            <w:gridSpan w:val="2"/>
            <w:vAlign w:val="bottom"/>
          </w:tcPr>
          <w:p w14:paraId="4DFD6025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0C5E3A1F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15E8601A" w14:textId="63C1EF3E" w:rsidR="00ED38E4" w:rsidRPr="001C3779" w:rsidRDefault="00224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24D76" w:rsidRPr="001C377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24D76" w:rsidRPr="001C377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EBB78B3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491227CB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588D7C7F" w14:textId="0D74B99E" w:rsidR="00ED38E4" w:rsidRPr="001C3779" w:rsidRDefault="00224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D38E4" w:rsidRPr="001C377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D38E4"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6EE079A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4A67544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0ED6EC4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5FBF56D4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A72E625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4F3FF32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</w:p>
          <w:p w14:paraId="0F91EE45" w14:textId="1FB79CE1" w:rsidR="00ED38E4" w:rsidRPr="001C3779" w:rsidRDefault="00224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24D76" w:rsidRPr="001C3779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E24D76" w:rsidRPr="001C377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33705D" w:rsidRPr="001C3779" w14:paraId="3473ADF0" w14:textId="77777777" w:rsidTr="001C3779">
        <w:trPr>
          <w:tblHeader/>
        </w:trPr>
        <w:tc>
          <w:tcPr>
            <w:tcW w:w="1960" w:type="dxa"/>
            <w:vAlign w:val="bottom"/>
          </w:tcPr>
          <w:p w14:paraId="65BF0C3F" w14:textId="253A5050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เงินกู้ยืม</w:t>
            </w:r>
          </w:p>
        </w:tc>
        <w:tc>
          <w:tcPr>
            <w:tcW w:w="1127" w:type="dxa"/>
            <w:vAlign w:val="bottom"/>
          </w:tcPr>
          <w:p w14:paraId="6D45A839" w14:textId="0C09C9C3" w:rsidR="0033705D" w:rsidRPr="001C3779" w:rsidRDefault="002246F1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94" w:type="dxa"/>
            <w:gridSpan w:val="2"/>
            <w:vAlign w:val="bottom"/>
          </w:tcPr>
          <w:p w14:paraId="24537CA8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14:paraId="31E20CE1" w14:textId="3BB0020B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4814D108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61A3E9B5" w14:textId="58949C0B" w:rsidR="0033705D" w:rsidRPr="001C3779" w:rsidRDefault="002246F1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bottom"/>
          </w:tcPr>
          <w:p w14:paraId="6849C1BB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09A223C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42048F0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59B03D1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6EE4097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D30CEA0" w14:textId="6472075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2246F1" w:rsidRPr="002246F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D38E4" w:rsidRPr="001C3779" w14:paraId="174F8CB7" w14:textId="77777777" w:rsidTr="001C3779">
        <w:trPr>
          <w:tblHeader/>
        </w:trPr>
        <w:tc>
          <w:tcPr>
            <w:tcW w:w="1960" w:type="dxa"/>
          </w:tcPr>
          <w:p w14:paraId="54E4938C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8" w:type="dxa"/>
            <w:gridSpan w:val="4"/>
          </w:tcPr>
          <w:p w14:paraId="5FFD4703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29A202D" w14:textId="77777777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4" w:type="dxa"/>
            <w:gridSpan w:val="7"/>
          </w:tcPr>
          <w:p w14:paraId="3DD108E8" w14:textId="2028370B" w:rsidR="00ED38E4" w:rsidRPr="001C3779" w:rsidRDefault="00ED3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E77A9C" w:rsidRPr="001C377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1C377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33705D" w:rsidRPr="001C3779" w14:paraId="1830A622" w14:textId="77777777" w:rsidTr="001C3779">
        <w:tc>
          <w:tcPr>
            <w:tcW w:w="1960" w:type="dxa"/>
          </w:tcPr>
          <w:p w14:paraId="13F3A542" w14:textId="0A64BEA8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7" w:type="dxa"/>
          </w:tcPr>
          <w:p w14:paraId="05179917" w14:textId="380A3A04" w:rsidR="0033705D" w:rsidRPr="001C3779" w:rsidRDefault="00DB09F2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4" w:type="dxa"/>
          </w:tcPr>
          <w:p w14:paraId="7558BF19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gridSpan w:val="2"/>
          </w:tcPr>
          <w:p w14:paraId="68A827AD" w14:textId="6CEB7A9D" w:rsidR="0033705D" w:rsidRPr="001C3779" w:rsidRDefault="002246F1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246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B09F2" w:rsidRPr="001C377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913FE7" w:rsidRPr="001C3779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</w:tcPr>
          <w:p w14:paraId="160712F5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</w:tcPr>
          <w:p w14:paraId="286F0531" w14:textId="3F325E30" w:rsidR="0033705D" w:rsidRPr="001C3779" w:rsidRDefault="00DB09F2" w:rsidP="00D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26E784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5D8C8E10" w14:textId="20DAC130" w:rsidR="0033705D" w:rsidRPr="001C3779" w:rsidRDefault="000D6A67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  <w:tc>
          <w:tcPr>
            <w:tcW w:w="236" w:type="dxa"/>
          </w:tcPr>
          <w:p w14:paraId="7432F737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</w:tcPr>
          <w:p w14:paraId="6242FF66" w14:textId="06716F9A" w:rsidR="0033705D" w:rsidRPr="001C3779" w:rsidRDefault="00DB09F2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4CE72A" w14:textId="77777777" w:rsidR="0033705D" w:rsidRPr="001C3779" w:rsidRDefault="0033705D" w:rsidP="00337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044CFA72" w14:textId="3AE5D3CF" w:rsidR="0033705D" w:rsidRPr="001C3779" w:rsidRDefault="000D6A67" w:rsidP="009D13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851"/>
              </w:tabs>
              <w:spacing w:line="240" w:lineRule="auto"/>
              <w:ind w:left="-95" w:right="-2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</w:p>
        </w:tc>
      </w:tr>
      <w:tr w:rsidR="00B10D79" w:rsidRPr="001C3779" w14:paraId="72BBF24F" w14:textId="77777777" w:rsidTr="001C3779">
        <w:tc>
          <w:tcPr>
            <w:tcW w:w="1960" w:type="dxa"/>
          </w:tcPr>
          <w:p w14:paraId="37823046" w14:textId="528D01B0" w:rsidR="00B10D79" w:rsidRPr="001C3779" w:rsidRDefault="00F74F15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377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27" w:type="dxa"/>
          </w:tcPr>
          <w:p w14:paraId="1882C0C1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" w:type="dxa"/>
          </w:tcPr>
          <w:p w14:paraId="6B2975FE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gridSpan w:val="2"/>
          </w:tcPr>
          <w:p w14:paraId="30A06EDC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9C2D2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78439E0B" w14:textId="58AE9C96" w:rsidR="00B10D79" w:rsidRPr="001C3779" w:rsidRDefault="00DB09F2" w:rsidP="00DB0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130F32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</w:tcPr>
          <w:p w14:paraId="573ACD1A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5DB336B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</w:tcPr>
          <w:p w14:paraId="45504299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317C04C" w14:textId="77777777" w:rsidR="00B10D79" w:rsidRPr="001C3779" w:rsidRDefault="00B10D79" w:rsidP="00BD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3138FFD9" w14:textId="1B974FA1" w:rsidR="00B10D79" w:rsidRPr="001C3779" w:rsidRDefault="000D6A67" w:rsidP="00BD79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95" w:right="2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377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80,000</w:t>
            </w:r>
          </w:p>
        </w:tc>
      </w:tr>
    </w:tbl>
    <w:p w14:paraId="483FBF67" w14:textId="77777777" w:rsidR="001C3779" w:rsidRDefault="001C3779" w:rsidP="00BD7906">
      <w:pPr>
        <w:tabs>
          <w:tab w:val="clear" w:pos="907"/>
          <w:tab w:val="left" w:pos="900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5E94DAB5" w14:textId="77777777" w:rsidR="00F11738" w:rsidRDefault="00F11738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6E848A1B" w14:textId="6CE66A9C" w:rsidR="00C0651D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lastRenderedPageBreak/>
        <w:t>สัญญาที่สำคัญกับกิจการที่เกี่ยวข้องกัน</w:t>
      </w:r>
    </w:p>
    <w:p w14:paraId="02E537AD" w14:textId="2E95A451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3DCD814F" w14:textId="0CB250DF" w:rsidR="00DB09F2" w:rsidRP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i/>
          <w:iCs/>
          <w:sz w:val="28"/>
          <w:szCs w:val="28"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สัญญาบริการ</w:t>
      </w:r>
    </w:p>
    <w:p w14:paraId="2FD5341C" w14:textId="2D6A0DAD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589B6C47" w14:textId="5E35A183" w:rsidR="00DB09F2" w:rsidRDefault="00DB09F2" w:rsidP="0082050F">
      <w:pPr>
        <w:tabs>
          <w:tab w:val="clear" w:pos="907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>
        <w:rPr>
          <w:rFonts w:ascii="Angsana New" w:hAnsi="Angsana New" w:cs="Angsana New"/>
          <w:sz w:val="28"/>
          <w:szCs w:val="28"/>
        </w:rPr>
        <w:t xml:space="preserve">M.C.S. Steel </w:t>
      </w:r>
      <w:r>
        <w:rPr>
          <w:rFonts w:ascii="Angsana New" w:hAnsi="Angsana New" w:cs="Angsana New" w:hint="cs"/>
          <w:sz w:val="28"/>
          <w:szCs w:val="28"/>
          <w:cs/>
        </w:rPr>
        <w:t>(</w:t>
      </w:r>
      <w:r>
        <w:rPr>
          <w:rFonts w:ascii="Angsana New" w:hAnsi="Angsana New" w:cs="Angsana New"/>
          <w:sz w:val="28"/>
          <w:szCs w:val="28"/>
        </w:rPr>
        <w:t>Xiamen</w:t>
      </w:r>
      <w:r>
        <w:rPr>
          <w:rFonts w:ascii="Angsana New" w:hAnsi="Angsana New" w:cs="Angsana New" w:hint="cs"/>
          <w:sz w:val="28"/>
          <w:szCs w:val="28"/>
          <w:cs/>
        </w:rPr>
        <w:t>)</w:t>
      </w:r>
      <w:r>
        <w:rPr>
          <w:rFonts w:ascii="Angsana New" w:hAnsi="Angsana New" w:cs="Angsana New"/>
          <w:sz w:val="28"/>
          <w:szCs w:val="28"/>
        </w:rPr>
        <w:t xml:space="preserve"> Co.,</w:t>
      </w:r>
      <w:r w:rsidR="0082050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</w:rPr>
        <w:t xml:space="preserve">Ltd. </w:t>
      </w:r>
      <w:r>
        <w:rPr>
          <w:rFonts w:ascii="Angsana New" w:hAnsi="Angsana New" w:cs="Angsana New" w:hint="cs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3D24D3DD" w14:textId="48E09FF3" w:rsidR="00DB09F2" w:rsidRDefault="00DB09F2" w:rsidP="00DB09F2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sz w:val="28"/>
          <w:szCs w:val="28"/>
        </w:rPr>
      </w:pPr>
    </w:p>
    <w:p w14:paraId="6C650A56" w14:textId="3A6DFF70" w:rsidR="00DB09F2" w:rsidRPr="00DB09F2" w:rsidRDefault="00DB09F2" w:rsidP="00DB09F2">
      <w:pPr>
        <w:tabs>
          <w:tab w:val="clear" w:pos="907"/>
        </w:tabs>
        <w:spacing w:line="240" w:lineRule="auto"/>
        <w:ind w:left="540"/>
        <w:rPr>
          <w:rFonts w:ascii="Angsana New" w:hAnsi="Angsana New" w:cs="Angsana New"/>
          <w:i/>
          <w:iCs/>
          <w:sz w:val="28"/>
          <w:szCs w:val="28"/>
          <w:cs/>
        </w:rPr>
      </w:pPr>
      <w:r w:rsidRPr="00DB09F2">
        <w:rPr>
          <w:rFonts w:ascii="Angsana New" w:hAnsi="Angsana New" w:cs="Angsana New" w:hint="cs"/>
          <w:i/>
          <w:iCs/>
          <w:sz w:val="28"/>
          <w:szCs w:val="28"/>
          <w:cs/>
        </w:rPr>
        <w:t>สัญญาการฝึกอบรมทางเทคนิค</w:t>
      </w:r>
    </w:p>
    <w:p w14:paraId="366C5BD2" w14:textId="28ED35DE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2F3858BF" w14:textId="2929F3F9" w:rsidR="00DB09F2" w:rsidRDefault="00DB09F2" w:rsidP="0082050F">
      <w:pPr>
        <w:tabs>
          <w:tab w:val="clear" w:pos="907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DB09F2">
        <w:rPr>
          <w:rFonts w:ascii="Angsana New" w:hAnsi="Angsana New" w:cs="Angsana New"/>
          <w:sz w:val="28"/>
          <w:szCs w:val="28"/>
        </w:rPr>
        <w:t xml:space="preserve">M.C.S </w:t>
      </w:r>
      <w:r w:rsidR="00C278AC">
        <w:rPr>
          <w:rFonts w:ascii="Angsana New" w:hAnsi="Angsana New" w:cs="Angsana New"/>
          <w:sz w:val="28"/>
          <w:szCs w:val="28"/>
        </w:rPr>
        <w:t xml:space="preserve">- </w:t>
      </w:r>
      <w:r w:rsidRPr="00DB09F2">
        <w:rPr>
          <w:rFonts w:ascii="Angsana New" w:hAnsi="Angsana New" w:cs="Angsana New"/>
          <w:sz w:val="28"/>
          <w:szCs w:val="28"/>
        </w:rPr>
        <w:t>Japan Co., Ltd.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85A54">
        <w:rPr>
          <w:rFonts w:ascii="Angsana New" w:hAnsi="Angsana New" w:cs="Angsana New" w:hint="cs"/>
          <w:sz w:val="28"/>
          <w:szCs w:val="28"/>
          <w:cs/>
        </w:rPr>
        <w:t xml:space="preserve">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</w:t>
      </w:r>
      <w:r w:rsidR="00D85A54" w:rsidRPr="00D85A54">
        <w:rPr>
          <w:rFonts w:ascii="Angsana New" w:hAnsi="Angsana New" w:cs="Angsana New" w:hint="cs"/>
          <w:sz w:val="28"/>
          <w:szCs w:val="28"/>
          <w:cs/>
        </w:rPr>
        <w:t>บริษัทมีภาระผูกพันในการจ่ายค่า</w:t>
      </w:r>
      <w:r w:rsidR="00D85A54">
        <w:rPr>
          <w:rFonts w:ascii="Angsana New" w:hAnsi="Angsana New" w:cs="Angsana New" w:hint="cs"/>
          <w:sz w:val="28"/>
          <w:szCs w:val="28"/>
          <w:cs/>
        </w:rPr>
        <w:t>บริการ</w:t>
      </w:r>
      <w:r w:rsidR="00D85A54" w:rsidRPr="00D85A54">
        <w:rPr>
          <w:rFonts w:ascii="Angsana New" w:hAnsi="Angsana New" w:cs="Angsana New" w:hint="cs"/>
          <w:sz w:val="28"/>
          <w:szCs w:val="28"/>
          <w:cs/>
        </w:rPr>
        <w:t>ตามที่</w:t>
      </w:r>
      <w:r w:rsidR="00972AAD">
        <w:rPr>
          <w:rFonts w:ascii="Angsana New" w:hAnsi="Angsana New" w:cs="Angsana New"/>
          <w:sz w:val="28"/>
          <w:szCs w:val="28"/>
        </w:rPr>
        <w:br/>
      </w:r>
      <w:proofErr w:type="gramStart"/>
      <w:r w:rsidR="00D85A54" w:rsidRPr="00D85A54">
        <w:rPr>
          <w:rFonts w:ascii="Angsana New" w:hAnsi="Angsana New" w:cs="Angsana New" w:hint="cs"/>
          <w:sz w:val="28"/>
          <w:szCs w:val="28"/>
          <w:cs/>
        </w:rPr>
        <w:t>ตกลงกันในสัญญา</w:t>
      </w:r>
      <w:r w:rsidR="00D85A54" w:rsidRPr="00D85A54">
        <w:rPr>
          <w:rFonts w:ascii="Angsana New" w:hAnsi="Angsana New" w:cs="Angsana New"/>
          <w:sz w:val="28"/>
          <w:szCs w:val="28"/>
          <w:cs/>
        </w:rPr>
        <w:t xml:space="preserve">  </w:t>
      </w:r>
      <w:r w:rsidR="00D85A54" w:rsidRPr="00D85A54">
        <w:rPr>
          <w:rFonts w:ascii="Angsana New" w:hAnsi="Angsana New" w:cs="Angsana New" w:hint="cs"/>
          <w:sz w:val="28"/>
          <w:szCs w:val="28"/>
          <w:cs/>
        </w:rPr>
        <w:t>สัญญามีกำหนดระยะเวลาภายในหนึ่งปีต่อสัญญาโดยอัตโนมัติจนกว่าฝ่ายหนึ่งฝ่ายใดจะบอกยกเลิก</w:t>
      </w:r>
      <w:proofErr w:type="gramEnd"/>
    </w:p>
    <w:p w14:paraId="2A42133F" w14:textId="43E92690" w:rsidR="00DB09F2" w:rsidRDefault="00DB09F2" w:rsidP="00DB09F2">
      <w:pPr>
        <w:tabs>
          <w:tab w:val="clear" w:pos="907"/>
          <w:tab w:val="left" w:pos="900"/>
        </w:tabs>
        <w:spacing w:line="240" w:lineRule="auto"/>
        <w:ind w:left="880" w:hanging="340"/>
        <w:rPr>
          <w:rFonts w:ascii="Angsana New" w:hAnsi="Angsana New" w:cs="Angsana New"/>
          <w:sz w:val="28"/>
          <w:szCs w:val="28"/>
        </w:rPr>
      </w:pPr>
    </w:p>
    <w:p w14:paraId="553040B6" w14:textId="5147BAD8" w:rsidR="00BB102D" w:rsidRPr="00B30C51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ลูกหนี้การค้า</w:t>
      </w:r>
      <w:r w:rsidR="00B30C51" w:rsidRPr="00B30C51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และลูกหนี้อื่น</w:t>
      </w:r>
    </w:p>
    <w:p w14:paraId="31BD11F1" w14:textId="77777777" w:rsidR="00BB102D" w:rsidRDefault="00BB102D" w:rsidP="00BB102D">
      <w:pPr>
        <w:tabs>
          <w:tab w:val="left" w:pos="540"/>
        </w:tabs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56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BB102D" w:rsidRPr="00BB102D" w14:paraId="36C49647" w14:textId="77777777" w:rsidTr="004D7893">
        <w:trPr>
          <w:trHeight w:val="385"/>
          <w:tblHeader/>
        </w:trPr>
        <w:tc>
          <w:tcPr>
            <w:tcW w:w="3240" w:type="dxa"/>
          </w:tcPr>
          <w:p w14:paraId="4E5BCFFC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3346D9AE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4019A79A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33F8C0C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27EC7EAE" w14:textId="77777777" w:rsidR="00BB102D" w:rsidRPr="00BB102D" w:rsidRDefault="00BB102D" w:rsidP="00BB10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02D" w:rsidRPr="00BB102D" w14:paraId="5A44E003" w14:textId="77777777" w:rsidTr="004D7893">
        <w:trPr>
          <w:trHeight w:val="385"/>
          <w:tblHeader/>
        </w:trPr>
        <w:tc>
          <w:tcPr>
            <w:tcW w:w="3240" w:type="dxa"/>
          </w:tcPr>
          <w:p w14:paraId="2EC5FD0F" w14:textId="77777777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7C89E510" w14:textId="62E37DBF" w:rsidR="00BB102D" w:rsidRPr="00BB102D" w:rsidRDefault="00BB102D" w:rsidP="00BB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512594FE" w14:textId="158FE78C" w:rsidR="00BB102D" w:rsidRPr="00BB102D" w:rsidRDefault="002246F1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4D7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24D7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9D1A99E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B64E7F7" w14:textId="7DA827C5" w:rsidR="00BB102D" w:rsidRPr="00BB102D" w:rsidRDefault="002246F1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1923D935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F507E14" w14:textId="2E0A1FE3" w:rsidR="00BB102D" w:rsidRPr="00BB102D" w:rsidRDefault="002246F1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4D7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E24D7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0" w:type="dxa"/>
          </w:tcPr>
          <w:p w14:paraId="1E01851B" w14:textId="77777777" w:rsidR="00BB102D" w:rsidRPr="00BB102D" w:rsidRDefault="00BB102D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3B5C2D5B" w14:textId="2D7E7AD0" w:rsidR="00BB102D" w:rsidRPr="00BB102D" w:rsidRDefault="002246F1" w:rsidP="00BB102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BB102D" w14:paraId="74418479" w14:textId="77777777" w:rsidTr="004D7893">
        <w:trPr>
          <w:trHeight w:val="385"/>
        </w:trPr>
        <w:tc>
          <w:tcPr>
            <w:tcW w:w="3240" w:type="dxa"/>
          </w:tcPr>
          <w:p w14:paraId="45F99B0E" w14:textId="10A1A21C" w:rsidR="00B30C51" w:rsidRPr="00D85A54" w:rsidRDefault="00D85A54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56" w:type="dxa"/>
          </w:tcPr>
          <w:p w14:paraId="13BE36EA" w14:textId="5B9C08C2" w:rsidR="00B30C51" w:rsidRPr="004D7893" w:rsidRDefault="004D789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4D7893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15" w:type="dxa"/>
          </w:tcPr>
          <w:p w14:paraId="034D65C9" w14:textId="21B37688" w:rsidR="00B30C51" w:rsidRPr="00BB102D" w:rsidRDefault="002246F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4B467B07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9EA9F6C" w14:textId="28F0B704" w:rsidR="00B30C51" w:rsidRPr="00BB102D" w:rsidRDefault="002246F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68F2E7F2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B91677" w14:textId="5F4FE154" w:rsidR="00B30C51" w:rsidRPr="00BB102D" w:rsidRDefault="002246F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5C9FAE1E" w14:textId="77777777" w:rsidR="00B30C51" w:rsidRPr="00BB102D" w:rsidRDefault="00B30C5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74E79B66" w14:textId="05488594" w:rsidR="00B30C51" w:rsidRPr="00BB102D" w:rsidRDefault="002246F1" w:rsidP="00B30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30C51" w:rsidRPr="00BB102D" w14:paraId="43280C49" w14:textId="77777777" w:rsidTr="004D7893">
        <w:trPr>
          <w:gridAfter w:val="1"/>
          <w:wAfter w:w="8" w:type="dxa"/>
          <w:trHeight w:val="399"/>
        </w:trPr>
        <w:tc>
          <w:tcPr>
            <w:tcW w:w="3240" w:type="dxa"/>
          </w:tcPr>
          <w:p w14:paraId="1F52B8C5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956" w:type="dxa"/>
          </w:tcPr>
          <w:p w14:paraId="438723B3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32716478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C51" w:rsidRPr="00BB102D" w14:paraId="695266F9" w14:textId="77777777" w:rsidTr="004D7893">
        <w:trPr>
          <w:trHeight w:val="399"/>
        </w:trPr>
        <w:tc>
          <w:tcPr>
            <w:tcW w:w="3240" w:type="dxa"/>
          </w:tcPr>
          <w:p w14:paraId="726C2B4D" w14:textId="773DA7E1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56" w:type="dxa"/>
          </w:tcPr>
          <w:p w14:paraId="3AC6208F" w14:textId="15F45908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BE3E4" w14:textId="3AE853FB" w:rsidR="00B30C51" w:rsidRPr="00982EE2" w:rsidRDefault="00917553" w:rsidP="0098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982EE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3B68FD" w:rsidRPr="00982EE2">
              <w:rPr>
                <w:rFonts w:ascii="Angsana New" w:hAnsi="Angsana New" w:cs="Angsana New"/>
                <w:sz w:val="28"/>
                <w:szCs w:val="28"/>
              </w:rPr>
              <w:t>70,406</w:t>
            </w:r>
          </w:p>
        </w:tc>
        <w:tc>
          <w:tcPr>
            <w:tcW w:w="236" w:type="dxa"/>
          </w:tcPr>
          <w:p w14:paraId="57C288C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D062A29" w14:textId="38B2C902" w:rsidR="00B30C51" w:rsidRPr="00DE5448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697</w:t>
            </w:r>
            <w:r w:rsidR="009234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089</w:t>
            </w:r>
          </w:p>
        </w:tc>
        <w:tc>
          <w:tcPr>
            <w:tcW w:w="266" w:type="dxa"/>
          </w:tcPr>
          <w:p w14:paraId="508C4800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3116D" w14:textId="6BC0A035" w:rsidR="00B30C51" w:rsidRPr="00F515F5" w:rsidRDefault="006A025A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,589</w:t>
            </w:r>
          </w:p>
        </w:tc>
        <w:tc>
          <w:tcPr>
            <w:tcW w:w="280" w:type="dxa"/>
          </w:tcPr>
          <w:p w14:paraId="60B04BE0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665BC2F0" w14:textId="39207DD4" w:rsidR="00B30C51" w:rsidRPr="00DE5448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578</w:t>
            </w:r>
            <w:r w:rsidR="009234A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30C51" w:rsidRPr="00BB102D" w14:paraId="7012C8D5" w14:textId="77777777" w:rsidTr="004D7893">
        <w:trPr>
          <w:trHeight w:val="399"/>
        </w:trPr>
        <w:tc>
          <w:tcPr>
            <w:tcW w:w="3240" w:type="dxa"/>
          </w:tcPr>
          <w:p w14:paraId="3E8653BA" w14:textId="6EA39E14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dxa"/>
          </w:tcPr>
          <w:p w14:paraId="4246DA5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3184B" w14:textId="0E9A1225" w:rsidR="00B30C51" w:rsidRPr="000B6CF1" w:rsidRDefault="00982EE2" w:rsidP="0098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870,406</w:t>
            </w:r>
          </w:p>
        </w:tc>
        <w:tc>
          <w:tcPr>
            <w:tcW w:w="236" w:type="dxa"/>
          </w:tcPr>
          <w:p w14:paraId="4A37C32C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847453A" w14:textId="57D71229" w:rsidR="00B30C51" w:rsidRPr="00BB102D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697</w:t>
            </w:r>
            <w:r w:rsidR="00B30C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266" w:type="dxa"/>
          </w:tcPr>
          <w:p w14:paraId="41379E88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9A6CB" w14:textId="30C52F36" w:rsidR="00B30C51" w:rsidRPr="00BB102D" w:rsidRDefault="006A025A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,589</w:t>
            </w:r>
          </w:p>
        </w:tc>
        <w:tc>
          <w:tcPr>
            <w:tcW w:w="280" w:type="dxa"/>
          </w:tcPr>
          <w:p w14:paraId="0C1075FE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6E8B463F" w14:textId="7975972B" w:rsidR="00B30C51" w:rsidRPr="00BB102D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578</w:t>
            </w:r>
            <w:r w:rsidR="00B30C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B30C51" w:rsidRPr="00BB102D" w14:paraId="5E353C5E" w14:textId="77777777" w:rsidTr="004D7893">
        <w:trPr>
          <w:trHeight w:val="399"/>
        </w:trPr>
        <w:tc>
          <w:tcPr>
            <w:tcW w:w="3240" w:type="dxa"/>
          </w:tcPr>
          <w:p w14:paraId="6A548207" w14:textId="6DDD0855" w:rsidR="00A5179A" w:rsidRDefault="00B30C51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="00F74F15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</w:t>
            </w:r>
            <w:r w:rsidR="00E06A6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ผลขาดทุนจากการด้อยค่า</w:t>
            </w:r>
            <w:r w:rsidR="00A5179A">
              <w:rPr>
                <w:rFonts w:ascii="Angsana New" w:eastAsia="Calibri" w:hAnsi="Angsana New" w:cs="Angsana New"/>
                <w:b/>
                <w:sz w:val="28"/>
                <w:szCs w:val="28"/>
              </w:rPr>
              <w:t>/</w:t>
            </w:r>
          </w:p>
          <w:p w14:paraId="19454CFB" w14:textId="6193F3C0" w:rsidR="00B30C51" w:rsidRPr="00F74F15" w:rsidRDefault="004D7893" w:rsidP="00A5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08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56" w:type="dxa"/>
          </w:tcPr>
          <w:p w14:paraId="12A6E99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065F" w14:textId="2B0D699C" w:rsidR="00B30C51" w:rsidRPr="000B6CF1" w:rsidRDefault="00917553" w:rsidP="0098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</w:t>
            </w:r>
            <w:r w:rsidR="003B68FD">
              <w:rPr>
                <w:rFonts w:ascii="Angsana New" w:hAnsi="Angsana New" w:cs="Angsana New"/>
                <w:sz w:val="28"/>
                <w:szCs w:val="28"/>
              </w:rPr>
              <w:t>6,6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3B68FD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D6D2D0C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10660A97" w14:textId="30765036" w:rsidR="00B30C51" w:rsidRPr="00DE5448" w:rsidRDefault="00B30C51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right="-4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95</w:t>
            </w:r>
            <w:r w:rsidRPr="00DE54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455</w:t>
            </w: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35B1059E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522B" w14:textId="5D4ABD00" w:rsidR="00B30C51" w:rsidRPr="00B41FC3" w:rsidRDefault="00A21941" w:rsidP="00A2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 w:line="240" w:lineRule="auto"/>
              <w:ind w:right="-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762A184E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7F35CA0" w14:textId="03D1E6FD" w:rsidR="00B30C51" w:rsidRPr="00DE5448" w:rsidRDefault="00B30C51" w:rsidP="00857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DE54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0C51" w:rsidRPr="00BB102D" w14:paraId="29D99F8D" w14:textId="77777777" w:rsidTr="004D7893">
        <w:trPr>
          <w:trHeight w:val="399"/>
        </w:trPr>
        <w:tc>
          <w:tcPr>
            <w:tcW w:w="3240" w:type="dxa"/>
          </w:tcPr>
          <w:p w14:paraId="38D1986D" w14:textId="03DEB6C3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</w:tcPr>
          <w:p w14:paraId="5BD1558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B0446" w14:textId="616827FA" w:rsidR="00B30C51" w:rsidRPr="000B6CF1" w:rsidRDefault="00917553" w:rsidP="00982E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23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,769</w:t>
            </w:r>
          </w:p>
        </w:tc>
        <w:tc>
          <w:tcPr>
            <w:tcW w:w="236" w:type="dxa"/>
          </w:tcPr>
          <w:p w14:paraId="6F6F97F1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4E054" w14:textId="70EC8561" w:rsidR="00B30C51" w:rsidRPr="00BB102D" w:rsidRDefault="00913FE7" w:rsidP="00501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622"/>
                <w:tab w:val="left" w:pos="720"/>
                <w:tab w:val="left" w:pos="817"/>
              </w:tabs>
              <w:spacing w:after="0" w:line="240" w:lineRule="auto"/>
              <w:ind w:right="-23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B30C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14:paraId="4CBEC005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960EC" w14:textId="08D0A70D" w:rsidR="00B30C51" w:rsidRPr="00BB102D" w:rsidRDefault="006A025A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A219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219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,589</w:t>
            </w:r>
          </w:p>
        </w:tc>
        <w:tc>
          <w:tcPr>
            <w:tcW w:w="280" w:type="dxa"/>
          </w:tcPr>
          <w:p w14:paraId="4A682728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3192D" w14:textId="29AD9FC8" w:rsidR="00B30C51" w:rsidRPr="00BB102D" w:rsidRDefault="00913FE7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578</w:t>
            </w:r>
            <w:r w:rsidR="00B30C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B30C51" w:rsidRPr="00BB102D" w14:paraId="10667E92" w14:textId="77777777" w:rsidTr="004D7893">
        <w:trPr>
          <w:trHeight w:val="399"/>
        </w:trPr>
        <w:tc>
          <w:tcPr>
            <w:tcW w:w="3240" w:type="dxa"/>
          </w:tcPr>
          <w:p w14:paraId="3AB1F5D4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583088A0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4E52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C2784B7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131B5406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1A732141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F817F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CA7B889" w14:textId="77777777" w:rsidR="00B30C51" w:rsidRPr="00BB102D" w:rsidRDefault="00B30C5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395F199D" w14:textId="77777777" w:rsidR="00B30C51" w:rsidRPr="00BB102D" w:rsidRDefault="00B30C5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41FC3" w:rsidRPr="00BB102D" w14:paraId="19112DD4" w14:textId="77777777" w:rsidTr="004D7893">
        <w:trPr>
          <w:trHeight w:val="399"/>
        </w:trPr>
        <w:tc>
          <w:tcPr>
            <w:tcW w:w="3240" w:type="dxa"/>
          </w:tcPr>
          <w:p w14:paraId="579D9BE1" w14:textId="787EE59E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85A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56" w:type="dxa"/>
          </w:tcPr>
          <w:p w14:paraId="5471E752" w14:textId="77777777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0C413CD" w14:textId="77777777" w:rsidR="00B41FC3" w:rsidRPr="00BB102D" w:rsidRDefault="00B41FC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D385F3C" w14:textId="77777777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6AA70BE" w14:textId="77777777" w:rsidR="00B41FC3" w:rsidRPr="00BB102D" w:rsidRDefault="00B41FC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73B3EAE2" w14:textId="77777777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46D357" w14:textId="77777777" w:rsidR="00B41FC3" w:rsidRPr="00BB102D" w:rsidRDefault="00B41FC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30269888" w14:textId="77777777" w:rsidR="00B41FC3" w:rsidRPr="00BB102D" w:rsidRDefault="00B41FC3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3B670C6" w14:textId="77777777" w:rsidR="00B41FC3" w:rsidRPr="00BB102D" w:rsidRDefault="00B41FC3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06A61" w:rsidRPr="00BB102D" w14:paraId="3AFEE4FA" w14:textId="77777777" w:rsidTr="004D7893">
        <w:trPr>
          <w:trHeight w:val="399"/>
        </w:trPr>
        <w:tc>
          <w:tcPr>
            <w:tcW w:w="3240" w:type="dxa"/>
          </w:tcPr>
          <w:p w14:paraId="3CE2705A" w14:textId="2E813F40" w:rsidR="00E06A61" w:rsidRPr="00E06A61" w:rsidRDefault="00E06A6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06A6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56" w:type="dxa"/>
          </w:tcPr>
          <w:p w14:paraId="55FCF90C" w14:textId="5CFC29A4" w:rsidR="00E06A61" w:rsidRPr="004D7893" w:rsidRDefault="00913FE7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4EB1EB8" w14:textId="77777777" w:rsidR="00E06A61" w:rsidRPr="00BB102D" w:rsidRDefault="00E06A6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B065F1F" w14:textId="77777777" w:rsidR="00E06A61" w:rsidRPr="00BB102D" w:rsidRDefault="00E06A6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E7BFFC8" w14:textId="77777777" w:rsidR="00E06A61" w:rsidRPr="00BB102D" w:rsidRDefault="00E06A6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66105520" w14:textId="77777777" w:rsidR="00E06A61" w:rsidRPr="00BB102D" w:rsidRDefault="00E06A6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E92AE" w14:textId="77777777" w:rsidR="00E06A61" w:rsidRPr="00BB102D" w:rsidRDefault="00E06A6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0" w:type="dxa"/>
          </w:tcPr>
          <w:p w14:paraId="2D6DDFD3" w14:textId="77777777" w:rsidR="00E06A61" w:rsidRPr="00BB102D" w:rsidRDefault="00E06A61" w:rsidP="00B30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B30677C" w14:textId="77777777" w:rsidR="00E06A61" w:rsidRPr="00BB102D" w:rsidRDefault="00E06A61" w:rsidP="00B30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06A61" w:rsidRPr="00BB102D" w14:paraId="56FA8D11" w14:textId="77777777" w:rsidTr="004D7893">
        <w:trPr>
          <w:trHeight w:val="399"/>
        </w:trPr>
        <w:tc>
          <w:tcPr>
            <w:tcW w:w="3240" w:type="dxa"/>
          </w:tcPr>
          <w:p w14:paraId="24FCE496" w14:textId="38FD1543" w:rsidR="00E06A61" w:rsidRPr="004D7893" w:rsidRDefault="00E06A61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956" w:type="dxa"/>
          </w:tcPr>
          <w:p w14:paraId="14DA21F7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F55C18C" w14:textId="75111E73" w:rsidR="00E06A61" w:rsidRPr="00982EE2" w:rsidRDefault="008434D9" w:rsidP="0084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EE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7EECFE7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FAACC06" w14:textId="7549BD5C" w:rsidR="00E06A61" w:rsidRPr="00BB102D" w:rsidRDefault="00E06A61" w:rsidP="0084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D138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661ECBA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5C380A6" w14:textId="10A5168D" w:rsidR="00E06A61" w:rsidRPr="008061CE" w:rsidRDefault="002246F1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D7D00">
              <w:rPr>
                <w:rFonts w:ascii="Angsana New" w:hAnsi="Angsana New" w:cs="Angsana New"/>
                <w:sz w:val="28"/>
                <w:szCs w:val="28"/>
              </w:rPr>
              <w:t>00,578</w:t>
            </w:r>
          </w:p>
        </w:tc>
        <w:tc>
          <w:tcPr>
            <w:tcW w:w="280" w:type="dxa"/>
          </w:tcPr>
          <w:p w14:paraId="482B3B6B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D934CEA" w14:textId="58B78F58" w:rsidR="00E06A61" w:rsidRPr="00BB102D" w:rsidRDefault="002246F1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78</w:t>
            </w:r>
            <w:r w:rsidR="00E06A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476</w:t>
            </w:r>
          </w:p>
        </w:tc>
      </w:tr>
      <w:tr w:rsidR="00E06A61" w:rsidRPr="00633E47" w14:paraId="106DDF44" w14:textId="77777777" w:rsidTr="00A92D47">
        <w:trPr>
          <w:trHeight w:val="399"/>
        </w:trPr>
        <w:tc>
          <w:tcPr>
            <w:tcW w:w="3240" w:type="dxa"/>
          </w:tcPr>
          <w:p w14:paraId="751BDF68" w14:textId="6025863A" w:rsidR="00E06A61" w:rsidRDefault="00E06A61" w:rsidP="004D7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  <w:r w:rsidR="004D789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56" w:type="dxa"/>
          </w:tcPr>
          <w:p w14:paraId="495693AA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667" w14:textId="2CCA061C" w:rsidR="00E06A61" w:rsidRPr="009D1381" w:rsidRDefault="008434D9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41587F" w14:textId="77777777" w:rsidR="00E06A61" w:rsidRPr="009D1381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9ECDA20" w14:textId="77777777" w:rsidR="00E06A61" w:rsidRPr="009D1381" w:rsidRDefault="00E06A61" w:rsidP="00857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9D138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E78DD3C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C17F2" w14:textId="5BFF6CC9" w:rsidR="00E06A61" w:rsidRPr="00633E47" w:rsidRDefault="002246F1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72A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72AAD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280" w:type="dxa"/>
          </w:tcPr>
          <w:p w14:paraId="59BF6DE3" w14:textId="77777777" w:rsidR="00E06A61" w:rsidRPr="00BB102D" w:rsidRDefault="00E06A61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1FE7888A" w14:textId="79EE5278" w:rsidR="00E06A61" w:rsidRPr="00633E47" w:rsidRDefault="002246F1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E06A6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6517D9" w:rsidRPr="00633E47" w14:paraId="3DF1DF26" w14:textId="77777777" w:rsidTr="00A92D47">
        <w:trPr>
          <w:trHeight w:val="399"/>
        </w:trPr>
        <w:tc>
          <w:tcPr>
            <w:tcW w:w="3240" w:type="dxa"/>
          </w:tcPr>
          <w:p w14:paraId="1154612B" w14:textId="77777777" w:rsidR="006517D9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6D2059A1" w14:textId="77777777" w:rsidR="006517D9" w:rsidRPr="00BB102D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B595F" w14:textId="5D591C0A" w:rsidR="006517D9" w:rsidRPr="004D7893" w:rsidRDefault="008434D9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4049EE" w14:textId="77777777" w:rsidR="006517D9" w:rsidRPr="004D7893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5661270C" w14:textId="6B4867CE" w:rsidR="006517D9" w:rsidRPr="004D7893" w:rsidRDefault="006517D9" w:rsidP="00857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D789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6823CD4D" w14:textId="77777777" w:rsidR="006517D9" w:rsidRPr="004D7893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7E9ED" w14:textId="3C6BD2E6" w:rsidR="006517D9" w:rsidRPr="004D7893" w:rsidRDefault="002246F1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231</w:t>
            </w:r>
            <w:r w:rsidR="00AD7D00">
              <w:rPr>
                <w:rFonts w:ascii="Angsana New" w:hAnsi="Angsana New" w:cs="Angsana New"/>
                <w:sz w:val="28"/>
                <w:szCs w:val="28"/>
              </w:rPr>
              <w:t>,845</w:t>
            </w:r>
          </w:p>
        </w:tc>
        <w:tc>
          <w:tcPr>
            <w:tcW w:w="280" w:type="dxa"/>
          </w:tcPr>
          <w:p w14:paraId="3925F29A" w14:textId="77777777" w:rsidR="006517D9" w:rsidRPr="004D7893" w:rsidRDefault="006517D9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FD8DF0C" w14:textId="36892B75" w:rsidR="006517D9" w:rsidRPr="004D7893" w:rsidRDefault="002246F1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D7893" w:rsidRPr="004D789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A92D47" w:rsidRPr="00633E47" w14:paraId="75A8AA7D" w14:textId="77777777" w:rsidTr="00A92D47">
        <w:trPr>
          <w:trHeight w:val="399"/>
        </w:trPr>
        <w:tc>
          <w:tcPr>
            <w:tcW w:w="3240" w:type="dxa"/>
          </w:tcPr>
          <w:p w14:paraId="039072CB" w14:textId="77777777" w:rsidR="00A92D47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57908F71" w14:textId="77777777" w:rsidR="00A92D47" w:rsidRPr="00BB102D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DBB6A5" w14:textId="77777777" w:rsidR="00A92D47" w:rsidRPr="004D7893" w:rsidRDefault="00A92D4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0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FAB48E" w14:textId="77777777" w:rsidR="00A92D47" w:rsidRPr="004D7893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EED728B" w14:textId="77777777" w:rsidR="00A92D47" w:rsidRPr="004D7893" w:rsidRDefault="00A92D4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65018DD" w14:textId="77777777" w:rsidR="00A92D47" w:rsidRPr="004D7893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9D68C02" w14:textId="77777777" w:rsidR="00A92D47" w:rsidRPr="004D7893" w:rsidRDefault="00A92D4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6C60BA2" w14:textId="77777777" w:rsidR="00A92D47" w:rsidRPr="004D7893" w:rsidRDefault="00A92D47" w:rsidP="00651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36B916B3" w14:textId="77777777" w:rsidR="00A92D47" w:rsidRPr="004D7893" w:rsidRDefault="00A92D47" w:rsidP="00651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4F15" w:rsidRPr="00BB102D" w14:paraId="203A23F1" w14:textId="77777777" w:rsidTr="00913FE7">
        <w:trPr>
          <w:trHeight w:val="399"/>
        </w:trPr>
        <w:tc>
          <w:tcPr>
            <w:tcW w:w="3240" w:type="dxa"/>
          </w:tcPr>
          <w:p w14:paraId="28756D78" w14:textId="1933205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3BF55615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4DF43407" w14:textId="1F0B0DB8" w:rsidR="00F74F15" w:rsidRPr="008308DC" w:rsidRDefault="002246F1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C7CC690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9DA49DE" w14:textId="4EF086AE" w:rsidR="00F74F15" w:rsidRPr="008308DC" w:rsidRDefault="002246F1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5650B565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4BC52C" w14:textId="2EE8F883" w:rsidR="00F74F15" w:rsidRPr="008308DC" w:rsidRDefault="002246F1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02D80EE4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35BFF581" w14:textId="74A38732" w:rsidR="00F74F15" w:rsidRPr="008308DC" w:rsidRDefault="002246F1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74F15" w:rsidRPr="00BB102D" w14:paraId="3F0B8866" w14:textId="77777777" w:rsidTr="00913FE7">
        <w:trPr>
          <w:trHeight w:val="399"/>
        </w:trPr>
        <w:tc>
          <w:tcPr>
            <w:tcW w:w="3240" w:type="dxa"/>
          </w:tcPr>
          <w:p w14:paraId="1032EC5D" w14:textId="77777777" w:rsidR="00F74F15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0CA264E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06" w:type="dxa"/>
            <w:gridSpan w:val="8"/>
            <w:shd w:val="clear" w:color="auto" w:fill="auto"/>
          </w:tcPr>
          <w:p w14:paraId="58BF5422" w14:textId="3C36BB4B" w:rsidR="00F74F15" w:rsidRDefault="00F74F15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4F15" w:rsidRPr="00BB102D" w14:paraId="64927A61" w14:textId="77777777" w:rsidTr="004D7893">
        <w:trPr>
          <w:trHeight w:val="399"/>
        </w:trPr>
        <w:tc>
          <w:tcPr>
            <w:tcW w:w="3240" w:type="dxa"/>
          </w:tcPr>
          <w:p w14:paraId="2929E2A6" w14:textId="7E8A19CB" w:rsidR="00F74F15" w:rsidRPr="00F74F15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74F1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56" w:type="dxa"/>
          </w:tcPr>
          <w:p w14:paraId="46E8B593" w14:textId="77777777" w:rsidR="00F74F15" w:rsidRPr="00BB102D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88A95E0" w14:textId="77777777" w:rsidR="00F74F15" w:rsidRDefault="00F74F15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2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4AB89" w14:textId="77777777" w:rsidR="00F74F15" w:rsidRPr="008308DC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3557597" w14:textId="77777777" w:rsidR="00F74F15" w:rsidRDefault="00F74F15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308D255B" w14:textId="77777777" w:rsidR="00F74F15" w:rsidRPr="008308DC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DEE582" w14:textId="77777777" w:rsidR="00F74F15" w:rsidRDefault="00F74F15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F1770B6" w14:textId="77777777" w:rsidR="00F74F15" w:rsidRPr="008308DC" w:rsidRDefault="00F74F15" w:rsidP="00E0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14BD0B4" w14:textId="77777777" w:rsidR="00F74F15" w:rsidRDefault="00F74F15" w:rsidP="00E06A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4F15" w:rsidRPr="00BB102D" w14:paraId="77CF111E" w14:textId="77777777" w:rsidTr="004D7893">
        <w:trPr>
          <w:trHeight w:val="399"/>
        </w:trPr>
        <w:tc>
          <w:tcPr>
            <w:tcW w:w="3240" w:type="dxa"/>
          </w:tcPr>
          <w:p w14:paraId="524D2062" w14:textId="389B20B3" w:rsidR="00F74F15" w:rsidRDefault="00A92D47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</w:t>
            </w:r>
            <w:r w:rsidR="00F74F15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</w:t>
            </w:r>
            <w:r w:rsidR="00F74F15">
              <w:rPr>
                <w:rFonts w:ascii="Angsana New" w:hAnsi="Angsana New" w:cs="Angsana New" w:hint="cs"/>
                <w:sz w:val="28"/>
                <w:szCs w:val="28"/>
                <w:cs/>
              </w:rPr>
              <w:t>ระกันผลงาน</w:t>
            </w:r>
          </w:p>
        </w:tc>
        <w:tc>
          <w:tcPr>
            <w:tcW w:w="956" w:type="dxa"/>
          </w:tcPr>
          <w:p w14:paraId="73E023AB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C54FAD" w14:textId="2473B188" w:rsidR="00F74F15" w:rsidRDefault="002246F1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48EAA17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0201324" w14:textId="6DE23D78" w:rsidR="00F74F15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232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  <w:tc>
          <w:tcPr>
            <w:tcW w:w="266" w:type="dxa"/>
          </w:tcPr>
          <w:p w14:paraId="598B1D4D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EFE8EA" w14:textId="7909919D" w:rsidR="00F74F15" w:rsidRDefault="002246F1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A025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A025A">
              <w:rPr>
                <w:rFonts w:ascii="Angsana New" w:hAnsi="Angsana New" w:cs="Angsana New"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A025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80" w:type="dxa"/>
          </w:tcPr>
          <w:p w14:paraId="36C73FF6" w14:textId="77777777" w:rsidR="00F74F15" w:rsidRPr="008308DC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4ED89E0" w14:textId="563D33BF" w:rsidR="00F74F15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504</w:t>
            </w:r>
          </w:p>
        </w:tc>
      </w:tr>
      <w:tr w:rsidR="00F74F15" w:rsidRPr="00BB102D" w14:paraId="5D8A7E6E" w14:textId="77777777" w:rsidTr="004D7893">
        <w:trPr>
          <w:trHeight w:val="399"/>
        </w:trPr>
        <w:tc>
          <w:tcPr>
            <w:tcW w:w="3240" w:type="dxa"/>
          </w:tcPr>
          <w:p w14:paraId="26EFD809" w14:textId="65EB4B30" w:rsidR="00F74F15" w:rsidRPr="00DE5448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E5448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56" w:type="dxa"/>
          </w:tcPr>
          <w:p w14:paraId="5A3F9B5F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5387E00" w14:textId="27AD7FAC" w:rsidR="00F74F15" w:rsidRPr="000B6CF1" w:rsidRDefault="002246F1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236" w:type="dxa"/>
          </w:tcPr>
          <w:p w14:paraId="7346B4D1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A93A890" w14:textId="62B218AB" w:rsidR="00F74F15" w:rsidRPr="00BB102D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32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74F15" w:rsidRPr="00DE54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  <w:tc>
          <w:tcPr>
            <w:tcW w:w="266" w:type="dxa"/>
          </w:tcPr>
          <w:p w14:paraId="0DB69939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0CB64" w14:textId="3036B759" w:rsidR="00F74F15" w:rsidRPr="000B6CF1" w:rsidRDefault="002246F1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A02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A025A"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280" w:type="dxa"/>
          </w:tcPr>
          <w:p w14:paraId="5227913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2FA0B25" w14:textId="49A40DF5" w:rsidR="00F74F15" w:rsidRPr="00DE5448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74F15" w:rsidRPr="00DE544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006</w:t>
            </w:r>
          </w:p>
        </w:tc>
      </w:tr>
      <w:tr w:rsidR="00F74F15" w:rsidRPr="00BB102D" w14:paraId="7F54CE17" w14:textId="77777777" w:rsidTr="004D7893">
        <w:trPr>
          <w:trHeight w:val="399"/>
        </w:trPr>
        <w:tc>
          <w:tcPr>
            <w:tcW w:w="3240" w:type="dxa"/>
          </w:tcPr>
          <w:p w14:paraId="687AFC73" w14:textId="66BF6682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956" w:type="dxa"/>
          </w:tcPr>
          <w:p w14:paraId="5133BED6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92D09A2" w14:textId="7D210EEC" w:rsidR="00F74F15" w:rsidRPr="000B6CF1" w:rsidRDefault="002246F1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,645</w:t>
            </w:r>
          </w:p>
        </w:tc>
        <w:tc>
          <w:tcPr>
            <w:tcW w:w="236" w:type="dxa"/>
          </w:tcPr>
          <w:p w14:paraId="5FD76949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65EF02C3" w14:textId="3FE66670" w:rsidR="00F74F15" w:rsidRPr="00DE5448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3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F74F1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266" w:type="dxa"/>
          </w:tcPr>
          <w:p w14:paraId="1D49EC9A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0689CA" w14:textId="5617A96E" w:rsidR="00F74F15" w:rsidRPr="000B6CF1" w:rsidRDefault="006A025A" w:rsidP="00F74F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51" w:right="277" w:hanging="16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DE0ECE9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8EDA160" w14:textId="5AF435F3" w:rsidR="00F74F15" w:rsidRPr="00DE5448" w:rsidRDefault="00F74F15" w:rsidP="0057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74F15" w:rsidRPr="00BB102D" w14:paraId="69E0D49E" w14:textId="77777777" w:rsidTr="004D7893">
        <w:trPr>
          <w:trHeight w:val="399"/>
        </w:trPr>
        <w:tc>
          <w:tcPr>
            <w:tcW w:w="3240" w:type="dxa"/>
          </w:tcPr>
          <w:p w14:paraId="323477FA" w14:textId="037D5A41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56" w:type="dxa"/>
            <w:hideMark/>
          </w:tcPr>
          <w:p w14:paraId="21EB80F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2BE968F" w14:textId="7E35F2C3" w:rsidR="00F74F15" w:rsidRPr="00BB102D" w:rsidRDefault="002246F1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,046</w:t>
            </w:r>
          </w:p>
        </w:tc>
        <w:tc>
          <w:tcPr>
            <w:tcW w:w="236" w:type="dxa"/>
          </w:tcPr>
          <w:p w14:paraId="44A2D333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58D30E8" w14:textId="574D3CAD" w:rsidR="00F74F15" w:rsidRPr="00DE5448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266" w:type="dxa"/>
          </w:tcPr>
          <w:p w14:paraId="049A04E8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3BAFCD8" w14:textId="380B4CE1" w:rsidR="008061CE" w:rsidRPr="00BB102D" w:rsidRDefault="002246F1" w:rsidP="0080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6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061CE">
              <w:rPr>
                <w:rFonts w:ascii="Angsana New" w:hAnsi="Angsana New" w:cs="Angsana New"/>
                <w:sz w:val="28"/>
                <w:szCs w:val="28"/>
              </w:rPr>
              <w:t>,046</w:t>
            </w:r>
          </w:p>
        </w:tc>
        <w:tc>
          <w:tcPr>
            <w:tcW w:w="280" w:type="dxa"/>
          </w:tcPr>
          <w:p w14:paraId="5782A5A9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A1A3144" w14:textId="62CFC7E2" w:rsidR="00F74F15" w:rsidRPr="00DE5448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</w:tr>
      <w:tr w:rsidR="00F74F15" w:rsidRPr="00BB102D" w14:paraId="13F6AE53" w14:textId="77777777" w:rsidTr="004D7893">
        <w:trPr>
          <w:trHeight w:val="399"/>
        </w:trPr>
        <w:tc>
          <w:tcPr>
            <w:tcW w:w="3240" w:type="dxa"/>
          </w:tcPr>
          <w:p w14:paraId="3B1F43AA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BB102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B102D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956" w:type="dxa"/>
            <w:hideMark/>
          </w:tcPr>
          <w:p w14:paraId="39739D56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B826" w14:textId="395BC5C5" w:rsidR="00F74F15" w:rsidRPr="00BB102D" w:rsidRDefault="00CD3F2F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,995</w:t>
            </w:r>
          </w:p>
        </w:tc>
        <w:tc>
          <w:tcPr>
            <w:tcW w:w="236" w:type="dxa"/>
          </w:tcPr>
          <w:p w14:paraId="5D103D5B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30EA4B3" w14:textId="0545380C" w:rsidR="00F74F15" w:rsidRPr="00DE5448" w:rsidRDefault="00ED71FA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73D13C4B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2FE36" w14:textId="6F12E982" w:rsidR="00F74F15" w:rsidRPr="00BB102D" w:rsidRDefault="002246F1" w:rsidP="0080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72AAD">
              <w:rPr>
                <w:rFonts w:ascii="Angsana New" w:hAnsi="Angsana New" w:cs="Angsana New"/>
                <w:sz w:val="28"/>
                <w:szCs w:val="28"/>
              </w:rPr>
              <w:t>0,747</w:t>
            </w:r>
          </w:p>
        </w:tc>
        <w:tc>
          <w:tcPr>
            <w:tcW w:w="280" w:type="dxa"/>
          </w:tcPr>
          <w:p w14:paraId="36DF25ED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29BEB371" w14:textId="464164CD" w:rsidR="00F74F15" w:rsidRPr="00A2194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A21941" w:rsidRPr="00A2194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21941" w:rsidRPr="00A21941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F74F15" w:rsidRPr="00BB102D" w14:paraId="53F590AC" w14:textId="77777777" w:rsidTr="004D7893">
        <w:trPr>
          <w:trHeight w:val="399"/>
        </w:trPr>
        <w:tc>
          <w:tcPr>
            <w:tcW w:w="3240" w:type="dxa"/>
          </w:tcPr>
          <w:p w14:paraId="798A696F" w14:textId="6BA3D438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6" w:type="dxa"/>
          </w:tcPr>
          <w:p w14:paraId="4DFBCBDF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C9104A" w14:textId="1C523A89" w:rsidR="00F74F15" w:rsidRPr="004D7893" w:rsidRDefault="002246F1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84,4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6F82BE65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05CF2EE4" w14:textId="20B308DD" w:rsidR="00F74F15" w:rsidRPr="004D7893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D71FA">
              <w:rPr>
                <w:rFonts w:ascii="Angsana New" w:hAnsi="Angsana New" w:cs="Angsana New"/>
                <w:sz w:val="28"/>
                <w:szCs w:val="28"/>
              </w:rPr>
              <w:t>8,407</w:t>
            </w:r>
          </w:p>
        </w:tc>
        <w:tc>
          <w:tcPr>
            <w:tcW w:w="266" w:type="dxa"/>
          </w:tcPr>
          <w:p w14:paraId="7846A097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8BB0CC" w14:textId="1E5BC551" w:rsidR="00F74F15" w:rsidRPr="004D7893" w:rsidRDefault="002246F1" w:rsidP="0080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D71FA">
              <w:rPr>
                <w:rFonts w:ascii="Angsana New" w:hAnsi="Angsana New" w:cs="Angsana New"/>
                <w:sz w:val="28"/>
                <w:szCs w:val="28"/>
              </w:rPr>
              <w:t>07,577</w:t>
            </w:r>
          </w:p>
        </w:tc>
        <w:tc>
          <w:tcPr>
            <w:tcW w:w="280" w:type="dxa"/>
          </w:tcPr>
          <w:p w14:paraId="320A6A56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549E321E" w14:textId="38322FA8" w:rsidR="00F74F15" w:rsidRPr="00A2194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="00A21941" w:rsidRPr="00A21941">
              <w:rPr>
                <w:rFonts w:ascii="Angsana New" w:hAnsi="Angsana New" w:cs="Angsana New"/>
                <w:sz w:val="28"/>
                <w:szCs w:val="28"/>
              </w:rPr>
              <w:t>,568</w:t>
            </w:r>
          </w:p>
        </w:tc>
      </w:tr>
      <w:tr w:rsidR="00F74F15" w:rsidRPr="00BB102D" w14:paraId="0DF5FC80" w14:textId="77777777" w:rsidTr="004D7893">
        <w:trPr>
          <w:trHeight w:val="399"/>
        </w:trPr>
        <w:tc>
          <w:tcPr>
            <w:tcW w:w="3240" w:type="dxa"/>
          </w:tcPr>
          <w:p w14:paraId="715B5ADD" w14:textId="77777777" w:rsidR="00A5179A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28"/>
                <w:szCs w:val="28"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ค่าเผื่อผลขาดทุนจากการด้อยค่า/</w:t>
            </w:r>
          </w:p>
          <w:p w14:paraId="0EBC0648" w14:textId="58B9B224" w:rsidR="00F74F15" w:rsidRPr="00BB102D" w:rsidRDefault="00F74F15" w:rsidP="00A5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108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56" w:type="dxa"/>
          </w:tcPr>
          <w:p w14:paraId="5E49ABEE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5B701" w14:textId="5619BE6E" w:rsidR="00F74F15" w:rsidRPr="00BB102D" w:rsidRDefault="00CD3F2F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9,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57)</w:t>
            </w:r>
          </w:p>
        </w:tc>
        <w:tc>
          <w:tcPr>
            <w:tcW w:w="236" w:type="dxa"/>
          </w:tcPr>
          <w:p w14:paraId="325A90A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76B6693" w14:textId="71F3458D" w:rsidR="00F74F15" w:rsidRPr="00BB102D" w:rsidRDefault="00F74F15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 w:firstLine="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869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4E4AF96E" w14:textId="77777777" w:rsidR="00F74F15" w:rsidRPr="00DE5448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DD9C" w14:textId="6A89C81E" w:rsidR="00F74F15" w:rsidRPr="00BB102D" w:rsidRDefault="00A21941" w:rsidP="00F4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(7,480)</w:t>
            </w:r>
          </w:p>
        </w:tc>
        <w:tc>
          <w:tcPr>
            <w:tcW w:w="280" w:type="dxa"/>
          </w:tcPr>
          <w:p w14:paraId="6BF56BAE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4130F363" w14:textId="48BA7D26" w:rsidR="00F74F15" w:rsidRPr="00BB102D" w:rsidRDefault="00F74F15" w:rsidP="0057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right="-54"/>
              <w:rPr>
                <w:rFonts w:ascii="Angsana New" w:hAnsi="Angsana New" w:cs="Angsana New"/>
                <w:sz w:val="28"/>
                <w:szCs w:val="28"/>
              </w:rPr>
            </w:pPr>
            <w:r w:rsidRPr="00DE544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74F15" w:rsidRPr="00BB102D" w14:paraId="02A5CC01" w14:textId="77777777" w:rsidTr="00101B91">
        <w:trPr>
          <w:trHeight w:val="399"/>
        </w:trPr>
        <w:tc>
          <w:tcPr>
            <w:tcW w:w="3240" w:type="dxa"/>
          </w:tcPr>
          <w:p w14:paraId="30E484AE" w14:textId="77777777" w:rsidR="00F74F15" w:rsidRPr="00101B91" w:rsidRDefault="00F74F15" w:rsidP="00F74F1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  <w:hideMark/>
          </w:tcPr>
          <w:p w14:paraId="49C2DA4E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CD08" w14:textId="09B5664F" w:rsidR="00F74F15" w:rsidRPr="004D7893" w:rsidRDefault="002246F1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D3F2F">
              <w:rPr>
                <w:rFonts w:ascii="Angsana New" w:hAnsi="Angsana New" w:cs="Angsana New"/>
                <w:sz w:val="28"/>
                <w:szCs w:val="28"/>
              </w:rPr>
              <w:t>45,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313</w:t>
            </w:r>
          </w:p>
        </w:tc>
        <w:tc>
          <w:tcPr>
            <w:tcW w:w="236" w:type="dxa"/>
          </w:tcPr>
          <w:p w14:paraId="04EF9EED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969A" w14:textId="3DB90212" w:rsidR="00F74F15" w:rsidRPr="004D7893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D71FA">
              <w:rPr>
                <w:rFonts w:ascii="Angsana New" w:hAnsi="Angsana New" w:cs="Angsana New"/>
                <w:sz w:val="28"/>
                <w:szCs w:val="28"/>
              </w:rPr>
              <w:t>76,5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D71F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4C8E8E1A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E548A" w14:textId="498AC5CE" w:rsidR="00F74F15" w:rsidRPr="004D7893" w:rsidRDefault="002246F1" w:rsidP="00F4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D71FA">
              <w:rPr>
                <w:rFonts w:ascii="Angsana New" w:hAnsi="Angsana New" w:cs="Angsana New"/>
                <w:sz w:val="28"/>
                <w:szCs w:val="28"/>
              </w:rPr>
              <w:t>00,097</w:t>
            </w:r>
          </w:p>
        </w:tc>
        <w:tc>
          <w:tcPr>
            <w:tcW w:w="280" w:type="dxa"/>
          </w:tcPr>
          <w:p w14:paraId="392DE47C" w14:textId="77777777" w:rsidR="00F74F15" w:rsidRPr="004D7893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34549" w14:textId="261FA81B" w:rsidR="00F74F15" w:rsidRPr="00A2194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213</w:t>
            </w:r>
            <w:r w:rsidR="00A21941" w:rsidRPr="00A21941">
              <w:rPr>
                <w:rFonts w:ascii="Angsana New" w:hAnsi="Angsana New" w:cs="Angsana New"/>
                <w:sz w:val="28"/>
                <w:szCs w:val="28"/>
              </w:rPr>
              <w:t>,568</w:t>
            </w:r>
          </w:p>
        </w:tc>
      </w:tr>
      <w:tr w:rsidR="00F74F15" w:rsidRPr="00BB102D" w14:paraId="533AAADA" w14:textId="77777777" w:rsidTr="00101B91">
        <w:trPr>
          <w:trHeight w:val="404"/>
        </w:trPr>
        <w:tc>
          <w:tcPr>
            <w:tcW w:w="3240" w:type="dxa"/>
          </w:tcPr>
          <w:p w14:paraId="2D8FE49B" w14:textId="4F5A41EA" w:rsidR="00F74F15" w:rsidRPr="00101B91" w:rsidRDefault="00F74F15" w:rsidP="00F74F15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101B9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dxa"/>
          </w:tcPr>
          <w:p w14:paraId="0441E887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241D5" w14:textId="2B49551C" w:rsidR="00F74F15" w:rsidRPr="00BB102D" w:rsidRDefault="002246F1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CD3F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36" w:type="dxa"/>
          </w:tcPr>
          <w:p w14:paraId="73246A75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501DD" w14:textId="01617487" w:rsidR="00F74F15" w:rsidRPr="00BB102D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ED71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76,5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ED71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6" w:type="dxa"/>
          </w:tcPr>
          <w:p w14:paraId="5BF562C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AA6C2" w14:textId="6CF810F8" w:rsidR="00F74F15" w:rsidRPr="00BB102D" w:rsidRDefault="00AD7D00" w:rsidP="00F46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,94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0" w:type="dxa"/>
          </w:tcPr>
          <w:p w14:paraId="323C4B1A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9EA34" w14:textId="30BAC3B3" w:rsidR="00F74F15" w:rsidRPr="00A21941" w:rsidRDefault="00A2194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219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504,706</w:t>
            </w:r>
          </w:p>
        </w:tc>
      </w:tr>
      <w:tr w:rsidR="00F74F15" w:rsidRPr="00BB102D" w14:paraId="1A8955D5" w14:textId="77777777" w:rsidTr="00101B91">
        <w:trPr>
          <w:trHeight w:val="399"/>
        </w:trPr>
        <w:tc>
          <w:tcPr>
            <w:tcW w:w="3240" w:type="dxa"/>
          </w:tcPr>
          <w:p w14:paraId="399F44AF" w14:textId="2B37DBAD" w:rsidR="00F74F15" w:rsidRPr="000B6CF1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0B6CF1"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28"/>
                <w:szCs w:val="28"/>
              </w:rPr>
              <w:t xml:space="preserve">- </w:t>
            </w:r>
            <w:r>
              <w:rPr>
                <w:rFonts w:ascii="Angsana New" w:eastAsia="Calibri" w:hAnsi="Angsana New" w:cs="Angsana New" w:hint="cs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6" w:type="dxa"/>
          </w:tcPr>
          <w:p w14:paraId="2E1AD068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9EFA9" w14:textId="2BDB7AB7" w:rsidR="00F74F15" w:rsidRPr="00BB102D" w:rsidRDefault="002246F1" w:rsidP="00CD3F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right="-2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CD3F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</w:t>
            </w:r>
            <w:r w:rsidR="00CD3F2F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9,08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92C03FB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18902" w14:textId="6F52CCAD" w:rsidR="00F74F15" w:rsidRPr="00BB102D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835"/>
              </w:tabs>
              <w:spacing w:after="0" w:line="240" w:lineRule="auto"/>
              <w:ind w:right="-502" w:firstLine="19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87</w:t>
            </w:r>
            <w:r w:rsidR="00ED71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ED71F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3811B684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C6EA" w14:textId="3C465F26" w:rsidR="00F74F15" w:rsidRPr="00BB102D" w:rsidRDefault="002246F1" w:rsidP="008061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219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="00AD7D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80" w:type="dxa"/>
          </w:tcPr>
          <w:p w14:paraId="3242B422" w14:textId="77777777" w:rsidR="00F74F15" w:rsidRPr="00BB102D" w:rsidRDefault="00F74F15" w:rsidP="00F74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DE0" w14:textId="56DF8488" w:rsidR="00F74F15" w:rsidRPr="00A21941" w:rsidRDefault="002246F1" w:rsidP="00574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21941" w:rsidRPr="00A219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,08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21941" w:rsidRPr="00A219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,699</w:t>
            </w:r>
          </w:p>
        </w:tc>
      </w:tr>
    </w:tbl>
    <w:p w14:paraId="70E8F13E" w14:textId="77777777" w:rsidR="000B6CF1" w:rsidRPr="00B41FC3" w:rsidRDefault="000B6CF1" w:rsidP="00B30C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theme="minorBidi"/>
          <w:b/>
          <w:bCs/>
          <w:sz w:val="28"/>
          <w:szCs w:val="28"/>
        </w:rPr>
      </w:pPr>
    </w:p>
    <w:p w14:paraId="265ADCA7" w14:textId="3D00D258" w:rsidR="00B30C51" w:rsidRPr="00B30C51" w:rsidRDefault="00B30C51" w:rsidP="00B30C51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t>สินค้าคงเหลือ</w:t>
      </w:r>
    </w:p>
    <w:p w14:paraId="32CEB68C" w14:textId="77777777" w:rsidR="00B30C51" w:rsidRDefault="00B30C51" w:rsidP="000B6CF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5490"/>
          <w:tab w:val="left" w:pos="5580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tbl>
      <w:tblPr>
        <w:tblW w:w="9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1"/>
        <w:gridCol w:w="239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B30C51" w:rsidRPr="00BB102D" w14:paraId="7BE09911" w14:textId="77777777" w:rsidTr="00B30C51">
        <w:trPr>
          <w:trHeight w:val="385"/>
          <w:tblHeader/>
        </w:trPr>
        <w:tc>
          <w:tcPr>
            <w:tcW w:w="3951" w:type="dxa"/>
          </w:tcPr>
          <w:p w14:paraId="3F3DE8C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5191FC5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6FE4A8D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322E7655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3B7E6B2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C51" w:rsidRPr="00BB102D" w14:paraId="443486DB" w14:textId="77777777" w:rsidTr="00B30C51">
        <w:trPr>
          <w:trHeight w:val="385"/>
          <w:tblHeader/>
        </w:trPr>
        <w:tc>
          <w:tcPr>
            <w:tcW w:w="3951" w:type="dxa"/>
          </w:tcPr>
          <w:p w14:paraId="725D17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8552950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761ED1A1" w14:textId="1AD1D614" w:rsidR="00B30C51" w:rsidRPr="00BB102D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24D76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E24D76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75CF92A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64CF747B" w14:textId="6A6F1F04" w:rsidR="00B30C51" w:rsidRPr="00BB102D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6" w:type="dxa"/>
          </w:tcPr>
          <w:p w14:paraId="05B483AE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92C5A63" w14:textId="2FEEEAB4" w:rsidR="00B30C51" w:rsidRPr="00BB102D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24D76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E24D76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0" w:type="dxa"/>
          </w:tcPr>
          <w:p w14:paraId="3594804D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1D0AD906" w14:textId="7D25CAE1" w:rsidR="00B30C51" w:rsidRPr="00BB102D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0C5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B30C51" w:rsidRPr="00BB102D" w14:paraId="5CB772BA" w14:textId="77777777" w:rsidTr="00B30C51">
        <w:trPr>
          <w:trHeight w:val="385"/>
          <w:tblHeader/>
        </w:trPr>
        <w:tc>
          <w:tcPr>
            <w:tcW w:w="3951" w:type="dxa"/>
          </w:tcPr>
          <w:p w14:paraId="2E266AEF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2E11178" w14:textId="75CFC22F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5" w:type="dxa"/>
          </w:tcPr>
          <w:p w14:paraId="5F67D660" w14:textId="47049C9C" w:rsidR="00B30C51" w:rsidRPr="00BB102D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2D97FA0B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3A603151" w14:textId="5460D30E" w:rsidR="00B30C51" w:rsidRPr="00BB102D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14:paraId="1750C88B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2A475A" w14:textId="67C98913" w:rsidR="00B30C51" w:rsidRPr="00BB102D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80" w:type="dxa"/>
          </w:tcPr>
          <w:p w14:paraId="1E000CC8" w14:textId="77777777" w:rsidR="00B30C51" w:rsidRPr="00BB102D" w:rsidRDefault="00B30C5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02F71A45" w14:textId="393B496F" w:rsidR="00B30C51" w:rsidRPr="00BB102D" w:rsidRDefault="002246F1" w:rsidP="002976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30C51" w:rsidRPr="00BB102D" w14:paraId="5E3FB046" w14:textId="77777777" w:rsidTr="00B30C51">
        <w:trPr>
          <w:gridAfter w:val="1"/>
          <w:wAfter w:w="8" w:type="dxa"/>
          <w:trHeight w:val="399"/>
          <w:tblHeader/>
        </w:trPr>
        <w:tc>
          <w:tcPr>
            <w:tcW w:w="3951" w:type="dxa"/>
          </w:tcPr>
          <w:p w14:paraId="04B9231E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14:paraId="4D84DC56" w14:textId="77777777" w:rsidR="00B30C51" w:rsidRPr="00BB102D" w:rsidRDefault="00B30C51" w:rsidP="00297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7D05B00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30C51" w:rsidRPr="00BB102D" w14:paraId="713B195D" w14:textId="77777777" w:rsidTr="00B30C51">
        <w:trPr>
          <w:trHeight w:val="399"/>
        </w:trPr>
        <w:tc>
          <w:tcPr>
            <w:tcW w:w="3951" w:type="dxa"/>
          </w:tcPr>
          <w:p w14:paraId="4C5A4745" w14:textId="583FEA8B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239" w:type="dxa"/>
          </w:tcPr>
          <w:p w14:paraId="3E6CF3BD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4CF730C" w14:textId="47D7AA13" w:rsidR="00B30C51" w:rsidRPr="000B6CF1" w:rsidRDefault="00154523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0,0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57D87F2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4BD54108" w14:textId="5DD47855" w:rsidR="00B30C51" w:rsidRPr="00DE5448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83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266" w:type="dxa"/>
          </w:tcPr>
          <w:p w14:paraId="4F2C9BE2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650DFB" w14:textId="6B48215C" w:rsidR="00B30C51" w:rsidRPr="000B6CF1" w:rsidRDefault="00857E43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5,857</w:t>
            </w:r>
          </w:p>
        </w:tc>
        <w:tc>
          <w:tcPr>
            <w:tcW w:w="280" w:type="dxa"/>
          </w:tcPr>
          <w:p w14:paraId="28D65111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0F0CED2" w14:textId="5512E19C" w:rsidR="00B30C51" w:rsidRPr="00DE5448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8308D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B30C51" w:rsidRPr="00BB102D" w14:paraId="55985445" w14:textId="77777777" w:rsidTr="00B30C51">
        <w:trPr>
          <w:trHeight w:val="399"/>
        </w:trPr>
        <w:tc>
          <w:tcPr>
            <w:tcW w:w="3951" w:type="dxa"/>
          </w:tcPr>
          <w:p w14:paraId="03490524" w14:textId="04FE52BB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239" w:type="dxa"/>
          </w:tcPr>
          <w:p w14:paraId="2356EF66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92AF42C" w14:textId="76FCBE68" w:rsidR="00B30C51" w:rsidRPr="00B30C51" w:rsidRDefault="002246F1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5452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54523">
              <w:rPr>
                <w:rFonts w:ascii="Angsana New" w:hAnsi="Angsana New" w:cs="Angsana New"/>
                <w:sz w:val="28"/>
                <w:szCs w:val="28"/>
              </w:rPr>
              <w:t>74,7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236" w:type="dxa"/>
          </w:tcPr>
          <w:p w14:paraId="5FE61DD7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A13A37D" w14:textId="3DCE6FC9" w:rsidR="00B30C51" w:rsidRPr="00B30C5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C78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8C788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266" w:type="dxa"/>
          </w:tcPr>
          <w:p w14:paraId="7E73B8D7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887066B" w14:textId="23D5115D" w:rsidR="00B30C51" w:rsidRPr="00B30C5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57E4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74A28">
              <w:rPr>
                <w:rFonts w:ascii="Angsana New" w:hAnsi="Angsana New" w:cs="Angsana New"/>
                <w:sz w:val="28"/>
                <w:szCs w:val="28"/>
              </w:rPr>
              <w:t>59,457</w:t>
            </w:r>
          </w:p>
        </w:tc>
        <w:tc>
          <w:tcPr>
            <w:tcW w:w="280" w:type="dxa"/>
          </w:tcPr>
          <w:p w14:paraId="2F0E0985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88FF434" w14:textId="060480DB" w:rsidR="00B30C51" w:rsidRPr="00B30C5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746</w:t>
            </w:r>
          </w:p>
        </w:tc>
      </w:tr>
      <w:tr w:rsidR="00B30C51" w:rsidRPr="00BB102D" w14:paraId="3D1550F6" w14:textId="77777777" w:rsidTr="00B30C51">
        <w:trPr>
          <w:trHeight w:val="399"/>
        </w:trPr>
        <w:tc>
          <w:tcPr>
            <w:tcW w:w="3951" w:type="dxa"/>
          </w:tcPr>
          <w:p w14:paraId="0EE65B68" w14:textId="5C14C76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239" w:type="dxa"/>
          </w:tcPr>
          <w:p w14:paraId="364D6AEA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30B6D72" w14:textId="230D3C26" w:rsidR="00B30C51" w:rsidRPr="000B6CF1" w:rsidRDefault="002246F1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154523"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54523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78729177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E438760" w14:textId="054759B7" w:rsidR="00B30C51" w:rsidRPr="008C7880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444</w:t>
            </w:r>
          </w:p>
        </w:tc>
        <w:tc>
          <w:tcPr>
            <w:tcW w:w="266" w:type="dxa"/>
          </w:tcPr>
          <w:p w14:paraId="5FAD6589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1D15AF" w14:textId="1C70D3C6" w:rsidR="00B30C51" w:rsidRPr="000B6CF1" w:rsidRDefault="00857E43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80" w:type="dxa"/>
          </w:tcPr>
          <w:p w14:paraId="68D5970A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5104AE0" w14:textId="1E2304B7" w:rsidR="00B30C51" w:rsidRPr="00A92CFF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A92CFF" w:rsidRP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</w:tr>
      <w:tr w:rsidR="00B30C51" w:rsidRPr="00BB102D" w14:paraId="6D5AF6CA" w14:textId="77777777" w:rsidTr="00B30C51">
        <w:trPr>
          <w:trHeight w:val="399"/>
        </w:trPr>
        <w:tc>
          <w:tcPr>
            <w:tcW w:w="3951" w:type="dxa"/>
          </w:tcPr>
          <w:p w14:paraId="741F9591" w14:textId="49E89462" w:rsidR="00B30C51" w:rsidRPr="00B30C5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239" w:type="dxa"/>
          </w:tcPr>
          <w:p w14:paraId="7AB9D9B4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E1BC4F" w14:textId="6C35B6A8" w:rsidR="00B30C51" w:rsidRPr="00B30C51" w:rsidRDefault="002246F1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54523">
              <w:rPr>
                <w:rFonts w:ascii="Angsana New" w:hAnsi="Angsana New" w:cs="Angsana New"/>
                <w:sz w:val="28"/>
                <w:szCs w:val="28"/>
              </w:rPr>
              <w:t>08,855</w:t>
            </w:r>
          </w:p>
        </w:tc>
        <w:tc>
          <w:tcPr>
            <w:tcW w:w="236" w:type="dxa"/>
          </w:tcPr>
          <w:p w14:paraId="5D020E85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2F3ECC4" w14:textId="07DF27C5" w:rsidR="00B30C51" w:rsidRPr="00B30C5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266" w:type="dxa"/>
          </w:tcPr>
          <w:p w14:paraId="52CEFCFC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9CC2AF5" w14:textId="424F4906" w:rsidR="00B30C51" w:rsidRPr="00B30C5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57E43">
              <w:rPr>
                <w:rFonts w:ascii="Angsana New" w:hAnsi="Angsana New" w:cs="Angsana New"/>
                <w:sz w:val="28"/>
                <w:szCs w:val="28"/>
              </w:rPr>
              <w:t>08,855</w:t>
            </w:r>
          </w:p>
        </w:tc>
        <w:tc>
          <w:tcPr>
            <w:tcW w:w="280" w:type="dxa"/>
          </w:tcPr>
          <w:p w14:paraId="5898E9EB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7D52D24E" w14:textId="3AA1334C" w:rsidR="00B30C51" w:rsidRPr="00B30C51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</w:tr>
      <w:tr w:rsidR="00B30C51" w:rsidRPr="00BB102D" w14:paraId="0878C5CB" w14:textId="77777777" w:rsidTr="008C7880">
        <w:trPr>
          <w:trHeight w:val="399"/>
        </w:trPr>
        <w:tc>
          <w:tcPr>
            <w:tcW w:w="3951" w:type="dxa"/>
          </w:tcPr>
          <w:p w14:paraId="54C81A3E" w14:textId="77777777" w:rsidR="00B30C5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ต้นทุนการพัฒนาโครงการอสังหาริมทรัพย์</w:t>
            </w:r>
          </w:p>
          <w:p w14:paraId="1982533C" w14:textId="77388437" w:rsidR="008C7880" w:rsidRPr="00B30C51" w:rsidRDefault="008C7880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รอการขาย</w:t>
            </w:r>
          </w:p>
        </w:tc>
        <w:tc>
          <w:tcPr>
            <w:tcW w:w="239" w:type="dxa"/>
          </w:tcPr>
          <w:p w14:paraId="37BFD25B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5B151" w14:textId="54F4078B" w:rsidR="00B30C51" w:rsidRPr="00B30C51" w:rsidRDefault="00154523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6,55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70A05C78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30864F3" w14:textId="0B16D39E" w:rsidR="00B30C51" w:rsidRPr="00B30C51" w:rsidRDefault="00913FE7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13FE7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  <w:tc>
          <w:tcPr>
            <w:tcW w:w="266" w:type="dxa"/>
          </w:tcPr>
          <w:p w14:paraId="041593C6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2D012" w14:textId="29999FA9" w:rsidR="00B30C51" w:rsidRPr="00B30C51" w:rsidRDefault="00857E43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19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48524C6" w14:textId="77777777" w:rsidR="00B30C51" w:rsidRPr="00B30C51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52E0786D" w14:textId="355FF23F" w:rsidR="00B30C51" w:rsidRPr="00B30C51" w:rsidRDefault="00A92CFF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0C51" w:rsidRPr="00BB102D" w14:paraId="580761C6" w14:textId="77777777" w:rsidTr="008C7880">
        <w:trPr>
          <w:trHeight w:val="399"/>
        </w:trPr>
        <w:tc>
          <w:tcPr>
            <w:tcW w:w="3951" w:type="dxa"/>
          </w:tcPr>
          <w:p w14:paraId="5807939C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B10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35B6B9F0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8061A" w14:textId="0A9497A4" w:rsidR="00B30C51" w:rsidRPr="00BB102D" w:rsidRDefault="002246F1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1545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1545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</w:t>
            </w:r>
            <w:r w:rsidR="001545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4DEEC16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0713DD44" w14:textId="2E48C23B" w:rsidR="00B30C51" w:rsidRPr="008C7880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07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66" w:type="dxa"/>
          </w:tcPr>
          <w:p w14:paraId="201C21F1" w14:textId="77777777" w:rsidR="00B30C51" w:rsidRPr="00DE5448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E2C7" w14:textId="729C8783" w:rsidR="00B30C51" w:rsidRPr="00BB102D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857E4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74A2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977,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474A2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80" w:type="dxa"/>
          </w:tcPr>
          <w:p w14:paraId="575EF064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</w:tcBorders>
            <w:vAlign w:val="bottom"/>
          </w:tcPr>
          <w:p w14:paraId="70390F28" w14:textId="10A57A4A" w:rsidR="00B30C51" w:rsidRPr="00BB102D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458</w:t>
            </w:r>
          </w:p>
        </w:tc>
      </w:tr>
      <w:tr w:rsidR="00B30C51" w:rsidRPr="00BB102D" w14:paraId="1E44EF97" w14:textId="77777777" w:rsidTr="00B30C51">
        <w:trPr>
          <w:trHeight w:val="399"/>
        </w:trPr>
        <w:tc>
          <w:tcPr>
            <w:tcW w:w="3951" w:type="dxa"/>
          </w:tcPr>
          <w:p w14:paraId="2E3EC6AB" w14:textId="1852CCE8" w:rsidR="00B30C51" w:rsidRPr="00BB102D" w:rsidRDefault="00B30C51" w:rsidP="0029766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BB102D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ค่าเผื่อ</w:t>
            </w:r>
            <w:r w:rsidR="008C7880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การลดมูลค่าสินค้า</w:t>
            </w:r>
            <w:r w:rsidR="00101B91">
              <w:rPr>
                <w:rFonts w:ascii="Angsana New" w:eastAsia="Calibri" w:hAnsi="Angsana New" w:cs="Angsana New" w:hint="cs"/>
                <w:b/>
                <w:sz w:val="28"/>
                <w:szCs w:val="28"/>
                <w:cs/>
              </w:rPr>
              <w:t>คงเหลือ</w:t>
            </w:r>
          </w:p>
        </w:tc>
        <w:tc>
          <w:tcPr>
            <w:tcW w:w="239" w:type="dxa"/>
          </w:tcPr>
          <w:p w14:paraId="39584A84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F6CDE" w14:textId="6931B0C1" w:rsidR="00B30C51" w:rsidRPr="00BB102D" w:rsidRDefault="00154523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(7,607)</w:t>
            </w:r>
          </w:p>
        </w:tc>
        <w:tc>
          <w:tcPr>
            <w:tcW w:w="236" w:type="dxa"/>
          </w:tcPr>
          <w:p w14:paraId="35703BFE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DBA53B8" w14:textId="40C7A3EB" w:rsidR="00B30C51" w:rsidRPr="00BB102D" w:rsidRDefault="00553C9D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14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A92CF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30C5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66" w:type="dxa"/>
          </w:tcPr>
          <w:p w14:paraId="602A8884" w14:textId="77777777" w:rsidR="00B30C51" w:rsidRPr="00DE5448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42584" w14:textId="30A87330" w:rsidR="00B30C51" w:rsidRPr="00BB102D" w:rsidRDefault="00553C9D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33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</w:t>
            </w:r>
            <w:r w:rsidR="00E364C4">
              <w:rPr>
                <w:rFonts w:ascii="Angsana New" w:hAnsi="Angsana New" w:cs="Angsana New"/>
                <w:sz w:val="28"/>
                <w:szCs w:val="28"/>
              </w:rPr>
              <w:t>607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80" w:type="dxa"/>
          </w:tcPr>
          <w:p w14:paraId="31E01292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7C3527CD" w14:textId="79D3E08C" w:rsidR="00B30C51" w:rsidRPr="00BB102D" w:rsidRDefault="00A92CFF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</w:tr>
      <w:tr w:rsidR="00B30C51" w:rsidRPr="00BB102D" w14:paraId="2555C4B9" w14:textId="77777777" w:rsidTr="00B30C51">
        <w:trPr>
          <w:trHeight w:val="399"/>
        </w:trPr>
        <w:tc>
          <w:tcPr>
            <w:tcW w:w="3951" w:type="dxa"/>
          </w:tcPr>
          <w:p w14:paraId="55A8411B" w14:textId="77777777" w:rsidR="00B30C51" w:rsidRPr="00BB102D" w:rsidRDefault="00B30C51" w:rsidP="00297667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32D68D10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EE79FF" w14:textId="3375DCCE" w:rsidR="00B30C51" w:rsidRPr="00BB102D" w:rsidRDefault="002246F1" w:rsidP="00154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right="-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1545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,0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1545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6" w:type="dxa"/>
          </w:tcPr>
          <w:p w14:paraId="36CB2E03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10507" w14:textId="4DEC3EAF" w:rsidR="00B30C51" w:rsidRPr="008C7880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ind w:right="-1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066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66" w:type="dxa"/>
          </w:tcPr>
          <w:p w14:paraId="411AB283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F24AE" w14:textId="7D413A6B" w:rsidR="00B30C51" w:rsidRPr="00BB102D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553C9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74A28">
              <w:rPr>
                <w:rFonts w:ascii="Angsana New" w:hAnsi="Angsana New" w:cs="Angsana New"/>
                <w:b/>
                <w:bCs/>
                <w:sz w:val="28"/>
                <w:szCs w:val="28"/>
              </w:rPr>
              <w:t>969,76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" w:type="dxa"/>
          </w:tcPr>
          <w:p w14:paraId="696EFFED" w14:textId="77777777" w:rsidR="00B30C51" w:rsidRPr="00BB102D" w:rsidRDefault="00B30C51" w:rsidP="00297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0355" w14:textId="56F91854" w:rsidR="00B30C51" w:rsidRPr="00BB102D" w:rsidRDefault="002246F1" w:rsidP="00553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-13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946</w:t>
            </w:r>
            <w:r w:rsidR="00A92CFF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913FE7" w:rsidRPr="00913F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</w:t>
            </w:r>
          </w:p>
        </w:tc>
      </w:tr>
    </w:tbl>
    <w:p w14:paraId="1CF529CF" w14:textId="1960D4C1" w:rsidR="00B30C51" w:rsidRPr="00B30C51" w:rsidRDefault="00B30C51" w:rsidP="00B30C5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  <w:sectPr w:rsidR="00B30C51" w:rsidRPr="00B30C51" w:rsidSect="00661F25">
          <w:headerReference w:type="default" r:id="rId8"/>
          <w:footerReference w:type="default" r:id="rId9"/>
          <w:pgSz w:w="11907" w:h="16840" w:code="9"/>
          <w:pgMar w:top="691" w:right="1152" w:bottom="1354" w:left="1152" w:header="720" w:footer="720" w:gutter="0"/>
          <w:pgNumType w:start="16"/>
          <w:cols w:space="708"/>
          <w:docGrid w:linePitch="360"/>
        </w:sectPr>
      </w:pPr>
    </w:p>
    <w:p w14:paraId="4D0953CD" w14:textId="5FDC8E68" w:rsidR="00804175" w:rsidRPr="0064279E" w:rsidRDefault="00D75CE8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64279E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  <w:r w:rsidR="00804175" w:rsidRPr="0064279E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6931B6C2" w14:textId="77777777" w:rsidR="00C32630" w:rsidRPr="00C32630" w:rsidRDefault="00C32630" w:rsidP="00C32630">
      <w:pPr>
        <w:rPr>
          <w:rFonts w:cstheme="minorBidi"/>
          <w:cs/>
          <w:lang w:val="th-TH"/>
        </w:rPr>
      </w:pPr>
    </w:p>
    <w:tbl>
      <w:tblPr>
        <w:tblW w:w="147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1"/>
        <w:gridCol w:w="1673"/>
        <w:gridCol w:w="892"/>
        <w:gridCol w:w="223"/>
        <w:gridCol w:w="892"/>
        <w:gridCol w:w="223"/>
        <w:gridCol w:w="892"/>
        <w:gridCol w:w="223"/>
        <w:gridCol w:w="893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1391C" w:rsidRPr="008046B7" w14:paraId="641A292C" w14:textId="77777777" w:rsidTr="0061391C">
        <w:trPr>
          <w:cantSplit/>
          <w:trHeight w:val="326"/>
          <w:tblHeader/>
        </w:trPr>
        <w:tc>
          <w:tcPr>
            <w:tcW w:w="7472" w:type="dxa"/>
            <w:gridSpan w:val="9"/>
          </w:tcPr>
          <w:p w14:paraId="592F964D" w14:textId="4E7F1B56" w:rsidR="0061391C" w:rsidRPr="006565B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1A5E5F0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2472D320" w14:textId="0EC6659E" w:rsidR="0061391C" w:rsidRPr="006565B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61391C" w:rsidRPr="008046B7" w14:paraId="51A8A571" w14:textId="77777777" w:rsidTr="008046B7">
        <w:trPr>
          <w:cantSplit/>
          <w:trHeight w:val="452"/>
          <w:tblHeader/>
        </w:trPr>
        <w:tc>
          <w:tcPr>
            <w:tcW w:w="1561" w:type="dxa"/>
          </w:tcPr>
          <w:p w14:paraId="5AAA5FD0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  <w:vAlign w:val="bottom"/>
          </w:tcPr>
          <w:p w14:paraId="552A9ECE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5F1B226B" w14:textId="48C2C8FA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F045E0E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5990A3D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8" w:type="dxa"/>
            <w:gridSpan w:val="3"/>
          </w:tcPr>
          <w:p w14:paraId="40C9545A" w14:textId="77777777" w:rsidR="00857E43" w:rsidRDefault="00857E43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E5A0562" w14:textId="1C59EC42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565B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3E8D7890" w14:textId="77777777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076EC820" w14:textId="77777777" w:rsidR="007414CC" w:rsidRDefault="007414C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7744A5" w14:textId="03BD122C" w:rsidR="0061391C" w:rsidRPr="006565BD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02913953" w14:textId="77777777" w:rsidR="0061391C" w:rsidRPr="00C24D9D" w:rsidRDefault="0061391C" w:rsidP="000D183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6D048AE4" w14:textId="4000388F" w:rsidR="000035AF" w:rsidRPr="000B6CF1" w:rsidRDefault="000035AF" w:rsidP="000035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6F06BC02" w14:textId="62513DAB" w:rsidR="0061391C" w:rsidRPr="000B6CF1" w:rsidRDefault="000035AF" w:rsidP="000035A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223" w:type="dxa"/>
          </w:tcPr>
          <w:p w14:paraId="29E09478" w14:textId="77777777" w:rsidR="0061391C" w:rsidRPr="000B6CF1" w:rsidRDefault="0061391C" w:rsidP="000D183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206194AE" w14:textId="3F4DD2D0" w:rsidR="000035AF" w:rsidRPr="000B6CF1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B6C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21F1BB3C" w14:textId="644707D2" w:rsidR="0061391C" w:rsidRPr="000B6CF1" w:rsidRDefault="000035AF" w:rsidP="000035AF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0B6C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E567B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0B6CF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C8538B" w:rsidRPr="008046B7" w14:paraId="44615016" w14:textId="77777777" w:rsidTr="00E20F25">
        <w:trPr>
          <w:cantSplit/>
          <w:trHeight w:val="614"/>
          <w:tblHeader/>
        </w:trPr>
        <w:tc>
          <w:tcPr>
            <w:tcW w:w="1561" w:type="dxa"/>
          </w:tcPr>
          <w:p w14:paraId="4DDFC62D" w14:textId="77777777" w:rsidR="00C8538B" w:rsidRPr="006565BD" w:rsidRDefault="00C8538B" w:rsidP="00C8538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</w:tcPr>
          <w:p w14:paraId="1CC29C4B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0F2AAF5" w14:textId="72ADE647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14D91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C14D91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8955E4F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54FC65C" w14:textId="7800273F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607959BD" w14:textId="06F8A161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2A7488D8" w14:textId="77777777" w:rsidR="00C8538B" w:rsidRPr="006565BD" w:rsidRDefault="00C8538B" w:rsidP="00C8538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3B2907F" w14:textId="08DF659F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14D91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C14D91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45E43AA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F5676F9" w14:textId="2544F7D9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31EFA5D" w14:textId="7F9AF5CE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76777555" w14:textId="77777777" w:rsidR="00C8538B" w:rsidRPr="006565BD" w:rsidRDefault="00C8538B" w:rsidP="00C8538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5757F72" w14:textId="26BD3F93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14D91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C14D91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7A70DFB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64D4B24" w14:textId="444A7256" w:rsidR="00C8538B" w:rsidRPr="006565BD" w:rsidRDefault="002246F1" w:rsidP="00EC0B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EC0B83" w:rsidRPr="006565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E488350" w14:textId="76DB0668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5EE268BB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ED8B184" w14:textId="0D6A2B1B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C14D91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C14D91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4A1ED7CA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C493B20" w14:textId="6D5114CA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C8538B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06DECD4" w14:textId="49B63C33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02F23038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DC3B865" w14:textId="08747873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567BE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E567BE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5885FBB7" w14:textId="77777777" w:rsidR="00C8538B" w:rsidRPr="006565BD" w:rsidRDefault="00C8538B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2828E837" w14:textId="0F271287" w:rsidR="00C8538B" w:rsidRPr="006565BD" w:rsidRDefault="002246F1" w:rsidP="00C853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E567BE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E567BE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61391C" w:rsidRPr="008046B7" w14:paraId="20446352" w14:textId="77777777" w:rsidTr="0061391C">
        <w:trPr>
          <w:cantSplit/>
          <w:trHeight w:val="266"/>
        </w:trPr>
        <w:tc>
          <w:tcPr>
            <w:tcW w:w="1561" w:type="dxa"/>
          </w:tcPr>
          <w:p w14:paraId="644A281E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</w:tcPr>
          <w:p w14:paraId="0BF1F5B9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5C6C601F" w14:textId="77777777" w:rsidR="0061391C" w:rsidRPr="006565BD" w:rsidRDefault="0061391C" w:rsidP="000D183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44B05BA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57" w:type="dxa"/>
            <w:gridSpan w:val="15"/>
          </w:tcPr>
          <w:p w14:paraId="3CB90011" w14:textId="0086AE49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1391C" w:rsidRPr="008046B7" w14:paraId="7327C531" w14:textId="77777777" w:rsidTr="0061391C">
        <w:trPr>
          <w:cantSplit/>
          <w:trHeight w:val="266"/>
        </w:trPr>
        <w:tc>
          <w:tcPr>
            <w:tcW w:w="1561" w:type="dxa"/>
          </w:tcPr>
          <w:p w14:paraId="7AA2FDC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73" w:type="dxa"/>
          </w:tcPr>
          <w:p w14:paraId="59EEB5F3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5C71274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11BCA8D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23657F8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49D98947" w14:textId="77777777" w:rsidR="0061391C" w:rsidRPr="006565BD" w:rsidRDefault="0061391C" w:rsidP="000D1837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39744DDF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3DDC3F20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456E83A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3BBE172E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68C144F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6F3D0F2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2A3C13D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F38F529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72201F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EB2DD17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ED88C35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487805A" w14:textId="77777777" w:rsidR="0061391C" w:rsidRPr="006565BD" w:rsidRDefault="0061391C" w:rsidP="000D18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4BE77CC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A06A11B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5B5F5409" w14:textId="77777777" w:rsidR="0061391C" w:rsidRPr="006565BD" w:rsidRDefault="0061391C" w:rsidP="000D183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281C" w:rsidRPr="008046B7" w14:paraId="44E34DA6" w14:textId="77777777" w:rsidTr="00C95013">
        <w:trPr>
          <w:cantSplit/>
          <w:trHeight w:val="266"/>
        </w:trPr>
        <w:tc>
          <w:tcPr>
            <w:tcW w:w="1561" w:type="dxa"/>
          </w:tcPr>
          <w:p w14:paraId="57C4E688" w14:textId="6B0168D0" w:rsidR="00DE281C" w:rsidRPr="006565BD" w:rsidRDefault="00DE281C" w:rsidP="00DE281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ที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เค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ซี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.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73" w:type="dxa"/>
          </w:tcPr>
          <w:p w14:paraId="37CCC174" w14:textId="13A8A570" w:rsidR="00DE281C" w:rsidRPr="00A92CFF" w:rsidRDefault="00DE281C" w:rsidP="00DE281C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2CF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45265502" w14:textId="1E33A7F3" w:rsidR="00DE281C" w:rsidRPr="00A92CFF" w:rsidRDefault="002246F1" w:rsidP="00DE28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E281C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dxa"/>
          </w:tcPr>
          <w:p w14:paraId="6A980DB5" w14:textId="77777777" w:rsidR="00DE281C" w:rsidRPr="006565BD" w:rsidRDefault="00DE281C" w:rsidP="00DE281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652CCBE" w14:textId="39815644" w:rsidR="00DE281C" w:rsidRPr="006565BD" w:rsidRDefault="002246F1" w:rsidP="00DE281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E281C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dxa"/>
          </w:tcPr>
          <w:p w14:paraId="118575C2" w14:textId="77777777" w:rsidR="00DE281C" w:rsidRPr="006565BD" w:rsidRDefault="00DE281C" w:rsidP="00DE281C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8035A0F" w14:textId="2B9687B4" w:rsidR="00DE281C" w:rsidRPr="006565BD" w:rsidRDefault="002246F1" w:rsidP="00DE281C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ind w:left="-79" w:right="-1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DE281C" w:rsidRPr="000035A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E281C" w:rsidRPr="000035A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43A2CF56" w14:textId="77777777" w:rsidR="00DE281C" w:rsidRPr="006565BD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57F8E092" w14:textId="7386E873" w:rsidR="00DE281C" w:rsidRPr="006565BD" w:rsidRDefault="002246F1" w:rsidP="00DE281C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DE28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E281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01CC2213" w14:textId="77777777" w:rsidR="00DE281C" w:rsidRPr="006565BD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0F43EF00" w14:textId="555288CD" w:rsidR="00DE281C" w:rsidRPr="006565BD" w:rsidRDefault="00DE281C" w:rsidP="00DE281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849</w:t>
            </w:r>
          </w:p>
        </w:tc>
        <w:tc>
          <w:tcPr>
            <w:tcW w:w="223" w:type="dxa"/>
          </w:tcPr>
          <w:p w14:paraId="3C347A0A" w14:textId="77777777" w:rsidR="00DE281C" w:rsidRPr="006565BD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3AB477" w14:textId="07242179" w:rsidR="00DE281C" w:rsidRPr="00C24D9D" w:rsidRDefault="00DE281C" w:rsidP="00DE281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1B2A031D" w14:textId="77777777" w:rsidR="00DE281C" w:rsidRPr="006565BD" w:rsidRDefault="00DE281C" w:rsidP="00DE28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</w:tcPr>
          <w:p w14:paraId="35C626C2" w14:textId="4F7937F8" w:rsidR="00DE281C" w:rsidRPr="006565BD" w:rsidRDefault="00DE281C" w:rsidP="00DE281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0DC9B54C" w14:textId="77777777" w:rsidR="00DE281C" w:rsidRPr="006565BD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0E3CEFC4" w14:textId="43E2B779" w:rsidR="00DE281C" w:rsidRPr="006565BD" w:rsidRDefault="00DE281C" w:rsidP="00DE281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52C6ECCC" w14:textId="77777777" w:rsidR="00DE281C" w:rsidRPr="006565BD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8613334" w14:textId="7DB0532C" w:rsidR="00DE281C" w:rsidRPr="006565BD" w:rsidRDefault="00DE281C" w:rsidP="00DE281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23" w:type="dxa"/>
          </w:tcPr>
          <w:p w14:paraId="03F624EA" w14:textId="77777777" w:rsidR="00DE281C" w:rsidRPr="006565BD" w:rsidRDefault="00DE281C" w:rsidP="00DE281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shd w:val="clear" w:color="auto" w:fill="auto"/>
          </w:tcPr>
          <w:p w14:paraId="14F2E261" w14:textId="557DED48" w:rsidR="00DE281C" w:rsidRPr="00C24D9D" w:rsidRDefault="00DE281C" w:rsidP="00DE281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DE281C" w:rsidRPr="008046B7" w14:paraId="0CEDF0F0" w14:textId="77777777" w:rsidTr="00AE319C">
        <w:trPr>
          <w:cantSplit/>
          <w:trHeight w:val="336"/>
        </w:trPr>
        <w:tc>
          <w:tcPr>
            <w:tcW w:w="1561" w:type="dxa"/>
          </w:tcPr>
          <w:p w14:paraId="148A65DD" w14:textId="77777777" w:rsidR="00DE281C" w:rsidRPr="006565BD" w:rsidRDefault="00DE281C" w:rsidP="00DE281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73" w:type="dxa"/>
          </w:tcPr>
          <w:p w14:paraId="1C7288E8" w14:textId="77777777" w:rsidR="00DE281C" w:rsidRPr="006565BD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0FAF9E8" w14:textId="77777777" w:rsidR="00DE281C" w:rsidRPr="006565BD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7521A03" w14:textId="77777777" w:rsidR="00DE281C" w:rsidRPr="006565BD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3BCD21C" w14:textId="77777777" w:rsidR="00DE281C" w:rsidRPr="006565BD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0DD56107" w14:textId="77777777" w:rsidR="00DE281C" w:rsidRPr="006565BD" w:rsidRDefault="00DE281C" w:rsidP="00DE281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4DF80FC0" w14:textId="77777777" w:rsidR="00DE281C" w:rsidRPr="006565BD" w:rsidRDefault="00DE281C" w:rsidP="00DE28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40811A28" w14:textId="77777777" w:rsidR="00DE281C" w:rsidRPr="006565BD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33D54F77" w14:textId="77777777" w:rsidR="00DE281C" w:rsidRPr="006565BD" w:rsidRDefault="00DE281C" w:rsidP="00DE28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9566764" w14:textId="77777777" w:rsidR="00DE281C" w:rsidRPr="006565BD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22C93508" w14:textId="7D03B50A" w:rsidR="00DE281C" w:rsidRPr="00A92CFF" w:rsidRDefault="00DE281C" w:rsidP="00DE281C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849</w:t>
            </w:r>
          </w:p>
        </w:tc>
        <w:tc>
          <w:tcPr>
            <w:tcW w:w="223" w:type="dxa"/>
          </w:tcPr>
          <w:p w14:paraId="1C04353F" w14:textId="77777777" w:rsidR="00DE281C" w:rsidRPr="00A92CFF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B7459" w14:textId="729DBBFB" w:rsidR="00DE281C" w:rsidRPr="00A92CFF" w:rsidRDefault="00DE281C" w:rsidP="00DE281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632B5897" w14:textId="77777777" w:rsidR="00DE281C" w:rsidRPr="00A92CFF" w:rsidRDefault="00DE281C" w:rsidP="00DE281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0F28607" w14:textId="78650D2B" w:rsidR="00DE281C" w:rsidRPr="00A92CFF" w:rsidRDefault="00DE281C" w:rsidP="00DE281C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30C86F8" w14:textId="77777777" w:rsidR="00DE281C" w:rsidRPr="00A92CFF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52A2BC6C" w14:textId="51EADFB0" w:rsidR="00DE281C" w:rsidRPr="00A92CFF" w:rsidRDefault="00DE281C" w:rsidP="00DE281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8235D64" w14:textId="77777777" w:rsidR="00DE281C" w:rsidRPr="00A92CFF" w:rsidRDefault="00DE281C" w:rsidP="00DE281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22CCAE36" w14:textId="7073B418" w:rsidR="00DE281C" w:rsidRPr="00A92CFF" w:rsidRDefault="00DE281C" w:rsidP="00DE281C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23" w:type="dxa"/>
          </w:tcPr>
          <w:p w14:paraId="2144183F" w14:textId="77777777" w:rsidR="00DE281C" w:rsidRPr="00A92CFF" w:rsidRDefault="00DE281C" w:rsidP="00DE281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2FF6E" w14:textId="60EA27C3" w:rsidR="00DE281C" w:rsidRPr="00A92CFF" w:rsidRDefault="00DE281C" w:rsidP="00DE281C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7414CC" w:rsidRPr="008046B7" w14:paraId="30D88F14" w14:textId="77777777" w:rsidTr="006565BD">
        <w:trPr>
          <w:cantSplit/>
          <w:trHeight w:val="336"/>
        </w:trPr>
        <w:tc>
          <w:tcPr>
            <w:tcW w:w="1561" w:type="dxa"/>
          </w:tcPr>
          <w:p w14:paraId="6DA72728" w14:textId="77777777" w:rsidR="007414CC" w:rsidRPr="008046B7" w:rsidRDefault="007414CC" w:rsidP="007414C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73" w:type="dxa"/>
          </w:tcPr>
          <w:p w14:paraId="40960AA3" w14:textId="77777777" w:rsidR="007414CC" w:rsidRPr="008046B7" w:rsidRDefault="007414CC" w:rsidP="007414C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5722F8A3" w14:textId="77777777" w:rsidR="007414CC" w:rsidRPr="008046B7" w:rsidRDefault="007414CC" w:rsidP="007414C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</w:tcPr>
          <w:p w14:paraId="73A974DB" w14:textId="77777777" w:rsidR="007414CC" w:rsidRPr="008046B7" w:rsidRDefault="007414CC" w:rsidP="007414C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46F4E820" w14:textId="77777777" w:rsidR="007414CC" w:rsidRPr="008046B7" w:rsidRDefault="007414CC" w:rsidP="007414C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</w:tcPr>
          <w:p w14:paraId="3C79E320" w14:textId="77777777" w:rsidR="007414CC" w:rsidRPr="008046B7" w:rsidRDefault="007414CC" w:rsidP="007414CC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2B0B11C0" w14:textId="77777777" w:rsidR="007414CC" w:rsidRPr="008046B7" w:rsidRDefault="007414CC" w:rsidP="007414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23" w:type="dxa"/>
          </w:tcPr>
          <w:p w14:paraId="62B4C565" w14:textId="77777777" w:rsidR="007414CC" w:rsidRPr="008046B7" w:rsidRDefault="007414CC" w:rsidP="007414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</w:tcPr>
          <w:p w14:paraId="4C059AF1" w14:textId="77777777" w:rsidR="007414CC" w:rsidRPr="008046B7" w:rsidRDefault="007414CC" w:rsidP="007414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23" w:type="dxa"/>
          </w:tcPr>
          <w:p w14:paraId="0E15F4EF" w14:textId="77777777" w:rsidR="007414CC" w:rsidRPr="008046B7" w:rsidRDefault="007414CC" w:rsidP="007414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7B621F15" w14:textId="77777777" w:rsidR="007414CC" w:rsidRPr="00B711F4" w:rsidRDefault="007414CC" w:rsidP="007414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7E4F538C" w14:textId="77777777" w:rsidR="007414CC" w:rsidRPr="00B711F4" w:rsidRDefault="007414CC" w:rsidP="007414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44529DB" w14:textId="77777777" w:rsidR="007414CC" w:rsidRPr="00B711F4" w:rsidRDefault="007414CC" w:rsidP="007414CC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2C63841C" w14:textId="77777777" w:rsidR="007414CC" w:rsidRPr="00B711F4" w:rsidRDefault="007414CC" w:rsidP="007414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00CFFFF1" w14:textId="77777777" w:rsidR="007414CC" w:rsidRPr="00B711F4" w:rsidRDefault="007414CC" w:rsidP="007414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469A64E4" w14:textId="77777777" w:rsidR="007414CC" w:rsidRPr="00B711F4" w:rsidRDefault="007414CC" w:rsidP="007414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2C1D5C57" w14:textId="77777777" w:rsidR="007414CC" w:rsidRPr="00B711F4" w:rsidRDefault="007414CC" w:rsidP="007414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7D6C4EEB" w14:textId="77777777" w:rsidR="007414CC" w:rsidRPr="00B711F4" w:rsidRDefault="007414CC" w:rsidP="007414CC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3F1C7AFE" w14:textId="77777777" w:rsidR="007414CC" w:rsidRPr="00B711F4" w:rsidRDefault="007414CC" w:rsidP="007414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42A73239" w14:textId="77777777" w:rsidR="007414CC" w:rsidRPr="00B711F4" w:rsidRDefault="007414CC" w:rsidP="007414CC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233E8748" w14:textId="77777777" w:rsidR="007414CC" w:rsidRPr="00B711F4" w:rsidRDefault="007414CC" w:rsidP="007414C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</w:tr>
    </w:tbl>
    <w:p w14:paraId="2D2DE4D2" w14:textId="77777777" w:rsidR="006F5AB0" w:rsidRPr="007414CC" w:rsidRDefault="006F5AB0" w:rsidP="009777AF">
      <w:pPr>
        <w:spacing w:line="240" w:lineRule="auto"/>
        <w:ind w:left="540"/>
        <w:rPr>
          <w:rFonts w:ascii="Angsana New" w:hAnsi="Angsana New" w:cs="Angsana New"/>
          <w:i/>
          <w:iCs/>
          <w:color w:val="0000FF"/>
          <w:sz w:val="24"/>
          <w:szCs w:val="24"/>
          <w:shd w:val="clear" w:color="auto" w:fill="D9D9D9"/>
        </w:rPr>
      </w:pPr>
    </w:p>
    <w:tbl>
      <w:tblPr>
        <w:tblW w:w="147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61"/>
        <w:gridCol w:w="1673"/>
        <w:gridCol w:w="892"/>
        <w:gridCol w:w="223"/>
        <w:gridCol w:w="892"/>
        <w:gridCol w:w="223"/>
        <w:gridCol w:w="892"/>
        <w:gridCol w:w="223"/>
        <w:gridCol w:w="893"/>
        <w:gridCol w:w="223"/>
        <w:gridCol w:w="1003"/>
        <w:gridCol w:w="223"/>
        <w:gridCol w:w="1116"/>
        <w:gridCol w:w="223"/>
        <w:gridCol w:w="892"/>
        <w:gridCol w:w="223"/>
        <w:gridCol w:w="892"/>
        <w:gridCol w:w="223"/>
        <w:gridCol w:w="1003"/>
        <w:gridCol w:w="223"/>
        <w:gridCol w:w="1005"/>
      </w:tblGrid>
      <w:tr w:rsidR="006565BD" w:rsidRPr="008046B7" w14:paraId="78E1B2A7" w14:textId="77777777" w:rsidTr="00ED3516">
        <w:trPr>
          <w:cantSplit/>
          <w:trHeight w:val="326"/>
          <w:tblHeader/>
        </w:trPr>
        <w:tc>
          <w:tcPr>
            <w:tcW w:w="7472" w:type="dxa"/>
            <w:gridSpan w:val="9"/>
          </w:tcPr>
          <w:p w14:paraId="198004A6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5F3F0694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026" w:type="dxa"/>
            <w:gridSpan w:val="11"/>
          </w:tcPr>
          <w:p w14:paraId="0FEC5767" w14:textId="285855B3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 w:rsid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6565BD" w:rsidRPr="008046B7" w14:paraId="5E31D240" w14:textId="77777777" w:rsidTr="00ED3516">
        <w:trPr>
          <w:cantSplit/>
          <w:trHeight w:val="452"/>
          <w:tblHeader/>
        </w:trPr>
        <w:tc>
          <w:tcPr>
            <w:tcW w:w="1561" w:type="dxa"/>
          </w:tcPr>
          <w:p w14:paraId="058F9F44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  <w:vAlign w:val="bottom"/>
          </w:tcPr>
          <w:p w14:paraId="71DDAB13" w14:textId="77777777" w:rsidR="006565BD" w:rsidRPr="006565BD" w:rsidRDefault="006565BD" w:rsidP="00ED35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07" w:type="dxa"/>
            <w:gridSpan w:val="3"/>
          </w:tcPr>
          <w:p w14:paraId="5FF8DAA8" w14:textId="77777777" w:rsidR="006565BD" w:rsidRPr="006565BD" w:rsidRDefault="006565BD" w:rsidP="00ED35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8E94874" w14:textId="77777777" w:rsidR="006565BD" w:rsidRPr="006565BD" w:rsidRDefault="006565BD" w:rsidP="00ED3516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23" w:type="dxa"/>
          </w:tcPr>
          <w:p w14:paraId="588D79C8" w14:textId="77777777" w:rsidR="006565BD" w:rsidRPr="006565BD" w:rsidRDefault="006565BD" w:rsidP="00ED3516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08" w:type="dxa"/>
            <w:gridSpan w:val="3"/>
          </w:tcPr>
          <w:p w14:paraId="4685E039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F7BA22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565BD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72AC7281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42" w:type="dxa"/>
            <w:gridSpan w:val="3"/>
          </w:tcPr>
          <w:p w14:paraId="5CB1BBFE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85E64D" w14:textId="77777777" w:rsidR="006565BD" w:rsidRPr="006565BD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23" w:type="dxa"/>
          </w:tcPr>
          <w:p w14:paraId="10E0E873" w14:textId="77777777" w:rsidR="006565BD" w:rsidRPr="006565BD" w:rsidRDefault="006565BD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07" w:type="dxa"/>
            <w:gridSpan w:val="3"/>
          </w:tcPr>
          <w:p w14:paraId="5C3E877E" w14:textId="77777777" w:rsidR="000035AF" w:rsidRPr="000B6CF1" w:rsidRDefault="000035AF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AC744DA" w14:textId="6330A533" w:rsidR="006565BD" w:rsidRPr="000B6CF1" w:rsidRDefault="000035AF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B6CF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="006565BD" w:rsidRPr="000B6C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3" w:type="dxa"/>
          </w:tcPr>
          <w:p w14:paraId="59A94B51" w14:textId="77777777" w:rsidR="006565BD" w:rsidRPr="000B6CF1" w:rsidRDefault="006565BD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31" w:type="dxa"/>
            <w:gridSpan w:val="3"/>
          </w:tcPr>
          <w:p w14:paraId="7409543C" w14:textId="77777777" w:rsidR="000035AF" w:rsidRPr="000B6CF1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="Angsana New"/>
                <w:sz w:val="24"/>
                <w:szCs w:val="24"/>
                <w:lang w:bidi="th-TH"/>
              </w:rPr>
            </w:pPr>
          </w:p>
          <w:p w14:paraId="00A1E744" w14:textId="1D9EE6CF" w:rsidR="006565BD" w:rsidRPr="000B6CF1" w:rsidRDefault="000035AF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0B6CF1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  <w:r w:rsidRPr="000B6CF1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</w:tr>
      <w:tr w:rsidR="00F51818" w:rsidRPr="008046B7" w14:paraId="0E9D93DC" w14:textId="77777777" w:rsidTr="00ED3516">
        <w:trPr>
          <w:cantSplit/>
          <w:trHeight w:val="614"/>
          <w:tblHeader/>
        </w:trPr>
        <w:tc>
          <w:tcPr>
            <w:tcW w:w="1561" w:type="dxa"/>
          </w:tcPr>
          <w:p w14:paraId="385BC415" w14:textId="77777777" w:rsidR="00F51818" w:rsidRPr="006565BD" w:rsidRDefault="00F51818" w:rsidP="00F518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3" w:type="dxa"/>
          </w:tcPr>
          <w:p w14:paraId="337E2EF9" w14:textId="77777777" w:rsidR="00F51818" w:rsidRPr="006565B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5F1BCA7" w14:textId="5E6436F9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51818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F51818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35DF30C7" w14:textId="77777777" w:rsidR="00F51818" w:rsidRPr="006565B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E5F2187" w14:textId="50B261F0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2960CB7" w14:textId="5819EFA2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417285B2" w14:textId="77777777" w:rsidR="00F51818" w:rsidRPr="006565BD" w:rsidRDefault="00F51818" w:rsidP="00F518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7FE6DD" w14:textId="70CCCABB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51818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F51818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2C88707" w14:textId="77777777" w:rsidR="00F51818" w:rsidRPr="006565B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1F0C9BE" w14:textId="047CBE7D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6D7872B0" w14:textId="151E6AF9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40D4B3A9" w14:textId="77777777" w:rsidR="00F51818" w:rsidRPr="006565BD" w:rsidRDefault="00F51818" w:rsidP="00F518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07E9FD0" w14:textId="703E628F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51818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F51818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34C5BB5D" w14:textId="77777777" w:rsidR="00F51818" w:rsidRPr="006565B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B1BF98" w14:textId="5CAE5AFC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E0FF7C5" w14:textId="2F0D1140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25A11A55" w14:textId="77777777" w:rsidR="00F51818" w:rsidRPr="006565B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F22A6A4" w14:textId="00FAFA83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51818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F51818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0F5FAF6F" w14:textId="77777777" w:rsidR="00F51818" w:rsidRPr="006565B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4D9DE3C" w14:textId="55ED414A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52F8462" w14:textId="54598EB0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23" w:type="dxa"/>
            <w:vAlign w:val="bottom"/>
          </w:tcPr>
          <w:p w14:paraId="5AF65C3F" w14:textId="77777777" w:rsidR="00F51818" w:rsidRPr="006565B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346F3A09" w14:textId="46102573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51818" w:rsidRPr="00C14D91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F51818" w:rsidRPr="00C14D91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23" w:type="dxa"/>
            <w:vAlign w:val="bottom"/>
          </w:tcPr>
          <w:p w14:paraId="2A122CFC" w14:textId="77777777" w:rsidR="00F51818" w:rsidRPr="006565B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  <w:vAlign w:val="bottom"/>
          </w:tcPr>
          <w:p w14:paraId="00F7CD87" w14:textId="74A9F304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  <w:r w:rsidR="00F51818" w:rsidRPr="006565B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2854B11" w14:textId="1C31199D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F51818" w:rsidRPr="008046B7" w14:paraId="00CF8245" w14:textId="77777777" w:rsidTr="00ED3516">
        <w:trPr>
          <w:cantSplit/>
          <w:trHeight w:val="266"/>
        </w:trPr>
        <w:tc>
          <w:tcPr>
            <w:tcW w:w="1561" w:type="dxa"/>
          </w:tcPr>
          <w:p w14:paraId="4E3E19BD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73" w:type="dxa"/>
          </w:tcPr>
          <w:p w14:paraId="3F6E580E" w14:textId="77777777" w:rsidR="00F51818" w:rsidRPr="006565BD" w:rsidRDefault="00F51818" w:rsidP="00F518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07" w:type="dxa"/>
            <w:gridSpan w:val="3"/>
          </w:tcPr>
          <w:p w14:paraId="0734D640" w14:textId="77777777" w:rsidR="00F51818" w:rsidRPr="006565BD" w:rsidRDefault="00F51818" w:rsidP="00F518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23" w:type="dxa"/>
          </w:tcPr>
          <w:p w14:paraId="110BFB77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57" w:type="dxa"/>
            <w:gridSpan w:val="15"/>
          </w:tcPr>
          <w:p w14:paraId="13BAD023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6565B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51818" w:rsidRPr="008046B7" w14:paraId="192C914B" w14:textId="77777777" w:rsidTr="00ED3516">
        <w:trPr>
          <w:cantSplit/>
          <w:trHeight w:val="266"/>
        </w:trPr>
        <w:tc>
          <w:tcPr>
            <w:tcW w:w="1561" w:type="dxa"/>
          </w:tcPr>
          <w:p w14:paraId="33C54358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73" w:type="dxa"/>
          </w:tcPr>
          <w:p w14:paraId="31B55C3D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5A06A44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46196338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5700397D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23" w:type="dxa"/>
          </w:tcPr>
          <w:p w14:paraId="3EAA6659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2" w:type="dxa"/>
          </w:tcPr>
          <w:p w14:paraId="2A253A6D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13F361F" w14:textId="77777777" w:rsidR="00F51818" w:rsidRPr="006565BD" w:rsidRDefault="00F51818" w:rsidP="00F51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</w:tcPr>
          <w:p w14:paraId="210C2AE4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6AD62865" w14:textId="77777777" w:rsidR="00F51818" w:rsidRPr="006565BD" w:rsidRDefault="00F51818" w:rsidP="00F51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4D8940B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73B42C74" w14:textId="77777777" w:rsidR="00F51818" w:rsidRPr="006565BD" w:rsidRDefault="00F51818" w:rsidP="00F51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21A62C3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294BC029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5A17BF42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5C112310" w14:textId="77777777" w:rsidR="00F51818" w:rsidRPr="006565BD" w:rsidRDefault="00F51818" w:rsidP="00F51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187AFFB8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41B106B1" w14:textId="77777777" w:rsidR="00F51818" w:rsidRPr="006565BD" w:rsidRDefault="00F51818" w:rsidP="00F51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F5A8DC4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3" w:type="dxa"/>
          </w:tcPr>
          <w:p w14:paraId="0FFD6D66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5" w:type="dxa"/>
          </w:tcPr>
          <w:p w14:paraId="085AA9B1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1818" w:rsidRPr="008046B7" w14:paraId="5C5317C9" w14:textId="77777777" w:rsidTr="00297667">
        <w:trPr>
          <w:cantSplit/>
          <w:trHeight w:val="266"/>
        </w:trPr>
        <w:tc>
          <w:tcPr>
            <w:tcW w:w="1561" w:type="dxa"/>
          </w:tcPr>
          <w:p w14:paraId="5DCEA13E" w14:textId="70307C21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บริษัท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ที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เค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ซี</w:t>
            </w:r>
            <w:r w:rsidRPr="006565B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. </w:t>
            </w:r>
            <w:r w:rsidRPr="006565BD">
              <w:rPr>
                <w:rFonts w:asciiTheme="majorBidi" w:hAnsiTheme="majorBidi" w:cs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673" w:type="dxa"/>
          </w:tcPr>
          <w:p w14:paraId="5B0CADCD" w14:textId="43053107" w:rsidR="00F51818" w:rsidRPr="00A92CFF" w:rsidRDefault="00F51818" w:rsidP="00F51818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2CFF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ออกแบบ</w:t>
            </w:r>
          </w:p>
        </w:tc>
        <w:tc>
          <w:tcPr>
            <w:tcW w:w="892" w:type="dxa"/>
          </w:tcPr>
          <w:p w14:paraId="107468FE" w14:textId="62D86FE3" w:rsidR="00F51818" w:rsidRPr="00F51818" w:rsidRDefault="002246F1" w:rsidP="00F5181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dxa"/>
          </w:tcPr>
          <w:p w14:paraId="5CEC91BE" w14:textId="77777777" w:rsidR="00F51818" w:rsidRPr="00F51818" w:rsidRDefault="00F51818" w:rsidP="00F5181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AA00C13" w14:textId="2948543D" w:rsidR="00F51818" w:rsidRPr="00F51818" w:rsidRDefault="002246F1" w:rsidP="00F5181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51818"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23" w:type="dxa"/>
          </w:tcPr>
          <w:p w14:paraId="68FC1DE0" w14:textId="77777777" w:rsidR="00F51818" w:rsidRPr="00F51818" w:rsidRDefault="00F51818" w:rsidP="00F5181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B1306A6" w14:textId="301EFC19" w:rsidR="00F51818" w:rsidRPr="00F51818" w:rsidRDefault="002246F1" w:rsidP="00F5181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1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F51818" w:rsidRPr="00F518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51818" w:rsidRPr="00F51818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13F2D3D7" w14:textId="77777777" w:rsidR="00F51818" w:rsidRPr="006565B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65B5A829" w14:textId="1107FBDA" w:rsidR="00F51818" w:rsidRPr="006565BD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168" w:firstLine="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F518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5181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23" w:type="dxa"/>
          </w:tcPr>
          <w:p w14:paraId="05010A8F" w14:textId="77777777" w:rsidR="00F51818" w:rsidRPr="006565B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ind w:right="-168" w:firstLine="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3FEC560" w14:textId="5088634A" w:rsidR="00F51818" w:rsidRPr="00A92CFF" w:rsidRDefault="007414CC" w:rsidP="007414C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849</w:t>
            </w:r>
          </w:p>
        </w:tc>
        <w:tc>
          <w:tcPr>
            <w:tcW w:w="223" w:type="dxa"/>
          </w:tcPr>
          <w:p w14:paraId="2FE6BAE9" w14:textId="77777777" w:rsidR="00F51818" w:rsidRPr="006565B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19D379D" w14:textId="747CA2E9" w:rsidR="00F51818" w:rsidRPr="00E16B8D" w:rsidRDefault="00F51818" w:rsidP="007414C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476B5A00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2" w:type="dxa"/>
          </w:tcPr>
          <w:p w14:paraId="7C689547" w14:textId="3AA9321C" w:rsidR="00F51818" w:rsidRPr="007414CC" w:rsidRDefault="007414CC" w:rsidP="007414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414C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(849)</w:t>
            </w:r>
          </w:p>
        </w:tc>
        <w:tc>
          <w:tcPr>
            <w:tcW w:w="223" w:type="dxa"/>
          </w:tcPr>
          <w:p w14:paraId="5333B87B" w14:textId="77777777" w:rsidR="00F51818" w:rsidRPr="006565B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023931E9" w14:textId="6D3A07DC" w:rsidR="00F51818" w:rsidRPr="00E16B8D" w:rsidRDefault="00F51818" w:rsidP="00F5181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673C6859" w14:textId="77777777" w:rsidR="00F51818" w:rsidRPr="006565B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137BFAB9" w14:textId="54658BF6" w:rsidR="00F51818" w:rsidRPr="007414CC" w:rsidRDefault="007414CC" w:rsidP="00F51818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414C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164E5444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</w:tcPr>
          <w:p w14:paraId="56036C00" w14:textId="57627F46" w:rsidR="00F51818" w:rsidRPr="00A92CFF" w:rsidRDefault="00F51818" w:rsidP="00D70C47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F51818" w:rsidRPr="008046B7" w14:paraId="18D998D8" w14:textId="77777777" w:rsidTr="00297667">
        <w:trPr>
          <w:cantSplit/>
          <w:trHeight w:val="336"/>
        </w:trPr>
        <w:tc>
          <w:tcPr>
            <w:tcW w:w="1561" w:type="dxa"/>
          </w:tcPr>
          <w:p w14:paraId="7AC46769" w14:textId="77777777" w:rsidR="00F51818" w:rsidRPr="006565BD" w:rsidRDefault="00F51818" w:rsidP="00F518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65B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73" w:type="dxa"/>
          </w:tcPr>
          <w:p w14:paraId="5BC02ED7" w14:textId="77777777" w:rsidR="00F51818" w:rsidRPr="006565BD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76D1C625" w14:textId="77777777" w:rsidR="00F51818" w:rsidRPr="006565BD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8AB63B0" w14:textId="77777777" w:rsidR="00F51818" w:rsidRPr="006565BD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121C46A9" w14:textId="77777777" w:rsidR="00F51818" w:rsidRPr="006565BD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3" w:type="dxa"/>
          </w:tcPr>
          <w:p w14:paraId="61CF6E33" w14:textId="77777777" w:rsidR="00F51818" w:rsidRPr="006565BD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2" w:type="dxa"/>
          </w:tcPr>
          <w:p w14:paraId="6DC38C31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01E622B3" w14:textId="77777777" w:rsidR="00F51818" w:rsidRPr="006565B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</w:tcPr>
          <w:p w14:paraId="74CDD9E8" w14:textId="77777777" w:rsidR="00F51818" w:rsidRPr="006565BD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3" w:type="dxa"/>
          </w:tcPr>
          <w:p w14:paraId="182D91EC" w14:textId="77777777" w:rsidR="00F51818" w:rsidRPr="006565B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2743BFDC" w14:textId="6D6FB759" w:rsidR="00F51818" w:rsidRPr="00A92CFF" w:rsidRDefault="007414CC" w:rsidP="007414CC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849</w:t>
            </w:r>
          </w:p>
        </w:tc>
        <w:tc>
          <w:tcPr>
            <w:tcW w:w="223" w:type="dxa"/>
          </w:tcPr>
          <w:p w14:paraId="6D242C71" w14:textId="77777777" w:rsidR="00F51818" w:rsidRPr="00C24D9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9DCDF" w14:textId="1CB75DC2" w:rsidR="00F51818" w:rsidRPr="00E16B8D" w:rsidRDefault="00F51818" w:rsidP="007414CC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23" w:type="dxa"/>
          </w:tcPr>
          <w:p w14:paraId="1E2B0731" w14:textId="77777777" w:rsidR="00F51818" w:rsidRPr="00C24D9D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73BFB4C5" w14:textId="39F38F60" w:rsidR="00F51818" w:rsidRPr="007414CC" w:rsidRDefault="007414CC" w:rsidP="007414CC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414C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(849)</w:t>
            </w:r>
          </w:p>
        </w:tc>
        <w:tc>
          <w:tcPr>
            <w:tcW w:w="223" w:type="dxa"/>
          </w:tcPr>
          <w:p w14:paraId="1C86DED5" w14:textId="77777777" w:rsidR="00F51818" w:rsidRPr="00C24D9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7D1F4F31" w14:textId="7E5EF43A" w:rsidR="00F51818" w:rsidRPr="00E16B8D" w:rsidRDefault="00F51818" w:rsidP="00F5181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th-TH"/>
              </w:rPr>
            </w:pPr>
            <w:r w:rsidRP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  <w:r w:rsidRPr="00C24D9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352E0562" w14:textId="77777777" w:rsidR="00F51818" w:rsidRPr="00C24D9D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160BC" w14:textId="56B730CF" w:rsidR="00F51818" w:rsidRPr="007414CC" w:rsidRDefault="007414CC" w:rsidP="00F51818">
            <w:pPr>
              <w:pStyle w:val="acctfourfigures"/>
              <w:tabs>
                <w:tab w:val="clear" w:pos="765"/>
                <w:tab w:val="decimal" w:pos="48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414C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23" w:type="dxa"/>
          </w:tcPr>
          <w:p w14:paraId="0138E7DD" w14:textId="77777777" w:rsidR="00F51818" w:rsidRPr="00A92CFF" w:rsidRDefault="00F51818" w:rsidP="00F5181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F23BB69" w14:textId="008E63FB" w:rsidR="00F51818" w:rsidRPr="00A92CFF" w:rsidRDefault="00F51818" w:rsidP="00D70C47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F51818" w:rsidRPr="008046B7" w14:paraId="2A2346D9" w14:textId="77777777" w:rsidTr="00ED3516">
        <w:trPr>
          <w:cantSplit/>
          <w:trHeight w:val="336"/>
        </w:trPr>
        <w:tc>
          <w:tcPr>
            <w:tcW w:w="1561" w:type="dxa"/>
          </w:tcPr>
          <w:p w14:paraId="6EC9527C" w14:textId="77777777" w:rsidR="00F51818" w:rsidRPr="008046B7" w:rsidRDefault="00F51818" w:rsidP="00F518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73" w:type="dxa"/>
          </w:tcPr>
          <w:p w14:paraId="3C6E4BD8" w14:textId="77777777" w:rsidR="00F51818" w:rsidRPr="008046B7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6E606D6A" w14:textId="77777777" w:rsidR="00F51818" w:rsidRPr="008046B7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</w:tcPr>
          <w:p w14:paraId="04527472" w14:textId="77777777" w:rsidR="00F51818" w:rsidRPr="008046B7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6A49F37B" w14:textId="77777777" w:rsidR="00F51818" w:rsidRPr="008046B7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23" w:type="dxa"/>
          </w:tcPr>
          <w:p w14:paraId="320EAD1F" w14:textId="77777777" w:rsidR="00F51818" w:rsidRPr="008046B7" w:rsidRDefault="00F51818" w:rsidP="00F51818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</w:tcPr>
          <w:p w14:paraId="78144644" w14:textId="77777777" w:rsidR="00F51818" w:rsidRPr="008046B7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23" w:type="dxa"/>
          </w:tcPr>
          <w:p w14:paraId="3CD88DE6" w14:textId="77777777" w:rsidR="00F51818" w:rsidRPr="008046B7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3" w:type="dxa"/>
          </w:tcPr>
          <w:p w14:paraId="5AC8794F" w14:textId="77777777" w:rsidR="00F51818" w:rsidRPr="008046B7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23" w:type="dxa"/>
          </w:tcPr>
          <w:p w14:paraId="57E2B3D9" w14:textId="77777777" w:rsidR="00F51818" w:rsidRPr="008046B7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2F1A781B" w14:textId="77777777" w:rsidR="00F51818" w:rsidRPr="00B711F4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257E6958" w14:textId="77777777" w:rsidR="00F51818" w:rsidRPr="00B711F4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D9C1E05" w14:textId="77777777" w:rsidR="00F51818" w:rsidRPr="00B711F4" w:rsidRDefault="00F51818" w:rsidP="00F51818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6938A9D6" w14:textId="77777777" w:rsidR="00F51818" w:rsidRPr="00B711F4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cs/>
                <w:lang w:bidi="th-TH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DD8790B" w14:textId="77777777" w:rsidR="00F51818" w:rsidRPr="00B711F4" w:rsidRDefault="00F51818" w:rsidP="00F5181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34A86FF7" w14:textId="77777777" w:rsidR="00F51818" w:rsidRPr="00B711F4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14:paraId="3CDC2FD2" w14:textId="77777777" w:rsidR="00F51818" w:rsidRPr="00B711F4" w:rsidRDefault="00F51818" w:rsidP="00F5181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66236401" w14:textId="77777777" w:rsidR="00F51818" w:rsidRPr="00B711F4" w:rsidRDefault="00F51818" w:rsidP="00F5181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76C05699" w14:textId="77777777" w:rsidR="00F51818" w:rsidRPr="00B711F4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223" w:type="dxa"/>
          </w:tcPr>
          <w:p w14:paraId="4BC71C6C" w14:textId="77777777" w:rsidR="00F51818" w:rsidRPr="00B711F4" w:rsidRDefault="00F51818" w:rsidP="00F5181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09A4A5B" w14:textId="77777777" w:rsidR="00F51818" w:rsidRPr="00B711F4" w:rsidRDefault="00F51818" w:rsidP="00F5181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  <w:lang w:bidi="th-TH"/>
              </w:rPr>
            </w:pPr>
          </w:p>
        </w:tc>
      </w:tr>
    </w:tbl>
    <w:p w14:paraId="6A9831E9" w14:textId="44B9F662" w:rsidR="006F5AB0" w:rsidRPr="00295919" w:rsidRDefault="006F5AB0" w:rsidP="00E16B8D">
      <w:pPr>
        <w:spacing w:line="240" w:lineRule="auto"/>
        <w:rPr>
          <w:rFonts w:ascii="Angsana New" w:hAnsi="Angsana New" w:cs="Angsana New"/>
          <w:i/>
          <w:iCs/>
          <w:color w:val="0000FF"/>
          <w:sz w:val="32"/>
          <w:szCs w:val="32"/>
          <w:shd w:val="clear" w:color="auto" w:fill="D9D9D9"/>
          <w:cs/>
        </w:rPr>
        <w:sectPr w:rsidR="006F5AB0" w:rsidRPr="00295919" w:rsidSect="00240FB9">
          <w:headerReference w:type="even" r:id="rId10"/>
          <w:headerReference w:type="default" r:id="rId11"/>
          <w:headerReference w:type="first" r:id="rId12"/>
          <w:footerReference w:type="firs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6304FDA" w14:textId="17C3DE53" w:rsidR="008834BE" w:rsidRPr="00297667" w:rsidRDefault="007A4B8D" w:rsidP="0064279E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297667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</w:t>
      </w:r>
      <w:r w:rsidR="00007EE9" w:rsidRPr="00297667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งินลงทุนในบริษัทย่อย</w:t>
      </w:r>
      <w:r w:rsidR="006A7BD2" w:rsidRPr="00297667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734EEC19" w14:textId="77777777" w:rsidR="004648C8" w:rsidRPr="009A0BB6" w:rsidRDefault="004648C8" w:rsidP="004648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3"/>
        <w:jc w:val="thaiDistribute"/>
        <w:rPr>
          <w:rFonts w:asciiTheme="majorBidi" w:hAnsiTheme="majorBidi" w:cstheme="majorBidi"/>
          <w:szCs w:val="18"/>
        </w:rPr>
      </w:pPr>
    </w:p>
    <w:tbl>
      <w:tblPr>
        <w:tblpPr w:leftFromText="180" w:rightFromText="180" w:vertAnchor="text" w:horzAnchor="margin" w:tblpX="450" w:tblpY="47"/>
        <w:tblW w:w="142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8"/>
        <w:gridCol w:w="1267"/>
        <w:gridCol w:w="905"/>
        <w:gridCol w:w="234"/>
        <w:gridCol w:w="882"/>
        <w:gridCol w:w="235"/>
        <w:gridCol w:w="953"/>
        <w:gridCol w:w="237"/>
        <w:gridCol w:w="916"/>
        <w:gridCol w:w="235"/>
        <w:gridCol w:w="917"/>
        <w:gridCol w:w="235"/>
        <w:gridCol w:w="919"/>
        <w:gridCol w:w="235"/>
        <w:gridCol w:w="917"/>
        <w:gridCol w:w="235"/>
        <w:gridCol w:w="919"/>
        <w:gridCol w:w="235"/>
        <w:gridCol w:w="1008"/>
        <w:gridCol w:w="233"/>
        <w:gridCol w:w="1040"/>
        <w:gridCol w:w="40"/>
      </w:tblGrid>
      <w:tr w:rsidR="004648C8" w:rsidRPr="00C24D9D" w14:paraId="10006D10" w14:textId="77777777" w:rsidTr="00B749FC">
        <w:trPr>
          <w:cantSplit/>
          <w:trHeight w:val="174"/>
          <w:tblHeader/>
        </w:trPr>
        <w:tc>
          <w:tcPr>
            <w:tcW w:w="2685" w:type="dxa"/>
            <w:gridSpan w:val="2"/>
            <w:vAlign w:val="bottom"/>
          </w:tcPr>
          <w:p w14:paraId="35C46003" w14:textId="7552262F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21" w:type="dxa"/>
            <w:gridSpan w:val="3"/>
            <w:vAlign w:val="bottom"/>
          </w:tcPr>
          <w:p w14:paraId="49A42057" w14:textId="77777777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38798DDC" w14:textId="77777777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2A440C1C" w14:textId="77777777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  <w:vAlign w:val="bottom"/>
          </w:tcPr>
          <w:p w14:paraId="0F916A30" w14:textId="77777777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33" w:type="dxa"/>
            <w:gridSpan w:val="12"/>
            <w:vAlign w:val="bottom"/>
          </w:tcPr>
          <w:p w14:paraId="58A36903" w14:textId="34B8DE83" w:rsidR="004648C8" w:rsidRPr="00C24D9D" w:rsidRDefault="004648C8" w:rsidP="00C24D9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D3516" w:rsidRPr="00C24D9D" w14:paraId="4BFF3208" w14:textId="77777777" w:rsidTr="00B749FC">
        <w:trPr>
          <w:gridAfter w:val="1"/>
          <w:wAfter w:w="40" w:type="dxa"/>
          <w:cantSplit/>
          <w:trHeight w:val="549"/>
          <w:tblHeader/>
        </w:trPr>
        <w:tc>
          <w:tcPr>
            <w:tcW w:w="1418" w:type="dxa"/>
            <w:vAlign w:val="bottom"/>
          </w:tcPr>
          <w:p w14:paraId="7B64B18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7" w:type="dxa"/>
            <w:vAlign w:val="bottom"/>
          </w:tcPr>
          <w:p w14:paraId="60FBD3D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37FB0812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2021" w:type="dxa"/>
            <w:gridSpan w:val="3"/>
            <w:vAlign w:val="bottom"/>
          </w:tcPr>
          <w:p w14:paraId="3471650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D3D396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35" w:type="dxa"/>
            <w:vAlign w:val="bottom"/>
          </w:tcPr>
          <w:p w14:paraId="30D0BE73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53270FED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9AE23F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35" w:type="dxa"/>
            <w:vAlign w:val="bottom"/>
          </w:tcPr>
          <w:p w14:paraId="7CE65AF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1" w:type="dxa"/>
            <w:gridSpan w:val="3"/>
            <w:vAlign w:val="bottom"/>
          </w:tcPr>
          <w:p w14:paraId="2C3D560E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1B2F20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35" w:type="dxa"/>
            <w:vAlign w:val="bottom"/>
          </w:tcPr>
          <w:p w14:paraId="1C426A5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71" w:type="dxa"/>
            <w:gridSpan w:val="3"/>
          </w:tcPr>
          <w:p w14:paraId="18A50766" w14:textId="77777777" w:rsidR="00ED3516" w:rsidRDefault="00ED3516" w:rsidP="00ED351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6A5BB0" w14:textId="0E199612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24D9D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การด้อยค่า</w:t>
            </w:r>
            <w:r w:rsidRPr="00C24D9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35" w:type="dxa"/>
          </w:tcPr>
          <w:p w14:paraId="0A4C1DB2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281" w:type="dxa"/>
            <w:gridSpan w:val="3"/>
          </w:tcPr>
          <w:p w14:paraId="18C39D72" w14:textId="77777777" w:rsidR="00ED3516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B000CFD" w14:textId="237BE898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</w:tr>
      <w:tr w:rsidR="00ED3516" w:rsidRPr="00C24D9D" w14:paraId="7EF01419" w14:textId="77777777" w:rsidTr="00B749FC">
        <w:trPr>
          <w:gridAfter w:val="1"/>
          <w:wAfter w:w="40" w:type="dxa"/>
          <w:cantSplit/>
          <w:trHeight w:val="437"/>
          <w:tblHeader/>
        </w:trPr>
        <w:tc>
          <w:tcPr>
            <w:tcW w:w="1418" w:type="dxa"/>
          </w:tcPr>
          <w:p w14:paraId="182F3AF2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6F507D0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1360297F" w14:textId="523BE36F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27F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6139B5B7" w14:textId="6BB13239" w:rsidR="00ED3516" w:rsidRPr="00C24D9D" w:rsidRDefault="00AD2FB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4" w:type="dxa"/>
          </w:tcPr>
          <w:p w14:paraId="7DFD10AF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C48EC0" w14:textId="7A040178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075F64B" w14:textId="7A5194C0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78768AA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0550185" w14:textId="0F42BF47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27F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76B2797D" w14:textId="7849EEAA" w:rsidR="00ED3516" w:rsidRPr="00C24D9D" w:rsidRDefault="00AD2FB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7" w:type="dxa"/>
          </w:tcPr>
          <w:p w14:paraId="37EBB99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E2B2F59" w14:textId="2C42E21D" w:rsidR="00ED3516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ED3516"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</w:t>
            </w:r>
          </w:p>
          <w:p w14:paraId="693C3943" w14:textId="4223B031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35" w:type="dxa"/>
          </w:tcPr>
          <w:p w14:paraId="466DA3E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6341ABE" w14:textId="3807EB64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27F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773558E3" w14:textId="46A16503" w:rsidR="00ED3516" w:rsidRPr="00C24D9D" w:rsidRDefault="00AD2FB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5" w:type="dxa"/>
          </w:tcPr>
          <w:p w14:paraId="549FEE5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39BCB5" w14:textId="40E42D37" w:rsidR="00ED3516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1687F67F" w14:textId="09C46A96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0F5FB156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B7DAF68" w14:textId="10ED3F74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27F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6522F852" w14:textId="6239E6BD" w:rsidR="00ED3516" w:rsidRPr="00C24D9D" w:rsidRDefault="00AD2FB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5" w:type="dxa"/>
          </w:tcPr>
          <w:p w14:paraId="099D57F4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7DD42000" w14:textId="5EC8B944" w:rsidR="00ED3516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7443F046" w14:textId="750938C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235" w:type="dxa"/>
          </w:tcPr>
          <w:p w14:paraId="6D6595F4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39F0E92" w14:textId="05DC131D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27FB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  <w:p w14:paraId="762BA434" w14:textId="1227C0E7" w:rsidR="00ED3516" w:rsidRPr="00C24D9D" w:rsidRDefault="00AD2FB7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233" w:type="dxa"/>
          </w:tcPr>
          <w:p w14:paraId="03474F96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8FFF10E" w14:textId="39570612" w:rsidR="00F51818" w:rsidRDefault="002246F1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</w:p>
          <w:p w14:paraId="5A0B4F5A" w14:textId="0DCFA4F1" w:rsidR="00ED3516" w:rsidRPr="00C24D9D" w:rsidRDefault="00F51818" w:rsidP="00F5181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24D9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ED3516" w:rsidRPr="00C24D9D" w14:paraId="1B054BD1" w14:textId="77777777" w:rsidTr="00B749FC">
        <w:trPr>
          <w:gridAfter w:val="1"/>
          <w:wAfter w:w="40" w:type="dxa"/>
          <w:cantSplit/>
          <w:trHeight w:val="180"/>
          <w:tblHeader/>
        </w:trPr>
        <w:tc>
          <w:tcPr>
            <w:tcW w:w="1418" w:type="dxa"/>
          </w:tcPr>
          <w:p w14:paraId="5B3FEC3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E55811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71467FBC" w14:textId="7ECC1B94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4" w:type="dxa"/>
          </w:tcPr>
          <w:p w14:paraId="389F3F77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50528EEC" w14:textId="1053AE81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0A41D3A5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1A61279A" w14:textId="1081A2BE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7" w:type="dxa"/>
          </w:tcPr>
          <w:p w14:paraId="1C38FD70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15F77E5" w14:textId="6F83525D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56876D99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4846585" w14:textId="20F60C08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0637581E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43C1E3D" w14:textId="07D0E2C4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24B7590A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8DF929A" w14:textId="7EF511A1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2407D9BD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38FF8D" w14:textId="3B4DE900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5" w:type="dxa"/>
          </w:tcPr>
          <w:p w14:paraId="11B0A08A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600A9BB" w14:textId="41E5F8E1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33" w:type="dxa"/>
          </w:tcPr>
          <w:p w14:paraId="227C3CE8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3395F2F" w14:textId="778C0099" w:rsidR="00ED3516" w:rsidRPr="00C24D9D" w:rsidRDefault="002246F1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ED3516" w:rsidRPr="00C24D9D" w14:paraId="5CF4D42D" w14:textId="77777777" w:rsidTr="00B749FC">
        <w:trPr>
          <w:cantSplit/>
          <w:trHeight w:val="314"/>
          <w:tblHeader/>
        </w:trPr>
        <w:tc>
          <w:tcPr>
            <w:tcW w:w="1418" w:type="dxa"/>
          </w:tcPr>
          <w:p w14:paraId="353A5E2E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B3BC89B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21" w:type="dxa"/>
            <w:gridSpan w:val="3"/>
          </w:tcPr>
          <w:p w14:paraId="5F8B9722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24D9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5" w:type="dxa"/>
          </w:tcPr>
          <w:p w14:paraId="0931CF5E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274" w:type="dxa"/>
            <w:gridSpan w:val="16"/>
          </w:tcPr>
          <w:p w14:paraId="56ECFEB9" w14:textId="48506CB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C24D9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D3516" w:rsidRPr="00C24D9D" w14:paraId="6DD36323" w14:textId="77777777" w:rsidTr="00B749FC">
        <w:trPr>
          <w:gridAfter w:val="1"/>
          <w:wAfter w:w="40" w:type="dxa"/>
          <w:cantSplit/>
          <w:trHeight w:val="324"/>
        </w:trPr>
        <w:tc>
          <w:tcPr>
            <w:tcW w:w="2685" w:type="dxa"/>
            <w:gridSpan w:val="2"/>
          </w:tcPr>
          <w:p w14:paraId="377C9B70" w14:textId="77777777" w:rsidR="00ED3516" w:rsidRPr="00C24D9D" w:rsidRDefault="00ED3516" w:rsidP="00ED3516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24D9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905" w:type="dxa"/>
          </w:tcPr>
          <w:p w14:paraId="4263F067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0F0A7BA8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2036A683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6B9EB831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30D3061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7" w:type="dxa"/>
          </w:tcPr>
          <w:p w14:paraId="6C05C763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4BF0C1D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204084C9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632DB19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480C443E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9A2E986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19E57BD8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A669CC7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6D992F4B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</w:tcPr>
          <w:p w14:paraId="28B84882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5" w:type="dxa"/>
          </w:tcPr>
          <w:p w14:paraId="40C26B3C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7046FE7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33" w:type="dxa"/>
          </w:tcPr>
          <w:p w14:paraId="2045BA5A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E0AC279" w14:textId="77777777" w:rsidR="00ED3516" w:rsidRPr="00C24D9D" w:rsidRDefault="00ED3516" w:rsidP="00ED351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D70C47" w:rsidRPr="00C24D9D" w14:paraId="6CE8D864" w14:textId="77777777" w:rsidTr="00B749FC">
        <w:trPr>
          <w:gridAfter w:val="1"/>
          <w:wAfter w:w="40" w:type="dxa"/>
          <w:cantSplit/>
          <w:trHeight w:val="562"/>
        </w:trPr>
        <w:tc>
          <w:tcPr>
            <w:tcW w:w="1418" w:type="dxa"/>
          </w:tcPr>
          <w:p w14:paraId="1744AD54" w14:textId="77777777" w:rsidR="00D70C47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ทานากะ </w:t>
            </w:r>
          </w:p>
          <w:p w14:paraId="6A650189" w14:textId="77777777" w:rsidR="00D70C47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เวลดิ้ง เซ็นเตอร์      </w:t>
            </w:r>
          </w:p>
          <w:p w14:paraId="618F24FB" w14:textId="042CED4F" w:rsidR="00D70C47" w:rsidRPr="00C24D9D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267" w:type="dxa"/>
          </w:tcPr>
          <w:p w14:paraId="4B8AA758" w14:textId="493BBC39" w:rsidR="00D70C47" w:rsidRPr="00C24D9D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รับฝึกอบรมช่าง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 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เชื่อมและ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อสังหาริมทรัพย์</w:t>
            </w:r>
          </w:p>
        </w:tc>
        <w:tc>
          <w:tcPr>
            <w:tcW w:w="905" w:type="dxa"/>
          </w:tcPr>
          <w:p w14:paraId="43BC3042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082695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142C5F8" w14:textId="04B9B0B3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99.9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4" w:type="dxa"/>
          </w:tcPr>
          <w:p w14:paraId="19B17D42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614CA299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D2F20A0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91F0F5D" w14:textId="735D218F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F5181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5" w:type="dxa"/>
          </w:tcPr>
          <w:p w14:paraId="479D3A14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E112F2A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7223CB7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5C9DC31" w14:textId="4A939555" w:rsidR="00D70C47" w:rsidRPr="00F51818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F518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818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7" w:type="dxa"/>
          </w:tcPr>
          <w:p w14:paraId="5C113637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FA7B0A" w14:textId="77777777" w:rsidR="00D70C47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55A69C9" w14:textId="77777777" w:rsidR="00D70C47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B59C3E9" w14:textId="383F447B" w:rsidR="00D70C47" w:rsidRPr="00C24D9D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235" w:type="dxa"/>
          </w:tcPr>
          <w:p w14:paraId="5DBD72A5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66A63B7" w14:textId="77777777" w:rsidR="00D70C47" w:rsidRPr="00D70C47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506064" w14:textId="77777777" w:rsidR="00D70C47" w:rsidRPr="00D70C47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E41C33" w14:textId="049E88CA" w:rsidR="00D70C47" w:rsidRPr="00D70C47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70C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D70C4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502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5" w:type="dxa"/>
          </w:tcPr>
          <w:p w14:paraId="151ABED3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40B2CE" w14:textId="77777777" w:rsidR="00D70C47" w:rsidRDefault="00D70C47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</w:t>
            </w:r>
          </w:p>
          <w:p w14:paraId="22778511" w14:textId="77777777" w:rsidR="00D70C47" w:rsidRDefault="00D70C47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176684" w14:textId="11418E1E" w:rsidR="00D70C47" w:rsidRPr="00C24D9D" w:rsidRDefault="00D70C47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26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  <w:r w:rsidRPr="00ED35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556</w:t>
            </w:r>
          </w:p>
        </w:tc>
        <w:tc>
          <w:tcPr>
            <w:tcW w:w="235" w:type="dxa"/>
          </w:tcPr>
          <w:p w14:paraId="22C4A2D5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AF4F3F2" w14:textId="77777777" w:rsidR="00D70C47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23F4A3B" w14:textId="77777777" w:rsidR="00D70C47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6D70FF" w14:textId="110F7F92" w:rsidR="00D70C47" w:rsidRPr="00C24D9D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ED35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3994B23D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75F3230E" w14:textId="77777777" w:rsidR="00D70C47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383C12F" w14:textId="77777777" w:rsidR="00D70C47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86B291" w14:textId="0B94B8D7" w:rsidR="00D70C47" w:rsidRPr="00C24D9D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ED35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027D2771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B2D0E2F" w14:textId="77777777" w:rsidR="00D70C47" w:rsidRPr="004E1F7D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4367AD8" w14:textId="77777777" w:rsidR="00D70C47" w:rsidRPr="004E1F7D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A58429B" w14:textId="7ABA6946" w:rsidR="00D70C47" w:rsidRPr="004E1F7D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E1F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4E1F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,0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502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3" w:type="dxa"/>
          </w:tcPr>
          <w:p w14:paraId="3700218E" w14:textId="77777777" w:rsidR="00D70C47" w:rsidRPr="00E16B8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40" w:type="dxa"/>
          </w:tcPr>
          <w:p w14:paraId="686E0CB9" w14:textId="77777777" w:rsidR="00D70C47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270D38C" w14:textId="77777777" w:rsidR="00D70C47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1417FC" w14:textId="6508DA88" w:rsidR="00D70C47" w:rsidRPr="00C24D9D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Pr="00932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556</w:t>
            </w:r>
          </w:p>
        </w:tc>
      </w:tr>
      <w:tr w:rsidR="00D70C47" w:rsidRPr="00C24D9D" w14:paraId="53E8485D" w14:textId="77777777" w:rsidTr="00B749FC">
        <w:trPr>
          <w:gridAfter w:val="1"/>
          <w:wAfter w:w="40" w:type="dxa"/>
          <w:cantSplit/>
          <w:trHeight w:val="562"/>
        </w:trPr>
        <w:tc>
          <w:tcPr>
            <w:tcW w:w="1418" w:type="dxa"/>
          </w:tcPr>
          <w:p w14:paraId="3E529D4E" w14:textId="3B479844" w:rsidR="00D70C47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M.C.S. - Japan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proofErr w:type="spellStart"/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>Co.,Ltd</w:t>
            </w:r>
            <w:proofErr w:type="spellEnd"/>
            <w:proofErr w:type="gramEnd"/>
          </w:p>
        </w:tc>
        <w:tc>
          <w:tcPr>
            <w:tcW w:w="1267" w:type="dxa"/>
          </w:tcPr>
          <w:p w14:paraId="02698312" w14:textId="47635D01" w:rsidR="00D70C47" w:rsidRPr="00C24D9D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ออกแบบและผลิต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905" w:type="dxa"/>
          </w:tcPr>
          <w:p w14:paraId="42DBC21A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D5F2D4" w14:textId="6F72829F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  <w:r w:rsidRPr="00F5181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4" w:type="dxa"/>
          </w:tcPr>
          <w:p w14:paraId="3ED165B7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7F2C2E73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237FEE4" w14:textId="60EB702E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235" w:type="dxa"/>
          </w:tcPr>
          <w:p w14:paraId="393A2966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60B511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7530D38" w14:textId="5BAAD645" w:rsidR="00D70C47" w:rsidRPr="00F51818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F518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818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7" w:type="dxa"/>
          </w:tcPr>
          <w:p w14:paraId="182EDBB0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4B25734" w14:textId="77777777" w:rsidR="00D70C47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8AEA735" w14:textId="29D8A98E" w:rsidR="00D70C47" w:rsidRPr="00C24D9D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ล้านเยน</w:t>
            </w:r>
          </w:p>
        </w:tc>
        <w:tc>
          <w:tcPr>
            <w:tcW w:w="235" w:type="dxa"/>
          </w:tcPr>
          <w:p w14:paraId="3F5185E7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713AA35" w14:textId="77777777" w:rsidR="00D70C47" w:rsidRPr="00D70C47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8ACD1B" w14:textId="73B3F37E" w:rsidR="00D70C47" w:rsidRPr="00D70C47" w:rsidRDefault="002246F1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D70C47" w:rsidRPr="00D70C47">
              <w:rPr>
                <w:rFonts w:asciiTheme="majorBidi" w:hAnsiTheme="majorBidi" w:cstheme="majorBidi"/>
                <w:sz w:val="24"/>
                <w:szCs w:val="24"/>
              </w:rPr>
              <w:t>,869</w:t>
            </w:r>
          </w:p>
        </w:tc>
        <w:tc>
          <w:tcPr>
            <w:tcW w:w="235" w:type="dxa"/>
          </w:tcPr>
          <w:p w14:paraId="28EB44A6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BD37026" w14:textId="77777777" w:rsidR="00D70C47" w:rsidRDefault="00D70C47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B564DA" w14:textId="6E42DFC3" w:rsidR="00D70C47" w:rsidRPr="00C24D9D" w:rsidRDefault="002246F1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0"/>
              <w:rPr>
                <w:rFonts w:asciiTheme="majorBidi" w:hAnsiTheme="majorBidi" w:cstheme="majorBidi"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D70C47" w:rsidRPr="00ED35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70C4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5" w:type="dxa"/>
          </w:tcPr>
          <w:p w14:paraId="1DEAE327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A9DB81E" w14:textId="77777777" w:rsidR="00D70C47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7190E7B" w14:textId="2FAD1397" w:rsidR="00D70C47" w:rsidRPr="00C24D9D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ED35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774D712D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1DBEF887" w14:textId="77777777" w:rsidR="00D70C47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0FBCC26" w14:textId="7F4BE5E2" w:rsidR="00D70C47" w:rsidRPr="00ED3516" w:rsidRDefault="00D70C47" w:rsidP="004E1F7D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D351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5" w:type="dxa"/>
          </w:tcPr>
          <w:p w14:paraId="06D3B0F0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8B95B6" w14:textId="77777777" w:rsidR="00D70C47" w:rsidRPr="004E1F7D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237A6A8" w14:textId="0D953F7A" w:rsidR="00D70C47" w:rsidRPr="004E1F7D" w:rsidRDefault="002246F1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D70C47" w:rsidRPr="004E1F7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,869</w:t>
            </w:r>
          </w:p>
        </w:tc>
        <w:tc>
          <w:tcPr>
            <w:tcW w:w="233" w:type="dxa"/>
          </w:tcPr>
          <w:p w14:paraId="2C0128BD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0FCB2B9" w14:textId="77777777" w:rsidR="00D70C47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</w:p>
          <w:p w14:paraId="4384ACDC" w14:textId="3CA66E4E" w:rsidR="00D70C47" w:rsidRPr="00C24D9D" w:rsidRDefault="002246F1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  <w:r w:rsidRPr="002246F1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13</w:t>
            </w:r>
            <w:r w:rsidR="00D70C47" w:rsidRPr="00932E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2246F1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="00D70C47" w:rsidRPr="00913FE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</w:t>
            </w:r>
            <w:r w:rsidRPr="002246F1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D70C47" w:rsidRPr="00C24D9D" w14:paraId="6C2CE342" w14:textId="77777777" w:rsidTr="00B749FC">
        <w:trPr>
          <w:gridAfter w:val="1"/>
          <w:wAfter w:w="40" w:type="dxa"/>
          <w:cantSplit/>
          <w:trHeight w:val="848"/>
        </w:trPr>
        <w:tc>
          <w:tcPr>
            <w:tcW w:w="1418" w:type="dxa"/>
          </w:tcPr>
          <w:p w14:paraId="550BB7CB" w14:textId="5DF158D8" w:rsidR="00D70C47" w:rsidRPr="00C24D9D" w:rsidRDefault="00D70C47" w:rsidP="00D70C4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M.C.S. Steel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proofErr w:type="gramStart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proofErr w:type="gramEnd"/>
            <w:r>
              <w:rPr>
                <w:rFonts w:asciiTheme="majorBidi" w:hAnsiTheme="majorBidi" w:cstheme="majorBidi"/>
                <w:sz w:val="24"/>
                <w:szCs w:val="24"/>
              </w:rPr>
              <w:t>Xiamen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Co.,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Ltd. </w:t>
            </w:r>
          </w:p>
        </w:tc>
        <w:tc>
          <w:tcPr>
            <w:tcW w:w="1267" w:type="dxa"/>
          </w:tcPr>
          <w:p w14:paraId="3D96D1F8" w14:textId="29D27B87" w:rsidR="00D70C47" w:rsidRPr="00C24D9D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ผลิตและจำหน่าย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สินค้าประเภท</w:t>
            </w:r>
            <w:r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  <w:t xml:space="preserve">   </w:t>
            </w:r>
            <w:r w:rsidRPr="00B63B49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โครงสร้างเหล็ก</w:t>
            </w:r>
          </w:p>
        </w:tc>
        <w:tc>
          <w:tcPr>
            <w:tcW w:w="905" w:type="dxa"/>
          </w:tcPr>
          <w:p w14:paraId="6618E507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AEDC54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E01EE29" w14:textId="4944C6B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234" w:type="dxa"/>
          </w:tcPr>
          <w:p w14:paraId="0B1A7749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14:paraId="390F391B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08F63AA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5EDD93" w14:textId="49796F8B" w:rsidR="00D70C47" w:rsidRPr="00F51818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  <w:r w:rsidRPr="00F5181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235" w:type="dxa"/>
          </w:tcPr>
          <w:p w14:paraId="7F6710C3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75E9F06B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595972" w14:textId="77777777" w:rsidR="00D70C47" w:rsidRPr="00F51818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FFB0A2B" w14:textId="4259FB7B" w:rsidR="00D70C47" w:rsidRPr="00F51818" w:rsidRDefault="00D70C47" w:rsidP="00D70C4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left="-79" w:right="-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5181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F5181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51818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37" w:type="dxa"/>
          </w:tcPr>
          <w:p w14:paraId="4CC1DAE1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BA0A498" w14:textId="77777777" w:rsidR="00D70C47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772279" w14:textId="77777777" w:rsidR="00D70C47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3F6B99D" w14:textId="63FE1A0D" w:rsidR="00D70C47" w:rsidRPr="00C24D9D" w:rsidRDefault="00D70C47" w:rsidP="00D70C4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Pr="00B55F5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55F5F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ล้านหยวน</w:t>
            </w:r>
          </w:p>
        </w:tc>
        <w:tc>
          <w:tcPr>
            <w:tcW w:w="235" w:type="dxa"/>
          </w:tcPr>
          <w:p w14:paraId="6B3B87A3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3DAC0A38" w14:textId="77777777" w:rsidR="00D70C47" w:rsidRPr="00D70C47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E86314" w14:textId="77777777" w:rsidR="00D70C47" w:rsidRPr="00D70C47" w:rsidRDefault="00D70C47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CF5C9E" w14:textId="43E03E38" w:rsidR="00D70C47" w:rsidRPr="00D70C47" w:rsidRDefault="002246F1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70C47" w:rsidRPr="00D70C4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79,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121</w:t>
            </w:r>
          </w:p>
        </w:tc>
        <w:tc>
          <w:tcPr>
            <w:tcW w:w="235" w:type="dxa"/>
          </w:tcPr>
          <w:p w14:paraId="5F210285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76D159F" w14:textId="77777777" w:rsidR="00D70C47" w:rsidRDefault="00D70C47" w:rsidP="004E1F7D">
            <w:pPr>
              <w:pStyle w:val="acctfourfigures"/>
              <w:tabs>
                <w:tab w:val="clear" w:pos="765"/>
                <w:tab w:val="decimal" w:pos="662"/>
                <w:tab w:val="decimal" w:pos="699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91E7E3" w14:textId="77777777" w:rsidR="00D70C47" w:rsidRDefault="00D70C47" w:rsidP="004E1F7D">
            <w:pPr>
              <w:pStyle w:val="acctfourfigures"/>
              <w:tabs>
                <w:tab w:val="clear" w:pos="765"/>
                <w:tab w:val="decimal" w:pos="662"/>
                <w:tab w:val="decimal" w:pos="699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06AA274" w14:textId="258D44D8" w:rsidR="00D70C47" w:rsidRPr="00C24D9D" w:rsidRDefault="002246F1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D70C4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70C47" w:rsidRPr="00ED35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70C47" w:rsidRPr="00913F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</w:p>
        </w:tc>
        <w:tc>
          <w:tcPr>
            <w:tcW w:w="235" w:type="dxa"/>
          </w:tcPr>
          <w:p w14:paraId="65E6F276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D566A4" w14:textId="77777777" w:rsidR="00D70C47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CF72CE" w14:textId="77777777" w:rsidR="00D70C47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F08D27" w14:textId="1DB5854B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4,4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12640DC7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19" w:type="dxa"/>
          </w:tcPr>
          <w:p w14:paraId="49999C5D" w14:textId="77777777" w:rsidR="00D70C47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9F9FBD" w14:textId="77777777" w:rsidR="00D70C47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3714165" w14:textId="2FD573D6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bidi="th-TH"/>
              </w:rPr>
            </w:pP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2246F1"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4AE678B6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54D6F7" w14:textId="77777777" w:rsidR="00D70C47" w:rsidRPr="004E1F7D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E77A670" w14:textId="77777777" w:rsidR="00D70C47" w:rsidRPr="004E1F7D" w:rsidRDefault="00D70C47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B1C0BA" w14:textId="43B0B8E4" w:rsidR="00D70C47" w:rsidRPr="004E1F7D" w:rsidRDefault="002246F1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70C47" w:rsidRPr="004E1F7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64,70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6C3B548B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3F6B572" w14:textId="77777777" w:rsidR="00D70C47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E33686A" w14:textId="77777777" w:rsidR="00D70C47" w:rsidRDefault="00D70C47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274272" w14:textId="0BB6D37B" w:rsidR="00D70C47" w:rsidRPr="00C24D9D" w:rsidRDefault="002246F1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70C47"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  <w:r w:rsidR="00D70C47" w:rsidRPr="00932E3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D70C47" w:rsidRPr="00913FE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2246F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</w:p>
        </w:tc>
      </w:tr>
      <w:tr w:rsidR="00D70C47" w:rsidRPr="00C24D9D" w14:paraId="1A070345" w14:textId="77777777" w:rsidTr="00B749FC">
        <w:trPr>
          <w:gridAfter w:val="1"/>
          <w:wAfter w:w="40" w:type="dxa"/>
          <w:cantSplit/>
          <w:trHeight w:val="187"/>
        </w:trPr>
        <w:tc>
          <w:tcPr>
            <w:tcW w:w="1418" w:type="dxa"/>
          </w:tcPr>
          <w:p w14:paraId="1832CEAE" w14:textId="5AD578E5" w:rsidR="00D70C47" w:rsidRPr="00C24D9D" w:rsidRDefault="00D70C47" w:rsidP="00D70C47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24D9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7" w:type="dxa"/>
          </w:tcPr>
          <w:p w14:paraId="702F99FD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5" w:type="dxa"/>
          </w:tcPr>
          <w:p w14:paraId="6D336243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4" w:type="dxa"/>
          </w:tcPr>
          <w:p w14:paraId="674D9F25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</w:tcPr>
          <w:p w14:paraId="27DF438E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3B2F74C1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</w:tcPr>
          <w:p w14:paraId="269EE59C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7" w:type="dxa"/>
            <w:vAlign w:val="bottom"/>
          </w:tcPr>
          <w:p w14:paraId="38DB4ED0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</w:tcPr>
          <w:p w14:paraId="506B63CB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  <w:vAlign w:val="bottom"/>
          </w:tcPr>
          <w:p w14:paraId="42E0419B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041AF80" w14:textId="17138FA0" w:rsidR="00D70C47" w:rsidRPr="00D70C47" w:rsidRDefault="002246F1" w:rsidP="004E1F7D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D70C47" w:rsidRPr="00D70C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84,0</w:t>
            </w:r>
            <w:r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70C47" w:rsidRPr="00D70C4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5" w:type="dxa"/>
          </w:tcPr>
          <w:p w14:paraId="62F69352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287E981E" w14:textId="2F450A1C" w:rsidR="00D70C47" w:rsidRPr="00C3749D" w:rsidRDefault="002246F1" w:rsidP="004E1F7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D70C47"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D70C47" w:rsidRPr="00C374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D70C47"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35" w:type="dxa"/>
          </w:tcPr>
          <w:p w14:paraId="1B9E7CE2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A29B69B" w14:textId="13B37E22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</w:tcPr>
          <w:p w14:paraId="1D4F1D3F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F21B18E" w14:textId="00AC5CA6" w:rsidR="00D70C47" w:rsidRPr="00A92CFF" w:rsidRDefault="00D70C47" w:rsidP="00D70C4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A92CF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5" w:type="dxa"/>
            <w:vAlign w:val="bottom"/>
          </w:tcPr>
          <w:p w14:paraId="4AA59337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D0D7DEB" w14:textId="169EB6D0" w:rsidR="00D70C47" w:rsidRPr="00C24D9D" w:rsidRDefault="002246F1" w:rsidP="004E1F7D">
            <w:pPr>
              <w:pStyle w:val="acctfourfigures"/>
              <w:tabs>
                <w:tab w:val="clear" w:pos="765"/>
                <w:tab w:val="decimal" w:pos="787"/>
              </w:tabs>
              <w:spacing w:line="240" w:lineRule="auto"/>
              <w:ind w:left="-79" w:right="-3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D70C4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69,590</w:t>
            </w:r>
          </w:p>
        </w:tc>
        <w:tc>
          <w:tcPr>
            <w:tcW w:w="233" w:type="dxa"/>
          </w:tcPr>
          <w:p w14:paraId="19A49184" w14:textId="77777777" w:rsidR="00D70C47" w:rsidRPr="00C24D9D" w:rsidRDefault="00D70C47" w:rsidP="00D70C4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96F3311" w14:textId="2EF07474" w:rsidR="00D70C47" w:rsidRPr="00C24D9D" w:rsidRDefault="002246F1" w:rsidP="00B749F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246F1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D70C47" w:rsidRPr="0091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59</w:t>
            </w:r>
            <w:r w:rsidR="00D70C47" w:rsidRPr="00932E39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2246F1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33</w:t>
            </w:r>
            <w:r w:rsidR="00D70C47" w:rsidRPr="00913FE7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</w:tr>
    </w:tbl>
    <w:p w14:paraId="1130097C" w14:textId="77777777" w:rsidR="0001562E" w:rsidRPr="00C24D9D" w:rsidRDefault="0001562E" w:rsidP="0001562E">
      <w:pPr>
        <w:rPr>
          <w:rFonts w:asciiTheme="majorBidi" w:hAnsiTheme="majorBidi" w:cstheme="majorBidi"/>
          <w:sz w:val="24"/>
          <w:szCs w:val="24"/>
        </w:rPr>
      </w:pPr>
    </w:p>
    <w:p w14:paraId="072BEB2E" w14:textId="77777777" w:rsidR="00CC7F1E" w:rsidRPr="00295919" w:rsidRDefault="00CC7F1E" w:rsidP="009777AF">
      <w:pPr>
        <w:pStyle w:val="block"/>
        <w:tabs>
          <w:tab w:val="left" w:pos="0"/>
        </w:tabs>
        <w:spacing w:after="0" w:line="240" w:lineRule="auto"/>
        <w:ind w:left="270" w:right="-512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3AE9F2B1" w14:textId="77777777" w:rsidR="00401CE5" w:rsidRPr="00295919" w:rsidRDefault="00401CE5" w:rsidP="006427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684" w:right="-45" w:hanging="36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cs/>
        </w:rPr>
        <w:sectPr w:rsidR="00401CE5" w:rsidRPr="00295919" w:rsidSect="00240FB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26B5688" w14:textId="21B62E3C" w:rsidR="00297667" w:rsidRPr="001746B7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722F3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lastRenderedPageBreak/>
        <w:t>ส่วน</w:t>
      </w: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งานดำเนินง</w:t>
      </w:r>
      <w:r w:rsidR="00A92D47"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14:paraId="7513A785" w14:textId="382156CE" w:rsidR="00297667" w:rsidRDefault="00297667" w:rsidP="00297667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3203C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Pr="003203C5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</w:t>
      </w:r>
      <w:r w:rsidR="00A739FA">
        <w:rPr>
          <w:rFonts w:asciiTheme="majorBidi" w:hAnsiTheme="majorBidi" w:cstheme="majorBidi"/>
          <w:sz w:val="28"/>
          <w:szCs w:val="28"/>
        </w:rPr>
        <w:br/>
      </w:r>
      <w:r w:rsidRPr="003203C5">
        <w:rPr>
          <w:rFonts w:asciiTheme="majorBidi" w:hAnsiTheme="majorBidi" w:cstheme="majorBidi"/>
          <w:sz w:val="28"/>
          <w:szCs w:val="28"/>
          <w:cs/>
        </w:rPr>
        <w:t>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1D420200" w14:textId="77777777" w:rsidR="008C61F0" w:rsidRPr="003203C5" w:rsidRDefault="008C61F0" w:rsidP="00A53FF7">
      <w:pPr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p w14:paraId="5F3BAB0C" w14:textId="0C378186" w:rsidR="00297667" w:rsidRPr="003203C5" w:rsidRDefault="00297667" w:rsidP="002B54D5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3203C5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2246F1" w:rsidRPr="002246F1">
        <w:rPr>
          <w:rFonts w:asciiTheme="majorBidi" w:hAnsiTheme="majorBidi" w:cstheme="majorBidi"/>
          <w:sz w:val="28"/>
          <w:szCs w:val="28"/>
        </w:rPr>
        <w:t>1</w:t>
      </w:r>
      <w:r w:rsidRPr="003203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203C5" w:rsidRPr="003203C5">
        <w:rPr>
          <w:rFonts w:asciiTheme="majorBidi" w:hAnsiTheme="majorBidi" w:cstheme="majorBidi"/>
          <w:spacing w:val="-4"/>
          <w:sz w:val="28"/>
          <w:szCs w:val="28"/>
          <w:cs/>
        </w:rPr>
        <w:t>ประเทศไทย</w:t>
      </w:r>
    </w:p>
    <w:p w14:paraId="0F1DD5C3" w14:textId="50BDF41D" w:rsidR="00297667" w:rsidRDefault="00297667" w:rsidP="002B54D5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 w:rsidRPr="003203C5">
        <w:rPr>
          <w:rFonts w:asciiTheme="majorBidi" w:hAnsiTheme="majorBidi" w:cstheme="majorBidi"/>
          <w:sz w:val="28"/>
          <w:szCs w:val="28"/>
          <w:cs/>
        </w:rPr>
        <w:t xml:space="preserve">ส่วนงาน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Pr="003203C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49D8">
        <w:rPr>
          <w:rFonts w:asciiTheme="majorBidi" w:hAnsiTheme="majorBidi" w:cstheme="majorBidi" w:hint="cs"/>
          <w:sz w:val="28"/>
          <w:szCs w:val="28"/>
          <w:cs/>
        </w:rPr>
        <w:t>ประเทศจีน</w:t>
      </w:r>
    </w:p>
    <w:p w14:paraId="3EE5C28F" w14:textId="5E8A0FEA" w:rsidR="00E349D8" w:rsidRPr="003203C5" w:rsidRDefault="00E349D8" w:rsidP="002B54D5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ส่วนงาน 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ประเทศญี่ปุ่น</w:t>
      </w:r>
    </w:p>
    <w:p w14:paraId="29BC2A69" w14:textId="77777777" w:rsidR="00297667" w:rsidRPr="003203C5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</w:rPr>
      </w:pPr>
    </w:p>
    <w:p w14:paraId="3016D883" w14:textId="72A6D951" w:rsidR="00297667" w:rsidRPr="003203C5" w:rsidRDefault="00297667" w:rsidP="00297667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03C5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B749FC">
        <w:rPr>
          <w:rFonts w:asciiTheme="majorBidi" w:hAnsiTheme="majorBidi" w:cstheme="majorBidi"/>
          <w:sz w:val="28"/>
          <w:szCs w:val="28"/>
        </w:rPr>
        <w:br/>
      </w:r>
      <w:r w:rsidRPr="003203C5">
        <w:rPr>
          <w:rFonts w:asciiTheme="majorBidi" w:hAnsiTheme="majorBidi" w:cstheme="majorBidi"/>
          <w:sz w:val="28"/>
          <w:szCs w:val="28"/>
          <w:cs/>
        </w:rPr>
        <w:t>จาก</w:t>
      </w:r>
      <w:r w:rsidRPr="003203C5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Pr="003203C5">
        <w:rPr>
          <w:rFonts w:asciiTheme="majorBidi" w:hAnsiTheme="majorBidi" w:cstheme="majorBidi"/>
          <w:spacing w:val="-6"/>
          <w:sz w:val="28"/>
          <w:szCs w:val="28"/>
          <w:cs/>
        </w:rPr>
        <w:t>ดำเนินงาน</w:t>
      </w:r>
      <w:r w:rsidRPr="003203C5">
        <w:rPr>
          <w:rFonts w:asciiTheme="majorBidi" w:hAnsiTheme="majorBidi" w:cstheme="majorBidi"/>
          <w:color w:val="FFFFFF"/>
          <w:spacing w:val="-6"/>
          <w:sz w:val="28"/>
          <w:szCs w:val="28"/>
          <w:cs/>
        </w:rPr>
        <w:t>.</w:t>
      </w:r>
      <w:r w:rsidRPr="003203C5">
        <w:rPr>
          <w:rFonts w:asciiTheme="majorBidi" w:hAnsiTheme="majorBidi" w:cstheme="majorBidi"/>
          <w:spacing w:val="-6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3203C5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กลุ่มบริษัท </w:t>
      </w:r>
      <w:r w:rsidRPr="003203C5">
        <w:rPr>
          <w:rFonts w:asciiTheme="majorBidi" w:hAnsiTheme="majorBidi" w:cstheme="majorBidi"/>
          <w:spacing w:val="-8"/>
          <w:sz w:val="28"/>
          <w:szCs w:val="28"/>
          <w:cs/>
        </w:rPr>
        <w:t>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="00B749FC">
        <w:rPr>
          <w:rFonts w:asciiTheme="majorBidi" w:hAnsiTheme="majorBidi" w:cstheme="majorBidi"/>
          <w:spacing w:val="-8"/>
          <w:sz w:val="28"/>
          <w:szCs w:val="28"/>
        </w:rPr>
        <w:br/>
      </w:r>
      <w:r w:rsidRPr="003203C5">
        <w:rPr>
          <w:rFonts w:asciiTheme="majorBidi" w:hAnsiTheme="majorBidi" w:cstheme="majorBidi"/>
          <w:spacing w:val="-8"/>
          <w:sz w:val="28"/>
          <w:szCs w:val="28"/>
          <w:cs/>
        </w:rPr>
        <w:t>ในการ</w:t>
      </w:r>
      <w:r w:rsidRPr="003203C5">
        <w:rPr>
          <w:rFonts w:asciiTheme="majorBidi" w:hAnsiTheme="majorBidi" w:cstheme="majorBidi"/>
          <w:spacing w:val="-2"/>
          <w:sz w:val="28"/>
          <w:szCs w:val="28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36C837E" w14:textId="18F23C73" w:rsidR="00C3749D" w:rsidRDefault="00C3749D" w:rsidP="006427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28"/>
          <w:szCs w:val="28"/>
          <w:shd w:val="clear" w:color="auto" w:fill="D9D9D9" w:themeFill="background1" w:themeFillShade="D9"/>
          <w:cs/>
        </w:rPr>
      </w:pPr>
    </w:p>
    <w:p w14:paraId="35AA2D34" w14:textId="4CDFDD59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240FB9">
          <w:headerReference w:type="even" r:id="rId14"/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  <w:r>
        <w:rPr>
          <w:rFonts w:ascii="Angsana New" w:hAnsi="Angsana New" w:cs="Angsana New"/>
          <w:b/>
          <w:sz w:val="22"/>
          <w:szCs w:val="22"/>
        </w:rPr>
        <w:tab/>
      </w:r>
    </w:p>
    <w:tbl>
      <w:tblPr>
        <w:tblStyle w:val="TableGrid"/>
        <w:tblW w:w="1451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822"/>
        <w:gridCol w:w="237"/>
        <w:gridCol w:w="837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BC58AF" w:rsidRPr="005A6401" w14:paraId="024EE461" w14:textId="77777777" w:rsidTr="005072AA">
        <w:trPr>
          <w:trHeight w:val="144"/>
          <w:tblHeader/>
        </w:trPr>
        <w:tc>
          <w:tcPr>
            <w:tcW w:w="3868" w:type="dxa"/>
            <w:vMerge w:val="restart"/>
            <w:shd w:val="clear" w:color="auto" w:fill="auto"/>
            <w:vAlign w:val="bottom"/>
          </w:tcPr>
          <w:p w14:paraId="150AD1BD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0"/>
                <w:szCs w:val="20"/>
                <w:cs/>
              </w:rPr>
            </w:pPr>
          </w:p>
        </w:tc>
        <w:tc>
          <w:tcPr>
            <w:tcW w:w="10647" w:type="dxa"/>
            <w:gridSpan w:val="19"/>
            <w:shd w:val="clear" w:color="auto" w:fill="auto"/>
            <w:vAlign w:val="bottom"/>
          </w:tcPr>
          <w:p w14:paraId="5B1CFE26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C58AF" w:rsidRPr="005A6401" w14:paraId="2F21DCA7" w14:textId="77777777" w:rsidTr="005072AA">
        <w:trPr>
          <w:trHeight w:val="144"/>
          <w:tblHeader/>
        </w:trPr>
        <w:tc>
          <w:tcPr>
            <w:tcW w:w="3868" w:type="dxa"/>
            <w:vMerge/>
            <w:shd w:val="clear" w:color="auto" w:fill="auto"/>
            <w:vAlign w:val="bottom"/>
          </w:tcPr>
          <w:p w14:paraId="279C1849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bottom"/>
          </w:tcPr>
          <w:p w14:paraId="2A5C6118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ส่วน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5A585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34ABA3F4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D89CE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7D5C6638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CA6FFF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5D377B00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="Angsana New" w:hint="cs"/>
                <w:sz w:val="20"/>
                <w:szCs w:val="20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6A863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47269B55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BC58AF" w:rsidRPr="005A6401" w14:paraId="7025CBBB" w14:textId="77777777" w:rsidTr="005072AA">
        <w:trPr>
          <w:trHeight w:val="144"/>
          <w:tblHeader/>
        </w:trPr>
        <w:tc>
          <w:tcPr>
            <w:tcW w:w="3868" w:type="dxa"/>
            <w:vAlign w:val="bottom"/>
          </w:tcPr>
          <w:p w14:paraId="411AC52A" w14:textId="72F4E68B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 w:rsidR="005072AA" w:rsidRPr="005A640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สาม</w:t>
            </w:r>
            <w:r w:rsidRPr="005A640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 xml:space="preserve">เดือนสิ้นสุดวันที่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3</w:t>
            </w:r>
            <w:r w:rsidRPr="005A640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0 </w:t>
            </w:r>
            <w:r w:rsidRPr="005A640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2" w:type="dxa"/>
            <w:vAlign w:val="bottom"/>
          </w:tcPr>
          <w:p w14:paraId="3B0AB593" w14:textId="21BBEFEC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7" w:type="dxa"/>
            <w:vAlign w:val="bottom"/>
          </w:tcPr>
          <w:p w14:paraId="24E48FA9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6F681644" w14:textId="48EBF781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072B20AC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C91249A" w14:textId="2B045DF0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0735F1AE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3B85497F" w14:textId="054B9E64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03616A34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4B33F0EE" w14:textId="1A2B4FA5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22AEC277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25670734" w14:textId="7C404861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7C8C23AA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27411F6E" w14:textId="7CBE9476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085F7D61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259B17A" w14:textId="664FBD30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55FA7AD9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vAlign w:val="bottom"/>
          </w:tcPr>
          <w:p w14:paraId="0547B565" w14:textId="13BC2F39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9" w:type="dxa"/>
            <w:vAlign w:val="bottom"/>
          </w:tcPr>
          <w:p w14:paraId="2B06A003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vAlign w:val="bottom"/>
          </w:tcPr>
          <w:p w14:paraId="38354F09" w14:textId="04F317D3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BC58AF" w:rsidRPr="005A6401" w14:paraId="12DC1298" w14:textId="77777777" w:rsidTr="005072AA">
        <w:trPr>
          <w:trHeight w:val="216"/>
          <w:tblHeader/>
        </w:trPr>
        <w:tc>
          <w:tcPr>
            <w:tcW w:w="3868" w:type="dxa"/>
            <w:vAlign w:val="bottom"/>
          </w:tcPr>
          <w:p w14:paraId="7505BF5D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647" w:type="dxa"/>
            <w:gridSpan w:val="19"/>
            <w:vAlign w:val="bottom"/>
          </w:tcPr>
          <w:p w14:paraId="788B4B7E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</w:t>
            </w:r>
            <w:r w:rsidRPr="005A6401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พัน</w:t>
            </w:r>
            <w:r w:rsidRPr="005A6401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บาท)</w:t>
            </w:r>
          </w:p>
        </w:tc>
      </w:tr>
      <w:tr w:rsidR="00BC58AF" w:rsidRPr="005A6401" w14:paraId="60E3E6DC" w14:textId="77777777" w:rsidTr="005072AA">
        <w:trPr>
          <w:trHeight w:val="144"/>
        </w:trPr>
        <w:tc>
          <w:tcPr>
            <w:tcW w:w="3868" w:type="dxa"/>
          </w:tcPr>
          <w:p w14:paraId="1FC20166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822" w:type="dxa"/>
            <w:vAlign w:val="bottom"/>
          </w:tcPr>
          <w:p w14:paraId="70BC7806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09557372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2E3A9A3B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3B9DA8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1F1BEFCE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DCB670A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4F3C9CC2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356AC2B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0F17EAD4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3988E80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2E9F82EB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6E309D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764BB632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199A116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0DC5ABD3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35D8787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662549FD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F946A2B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3BB9C5BE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C58AF" w:rsidRPr="005A6401" w14:paraId="3CB70009" w14:textId="77777777" w:rsidTr="005072AA">
        <w:trPr>
          <w:trHeight w:val="144"/>
        </w:trPr>
        <w:tc>
          <w:tcPr>
            <w:tcW w:w="3868" w:type="dxa"/>
          </w:tcPr>
          <w:p w14:paraId="221C61C9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22" w:type="dxa"/>
            <w:vAlign w:val="bottom"/>
          </w:tcPr>
          <w:p w14:paraId="35E02A05" w14:textId="1947D4AB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</w:rPr>
              <w:t>,7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73B8DF06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1650E7E3" w14:textId="76FB75F1" w:rsidR="00BC58AF" w:rsidRPr="005A6401" w:rsidRDefault="00BC58AF" w:rsidP="003C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856,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38DCA8F0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0449BEE1" w14:textId="380B9A92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236" w:type="dxa"/>
          </w:tcPr>
          <w:p w14:paraId="1C2C805A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7244C287" w14:textId="14531B24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49,0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236" w:type="dxa"/>
          </w:tcPr>
          <w:p w14:paraId="52E799F8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A0AB2B6" w14:textId="15A7C1EF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7,7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236" w:type="dxa"/>
          </w:tcPr>
          <w:p w14:paraId="2776AE03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0EFE5DEB" w14:textId="304DCA7D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C58AF" w:rsidRPr="005A6401">
              <w:rPr>
                <w:rFonts w:asciiTheme="majorBidi" w:hAnsiTheme="majorBidi" w:cstheme="majorBidi"/>
                <w:sz w:val="20"/>
                <w:szCs w:val="20"/>
              </w:rPr>
              <w:t>9,964</w:t>
            </w:r>
          </w:p>
        </w:tc>
        <w:tc>
          <w:tcPr>
            <w:tcW w:w="236" w:type="dxa"/>
          </w:tcPr>
          <w:p w14:paraId="4F65B605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0C04B9C2" w14:textId="7F7F0968" w:rsidR="00BC58AF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C56F615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1F2B5CB9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D90D78F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18AA6530" w14:textId="15E74FC9" w:rsidR="00BC58AF" w:rsidRPr="005A6401" w:rsidRDefault="002246F1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132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,8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39" w:type="dxa"/>
          </w:tcPr>
          <w:p w14:paraId="5BF8ACEA" w14:textId="77777777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6E0E7BF9" w14:textId="5EA6E39E" w:rsidR="00BC58AF" w:rsidRPr="005A6401" w:rsidRDefault="00BC58AF" w:rsidP="0050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AE319C" w:rsidRPr="005A6401" w14:paraId="3ACACDDA" w14:textId="77777777" w:rsidTr="005072AA">
        <w:trPr>
          <w:trHeight w:val="144"/>
        </w:trPr>
        <w:tc>
          <w:tcPr>
            <w:tcW w:w="3868" w:type="dxa"/>
          </w:tcPr>
          <w:p w14:paraId="5389276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FBA1F0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3244D2E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155C3B8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E640EF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FA01086" w14:textId="3E2626AC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236" w:type="dxa"/>
          </w:tcPr>
          <w:p w14:paraId="2AA6ADE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769A2B3" w14:textId="014E159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,5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0A93809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7B84F2F" w14:textId="1F7E18E7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8,790</w:t>
            </w:r>
          </w:p>
        </w:tc>
        <w:tc>
          <w:tcPr>
            <w:tcW w:w="236" w:type="dxa"/>
          </w:tcPr>
          <w:p w14:paraId="54C2985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85BFCE7" w14:textId="73772C95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E319C" w:rsidRPr="005A6401">
              <w:rPr>
                <w:rFonts w:asciiTheme="majorBidi" w:hAnsiTheme="majorBidi" w:cstheme="majorBidi"/>
                <w:sz w:val="20"/>
                <w:szCs w:val="20"/>
              </w:rPr>
              <w:t>,96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0C0210F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650E463" w14:textId="2DB82BA0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285686F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A84021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(74,499)</w:t>
            </w:r>
          </w:p>
        </w:tc>
        <w:tc>
          <w:tcPr>
            <w:tcW w:w="236" w:type="dxa"/>
          </w:tcPr>
          <w:p w14:paraId="55507F0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C25E72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</w:tcPr>
          <w:p w14:paraId="2521216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30A3CC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E319C" w:rsidRPr="005A6401" w14:paraId="4398D0DA" w14:textId="77777777" w:rsidTr="005072AA">
        <w:trPr>
          <w:trHeight w:val="144"/>
        </w:trPr>
        <w:tc>
          <w:tcPr>
            <w:tcW w:w="3868" w:type="dxa"/>
          </w:tcPr>
          <w:p w14:paraId="1147EE15" w14:textId="048CEEFB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E349D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5437E" w14:textId="5FB930DC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067B048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97B05" w14:textId="215CFF41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856,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41A14FB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647B5A8B" w14:textId="7B7D270C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6,500</w:t>
            </w:r>
          </w:p>
        </w:tc>
        <w:tc>
          <w:tcPr>
            <w:tcW w:w="236" w:type="dxa"/>
          </w:tcPr>
          <w:p w14:paraId="6B4D828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79459F2" w14:textId="290669B5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00,567</w:t>
            </w:r>
          </w:p>
        </w:tc>
        <w:tc>
          <w:tcPr>
            <w:tcW w:w="236" w:type="dxa"/>
          </w:tcPr>
          <w:p w14:paraId="314B4CB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0C9E97C" w14:textId="62267205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46,5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36" w:type="dxa"/>
          </w:tcPr>
          <w:p w14:paraId="4D0F02F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3F11A5D" w14:textId="05819F5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4</w:t>
            </w:r>
            <w:r w:rsidR="002246F1" w:rsidRPr="002246F1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5A6401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9</w:t>
            </w:r>
            <w:r w:rsidR="002246F1" w:rsidRPr="002246F1">
              <w:rPr>
                <w:rFonts w:asciiTheme="majorBidi" w:hAnsiTheme="majorBidi" w:cs="Angsana New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  <w:t>7</w:t>
            </w:r>
          </w:p>
        </w:tc>
        <w:tc>
          <w:tcPr>
            <w:tcW w:w="236" w:type="dxa"/>
          </w:tcPr>
          <w:p w14:paraId="638D45D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DBC2936" w14:textId="15FE7F4E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685BEA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03EF014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(74,499)</w:t>
            </w:r>
          </w:p>
        </w:tc>
        <w:tc>
          <w:tcPr>
            <w:tcW w:w="236" w:type="dxa"/>
          </w:tcPr>
          <w:p w14:paraId="0311C68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5BF93367" w14:textId="11434B1B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132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9" w:type="dxa"/>
          </w:tcPr>
          <w:p w14:paraId="0235EFE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A406613" w14:textId="2BA84858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</w:tr>
      <w:tr w:rsidR="00AE319C" w:rsidRPr="005A6401" w14:paraId="55B1572D" w14:textId="77777777" w:rsidTr="005072AA">
        <w:trPr>
          <w:trHeight w:val="177"/>
        </w:trPr>
        <w:tc>
          <w:tcPr>
            <w:tcW w:w="3868" w:type="dxa"/>
          </w:tcPr>
          <w:p w14:paraId="589125E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53678ED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46DFC75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vAlign w:val="bottom"/>
          </w:tcPr>
          <w:p w14:paraId="11EF2A6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F3A641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E1DD84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9FF48E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519BA9D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CF8FA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44C788E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5DC1AC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7FD013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025680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56150A2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033F8D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64DE85E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7C2FBE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1E46BC1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1AAB6D4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3D8C980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319C" w:rsidRPr="005A6401" w14:paraId="66EBD7F0" w14:textId="77777777" w:rsidTr="005072AA">
        <w:trPr>
          <w:trHeight w:val="144"/>
        </w:trPr>
        <w:tc>
          <w:tcPr>
            <w:tcW w:w="3868" w:type="dxa"/>
            <w:vAlign w:val="bottom"/>
          </w:tcPr>
          <w:p w14:paraId="0F6A453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22" w:type="dxa"/>
            <w:vAlign w:val="bottom"/>
          </w:tcPr>
          <w:p w14:paraId="7AEF4AF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491ADD3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26A53C8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C10E88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1FB668A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3DA8D9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6275A98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F650B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4282D1F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BEFDD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1D625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52B51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2EFB100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0A18A3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0040655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7D13D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766E4F3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00E280E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0C77B1C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319C" w:rsidRPr="005A6401" w14:paraId="2C03C4AC" w14:textId="77777777" w:rsidTr="005072AA">
        <w:trPr>
          <w:trHeight w:val="144"/>
        </w:trPr>
        <w:tc>
          <w:tcPr>
            <w:tcW w:w="3868" w:type="dxa"/>
          </w:tcPr>
          <w:p w14:paraId="00C803D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ส่วนงานภูมิศาสตร์หลัก</w:t>
            </w:r>
          </w:p>
        </w:tc>
        <w:tc>
          <w:tcPr>
            <w:tcW w:w="822" w:type="dxa"/>
            <w:vAlign w:val="bottom"/>
          </w:tcPr>
          <w:p w14:paraId="1447413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0C9CCD9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7688088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BD515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08E5804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7779E5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7302CC1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D5D8A8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898C2D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777DC3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0C472A1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12618C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4D91907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60F17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61C24D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BE384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0C82C6E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1015591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1E07CB0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319C" w:rsidRPr="005A6401" w14:paraId="50F9C5CB" w14:textId="77777777" w:rsidTr="005072AA">
        <w:trPr>
          <w:trHeight w:val="144"/>
        </w:trPr>
        <w:tc>
          <w:tcPr>
            <w:tcW w:w="3868" w:type="dxa"/>
          </w:tcPr>
          <w:p w14:paraId="279CD62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822" w:type="dxa"/>
            <w:vAlign w:val="bottom"/>
          </w:tcPr>
          <w:p w14:paraId="46CF42B8" w14:textId="159AB809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183F766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55AEBE16" w14:textId="0AF25E63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319C" w:rsidRPr="005A6401">
              <w:rPr>
                <w:rFonts w:asciiTheme="majorBidi" w:hAnsiTheme="majorBidi" w:cstheme="majorBidi"/>
                <w:sz w:val="20"/>
                <w:szCs w:val="20"/>
              </w:rPr>
              <w:t>79,776</w:t>
            </w:r>
          </w:p>
        </w:tc>
        <w:tc>
          <w:tcPr>
            <w:tcW w:w="236" w:type="dxa"/>
          </w:tcPr>
          <w:p w14:paraId="2BBF3C5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6279BF99" w14:textId="1CB0B439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122</w:t>
            </w:r>
          </w:p>
        </w:tc>
        <w:tc>
          <w:tcPr>
            <w:tcW w:w="236" w:type="dxa"/>
          </w:tcPr>
          <w:p w14:paraId="73B8380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7D4B6B5E" w14:textId="6081182B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5162DFC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592F74B0" w14:textId="334F66D0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8,790</w:t>
            </w:r>
          </w:p>
        </w:tc>
        <w:tc>
          <w:tcPr>
            <w:tcW w:w="236" w:type="dxa"/>
          </w:tcPr>
          <w:p w14:paraId="0C9C61E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666485DA" w14:textId="4B50AC4A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,96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</w:tcPr>
          <w:p w14:paraId="396FD91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2E8C3A4" w14:textId="03BFBE8D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06A6347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31374A17" w14:textId="5405E0B0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(74,499)</w:t>
            </w:r>
          </w:p>
        </w:tc>
        <w:tc>
          <w:tcPr>
            <w:tcW w:w="236" w:type="dxa"/>
          </w:tcPr>
          <w:p w14:paraId="3122292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06926E81" w14:textId="080863E0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239" w:type="dxa"/>
          </w:tcPr>
          <w:p w14:paraId="3AA6057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0E2C34FF" w14:textId="314CE996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79,776</w:t>
            </w:r>
          </w:p>
        </w:tc>
      </w:tr>
      <w:tr w:rsidR="00AE319C" w:rsidRPr="005A6401" w14:paraId="26AC5B2B" w14:textId="77777777" w:rsidTr="005072AA">
        <w:trPr>
          <w:trHeight w:val="144"/>
        </w:trPr>
        <w:tc>
          <w:tcPr>
            <w:tcW w:w="3868" w:type="dxa"/>
          </w:tcPr>
          <w:p w14:paraId="61C3DF71" w14:textId="7738E366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ประเทศจีน</w:t>
            </w:r>
          </w:p>
        </w:tc>
        <w:tc>
          <w:tcPr>
            <w:tcW w:w="822" w:type="dxa"/>
            <w:vAlign w:val="bottom"/>
          </w:tcPr>
          <w:p w14:paraId="325FCDFD" w14:textId="69E4C2B5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206E37E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3F628BD4" w14:textId="430596F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29B1CB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53AA0E2B" w14:textId="3CB66DFA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236" w:type="dxa"/>
          </w:tcPr>
          <w:p w14:paraId="3DEE787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009035D7" w14:textId="22E4B457" w:rsid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49,0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  <w:tc>
          <w:tcPr>
            <w:tcW w:w="236" w:type="dxa"/>
          </w:tcPr>
          <w:p w14:paraId="376E2CF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8BF8128" w14:textId="502D01E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5CAABC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4B2CDFBD" w14:textId="598C49D5" w:rsid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90"/>
                <w:tab w:val="left" w:pos="450"/>
              </w:tabs>
              <w:spacing w:line="240" w:lineRule="auto"/>
              <w:ind w:left="-95" w:right="-120" w:firstLine="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-</w:t>
            </w:r>
          </w:p>
        </w:tc>
        <w:tc>
          <w:tcPr>
            <w:tcW w:w="236" w:type="dxa"/>
          </w:tcPr>
          <w:p w14:paraId="1390257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BF9E481" w14:textId="49A4AE31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CBFEB0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49A82DEE" w14:textId="35585325" w:rsid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3F6DAC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4032E90B" w14:textId="555675F7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78</w:t>
            </w:r>
          </w:p>
        </w:tc>
        <w:tc>
          <w:tcPr>
            <w:tcW w:w="239" w:type="dxa"/>
          </w:tcPr>
          <w:p w14:paraId="7C23170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69380F35" w14:textId="04874ABF" w:rsid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49,0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</w:tr>
      <w:tr w:rsidR="00AE319C" w:rsidRPr="005A6401" w14:paraId="08EB4463" w14:textId="77777777" w:rsidTr="005072AA">
        <w:trPr>
          <w:trHeight w:val="144"/>
        </w:trPr>
        <w:tc>
          <w:tcPr>
            <w:tcW w:w="3868" w:type="dxa"/>
          </w:tcPr>
          <w:p w14:paraId="1925EE91" w14:textId="142EC53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5F3DE0C7" w14:textId="0A5EBD17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sz w:val="20"/>
                <w:szCs w:val="20"/>
              </w:rPr>
              <w:t>,06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319C" w:rsidRPr="005A6401">
              <w:rPr>
                <w:rFonts w:asciiTheme="majorBidi" w:hAnsiTheme="majorBidi" w:cstheme="majorBidi"/>
                <w:sz w:val="20"/>
                <w:szCs w:val="20"/>
              </w:rPr>
              <w:t>,56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63E523A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6895DD6A" w14:textId="4376BA18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576,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236" w:type="dxa"/>
          </w:tcPr>
          <w:p w14:paraId="585C0F3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EC167EE" w14:textId="0231467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CBD0E5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BDB391B" w14:textId="376825A8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42A881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EB2C40C" w14:textId="43B79478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7,7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  <w:tc>
          <w:tcPr>
            <w:tcW w:w="236" w:type="dxa"/>
          </w:tcPr>
          <w:p w14:paraId="3B17F25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0B83E8F" w14:textId="249AA542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9,964</w:t>
            </w:r>
          </w:p>
        </w:tc>
        <w:tc>
          <w:tcPr>
            <w:tcW w:w="236" w:type="dxa"/>
          </w:tcPr>
          <w:p w14:paraId="5744B6B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22237E4" w14:textId="7822970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5C6DC2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8F89218" w14:textId="1651FEDD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309900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0E7A9FF" w14:textId="47448CB3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,090,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239" w:type="dxa"/>
          </w:tcPr>
          <w:p w14:paraId="127177B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260AD71D" w14:textId="29E876E4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596,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08</w:t>
            </w:r>
          </w:p>
        </w:tc>
      </w:tr>
      <w:tr w:rsidR="00AE319C" w:rsidRPr="005A6401" w14:paraId="29114084" w14:textId="77777777" w:rsidTr="005072AA">
        <w:trPr>
          <w:trHeight w:val="144"/>
        </w:trPr>
        <w:tc>
          <w:tcPr>
            <w:tcW w:w="3868" w:type="dxa"/>
          </w:tcPr>
          <w:p w14:paraId="44AB3D11" w14:textId="5D222F6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E349D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28A5E" w14:textId="06308EE7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1193262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B25CB" w14:textId="33F29A68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856,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7355BA1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AD18416" w14:textId="25C9BC13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6,500</w:t>
            </w:r>
          </w:p>
        </w:tc>
        <w:tc>
          <w:tcPr>
            <w:tcW w:w="236" w:type="dxa"/>
          </w:tcPr>
          <w:p w14:paraId="12C5179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E2695EF" w14:textId="37953549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00,567</w:t>
            </w:r>
          </w:p>
        </w:tc>
        <w:tc>
          <w:tcPr>
            <w:tcW w:w="236" w:type="dxa"/>
          </w:tcPr>
          <w:p w14:paraId="1952AD6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13D2BEAE" w14:textId="7C2EBE9E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46,5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36" w:type="dxa"/>
          </w:tcPr>
          <w:p w14:paraId="16E9DB8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4977401" w14:textId="55EDF311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614A196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72BDC32F" w14:textId="22881B90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4F5CD7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4D7737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(74,499)</w:t>
            </w:r>
          </w:p>
        </w:tc>
        <w:tc>
          <w:tcPr>
            <w:tcW w:w="236" w:type="dxa"/>
          </w:tcPr>
          <w:p w14:paraId="287683F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65B15061" w14:textId="31315EC3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132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9" w:type="dxa"/>
          </w:tcPr>
          <w:p w14:paraId="5E65752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54D1450" w14:textId="4D38F8E0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</w:tr>
      <w:tr w:rsidR="00AE319C" w:rsidRPr="005A6401" w14:paraId="46C60E0F" w14:textId="77777777" w:rsidTr="005072AA">
        <w:trPr>
          <w:trHeight w:val="144"/>
        </w:trPr>
        <w:tc>
          <w:tcPr>
            <w:tcW w:w="3868" w:type="dxa"/>
          </w:tcPr>
          <w:p w14:paraId="15E4E0BF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088EBC3B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66D7E9CA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vAlign w:val="bottom"/>
          </w:tcPr>
          <w:p w14:paraId="0430D9BB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11D8B43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5746940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DF682E9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508E323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FE7BED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DE4EE25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290BA04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253CE440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C0D38F4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124EA9FB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DBC4A4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013CC35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28DADDA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60533832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739FBFE7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52920491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E319C" w:rsidRPr="005A6401" w14:paraId="7A8766A3" w14:textId="77777777" w:rsidTr="005072AA">
        <w:trPr>
          <w:trHeight w:val="144"/>
        </w:trPr>
        <w:tc>
          <w:tcPr>
            <w:tcW w:w="3868" w:type="dxa"/>
          </w:tcPr>
          <w:p w14:paraId="3716380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ประเภทสินค้าและบริการหลัก</w:t>
            </w:r>
          </w:p>
        </w:tc>
        <w:tc>
          <w:tcPr>
            <w:tcW w:w="822" w:type="dxa"/>
            <w:vAlign w:val="bottom"/>
          </w:tcPr>
          <w:p w14:paraId="6A714C6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178DB53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326C9FC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C3A1E4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2CA8A89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57988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0483EC7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13F84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D29CF6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8079BE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06F4F12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DD4C8F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672DF34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8DC003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5B01ABC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28C58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392F38D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63A3832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12EBC8E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319C" w:rsidRPr="005A6401" w14:paraId="41A06A7A" w14:textId="77777777" w:rsidTr="005072AA">
        <w:trPr>
          <w:trHeight w:val="144"/>
        </w:trPr>
        <w:tc>
          <w:tcPr>
            <w:tcW w:w="3868" w:type="dxa"/>
          </w:tcPr>
          <w:p w14:paraId="37796CC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="Angsana New" w:hint="cs"/>
                <w:sz w:val="20"/>
                <w:szCs w:val="20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2" w:type="dxa"/>
            <w:vAlign w:val="bottom"/>
          </w:tcPr>
          <w:p w14:paraId="485002C3" w14:textId="45CE106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966,976</w:t>
            </w:r>
          </w:p>
        </w:tc>
        <w:tc>
          <w:tcPr>
            <w:tcW w:w="237" w:type="dxa"/>
          </w:tcPr>
          <w:p w14:paraId="4086CA3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0E082527" w14:textId="1883FCB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85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236" w:type="dxa"/>
          </w:tcPr>
          <w:p w14:paraId="6986111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574AD44E" w14:textId="6CBCF773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6,500</w:t>
            </w:r>
          </w:p>
        </w:tc>
        <w:tc>
          <w:tcPr>
            <w:tcW w:w="236" w:type="dxa"/>
          </w:tcPr>
          <w:p w14:paraId="6CBFA79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0F8C9A2E" w14:textId="71BEDC12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sz w:val="20"/>
                <w:szCs w:val="20"/>
              </w:rPr>
              <w:t>00,567</w:t>
            </w:r>
          </w:p>
        </w:tc>
        <w:tc>
          <w:tcPr>
            <w:tcW w:w="236" w:type="dxa"/>
          </w:tcPr>
          <w:p w14:paraId="2003A03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46263F16" w14:textId="6745F2B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46,5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236" w:type="dxa"/>
          </w:tcPr>
          <w:p w14:paraId="444F186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29688A27" w14:textId="0FF09A9B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2A88C65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5C2EF9EF" w14:textId="1AA66F98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1137345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0DDFEAB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(74,499)</w:t>
            </w:r>
          </w:p>
        </w:tc>
        <w:tc>
          <w:tcPr>
            <w:tcW w:w="236" w:type="dxa"/>
          </w:tcPr>
          <w:p w14:paraId="623D152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5C6221E2" w14:textId="15E29695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996,086</w:t>
            </w:r>
          </w:p>
        </w:tc>
        <w:tc>
          <w:tcPr>
            <w:tcW w:w="239" w:type="dxa"/>
          </w:tcPr>
          <w:p w14:paraId="3BBAC05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06713F92" w14:textId="588A9A0D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AE319C" w:rsidRPr="005A6401" w14:paraId="0F4B83A1" w14:textId="77777777" w:rsidTr="005072AA">
        <w:trPr>
          <w:trHeight w:val="144"/>
        </w:trPr>
        <w:tc>
          <w:tcPr>
            <w:tcW w:w="3868" w:type="dxa"/>
          </w:tcPr>
          <w:p w14:paraId="4221AB2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="Angsana New" w:hint="cs"/>
                <w:sz w:val="20"/>
                <w:szCs w:val="20"/>
                <w:cs/>
              </w:rPr>
              <w:t>ผลิตพร้อมติดตั้งโครงเหล็ก</w:t>
            </w:r>
          </w:p>
        </w:tc>
        <w:tc>
          <w:tcPr>
            <w:tcW w:w="822" w:type="dxa"/>
            <w:vAlign w:val="bottom"/>
          </w:tcPr>
          <w:p w14:paraId="20AEDE8B" w14:textId="5E21FA0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237" w:type="dxa"/>
          </w:tcPr>
          <w:p w14:paraId="6F9C2DE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55999B4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0E6109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15163922" w14:textId="3B46C6DC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09A988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15D9795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31028E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2DFEDE08" w14:textId="44407B3A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598B77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6EC332E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184F6F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7502AE1A" w14:textId="374AC9F8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2DE15E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1CFA2B1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453B65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5A884103" w14:textId="222C26D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239" w:type="dxa"/>
          </w:tcPr>
          <w:p w14:paraId="3832FC8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170E011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E319C" w:rsidRPr="005A6401" w14:paraId="212A506D" w14:textId="77777777" w:rsidTr="005072AA">
        <w:trPr>
          <w:trHeight w:val="144"/>
        </w:trPr>
        <w:tc>
          <w:tcPr>
            <w:tcW w:w="3868" w:type="dxa"/>
          </w:tcPr>
          <w:p w14:paraId="5E797F11" w14:textId="6D79A364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22" w:type="dxa"/>
            <w:vAlign w:val="bottom"/>
          </w:tcPr>
          <w:p w14:paraId="760CA170" w14:textId="27F19B26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D9A45F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027AED60" w14:textId="61B99BB0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,976</w:t>
            </w:r>
          </w:p>
        </w:tc>
        <w:tc>
          <w:tcPr>
            <w:tcW w:w="236" w:type="dxa"/>
          </w:tcPr>
          <w:p w14:paraId="40F12AC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7F030941" w14:textId="2547C6E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287083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0152D45E" w14:textId="72FBC518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1A9B7F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47038A2C" w14:textId="78C446F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DD8A08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2A948157" w14:textId="074BAC2C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E32B5F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A7B3932" w14:textId="4B3302F0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44DE7B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3BBE3171" w14:textId="22D6AB88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A7B821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3F3B3FA4" w14:textId="408230AC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</w:tcPr>
          <w:p w14:paraId="5F055DC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6BEA9385" w14:textId="34A4EDF6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319C" w:rsidRPr="005A6401">
              <w:rPr>
                <w:rFonts w:asciiTheme="majorBidi" w:hAnsiTheme="majorBidi" w:cstheme="majorBidi"/>
                <w:sz w:val="20"/>
                <w:szCs w:val="20"/>
              </w:rPr>
              <w:t>,976</w:t>
            </w:r>
          </w:p>
        </w:tc>
      </w:tr>
      <w:tr w:rsidR="00AE319C" w:rsidRPr="005A6401" w14:paraId="4772CB53" w14:textId="77777777" w:rsidTr="005072AA">
        <w:trPr>
          <w:trHeight w:val="144"/>
        </w:trPr>
        <w:tc>
          <w:tcPr>
            <w:tcW w:w="3868" w:type="dxa"/>
          </w:tcPr>
          <w:p w14:paraId="5F056F88" w14:textId="3A82137E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6E94AF83" w14:textId="58485E8B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95,59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7" w:type="dxa"/>
          </w:tcPr>
          <w:p w14:paraId="591E1F2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39D66F1" w14:textId="4C4D4AC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83149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7BA24E5" w14:textId="4DA5813A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B26540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871C35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F60C38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E3A6F88" w14:textId="1CE29AD1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2D58B8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25575D3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39FDB4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6ABF388" w14:textId="7F0494D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DAA7FD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20F780B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21116D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4A5F857" w14:textId="574A8E70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95,59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9" w:type="dxa"/>
          </w:tcPr>
          <w:p w14:paraId="1E35115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4E67065" w14:textId="60BE53B6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E319C" w:rsidRPr="005A6401" w14:paraId="5E01DFFB" w14:textId="77777777" w:rsidTr="005072AA">
        <w:trPr>
          <w:trHeight w:val="144"/>
        </w:trPr>
        <w:tc>
          <w:tcPr>
            <w:tcW w:w="3868" w:type="dxa"/>
          </w:tcPr>
          <w:p w14:paraId="19EF1A14" w14:textId="014A81A5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E349D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82C77" w14:textId="49270E87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0E5E716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046CA" w14:textId="26FF9246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856,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4F18A83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FF966D1" w14:textId="18195B88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6,500</w:t>
            </w:r>
          </w:p>
        </w:tc>
        <w:tc>
          <w:tcPr>
            <w:tcW w:w="236" w:type="dxa"/>
          </w:tcPr>
          <w:p w14:paraId="1DEA6C4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45484EC9" w14:textId="11944CF5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00,567</w:t>
            </w:r>
          </w:p>
        </w:tc>
        <w:tc>
          <w:tcPr>
            <w:tcW w:w="236" w:type="dxa"/>
          </w:tcPr>
          <w:p w14:paraId="020345F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529F0EFC" w14:textId="420823D4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46,5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36" w:type="dxa"/>
          </w:tcPr>
          <w:p w14:paraId="3B0EAA9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3CB474C5" w14:textId="42B07586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71F08FB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4C5693F" w14:textId="6B3944A1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146357C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422A2DA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(74,499)</w:t>
            </w:r>
          </w:p>
        </w:tc>
        <w:tc>
          <w:tcPr>
            <w:tcW w:w="236" w:type="dxa"/>
          </w:tcPr>
          <w:p w14:paraId="67253AE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A51795A" w14:textId="2D138E6C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132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9" w:type="dxa"/>
          </w:tcPr>
          <w:p w14:paraId="42A9257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E0F5A23" w14:textId="6A5D8E0F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</w:tr>
      <w:tr w:rsidR="00AE319C" w:rsidRPr="005A6401" w14:paraId="50CD4238" w14:textId="77777777" w:rsidTr="005072AA">
        <w:trPr>
          <w:trHeight w:val="144"/>
        </w:trPr>
        <w:tc>
          <w:tcPr>
            <w:tcW w:w="3868" w:type="dxa"/>
          </w:tcPr>
          <w:p w14:paraId="08FA9659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2" w:type="dxa"/>
            <w:vAlign w:val="bottom"/>
          </w:tcPr>
          <w:p w14:paraId="106698F8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4B072441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7" w:type="dxa"/>
            <w:vAlign w:val="bottom"/>
          </w:tcPr>
          <w:p w14:paraId="6C06BA5C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9285913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8" w:type="dxa"/>
          </w:tcPr>
          <w:p w14:paraId="7BEE1F44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9326D15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</w:tcPr>
          <w:p w14:paraId="1E8FC8B9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14320F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</w:tcPr>
          <w:p w14:paraId="5AD11C8D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341226B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</w:tcPr>
          <w:p w14:paraId="14D22A81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B56337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</w:tcPr>
          <w:p w14:paraId="12AC1258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E4879E1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</w:tcPr>
          <w:p w14:paraId="6D78AA9E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9364F3B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</w:tcPr>
          <w:p w14:paraId="438A7090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10D0DE5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5CDACBE7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E319C" w:rsidRPr="005A6401" w14:paraId="23CF8B23" w14:textId="77777777" w:rsidTr="005072AA">
        <w:trPr>
          <w:trHeight w:val="144"/>
        </w:trPr>
        <w:tc>
          <w:tcPr>
            <w:tcW w:w="3868" w:type="dxa"/>
          </w:tcPr>
          <w:p w14:paraId="6D724E5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822" w:type="dxa"/>
            <w:vAlign w:val="bottom"/>
          </w:tcPr>
          <w:p w14:paraId="55350E7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</w:tcPr>
          <w:p w14:paraId="6F78CC8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084C884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14EF3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6D2A38F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D8653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13B0218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70358D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0674024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B8927C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47C7D50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84488A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583AFBA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D4399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0DB2112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47C61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7387A63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601675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6EE6B58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E319C" w:rsidRPr="005A6401" w14:paraId="43C01E97" w14:textId="77777777" w:rsidTr="005072AA">
        <w:trPr>
          <w:trHeight w:val="144"/>
        </w:trPr>
        <w:tc>
          <w:tcPr>
            <w:tcW w:w="3868" w:type="dxa"/>
          </w:tcPr>
          <w:p w14:paraId="6C19781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22" w:type="dxa"/>
            <w:vAlign w:val="bottom"/>
          </w:tcPr>
          <w:p w14:paraId="2820AA94" w14:textId="389C6D21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06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,57</w:t>
            </w:r>
          </w:p>
        </w:tc>
        <w:tc>
          <w:tcPr>
            <w:tcW w:w="237" w:type="dxa"/>
          </w:tcPr>
          <w:p w14:paraId="083CA77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19F04BF5" w14:textId="53BFF0D6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856,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329EA86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0BB0672B" w14:textId="0AA0E7E3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6,500</w:t>
            </w:r>
          </w:p>
        </w:tc>
        <w:tc>
          <w:tcPr>
            <w:tcW w:w="236" w:type="dxa"/>
          </w:tcPr>
          <w:p w14:paraId="0972A2F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0DE3402B" w14:textId="5D4D918B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sz w:val="20"/>
                <w:szCs w:val="20"/>
              </w:rPr>
              <w:t>00,567</w:t>
            </w:r>
          </w:p>
        </w:tc>
        <w:tc>
          <w:tcPr>
            <w:tcW w:w="236" w:type="dxa"/>
          </w:tcPr>
          <w:p w14:paraId="622161F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35B78730" w14:textId="2F9CE3DF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46,5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  <w:tc>
          <w:tcPr>
            <w:tcW w:w="236" w:type="dxa"/>
          </w:tcPr>
          <w:p w14:paraId="5CCA031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4CE59492" w14:textId="6547CFF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1E81919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6BBBEF14" w14:textId="67B4F7E4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23CFB13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1CDD0C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(74,499)</w:t>
            </w:r>
          </w:p>
        </w:tc>
        <w:tc>
          <w:tcPr>
            <w:tcW w:w="236" w:type="dxa"/>
          </w:tcPr>
          <w:p w14:paraId="7FCE9D8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347D67F5" w14:textId="68FEDA64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,09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sz w:val="20"/>
                <w:szCs w:val="20"/>
              </w:rPr>
              <w:t>,677</w:t>
            </w:r>
          </w:p>
        </w:tc>
        <w:tc>
          <w:tcPr>
            <w:tcW w:w="239" w:type="dxa"/>
          </w:tcPr>
          <w:p w14:paraId="4A09F2D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7AB66EA8" w14:textId="4D4287FA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5,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Pr="005A6401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AE319C" w:rsidRPr="005A6401" w14:paraId="37DA3389" w14:textId="77777777" w:rsidTr="005072AA">
        <w:trPr>
          <w:trHeight w:val="144"/>
        </w:trPr>
        <w:tc>
          <w:tcPr>
            <w:tcW w:w="3868" w:type="dxa"/>
          </w:tcPr>
          <w:p w14:paraId="3C624E9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26CBDA3" w14:textId="00217904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237" w:type="dxa"/>
          </w:tcPr>
          <w:p w14:paraId="40B3C91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4C365E0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CC146B8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DC2F26E" w14:textId="67D877D5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ADB744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100792B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D93692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B365A6E" w14:textId="3BA401BF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F38169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5C65BA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5B7824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C0E428C" w14:textId="78B6553E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A1BE3C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7AFD365B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F1B39B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2812639" w14:textId="72E9428A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  <w:tc>
          <w:tcPr>
            <w:tcW w:w="239" w:type="dxa"/>
          </w:tcPr>
          <w:p w14:paraId="1FA43A4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7A5C093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E319C" w:rsidRPr="005A6401" w14:paraId="39107FE1" w14:textId="77777777" w:rsidTr="005072AA">
        <w:trPr>
          <w:trHeight w:val="144"/>
        </w:trPr>
        <w:tc>
          <w:tcPr>
            <w:tcW w:w="3868" w:type="dxa"/>
          </w:tcPr>
          <w:p w14:paraId="48F7DD38" w14:textId="49DEF9B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E349D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E8E00" w14:textId="49ADAD7A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,7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45CA7BF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0307D5" w14:textId="27A6630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856,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035019F9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30123A6" w14:textId="3B6CCF95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6,500</w:t>
            </w:r>
          </w:p>
        </w:tc>
        <w:tc>
          <w:tcPr>
            <w:tcW w:w="236" w:type="dxa"/>
          </w:tcPr>
          <w:p w14:paraId="4DC1680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0FBFD0E6" w14:textId="51BE7EC4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00,567</w:t>
            </w:r>
          </w:p>
        </w:tc>
        <w:tc>
          <w:tcPr>
            <w:tcW w:w="236" w:type="dxa"/>
          </w:tcPr>
          <w:p w14:paraId="4CBDB58F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4EB1D05" w14:textId="51687632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46,5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36" w:type="dxa"/>
          </w:tcPr>
          <w:p w14:paraId="6AC51C2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26D543F5" w14:textId="7462EED5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36" w:type="dxa"/>
          </w:tcPr>
          <w:p w14:paraId="5E9CCE5E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40A5C71D" w14:textId="1C566DE0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32D46AA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1A0BFDE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(74,499)</w:t>
            </w:r>
          </w:p>
        </w:tc>
        <w:tc>
          <w:tcPr>
            <w:tcW w:w="236" w:type="dxa"/>
          </w:tcPr>
          <w:p w14:paraId="5917749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73E05BC8" w14:textId="322343B3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132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 w:rsidR="00AE319C"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9" w:type="dxa"/>
          </w:tcPr>
          <w:p w14:paraId="012DF7D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5B893058" w14:textId="62AEF7CA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</w:t>
            </w: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</w:tr>
      <w:tr w:rsidR="00AE319C" w:rsidRPr="005A6401" w14:paraId="359A6984" w14:textId="77777777" w:rsidTr="005072AA">
        <w:trPr>
          <w:trHeight w:val="144"/>
        </w:trPr>
        <w:tc>
          <w:tcPr>
            <w:tcW w:w="3868" w:type="dxa"/>
          </w:tcPr>
          <w:p w14:paraId="4906ACDC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22" w:type="dxa"/>
            <w:vAlign w:val="bottom"/>
          </w:tcPr>
          <w:p w14:paraId="202250C3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  <w:vAlign w:val="bottom"/>
          </w:tcPr>
          <w:p w14:paraId="5F80FE56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7" w:type="dxa"/>
            <w:vAlign w:val="bottom"/>
          </w:tcPr>
          <w:p w14:paraId="72AA1D9A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33EA086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8" w:type="dxa"/>
            <w:vAlign w:val="bottom"/>
          </w:tcPr>
          <w:p w14:paraId="14A0E6A9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BBD9ACA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vAlign w:val="bottom"/>
          </w:tcPr>
          <w:p w14:paraId="33E82D79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D25389F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14:paraId="47FA1868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87364E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vAlign w:val="bottom"/>
          </w:tcPr>
          <w:p w14:paraId="3E3B3716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0BD1E4A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14:paraId="723FA172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E2184D6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vAlign w:val="bottom"/>
          </w:tcPr>
          <w:p w14:paraId="36F1AC7B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072C100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vAlign w:val="bottom"/>
          </w:tcPr>
          <w:p w14:paraId="7D63006D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14:paraId="5A14574C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  <w:vAlign w:val="bottom"/>
          </w:tcPr>
          <w:p w14:paraId="5965E8A2" w14:textId="77777777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E319C" w:rsidRPr="005A6401" w14:paraId="47803ABC" w14:textId="77777777" w:rsidTr="005072AA">
        <w:trPr>
          <w:trHeight w:val="144"/>
        </w:trPr>
        <w:tc>
          <w:tcPr>
            <w:tcW w:w="3868" w:type="dxa"/>
          </w:tcPr>
          <w:p w14:paraId="7FCEBE8C" w14:textId="20864DD3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/>
                <w:sz w:val="20"/>
                <w:szCs w:val="2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2" w:type="dxa"/>
            <w:vAlign w:val="bottom"/>
          </w:tcPr>
          <w:p w14:paraId="3970F9A5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7" w:type="dxa"/>
            <w:vAlign w:val="bottom"/>
          </w:tcPr>
          <w:p w14:paraId="3E26014A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7" w:type="dxa"/>
            <w:vAlign w:val="bottom"/>
          </w:tcPr>
          <w:p w14:paraId="530C3F43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7E3BCD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6D0533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15D11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D02D38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0795456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49A51180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C9D466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18A38A42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4FBC47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59ACF5CD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B5E9AE1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576888AC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0500DA4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7A2840A4" w14:textId="3B861884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9,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9" w:type="dxa"/>
            <w:vAlign w:val="bottom"/>
          </w:tcPr>
          <w:p w14:paraId="7544BB47" w14:textId="77777777" w:rsidR="00AE319C" w:rsidRPr="005A640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68D17B9E" w14:textId="71291B36" w:rsidR="00AE319C" w:rsidRPr="005A6401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0,7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AE319C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</w:tbl>
    <w:p w14:paraId="49A2167B" w14:textId="77777777" w:rsidR="003A4C7C" w:rsidRPr="005072AA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823"/>
        <w:gridCol w:w="239"/>
        <w:gridCol w:w="919"/>
      </w:tblGrid>
      <w:tr w:rsidR="005072AA" w:rsidRPr="005A6401" w14:paraId="710EAC2E" w14:textId="77777777" w:rsidTr="001A744F">
        <w:trPr>
          <w:trHeight w:val="144"/>
          <w:tblHeader/>
        </w:trPr>
        <w:tc>
          <w:tcPr>
            <w:tcW w:w="3870" w:type="dxa"/>
            <w:vMerge w:val="restart"/>
            <w:vAlign w:val="bottom"/>
          </w:tcPr>
          <w:p w14:paraId="6B6B4667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0650" w:type="dxa"/>
            <w:gridSpan w:val="19"/>
            <w:vAlign w:val="bottom"/>
            <w:hideMark/>
          </w:tcPr>
          <w:p w14:paraId="0D78DEF9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072AA" w:rsidRPr="005A6401" w14:paraId="4D5D0EC8" w14:textId="77777777" w:rsidTr="001A744F">
        <w:trPr>
          <w:trHeight w:val="144"/>
          <w:tblHeader/>
        </w:trPr>
        <w:tc>
          <w:tcPr>
            <w:tcW w:w="3870" w:type="dxa"/>
            <w:vMerge/>
            <w:vAlign w:val="center"/>
            <w:hideMark/>
          </w:tcPr>
          <w:p w14:paraId="5AF0439D" w14:textId="77777777" w:rsidR="005072AA" w:rsidRPr="005A6401" w:rsidRDefault="005072AA">
            <w:pPr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1899" w:type="dxa"/>
            <w:gridSpan w:val="3"/>
            <w:vAlign w:val="bottom"/>
            <w:hideMark/>
          </w:tcPr>
          <w:p w14:paraId="4E5ED53F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ส่วนงานประเทศไทย</w:t>
            </w:r>
          </w:p>
        </w:tc>
        <w:tc>
          <w:tcPr>
            <w:tcW w:w="236" w:type="dxa"/>
            <w:vAlign w:val="bottom"/>
          </w:tcPr>
          <w:p w14:paraId="2727AB5A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53" w:type="dxa"/>
            <w:gridSpan w:val="3"/>
            <w:vAlign w:val="bottom"/>
            <w:hideMark/>
          </w:tcPr>
          <w:p w14:paraId="37E570E4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ส่วนงานประเทศจีน</w:t>
            </w:r>
          </w:p>
        </w:tc>
        <w:tc>
          <w:tcPr>
            <w:tcW w:w="236" w:type="dxa"/>
            <w:vAlign w:val="bottom"/>
          </w:tcPr>
          <w:p w14:paraId="7828A275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5" w:type="dxa"/>
            <w:gridSpan w:val="3"/>
            <w:vAlign w:val="bottom"/>
            <w:hideMark/>
          </w:tcPr>
          <w:p w14:paraId="49ED5538" w14:textId="6D65842F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ส่วนงานประเทศญ</w:t>
            </w:r>
            <w:r w:rsidR="0088791C">
              <w:rPr>
                <w:rFonts w:asciiTheme="majorBidi" w:hAnsiTheme="majorBidi" w:cstheme="majorBidi" w:hint="cs"/>
                <w:sz w:val="20"/>
                <w:szCs w:val="20"/>
                <w:cs/>
              </w:rPr>
              <w:t>ี่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ปุ่น</w:t>
            </w:r>
          </w:p>
        </w:tc>
        <w:tc>
          <w:tcPr>
            <w:tcW w:w="236" w:type="dxa"/>
            <w:vAlign w:val="bottom"/>
          </w:tcPr>
          <w:p w14:paraId="30EB22C8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78" w:type="dxa"/>
            <w:gridSpan w:val="3"/>
            <w:vAlign w:val="bottom"/>
            <w:hideMark/>
          </w:tcPr>
          <w:p w14:paraId="47A2198A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="Angsana New" w:hint="cs"/>
                <w:sz w:val="20"/>
                <w:szCs w:val="20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vAlign w:val="bottom"/>
          </w:tcPr>
          <w:p w14:paraId="30BA9687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1" w:type="dxa"/>
            <w:gridSpan w:val="3"/>
            <w:vAlign w:val="bottom"/>
            <w:hideMark/>
          </w:tcPr>
          <w:p w14:paraId="012D9941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รวม</w:t>
            </w:r>
          </w:p>
        </w:tc>
      </w:tr>
      <w:tr w:rsidR="005072AA" w:rsidRPr="005A6401" w14:paraId="5AAABD97" w14:textId="77777777" w:rsidTr="001A744F">
        <w:trPr>
          <w:trHeight w:val="144"/>
          <w:tblHeader/>
        </w:trPr>
        <w:tc>
          <w:tcPr>
            <w:tcW w:w="3870" w:type="dxa"/>
            <w:vAlign w:val="bottom"/>
            <w:hideMark/>
          </w:tcPr>
          <w:p w14:paraId="060CE308" w14:textId="666446DA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</w:rPr>
              <w:t>3</w:t>
            </w:r>
            <w:r w:rsidRPr="005A640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</w:rPr>
              <w:t xml:space="preserve">0 </w:t>
            </w:r>
            <w:r w:rsidRPr="005A640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23" w:type="dxa"/>
            <w:vAlign w:val="bottom"/>
            <w:hideMark/>
          </w:tcPr>
          <w:p w14:paraId="376E56B7" w14:textId="6311CE30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</w:p>
        </w:tc>
        <w:tc>
          <w:tcPr>
            <w:tcW w:w="238" w:type="dxa"/>
            <w:vAlign w:val="bottom"/>
          </w:tcPr>
          <w:p w14:paraId="1F0175C9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1610688E" w14:textId="42603193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0E87BC79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8" w:type="dxa"/>
            <w:vAlign w:val="bottom"/>
            <w:hideMark/>
          </w:tcPr>
          <w:p w14:paraId="085619DE" w14:textId="101718A9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6A2B1E0E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  <w:hideMark/>
          </w:tcPr>
          <w:p w14:paraId="132CF912" w14:textId="342C36BD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3F5BF64A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vAlign w:val="bottom"/>
            <w:hideMark/>
          </w:tcPr>
          <w:p w14:paraId="46044B0D" w14:textId="339124A0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2DC00738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39" w:type="dxa"/>
            <w:vAlign w:val="bottom"/>
            <w:hideMark/>
          </w:tcPr>
          <w:p w14:paraId="3AE1AC7C" w14:textId="529E749C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7EA2F346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0" w:type="dxa"/>
            <w:vAlign w:val="bottom"/>
            <w:hideMark/>
          </w:tcPr>
          <w:p w14:paraId="4C5BC9A7" w14:textId="6D207AE9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7853E401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2" w:type="dxa"/>
            <w:vAlign w:val="bottom"/>
            <w:hideMark/>
          </w:tcPr>
          <w:p w14:paraId="455F007C" w14:textId="35D1AB22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68A27447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23" w:type="dxa"/>
            <w:vAlign w:val="bottom"/>
            <w:hideMark/>
          </w:tcPr>
          <w:p w14:paraId="3B53C2D3" w14:textId="46F181DB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</w:p>
        </w:tc>
        <w:tc>
          <w:tcPr>
            <w:tcW w:w="239" w:type="dxa"/>
            <w:vAlign w:val="bottom"/>
          </w:tcPr>
          <w:p w14:paraId="1765FC3C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9" w:type="dxa"/>
            <w:vAlign w:val="bottom"/>
            <w:hideMark/>
          </w:tcPr>
          <w:p w14:paraId="3E8A4CA2" w14:textId="2CDECB0A" w:rsidR="005072AA" w:rsidRPr="005A6401" w:rsidRDefault="002246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5072AA"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56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</w:p>
        </w:tc>
      </w:tr>
      <w:tr w:rsidR="005072AA" w:rsidRPr="005A6401" w14:paraId="7863F57D" w14:textId="77777777" w:rsidTr="001A744F">
        <w:trPr>
          <w:trHeight w:val="144"/>
          <w:tblHeader/>
        </w:trPr>
        <w:tc>
          <w:tcPr>
            <w:tcW w:w="3870" w:type="dxa"/>
            <w:vAlign w:val="bottom"/>
          </w:tcPr>
          <w:p w14:paraId="6338226B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0650" w:type="dxa"/>
            <w:gridSpan w:val="19"/>
            <w:vAlign w:val="bottom"/>
            <w:hideMark/>
          </w:tcPr>
          <w:p w14:paraId="7B8D5788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 w:hint="cs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5072AA" w:rsidRPr="005A6401" w14:paraId="2E26C180" w14:textId="77777777" w:rsidTr="001A744F">
        <w:trPr>
          <w:trHeight w:val="144"/>
        </w:trPr>
        <w:tc>
          <w:tcPr>
            <w:tcW w:w="3870" w:type="dxa"/>
            <w:hideMark/>
          </w:tcPr>
          <w:p w14:paraId="2DCDAAA2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4617C3D2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18C02742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1EAECBE5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2D0DD85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11CEFC2E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CAD216A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28E7BBE5" w14:textId="77777777" w:rsidR="005072AA" w:rsidRPr="005A6401" w:rsidRDefault="005072AA">
            <w:pPr>
              <w:tabs>
                <w:tab w:val="clear" w:pos="227"/>
                <w:tab w:val="clear" w:pos="454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D20189B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335CD909" w14:textId="77777777" w:rsidR="005072AA" w:rsidRPr="005A6401" w:rsidRDefault="005072AA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FF093C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521209E7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12CB39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010AF731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CB9D018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1F70F287" w14:textId="77777777" w:rsidR="005072AA" w:rsidRPr="005A6401" w:rsidRDefault="005072AA">
            <w:pPr>
              <w:tabs>
                <w:tab w:val="clear" w:pos="227"/>
                <w:tab w:val="clear" w:pos="454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B14E0CC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7B00D9B2" w14:textId="77777777" w:rsidR="005072AA" w:rsidRPr="005A6401" w:rsidRDefault="005072AA">
            <w:pPr>
              <w:tabs>
                <w:tab w:val="clear" w:pos="227"/>
                <w:tab w:val="clear" w:pos="454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6AAC7341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74CE6C89" w14:textId="77777777" w:rsidR="005072AA" w:rsidRPr="005A6401" w:rsidRDefault="005072AA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28CF" w:rsidRPr="005A6401" w14:paraId="6443BF73" w14:textId="77777777" w:rsidTr="001A744F">
        <w:trPr>
          <w:trHeight w:val="144"/>
        </w:trPr>
        <w:tc>
          <w:tcPr>
            <w:tcW w:w="3870" w:type="dxa"/>
            <w:hideMark/>
          </w:tcPr>
          <w:p w14:paraId="1FDA1D8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  <w:hideMark/>
          </w:tcPr>
          <w:p w14:paraId="0DAC59BB" w14:textId="3A74C15B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  <w:cs/>
              </w:rPr>
              <w:t>094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  <w:cs/>
              </w:rPr>
              <w:t>89</w:t>
            </w:r>
          </w:p>
        </w:tc>
        <w:tc>
          <w:tcPr>
            <w:tcW w:w="238" w:type="dxa"/>
          </w:tcPr>
          <w:p w14:paraId="27FB148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66505936" w14:textId="79985BA3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70,998</w:t>
            </w:r>
          </w:p>
        </w:tc>
        <w:tc>
          <w:tcPr>
            <w:tcW w:w="236" w:type="dxa"/>
          </w:tcPr>
          <w:p w14:paraId="337B4D5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left" w:pos="720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C533C48" w14:textId="2E4082A5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  <w:tab w:val="left" w:pos="724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     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  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8,0</w:t>
            </w:r>
            <w:r w:rsidR="002246F1" w:rsidRPr="002246F1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403C4DAE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left" w:pos="720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647CD68A" w14:textId="7618D34E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,690</w:t>
            </w:r>
          </w:p>
        </w:tc>
        <w:tc>
          <w:tcPr>
            <w:tcW w:w="236" w:type="dxa"/>
          </w:tcPr>
          <w:p w14:paraId="243F4D2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2B8026B7" w14:textId="5DC63139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  <w:r w:rsidRPr="00BD28CF">
              <w:rPr>
                <w:rFonts w:asciiTheme="majorBidi" w:hAnsiTheme="majorBidi" w:cstheme="majorBidi"/>
                <w:sz w:val="20"/>
                <w:szCs w:val="20"/>
              </w:rPr>
              <w:t>55,54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14:paraId="6E5A07E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0EED34EF" w14:textId="4BC7211B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6,5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21</w:t>
            </w:r>
          </w:p>
        </w:tc>
        <w:tc>
          <w:tcPr>
            <w:tcW w:w="236" w:type="dxa"/>
          </w:tcPr>
          <w:p w14:paraId="3D14616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51E9AF8B" w14:textId="4DEE84CF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D003C6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  <w:hideMark/>
          </w:tcPr>
          <w:p w14:paraId="5D199A7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A470A9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526F04E5" w14:textId="11F1A384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57,74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9" w:type="dxa"/>
          </w:tcPr>
          <w:p w14:paraId="081BB98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2AAA59CC" w14:textId="038884DB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59,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09</w:t>
            </w:r>
          </w:p>
        </w:tc>
      </w:tr>
      <w:tr w:rsidR="00BD28CF" w:rsidRPr="005A6401" w14:paraId="16A4CEF0" w14:textId="77777777" w:rsidTr="001A744F">
        <w:trPr>
          <w:trHeight w:val="144"/>
        </w:trPr>
        <w:tc>
          <w:tcPr>
            <w:tcW w:w="3870" w:type="dxa"/>
            <w:hideMark/>
          </w:tcPr>
          <w:p w14:paraId="16147E8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472CD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6490944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5C6B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1F4CFD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609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64CE3" w14:textId="758282D2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line="240" w:lineRule="auto"/>
              <w:ind w:left="-129" w:right="-86" w:firstLine="13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223</w:t>
            </w:r>
          </w:p>
        </w:tc>
        <w:tc>
          <w:tcPr>
            <w:tcW w:w="236" w:type="dxa"/>
          </w:tcPr>
          <w:p w14:paraId="03507BE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AD314B" w14:textId="5DC33507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87,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76</w:t>
            </w:r>
          </w:p>
        </w:tc>
        <w:tc>
          <w:tcPr>
            <w:tcW w:w="236" w:type="dxa"/>
          </w:tcPr>
          <w:p w14:paraId="2C48D9D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93A64" w14:textId="48AD6832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14:paraId="05A1AD6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6F0B0" w14:textId="23D4C73C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4,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12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21CC625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5D9CB" w14:textId="7482476D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449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64E120B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B003AA" w14:textId="237F8B41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211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,40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1A8950A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8AE01" w14:textId="49F9D9CF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</w:tcPr>
          <w:p w14:paraId="196815D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1A726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BD28CF" w:rsidRPr="005A6401" w14:paraId="3A1B9C80" w14:textId="77777777" w:rsidTr="001A744F">
        <w:trPr>
          <w:trHeight w:val="144"/>
        </w:trPr>
        <w:tc>
          <w:tcPr>
            <w:tcW w:w="3870" w:type="dxa"/>
            <w:hideMark/>
          </w:tcPr>
          <w:p w14:paraId="4BA39305" w14:textId="1E5D7603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E349D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4C0BBE" w14:textId="09BCBA9C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,094,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238" w:type="dxa"/>
          </w:tcPr>
          <w:p w14:paraId="496B6B9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90A5099" w14:textId="145ABDD2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70,998</w:t>
            </w:r>
          </w:p>
        </w:tc>
        <w:tc>
          <w:tcPr>
            <w:tcW w:w="236" w:type="dxa"/>
          </w:tcPr>
          <w:p w14:paraId="5BC2DCE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left" w:pos="720"/>
              </w:tabs>
              <w:spacing w:line="240" w:lineRule="auto"/>
              <w:ind w:left="-108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0F277" w14:textId="592CDC61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7"/>
                <w:tab w:val="left" w:pos="634"/>
              </w:tabs>
              <w:spacing w:line="240" w:lineRule="auto"/>
              <w:ind w:left="4" w:right="-86" w:firstLine="3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236" w:type="dxa"/>
          </w:tcPr>
          <w:p w14:paraId="02829EB1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0EAF82" w14:textId="3DA867F7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48,966</w:t>
            </w:r>
          </w:p>
        </w:tc>
        <w:tc>
          <w:tcPr>
            <w:tcW w:w="236" w:type="dxa"/>
          </w:tcPr>
          <w:p w14:paraId="16700BD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1DF29" w14:textId="0A1C0623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085B155E" w14:textId="77777777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4F791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50,647</w:t>
            </w:r>
          </w:p>
        </w:tc>
        <w:tc>
          <w:tcPr>
            <w:tcW w:w="236" w:type="dxa"/>
          </w:tcPr>
          <w:p w14:paraId="68E514D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D3966" w14:textId="1E345C4A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449</w:t>
            </w: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495</w:t>
            </w: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0E6FC7DD" w14:textId="77777777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1531989" w14:textId="2EE51983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211</w:t>
            </w: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,40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1C079C1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FB4FC1" w14:textId="655933EE" w:rsidR="00BD28CF" w:rsidRPr="0039626A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D28CF"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57,74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9" w:type="dxa"/>
          </w:tcPr>
          <w:p w14:paraId="462F8A8F" w14:textId="77777777" w:rsidR="00BD28CF" w:rsidRPr="0039626A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E37C13" w14:textId="4FB1F1E3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59,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09</w:t>
            </w:r>
          </w:p>
        </w:tc>
      </w:tr>
      <w:tr w:rsidR="00BD28CF" w:rsidRPr="005A6401" w14:paraId="7D415BA0" w14:textId="77777777" w:rsidTr="001A744F">
        <w:trPr>
          <w:trHeight w:val="144"/>
        </w:trPr>
        <w:tc>
          <w:tcPr>
            <w:tcW w:w="3870" w:type="dxa"/>
          </w:tcPr>
          <w:p w14:paraId="504FABC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7E8E0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11B38A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59022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B5A2A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2E024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1AA30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EC3A3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81927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DCB43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F9E19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1431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4888BC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66F56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9E185B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D4F0F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2D01E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ADFFE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5E3E779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7DC6D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28CF" w:rsidRPr="005A6401" w14:paraId="0138499D" w14:textId="77777777" w:rsidTr="001A744F">
        <w:trPr>
          <w:trHeight w:val="144"/>
        </w:trPr>
        <w:tc>
          <w:tcPr>
            <w:tcW w:w="3870" w:type="dxa"/>
            <w:vAlign w:val="bottom"/>
            <w:hideMark/>
          </w:tcPr>
          <w:p w14:paraId="4F64F43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6EF911B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642A1E8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3EE21AF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330CA6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01D26B8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073C8C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74EB382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D5567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59640BB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E236E7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60526B8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F4FEA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55D92A5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3B6E1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0DFAE0D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C9151D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1DFD202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12C79F5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0F3862F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28CF" w:rsidRPr="005A6401" w14:paraId="334B5CE9" w14:textId="77777777" w:rsidTr="001A744F">
        <w:trPr>
          <w:trHeight w:val="144"/>
        </w:trPr>
        <w:tc>
          <w:tcPr>
            <w:tcW w:w="3870" w:type="dxa"/>
            <w:hideMark/>
          </w:tcPr>
          <w:p w14:paraId="676CB6E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50B1452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3BB61BC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5454160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DEE77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5A63561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E991B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2E889EA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A3C5AB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08701E3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438BE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4A5BF78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53426F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7CC70C7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37444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1242E6B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B9966E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370E5C4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3CF6E2E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666B092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28CF" w:rsidRPr="005A6401" w14:paraId="53DF8F8C" w14:textId="77777777" w:rsidTr="00E349D8">
        <w:trPr>
          <w:trHeight w:val="144"/>
        </w:trPr>
        <w:tc>
          <w:tcPr>
            <w:tcW w:w="3870" w:type="dxa"/>
            <w:hideMark/>
          </w:tcPr>
          <w:p w14:paraId="6D38298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  <w:hideMark/>
          </w:tcPr>
          <w:p w14:paraId="1E9D82C0" w14:textId="331AA576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12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7,9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3</w:t>
            </w:r>
            <w:r w:rsidR="00BD28CF">
              <w:rPr>
                <w:rFonts w:asciiTheme="majorBidi" w:hAnsiTheme="majorBidi" w:cs="Angsana New"/>
                <w:sz w:val="20"/>
                <w:szCs w:val="20"/>
              </w:rPr>
              <w:t>4</w:t>
            </w:r>
          </w:p>
        </w:tc>
        <w:tc>
          <w:tcPr>
            <w:tcW w:w="238" w:type="dxa"/>
          </w:tcPr>
          <w:p w14:paraId="1BADB27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71A4CB08" w14:textId="64CCDF2E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6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,0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5A0DF48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6469E9C7" w14:textId="78143054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 w:firstLine="13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AE319C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223</w:t>
            </w:r>
          </w:p>
        </w:tc>
        <w:tc>
          <w:tcPr>
            <w:tcW w:w="236" w:type="dxa"/>
          </w:tcPr>
          <w:p w14:paraId="4E3A6D3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327D4687" w14:textId="281220D2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87,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  <w:tc>
          <w:tcPr>
            <w:tcW w:w="236" w:type="dxa"/>
          </w:tcPr>
          <w:p w14:paraId="0B07779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3882DD4D" w14:textId="4E5E121E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14:paraId="0F70B4D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71D60B65" w14:textId="295E2B44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4,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3B800E7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3AB8A15C" w14:textId="05FE1E9E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449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581318F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6FB2A88E" w14:textId="2C44ECFE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211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,40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33F9391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7B0FD13D" w14:textId="3E8E97C4" w:rsidR="00BD28CF" w:rsidRPr="005A6401" w:rsidRDefault="002246F1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7,9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39" w:type="dxa"/>
          </w:tcPr>
          <w:p w14:paraId="28DAFF9B" w14:textId="77777777" w:rsidR="00BD28CF" w:rsidRPr="005A6401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748CAD41" w14:textId="4739FEF9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BD28CF" w:rsidRPr="005A6401" w14:paraId="3BA26326" w14:textId="77777777" w:rsidTr="00E349D8">
        <w:trPr>
          <w:trHeight w:val="144"/>
        </w:trPr>
        <w:tc>
          <w:tcPr>
            <w:tcW w:w="3870" w:type="dxa"/>
          </w:tcPr>
          <w:p w14:paraId="5139DC48" w14:textId="4FAB7A4D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33C4A0C8" w14:textId="42FC57CD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1958DE5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0156869A" w14:textId="6BAC2F30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 xml:space="preserve">  -</w:t>
            </w:r>
          </w:p>
        </w:tc>
        <w:tc>
          <w:tcPr>
            <w:tcW w:w="236" w:type="dxa"/>
          </w:tcPr>
          <w:p w14:paraId="6F7670F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2DD9E98A" w14:textId="7C90C16E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     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   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8,0</w:t>
            </w:r>
            <w:r w:rsidR="002246F1" w:rsidRPr="002246F1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>0</w:t>
            </w:r>
          </w:p>
        </w:tc>
        <w:tc>
          <w:tcPr>
            <w:tcW w:w="236" w:type="dxa"/>
          </w:tcPr>
          <w:p w14:paraId="1BE11EB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2664F6B4" w14:textId="7E618881" w:rsid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,690</w:t>
            </w:r>
          </w:p>
        </w:tc>
        <w:tc>
          <w:tcPr>
            <w:tcW w:w="236" w:type="dxa"/>
          </w:tcPr>
          <w:p w14:paraId="0A591A2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74D1DF1" w14:textId="3794B1B8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4825CE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1831CB4E" w14:textId="7F1B6889" w:rsid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511F3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48275D71" w14:textId="457A53CC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938977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7B165FED" w14:textId="17FB584F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46B08C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393D6422" w14:textId="759BF007" w:rsidR="00BD28CF" w:rsidRPr="005A6401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BD28CF">
              <w:rPr>
                <w:rFonts w:asciiTheme="majorBidi" w:hAnsiTheme="majorBidi" w:cstheme="majorBidi"/>
                <w:sz w:val="20"/>
                <w:szCs w:val="20"/>
              </w:rPr>
              <w:t>8,0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239" w:type="dxa"/>
          </w:tcPr>
          <w:p w14:paraId="03374705" w14:textId="77777777" w:rsidR="00BD28CF" w:rsidRPr="005A6401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7AAC360C" w14:textId="77777777" w:rsid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28CF" w:rsidRPr="005A6401" w14:paraId="72C62281" w14:textId="77777777" w:rsidTr="00BD28CF">
        <w:trPr>
          <w:trHeight w:val="144"/>
        </w:trPr>
        <w:tc>
          <w:tcPr>
            <w:tcW w:w="3870" w:type="dxa"/>
            <w:hideMark/>
          </w:tcPr>
          <w:p w14:paraId="4292CE4B" w14:textId="2C1C8EF2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0E452" w14:textId="38863037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,966,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5</w:t>
            </w:r>
            <w:r w:rsidR="00BD28CF">
              <w:rPr>
                <w:rFonts w:asciiTheme="majorBidi" w:hAnsiTheme="majorBidi" w:cs="Angsana New"/>
                <w:sz w:val="20"/>
                <w:szCs w:val="20"/>
              </w:rPr>
              <w:t>5</w:t>
            </w:r>
          </w:p>
        </w:tc>
        <w:tc>
          <w:tcPr>
            <w:tcW w:w="238" w:type="dxa"/>
          </w:tcPr>
          <w:p w14:paraId="5E43E5C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D38BF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  <w:r w:rsidRPr="005A6401">
              <w:rPr>
                <w:rFonts w:asciiTheme="majorBidi" w:hAnsiTheme="majorBidi" w:cs="Angsana New" w:hint="cs"/>
                <w:sz w:val="20"/>
                <w:szCs w:val="20"/>
              </w:rPr>
              <w:t>909,984</w:t>
            </w:r>
          </w:p>
        </w:tc>
        <w:tc>
          <w:tcPr>
            <w:tcW w:w="236" w:type="dxa"/>
          </w:tcPr>
          <w:p w14:paraId="67AC654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7498F" w14:textId="1C4D7E3F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18DE63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4A736" w14:textId="55ED1381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24FB26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C4048" w14:textId="5250FFE5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  <w:r w:rsidRPr="00BD28CF">
              <w:rPr>
                <w:rFonts w:asciiTheme="majorBidi" w:hAnsiTheme="majorBidi" w:cstheme="majorBidi"/>
                <w:sz w:val="20"/>
                <w:szCs w:val="20"/>
              </w:rPr>
              <w:t>55,54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</w:tcPr>
          <w:p w14:paraId="47BAF7B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D7D4B" w14:textId="0799257C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6,5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236" w:type="dxa"/>
          </w:tcPr>
          <w:p w14:paraId="027C9C5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64CEA" w14:textId="00ED918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8414CE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11F79" w14:textId="44E032CB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391239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EC0C8" w14:textId="20A22861" w:rsidR="00BD28CF" w:rsidRPr="005A6401" w:rsidRDefault="002246F1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21</w:t>
            </w:r>
            <w:r w:rsidR="00BD28CF" w:rsidRPr="00BD28CF">
              <w:rPr>
                <w:rFonts w:asciiTheme="majorBidi" w:hAnsiTheme="majorBidi" w:cstheme="majorBidi"/>
                <w:sz w:val="20"/>
                <w:szCs w:val="20"/>
              </w:rPr>
              <w:t>,797</w:t>
            </w:r>
          </w:p>
        </w:tc>
        <w:tc>
          <w:tcPr>
            <w:tcW w:w="239" w:type="dxa"/>
          </w:tcPr>
          <w:p w14:paraId="5B066E3B" w14:textId="77777777" w:rsidR="00BD28CF" w:rsidRPr="005A6401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BFA268" w14:textId="11D9221A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998,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95</w:t>
            </w:r>
          </w:p>
        </w:tc>
      </w:tr>
      <w:tr w:rsidR="00BD28CF" w:rsidRPr="005A6401" w14:paraId="30728AB0" w14:textId="77777777" w:rsidTr="001A744F">
        <w:trPr>
          <w:trHeight w:val="144"/>
        </w:trPr>
        <w:tc>
          <w:tcPr>
            <w:tcW w:w="3870" w:type="dxa"/>
            <w:hideMark/>
          </w:tcPr>
          <w:p w14:paraId="3626ADF1" w14:textId="2B13AD9C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E349D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EBD2CB" w14:textId="3315755F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,094,</w:t>
            </w: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238" w:type="dxa"/>
          </w:tcPr>
          <w:p w14:paraId="660259D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33E3BE5" w14:textId="348F4A7A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70,998</w:t>
            </w:r>
          </w:p>
        </w:tc>
        <w:tc>
          <w:tcPr>
            <w:tcW w:w="236" w:type="dxa"/>
          </w:tcPr>
          <w:p w14:paraId="058C740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C9825" w14:textId="47451235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4"/>
                <w:tab w:val="decimal" w:pos="814"/>
              </w:tabs>
              <w:spacing w:line="240" w:lineRule="auto"/>
              <w:ind w:left="-129" w:right="-86" w:firstLine="13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236" w:type="dxa"/>
          </w:tcPr>
          <w:p w14:paraId="2D75C59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29C351" w14:textId="33EB4347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48,966</w:t>
            </w:r>
          </w:p>
        </w:tc>
        <w:tc>
          <w:tcPr>
            <w:tcW w:w="236" w:type="dxa"/>
          </w:tcPr>
          <w:p w14:paraId="4F36BA4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49341" w14:textId="72D0C334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3BE1E23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AFCA9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 xml:space="preserve"> 50,647</w:t>
            </w:r>
          </w:p>
        </w:tc>
        <w:tc>
          <w:tcPr>
            <w:tcW w:w="236" w:type="dxa"/>
          </w:tcPr>
          <w:p w14:paraId="69FB14A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5383A2" w14:textId="532E4CB1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449</w:t>
            </w: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495</w:t>
            </w: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EEDD68F" w14:textId="77777777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4D1DB2" w14:textId="50424032" w:rsidR="00BD28CF" w:rsidRPr="003D7C96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D7C96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211</w:t>
            </w:r>
            <w:r w:rsidRPr="003D7C96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,40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Pr="003D7C96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A78DEF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DED58" w14:textId="26F86B2E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D28CF"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57,74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9" w:type="dxa"/>
          </w:tcPr>
          <w:p w14:paraId="5356ED2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D50D78" w14:textId="69CF452E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59,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09</w:t>
            </w:r>
          </w:p>
        </w:tc>
      </w:tr>
      <w:tr w:rsidR="00BD28CF" w:rsidRPr="005A6401" w14:paraId="5DD9F4A8" w14:textId="77777777" w:rsidTr="001A744F">
        <w:trPr>
          <w:trHeight w:val="144"/>
        </w:trPr>
        <w:tc>
          <w:tcPr>
            <w:tcW w:w="3870" w:type="dxa"/>
          </w:tcPr>
          <w:p w14:paraId="58FEA67E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4611A1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671F2FDE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7C4472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5A995C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BA575C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1B61E57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B6D91C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BB3C80F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0ECCD4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1D4C8A5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221D82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6D2ED94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F12015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688CE3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F1B057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D06C534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7C866A9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2E172428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D2E64D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28CF" w:rsidRPr="005A6401" w14:paraId="19407861" w14:textId="77777777" w:rsidTr="001A744F">
        <w:trPr>
          <w:trHeight w:val="144"/>
        </w:trPr>
        <w:tc>
          <w:tcPr>
            <w:tcW w:w="3870" w:type="dxa"/>
            <w:hideMark/>
          </w:tcPr>
          <w:p w14:paraId="0D8BC55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461DB10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7C1D5C5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0D6D618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43811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10BC0B4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90A487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3A89C4C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4E18A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915624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68889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194E308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7A7783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EBAB38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86706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6F92ECE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96E02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21217B8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1C8DAC2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021275D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28CF" w:rsidRPr="005A6401" w14:paraId="2D59E205" w14:textId="77777777" w:rsidTr="001A744F">
        <w:trPr>
          <w:trHeight w:val="144"/>
        </w:trPr>
        <w:tc>
          <w:tcPr>
            <w:tcW w:w="3870" w:type="dxa"/>
            <w:hideMark/>
          </w:tcPr>
          <w:p w14:paraId="5956D39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="Angsana New" w:hint="cs"/>
                <w:sz w:val="20"/>
                <w:szCs w:val="20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  <w:hideMark/>
          </w:tcPr>
          <w:p w14:paraId="73003B18" w14:textId="6B41BDDC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</w:rPr>
            </w:pPr>
            <w:r w:rsidRPr="002246F1">
              <w:rPr>
                <w:rFonts w:asciiTheme="majorBidi" w:hAnsiTheme="majorBidi" w:cs="Angsana New"/>
                <w:sz w:val="20"/>
                <w:szCs w:val="20"/>
              </w:rPr>
              <w:t>1</w:t>
            </w:r>
            <w:r w:rsidR="00BD28CF">
              <w:rPr>
                <w:rFonts w:asciiTheme="majorBidi" w:hAnsiTheme="majorBidi" w:cs="Angsana New"/>
                <w:sz w:val="20"/>
                <w:szCs w:val="20"/>
              </w:rPr>
              <w:t>,787,657</w:t>
            </w:r>
          </w:p>
        </w:tc>
        <w:tc>
          <w:tcPr>
            <w:tcW w:w="238" w:type="dxa"/>
          </w:tcPr>
          <w:p w14:paraId="6AE7EF7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5EDBA4A4" w14:textId="13449C71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67,0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22</w:t>
            </w:r>
          </w:p>
        </w:tc>
        <w:tc>
          <w:tcPr>
            <w:tcW w:w="236" w:type="dxa"/>
          </w:tcPr>
          <w:p w14:paraId="2B4808C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584EADF" w14:textId="3E2B4672" w:rsidR="00BD28CF" w:rsidRPr="005A6401" w:rsidRDefault="00BD28CF" w:rsidP="00BD28CF">
            <w:pPr>
              <w:tabs>
                <w:tab w:val="clear" w:pos="227"/>
                <w:tab w:val="clear" w:pos="680"/>
                <w:tab w:val="decimal" w:pos="4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     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Angsana New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="Angsana New"/>
                <w:sz w:val="20"/>
                <w:szCs w:val="20"/>
              </w:rPr>
              <w:t>31</w:t>
            </w:r>
            <w:r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="Angsana New"/>
                <w:sz w:val="20"/>
                <w:szCs w:val="20"/>
              </w:rPr>
              <w:t>233</w:t>
            </w:r>
          </w:p>
        </w:tc>
        <w:tc>
          <w:tcPr>
            <w:tcW w:w="236" w:type="dxa"/>
          </w:tcPr>
          <w:p w14:paraId="5733322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62188E8F" w14:textId="724E8931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48,966</w:t>
            </w:r>
          </w:p>
        </w:tc>
        <w:tc>
          <w:tcPr>
            <w:tcW w:w="236" w:type="dxa"/>
          </w:tcPr>
          <w:p w14:paraId="6321F63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28EF75E5" w14:textId="55B90043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058AAAD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33C882A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50,647</w:t>
            </w:r>
          </w:p>
        </w:tc>
        <w:tc>
          <w:tcPr>
            <w:tcW w:w="236" w:type="dxa"/>
          </w:tcPr>
          <w:p w14:paraId="2E48E8E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3E1BD483" w14:textId="0C955B1B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449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4CB4835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441EE9E8" w14:textId="6473DFBA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211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,40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100528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346BF34B" w14:textId="5081F3BD" w:rsidR="00BD28CF" w:rsidRPr="005A6401" w:rsidRDefault="002246F1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02F4D" w:rsidRPr="00E02F4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E02F4D" w:rsidRPr="00E02F4D">
              <w:rPr>
                <w:rFonts w:asciiTheme="majorBidi" w:hAnsiTheme="majorBidi" w:cstheme="majorBidi"/>
                <w:sz w:val="20"/>
                <w:szCs w:val="20"/>
              </w:rPr>
              <w:t>57,74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9" w:type="dxa"/>
          </w:tcPr>
          <w:p w14:paraId="2C6158B1" w14:textId="77777777" w:rsidR="00BD28CF" w:rsidRPr="005A6401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2D944CFA" w14:textId="44E2DD9B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55,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233</w:t>
            </w:r>
          </w:p>
        </w:tc>
      </w:tr>
      <w:tr w:rsidR="00E02F4D" w:rsidRPr="005A6401" w14:paraId="12CC8E2D" w14:textId="77777777" w:rsidTr="001A744F">
        <w:trPr>
          <w:trHeight w:val="144"/>
        </w:trPr>
        <w:tc>
          <w:tcPr>
            <w:tcW w:w="3870" w:type="dxa"/>
            <w:hideMark/>
          </w:tcPr>
          <w:p w14:paraId="6C40B36E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="Angsana New" w:hint="cs"/>
                <w:sz w:val="20"/>
                <w:szCs w:val="20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  <w:hideMark/>
          </w:tcPr>
          <w:p w14:paraId="09306618" w14:textId="4A73B533" w:rsidR="00E02F4D" w:rsidRPr="005A6401" w:rsidRDefault="002246F1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12</w:t>
            </w:r>
            <w:r w:rsidR="00E02F4D" w:rsidRPr="005A6401">
              <w:rPr>
                <w:rFonts w:asciiTheme="majorBidi" w:hAnsiTheme="majorBidi" w:cs="Angsana New" w:hint="cs"/>
                <w:sz w:val="20"/>
                <w:szCs w:val="20"/>
              </w:rPr>
              <w:t>7,9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3</w:t>
            </w:r>
            <w:r w:rsidR="00E02F4D" w:rsidRPr="005A6401">
              <w:rPr>
                <w:rFonts w:asciiTheme="majorBidi" w:hAnsiTheme="majorBidi" w:cs="Angsana New" w:hint="cs"/>
                <w:sz w:val="20"/>
                <w:szCs w:val="20"/>
              </w:rPr>
              <w:t>4</w:t>
            </w:r>
          </w:p>
        </w:tc>
        <w:tc>
          <w:tcPr>
            <w:tcW w:w="238" w:type="dxa"/>
          </w:tcPr>
          <w:p w14:paraId="20C9662F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6961ED24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 xml:space="preserve">  -</w:t>
            </w:r>
          </w:p>
        </w:tc>
        <w:tc>
          <w:tcPr>
            <w:tcW w:w="236" w:type="dxa"/>
          </w:tcPr>
          <w:p w14:paraId="6CD376A3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077B2F06" w14:textId="7649939E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decimal" w:pos="63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BC7AA8F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55E6FE53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9B78FD8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32161535" w14:textId="4E4B0D3B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384D86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4F02DB28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B9E6054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45E24557" w14:textId="1AFC4CFB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48AF7BF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324F0566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C8ED793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2EF0DAC0" w14:textId="07F07F92" w:rsidR="00E02F4D" w:rsidRPr="005A6401" w:rsidRDefault="0087627D" w:rsidP="0087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127,934</w:t>
            </w:r>
          </w:p>
        </w:tc>
        <w:tc>
          <w:tcPr>
            <w:tcW w:w="239" w:type="dxa"/>
          </w:tcPr>
          <w:p w14:paraId="6904C200" w14:textId="77777777" w:rsidR="00E02F4D" w:rsidRPr="005A6401" w:rsidRDefault="00E02F4D" w:rsidP="0087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76937A6D" w14:textId="77777777" w:rsidR="00E02F4D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BD28CF" w:rsidRPr="005A6401" w14:paraId="17514410" w14:textId="77777777" w:rsidTr="001A744F">
        <w:trPr>
          <w:trHeight w:val="144"/>
        </w:trPr>
        <w:tc>
          <w:tcPr>
            <w:tcW w:w="3870" w:type="dxa"/>
          </w:tcPr>
          <w:p w14:paraId="19044D2B" w14:textId="49D73149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823" w:type="dxa"/>
            <w:vAlign w:val="bottom"/>
          </w:tcPr>
          <w:p w14:paraId="55112A76" w14:textId="66B417DB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0E96C16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4886E376" w14:textId="66BB21D7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,976</w:t>
            </w:r>
          </w:p>
        </w:tc>
        <w:tc>
          <w:tcPr>
            <w:tcW w:w="236" w:type="dxa"/>
          </w:tcPr>
          <w:p w14:paraId="79D10B8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63B4BFFE" w14:textId="38FE6DBB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8364DB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4650222C" w14:textId="60961D2E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B3BD0C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10C4E6CB" w14:textId="0CE65161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CD6A95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022ABC1C" w14:textId="0334893D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C7F217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74339AE9" w14:textId="5C21E95C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ACAD4D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5253B057" w14:textId="63938CF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FA0E60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0AA56E04" w14:textId="1ACADF19" w:rsidR="00BD28CF" w:rsidRPr="005A6401" w:rsidRDefault="00E02F4D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9" w:type="dxa"/>
          </w:tcPr>
          <w:p w14:paraId="077A506B" w14:textId="77777777" w:rsidR="00BD28CF" w:rsidRPr="005A6401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7A6BDEDA" w14:textId="1B012459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,976</w:t>
            </w:r>
          </w:p>
        </w:tc>
      </w:tr>
      <w:tr w:rsidR="00BD28CF" w:rsidRPr="005A6401" w14:paraId="54DE7C16" w14:textId="77777777" w:rsidTr="001C23B6">
        <w:trPr>
          <w:trHeight w:val="144"/>
        </w:trPr>
        <w:tc>
          <w:tcPr>
            <w:tcW w:w="3870" w:type="dxa"/>
            <w:hideMark/>
          </w:tcPr>
          <w:p w14:paraId="4C772173" w14:textId="65449A6B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4B0F19" w14:textId="27F36A74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28CF">
              <w:rPr>
                <w:rFonts w:asciiTheme="majorBidi" w:hAnsiTheme="majorBidi" w:cstheme="majorBidi"/>
                <w:sz w:val="20"/>
                <w:szCs w:val="20"/>
              </w:rPr>
              <w:t>78,</w:t>
            </w:r>
            <w:r w:rsidR="00BD28CF" w:rsidRPr="007267A4">
              <w:rPr>
                <w:rFonts w:asciiTheme="majorBidi" w:hAnsiTheme="majorBidi" w:cs="Angsana New"/>
                <w:sz w:val="20"/>
                <w:szCs w:val="20"/>
              </w:rPr>
              <w:t>598</w:t>
            </w:r>
          </w:p>
        </w:tc>
        <w:tc>
          <w:tcPr>
            <w:tcW w:w="238" w:type="dxa"/>
          </w:tcPr>
          <w:p w14:paraId="078EEF2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decimal" w:pos="624"/>
                <w:tab w:val="left" w:pos="720"/>
              </w:tabs>
              <w:spacing w:line="240" w:lineRule="auto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796012" w14:textId="4F844DCB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</w:rPr>
            </w:pPr>
            <w:r>
              <w:rPr>
                <w:rFonts w:asciiTheme="majorBidi" w:hAnsiTheme="majorBidi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674F2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48959" w14:textId="1ABAC568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C25F0A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8EF26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4F6B72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C5909" w14:textId="3FBC05FB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6B50854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1530C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6FC5F0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5DC71" w14:textId="1C0266C2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E29C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976B98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B8987B" w14:textId="4B509228" w:rsidR="00BD28CF" w:rsidRPr="002E29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</w:rPr>
            </w:pPr>
            <w:r w:rsidRPr="002E29CF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6BE8D1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8509F" w14:textId="696EECFA" w:rsidR="00BD28CF" w:rsidRPr="005A6401" w:rsidRDefault="0087627D" w:rsidP="0087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178,598</w:t>
            </w:r>
          </w:p>
        </w:tc>
        <w:tc>
          <w:tcPr>
            <w:tcW w:w="239" w:type="dxa"/>
          </w:tcPr>
          <w:p w14:paraId="7679E1B7" w14:textId="77777777" w:rsidR="00BD28CF" w:rsidRPr="005A6401" w:rsidRDefault="00BD28CF" w:rsidP="00876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51048" w14:textId="5BCC4F3F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BD28CF" w:rsidRPr="005A6401" w14:paraId="50C1164D" w14:textId="77777777" w:rsidTr="001A744F">
        <w:trPr>
          <w:trHeight w:val="144"/>
        </w:trPr>
        <w:tc>
          <w:tcPr>
            <w:tcW w:w="3870" w:type="dxa"/>
            <w:hideMark/>
          </w:tcPr>
          <w:p w14:paraId="764B4157" w14:textId="59A1EBEA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E349D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168F48" w14:textId="6AE6C867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,094,</w:t>
            </w: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238" w:type="dxa"/>
          </w:tcPr>
          <w:p w14:paraId="3C838D8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DDA569B" w14:textId="33E841D4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70,998</w:t>
            </w:r>
          </w:p>
        </w:tc>
        <w:tc>
          <w:tcPr>
            <w:tcW w:w="236" w:type="dxa"/>
          </w:tcPr>
          <w:p w14:paraId="5C393FD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108" w:right="-241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3ED09" w14:textId="1C21E8F4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24"/>
              </w:tabs>
              <w:spacing w:line="240" w:lineRule="auto"/>
              <w:ind w:left="-129" w:right="-86" w:firstLine="13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236" w:type="dxa"/>
          </w:tcPr>
          <w:p w14:paraId="7DB92D6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0F14DE" w14:textId="2205DAB7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48,966</w:t>
            </w:r>
          </w:p>
        </w:tc>
        <w:tc>
          <w:tcPr>
            <w:tcW w:w="236" w:type="dxa"/>
          </w:tcPr>
          <w:p w14:paraId="11A063B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1D2503" w14:textId="2208C89D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6621C84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0CD34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50,647</w:t>
            </w:r>
          </w:p>
        </w:tc>
        <w:tc>
          <w:tcPr>
            <w:tcW w:w="236" w:type="dxa"/>
          </w:tcPr>
          <w:p w14:paraId="3C1277A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851D3B" w14:textId="01FF01C0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449</w:t>
            </w: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495</w:t>
            </w: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2CBF38ED" w14:textId="77777777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EF7A36E" w14:textId="240AC8BE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211</w:t>
            </w: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,40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3D4589C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46B52" w14:textId="12906396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D28CF"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57,74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9" w:type="dxa"/>
          </w:tcPr>
          <w:p w14:paraId="1D55E73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939B7F" w14:textId="05D60B77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59,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09</w:t>
            </w:r>
          </w:p>
        </w:tc>
      </w:tr>
      <w:tr w:rsidR="00BD28CF" w:rsidRPr="005A6401" w14:paraId="4011489B" w14:textId="77777777" w:rsidTr="001A744F">
        <w:trPr>
          <w:trHeight w:val="144"/>
        </w:trPr>
        <w:tc>
          <w:tcPr>
            <w:tcW w:w="3870" w:type="dxa"/>
          </w:tcPr>
          <w:p w14:paraId="1A816689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vAlign w:val="bottom"/>
          </w:tcPr>
          <w:p w14:paraId="71475216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14:paraId="5824F84C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8" w:type="dxa"/>
            <w:vAlign w:val="bottom"/>
          </w:tcPr>
          <w:p w14:paraId="1D566170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5E4D9C3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8" w:type="dxa"/>
          </w:tcPr>
          <w:p w14:paraId="0782B9AD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D19DF4A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</w:tcPr>
          <w:p w14:paraId="2497F1A0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41D557F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</w:tcPr>
          <w:p w14:paraId="2465E931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4AFC09C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</w:tcPr>
          <w:p w14:paraId="157D0946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8D98BC8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</w:tcPr>
          <w:p w14:paraId="4CD47131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073042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</w:tcPr>
          <w:p w14:paraId="67D30414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55064A2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</w:tcPr>
          <w:p w14:paraId="18316DE0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9" w:type="dxa"/>
          </w:tcPr>
          <w:p w14:paraId="3B50E7BE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29D734CC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D28CF" w:rsidRPr="005A6401" w14:paraId="3A3D400C" w14:textId="77777777" w:rsidTr="001A744F">
        <w:trPr>
          <w:trHeight w:val="144"/>
        </w:trPr>
        <w:tc>
          <w:tcPr>
            <w:tcW w:w="3870" w:type="dxa"/>
            <w:hideMark/>
          </w:tcPr>
          <w:p w14:paraId="721B3B9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19CB306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8" w:type="dxa"/>
          </w:tcPr>
          <w:p w14:paraId="230BEF8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1BF1C6C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5643A0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</w:tcPr>
          <w:p w14:paraId="1113080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2285E3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</w:tcPr>
          <w:p w14:paraId="01B45EF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AC1FE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095058D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6C964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</w:tcPr>
          <w:p w14:paraId="62CD224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2A85EB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4045C44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F86D98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</w:tcPr>
          <w:p w14:paraId="03545A8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20B26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3F68BAF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</w:tcPr>
          <w:p w14:paraId="2FDA54C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</w:tcPr>
          <w:p w14:paraId="65F31A1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D28CF" w:rsidRPr="005A6401" w14:paraId="544C076B" w14:textId="77777777" w:rsidTr="001A744F">
        <w:trPr>
          <w:trHeight w:val="144"/>
        </w:trPr>
        <w:tc>
          <w:tcPr>
            <w:tcW w:w="3870" w:type="dxa"/>
            <w:hideMark/>
          </w:tcPr>
          <w:p w14:paraId="5ACED5B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  <w:hideMark/>
          </w:tcPr>
          <w:p w14:paraId="4BE9A0A7" w14:textId="725F8BED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,966,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5</w:t>
            </w:r>
            <w:r w:rsidR="00BD28CF">
              <w:rPr>
                <w:rFonts w:asciiTheme="majorBidi" w:hAnsiTheme="majorBidi" w:cs="Angsana New"/>
                <w:sz w:val="20"/>
                <w:szCs w:val="20"/>
              </w:rPr>
              <w:t>5</w:t>
            </w:r>
          </w:p>
        </w:tc>
        <w:tc>
          <w:tcPr>
            <w:tcW w:w="238" w:type="dxa"/>
          </w:tcPr>
          <w:p w14:paraId="5CC4F1F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  <w:hideMark/>
          </w:tcPr>
          <w:p w14:paraId="0A83A5FE" w14:textId="38081458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70,998</w:t>
            </w:r>
          </w:p>
        </w:tc>
        <w:tc>
          <w:tcPr>
            <w:tcW w:w="236" w:type="dxa"/>
          </w:tcPr>
          <w:p w14:paraId="7783AE2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left" w:pos="720"/>
              </w:tabs>
              <w:spacing w:line="240" w:lineRule="auto"/>
              <w:ind w:left="-108" w:right="-241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11BD06CE" w14:textId="2ABFDA2F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     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 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 w:rsidRPr="00AE319C">
              <w:rPr>
                <w:rFonts w:asciiTheme="majorBidi" w:hAnsiTheme="majorBidi" w:cs="Angsana New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Angsana New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="Angsana New"/>
                <w:sz w:val="20"/>
                <w:szCs w:val="20"/>
              </w:rPr>
              <w:t>31</w:t>
            </w:r>
            <w:r>
              <w:rPr>
                <w:rFonts w:asciiTheme="majorBidi" w:hAnsiTheme="majorBidi" w:cs="Angsana New"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="Angsana New"/>
                <w:sz w:val="20"/>
                <w:szCs w:val="20"/>
              </w:rPr>
              <w:t>233</w:t>
            </w:r>
          </w:p>
        </w:tc>
        <w:tc>
          <w:tcPr>
            <w:tcW w:w="236" w:type="dxa"/>
          </w:tcPr>
          <w:p w14:paraId="1BBAD16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hideMark/>
          </w:tcPr>
          <w:p w14:paraId="68FFF13F" w14:textId="25CE72FC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48,966</w:t>
            </w:r>
          </w:p>
        </w:tc>
        <w:tc>
          <w:tcPr>
            <w:tcW w:w="236" w:type="dxa"/>
          </w:tcPr>
          <w:p w14:paraId="3DD6EAC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78F8EB64" w14:textId="72B7A1F9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,8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006B502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hideMark/>
          </w:tcPr>
          <w:p w14:paraId="2FEE55D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50,647</w:t>
            </w:r>
          </w:p>
        </w:tc>
        <w:tc>
          <w:tcPr>
            <w:tcW w:w="236" w:type="dxa"/>
          </w:tcPr>
          <w:p w14:paraId="655ED325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</w:tcPr>
          <w:p w14:paraId="01D71BD5" w14:textId="7AF24A66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449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495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34536D0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hideMark/>
          </w:tcPr>
          <w:p w14:paraId="7F8A9DA7" w14:textId="20B0C356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211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,40</w:t>
            </w:r>
            <w:r w:rsidR="002246F1"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03CF070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</w:tcPr>
          <w:p w14:paraId="384D7F05" w14:textId="4D0CB56E" w:rsidR="00BD28CF" w:rsidRPr="005A6401" w:rsidRDefault="002246F1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02F4D" w:rsidRPr="00E02F4D">
              <w:rPr>
                <w:rFonts w:asciiTheme="majorBidi" w:hAnsiTheme="majorBidi" w:cstheme="majorBidi"/>
                <w:sz w:val="20"/>
                <w:szCs w:val="20"/>
              </w:rPr>
              <w:t>,0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02F4D" w:rsidRPr="00E02F4D">
              <w:rPr>
                <w:rFonts w:asciiTheme="majorBidi" w:hAnsiTheme="majorBidi" w:cstheme="majorBidi"/>
                <w:sz w:val="20"/>
                <w:szCs w:val="20"/>
              </w:rPr>
              <w:t>9,807</w:t>
            </w:r>
          </w:p>
        </w:tc>
        <w:tc>
          <w:tcPr>
            <w:tcW w:w="239" w:type="dxa"/>
          </w:tcPr>
          <w:p w14:paraId="100EB6BD" w14:textId="77777777" w:rsidR="00BD28CF" w:rsidRPr="005A6401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hideMark/>
          </w:tcPr>
          <w:p w14:paraId="1F8534EC" w14:textId="3C551488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59,</w:t>
            </w:r>
            <w:r w:rsidRPr="002246F1">
              <w:rPr>
                <w:rFonts w:asciiTheme="majorBidi" w:hAnsiTheme="majorBidi" w:cstheme="majorBidi" w:hint="cs"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sz w:val="20"/>
                <w:szCs w:val="20"/>
              </w:rPr>
              <w:t>09</w:t>
            </w:r>
          </w:p>
        </w:tc>
      </w:tr>
      <w:tr w:rsidR="00BD28CF" w:rsidRPr="005A6401" w14:paraId="37C4C845" w14:textId="77777777" w:rsidTr="001A744F">
        <w:trPr>
          <w:trHeight w:val="144"/>
        </w:trPr>
        <w:tc>
          <w:tcPr>
            <w:tcW w:w="3870" w:type="dxa"/>
            <w:hideMark/>
          </w:tcPr>
          <w:p w14:paraId="03C56AD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A175B4" w14:textId="7ED33D28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12</w:t>
            </w:r>
            <w:r w:rsidR="00BD28CF" w:rsidRPr="005A6401">
              <w:rPr>
                <w:rFonts w:asciiTheme="majorBidi" w:hAnsiTheme="majorBidi" w:cs="Angsana New" w:hint="cs"/>
                <w:sz w:val="20"/>
                <w:szCs w:val="20"/>
              </w:rPr>
              <w:t>7,9</w:t>
            </w:r>
            <w:r w:rsidRPr="002246F1">
              <w:rPr>
                <w:rFonts w:asciiTheme="majorBidi" w:hAnsiTheme="majorBidi" w:cs="Angsana New" w:hint="cs"/>
                <w:sz w:val="20"/>
                <w:szCs w:val="20"/>
              </w:rPr>
              <w:t>3</w:t>
            </w:r>
            <w:r w:rsidR="00BD28CF">
              <w:rPr>
                <w:rFonts w:asciiTheme="majorBidi" w:hAnsiTheme="majorBidi" w:cs="Angsana New"/>
                <w:sz w:val="20"/>
                <w:szCs w:val="20"/>
              </w:rPr>
              <w:t>4</w:t>
            </w:r>
          </w:p>
        </w:tc>
        <w:tc>
          <w:tcPr>
            <w:tcW w:w="238" w:type="dxa"/>
          </w:tcPr>
          <w:p w14:paraId="182D56E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CA87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0"/>
                <w:szCs w:val="20"/>
              </w:rPr>
            </w:pPr>
            <w:r w:rsidRPr="005A6401">
              <w:rPr>
                <w:rFonts w:asciiTheme="majorBidi" w:hAnsiTheme="majorBidi" w:cs="Angsana New" w:hint="cs"/>
                <w:sz w:val="20"/>
                <w:szCs w:val="20"/>
              </w:rPr>
              <w:t xml:space="preserve">  -</w:t>
            </w:r>
          </w:p>
        </w:tc>
        <w:tc>
          <w:tcPr>
            <w:tcW w:w="236" w:type="dxa"/>
          </w:tcPr>
          <w:p w14:paraId="4987224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08"/>
              <w:rPr>
                <w:rFonts w:asciiTheme="majorBidi" w:hAnsiTheme="majorBidi" w:cs="Angsana New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A400D" w14:textId="73877449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52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5B8192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9AC4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242379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A9C8D" w14:textId="7C2C9594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C34B63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3E886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04F63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6B1C4" w14:textId="63378A68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EBE6394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EE12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3510A4C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F548B" w14:textId="4FBDD0FD" w:rsidR="00BD28CF" w:rsidRPr="005A6401" w:rsidRDefault="002246F1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E02F4D" w:rsidRPr="00E02F4D">
              <w:rPr>
                <w:rFonts w:asciiTheme="majorBidi" w:hAnsiTheme="majorBidi" w:cstheme="majorBidi"/>
                <w:sz w:val="20"/>
                <w:szCs w:val="20"/>
              </w:rPr>
              <w:t>7,9</w:t>
            </w:r>
            <w:r w:rsidRPr="002246F1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E02F4D" w:rsidRPr="00E02F4D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39" w:type="dxa"/>
          </w:tcPr>
          <w:p w14:paraId="47AB2CF1" w14:textId="77777777" w:rsidR="00BD28CF" w:rsidRPr="005A6401" w:rsidRDefault="00BD28CF" w:rsidP="00E02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E7E83B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</w:rPr>
              <w:t>-</w:t>
            </w:r>
          </w:p>
        </w:tc>
      </w:tr>
      <w:tr w:rsidR="00BD28CF" w:rsidRPr="005A6401" w14:paraId="19752827" w14:textId="77777777" w:rsidTr="001A744F">
        <w:trPr>
          <w:trHeight w:val="144"/>
        </w:trPr>
        <w:tc>
          <w:tcPr>
            <w:tcW w:w="3870" w:type="dxa"/>
            <w:hideMark/>
          </w:tcPr>
          <w:p w14:paraId="1343D8AF" w14:textId="3D80941A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  <w:r w:rsidRPr="00E349D8">
              <w:rPr>
                <w:rFonts w:asciiTheme="majorBidi" w:hAnsiTheme="majorBidi" w:cs="Angsana New" w:hint="cs"/>
                <w:b/>
                <w:bCs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CDC6E58" w14:textId="2F833CCF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,094,</w:t>
            </w: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238" w:type="dxa"/>
          </w:tcPr>
          <w:p w14:paraId="1F81E55C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48C786" w14:textId="72A50DD8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241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="Angsana New" w:hint="cs"/>
                <w:b/>
                <w:bCs/>
                <w:sz w:val="20"/>
                <w:szCs w:val="20"/>
              </w:rPr>
              <w:t>70,998</w:t>
            </w:r>
          </w:p>
        </w:tc>
        <w:tc>
          <w:tcPr>
            <w:tcW w:w="236" w:type="dxa"/>
          </w:tcPr>
          <w:p w14:paraId="641B35F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-241"/>
              <w:rPr>
                <w:rFonts w:asciiTheme="majorBidi" w:hAnsiTheme="majorBidi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35B12" w14:textId="7D71AB75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 w:firstLine="13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AE319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236" w:type="dxa"/>
          </w:tcPr>
          <w:p w14:paraId="4CF9767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4189AC" w14:textId="2FB89C7C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48,966</w:t>
            </w:r>
          </w:p>
        </w:tc>
        <w:tc>
          <w:tcPr>
            <w:tcW w:w="236" w:type="dxa"/>
          </w:tcPr>
          <w:p w14:paraId="024B53F2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010D5" w14:textId="29F89A80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,8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14F26B6A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242"/>
                <w:tab w:val="decimal" w:pos="422"/>
                <w:tab w:val="left" w:pos="720"/>
              </w:tabs>
              <w:spacing w:line="240" w:lineRule="auto"/>
              <w:ind w:left="142" w:right="-353" w:hanging="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0F762F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50,647</w:t>
            </w:r>
          </w:p>
        </w:tc>
        <w:tc>
          <w:tcPr>
            <w:tcW w:w="236" w:type="dxa"/>
          </w:tcPr>
          <w:p w14:paraId="7335B726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010FB" w14:textId="33956035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449</w:t>
            </w: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</w:t>
            </w:r>
            <w:r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495</w:t>
            </w:r>
            <w:r w:rsidRPr="00BD28CF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595867D7" w14:textId="77777777" w:rsidR="00BD28CF" w:rsidRPr="00BD28CF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948A48" w14:textId="714A45CB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(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211</w:t>
            </w: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,40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7089CA9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CF16B" w14:textId="2B20B5CF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  <w:r w:rsidR="00BD28CF"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BD28CF" w:rsidRPr="00BD28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57,74</w:t>
            </w:r>
            <w:r w:rsidRPr="002246F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9" w:type="dxa"/>
          </w:tcPr>
          <w:p w14:paraId="6436807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9EC4DE6" w14:textId="7B94806E" w:rsidR="00BD28CF" w:rsidRPr="005A6401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1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3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59,</w:t>
            </w:r>
            <w:r w:rsidRPr="002246F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2</w:t>
            </w:r>
            <w:r w:rsidR="00BD28CF" w:rsidRPr="005A6401">
              <w:rPr>
                <w:rFonts w:asciiTheme="majorBidi" w:hAnsiTheme="majorBidi" w:cstheme="majorBidi" w:hint="cs"/>
                <w:b/>
                <w:bCs/>
                <w:sz w:val="20"/>
                <w:szCs w:val="20"/>
              </w:rPr>
              <w:t>09</w:t>
            </w:r>
          </w:p>
        </w:tc>
      </w:tr>
      <w:tr w:rsidR="00BD28CF" w:rsidRPr="005A6401" w14:paraId="6FC83F61" w14:textId="77777777" w:rsidTr="001A744F">
        <w:trPr>
          <w:trHeight w:val="144"/>
        </w:trPr>
        <w:tc>
          <w:tcPr>
            <w:tcW w:w="3870" w:type="dxa"/>
          </w:tcPr>
          <w:p w14:paraId="3E923177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3" w:type="dxa"/>
            <w:vAlign w:val="bottom"/>
          </w:tcPr>
          <w:p w14:paraId="09807F25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8" w:type="dxa"/>
            <w:vAlign w:val="bottom"/>
          </w:tcPr>
          <w:p w14:paraId="219A6AE9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8" w:type="dxa"/>
            <w:vAlign w:val="bottom"/>
          </w:tcPr>
          <w:p w14:paraId="3C043686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AC9045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8" w:type="dxa"/>
            <w:vAlign w:val="bottom"/>
          </w:tcPr>
          <w:p w14:paraId="5F275585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308C0D6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9" w:type="dxa"/>
            <w:vAlign w:val="bottom"/>
          </w:tcPr>
          <w:p w14:paraId="01DA8C57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8469ABC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14:paraId="07AAE075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171A33F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9" w:type="dxa"/>
            <w:vAlign w:val="bottom"/>
          </w:tcPr>
          <w:p w14:paraId="3F909150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8237358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0" w:type="dxa"/>
            <w:vAlign w:val="bottom"/>
          </w:tcPr>
          <w:p w14:paraId="730CC32B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BA83E68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2" w:type="dxa"/>
            <w:vAlign w:val="bottom"/>
          </w:tcPr>
          <w:p w14:paraId="106F0A4E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EEB02BE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vAlign w:val="bottom"/>
          </w:tcPr>
          <w:p w14:paraId="68D4F389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  <w:vAlign w:val="bottom"/>
          </w:tcPr>
          <w:p w14:paraId="4C8FB7AB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vAlign w:val="bottom"/>
          </w:tcPr>
          <w:p w14:paraId="40860059" w14:textId="77777777" w:rsidR="00BD28CF" w:rsidRPr="00AE319C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D28CF" w:rsidRPr="005A6401" w14:paraId="3FA74222" w14:textId="77777777" w:rsidTr="001A744F">
        <w:trPr>
          <w:trHeight w:val="144"/>
        </w:trPr>
        <w:tc>
          <w:tcPr>
            <w:tcW w:w="3870" w:type="dxa"/>
            <w:hideMark/>
          </w:tcPr>
          <w:p w14:paraId="70345F67" w14:textId="6DD16EBC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5A6401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823" w:type="dxa"/>
            <w:vAlign w:val="bottom"/>
          </w:tcPr>
          <w:p w14:paraId="243CD34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8" w:type="dxa"/>
            <w:vAlign w:val="bottom"/>
          </w:tcPr>
          <w:p w14:paraId="4C83059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59796849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1A2A5D8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77C1037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2AEEEA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9" w:type="dxa"/>
            <w:vAlign w:val="bottom"/>
          </w:tcPr>
          <w:p w14:paraId="4C076C31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3CE6B9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310361BE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9C98B9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vAlign w:val="bottom"/>
          </w:tcPr>
          <w:p w14:paraId="73FD0A53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D8216A0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14:paraId="12AAD75D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F14B917" w14:textId="77777777" w:rsidR="00BD28CF" w:rsidRPr="005A6401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2" w:type="dxa"/>
            <w:vAlign w:val="bottom"/>
          </w:tcPr>
          <w:p w14:paraId="190D8AF0" w14:textId="77777777" w:rsidR="00BD28CF" w:rsidRPr="0039626A" w:rsidRDefault="00BD28CF" w:rsidP="00BD28CF">
            <w:pPr>
              <w:tabs>
                <w:tab w:val="clear" w:pos="227"/>
                <w:tab w:val="clear" w:pos="454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797DC06" w14:textId="77777777" w:rsidR="00BD28CF" w:rsidRPr="0039626A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E0ACEB" w14:textId="24886876" w:rsidR="00BD28CF" w:rsidRPr="00F9133D" w:rsidRDefault="00BD28CF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F9133D">
              <w:rPr>
                <w:rFonts w:asciiTheme="majorBidi" w:hAnsiTheme="majorBidi" w:cstheme="majorBidi"/>
                <w:sz w:val="20"/>
                <w:szCs w:val="20"/>
              </w:rPr>
              <w:t>485,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F9133D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9" w:type="dxa"/>
            <w:vAlign w:val="bottom"/>
          </w:tcPr>
          <w:p w14:paraId="61568BEF" w14:textId="77777777" w:rsidR="00BD28CF" w:rsidRPr="00F9133D" w:rsidRDefault="00BD28CF" w:rsidP="00BD28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43447D" w14:textId="3114FFF4" w:rsidR="00BD28CF" w:rsidRPr="00F9133D" w:rsidRDefault="002246F1" w:rsidP="00BD2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0"/>
                <w:szCs w:val="20"/>
              </w:rPr>
            </w:pPr>
            <w:r w:rsidRPr="002246F1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D28CF" w:rsidRPr="00F9133D">
              <w:rPr>
                <w:rFonts w:asciiTheme="majorBidi" w:hAnsiTheme="majorBidi" w:cstheme="majorBidi"/>
                <w:sz w:val="20"/>
                <w:szCs w:val="20"/>
              </w:rPr>
              <w:t>94,008</w:t>
            </w:r>
          </w:p>
        </w:tc>
      </w:tr>
    </w:tbl>
    <w:p w14:paraId="3D8642BF" w14:textId="12704E1D" w:rsidR="005072AA" w:rsidRPr="005072AA" w:rsidRDefault="005072AA" w:rsidP="005072AA">
      <w:pPr>
        <w:rPr>
          <w:rFonts w:ascii="Angsana New" w:hAnsi="Angsana New" w:cs="Angsana New"/>
          <w:sz w:val="22"/>
          <w:szCs w:val="22"/>
        </w:rPr>
        <w:sectPr w:rsidR="005072AA" w:rsidRPr="005072AA" w:rsidSect="00537A61">
          <w:head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01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9"/>
        <w:gridCol w:w="1575"/>
        <w:gridCol w:w="262"/>
        <w:gridCol w:w="1489"/>
      </w:tblGrid>
      <w:tr w:rsidR="00E37BE7" w:rsidRPr="00CB25FF" w14:paraId="2369CF66" w14:textId="77777777" w:rsidTr="00290A7F">
        <w:trPr>
          <w:trHeight w:val="20"/>
          <w:tblHeader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7484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8EB2AF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7BE7" w:rsidRPr="00CB25FF" w14:paraId="5544E1AF" w14:textId="77777777" w:rsidTr="00AE319C">
        <w:trPr>
          <w:trHeight w:val="20"/>
          <w:tblHeader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463E25" w14:textId="011E3401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สำหรับสามเดือนสิ้นสุดวันที่ </w:t>
            </w:r>
            <w:r w:rsidR="002246F1" w:rsidRPr="002246F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CB25FF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0 มิถุนายน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ACCDB" w14:textId="4F3FDD41" w:rsidR="00E37BE7" w:rsidRPr="00CB25FF" w:rsidRDefault="002246F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E37BE7" w:rsidRPr="00CB25FF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121EF55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780CC" w14:textId="14CAF5F3" w:rsidR="00E37BE7" w:rsidRPr="00CB25FF" w:rsidRDefault="002246F1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E37BE7" w:rsidRPr="00CB25FF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E37BE7" w:rsidRPr="00CB25FF" w14:paraId="724DC391" w14:textId="77777777" w:rsidTr="00290A7F">
        <w:trPr>
          <w:trHeight w:val="20"/>
          <w:tblHeader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92CCAB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B25FF">
              <w:rPr>
                <w:rFonts w:asciiTheme="majorBidi" w:hAnsiTheme="majorBidi" w:cstheme="majorBidi" w:hint="cs"/>
                <w:i/>
                <w:iCs/>
                <w:color w:val="0000FF"/>
                <w:sz w:val="28"/>
                <w:szCs w:val="28"/>
                <w:highlight w:val="yellow"/>
                <w:cs/>
              </w:rPr>
              <w:t xml:space="preserve"> </w:t>
            </w:r>
          </w:p>
        </w:tc>
        <w:tc>
          <w:tcPr>
            <w:tcW w:w="332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0C28AA5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7BE7" w:rsidRPr="00CB25FF" w14:paraId="2A295D85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4739C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CB25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3EE3EABC" w14:textId="77777777" w:rsidR="00E37BE7" w:rsidRPr="00CB25FF" w:rsidRDefault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8B0F794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816B4F8" w14:textId="77777777" w:rsidR="00E37BE7" w:rsidRPr="00CB25FF" w:rsidRDefault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37BE7" w:rsidRPr="00CB25FF" w14:paraId="51F05D45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F57F7A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8281BB9" w14:textId="77777777" w:rsidR="00E37BE7" w:rsidRPr="00CB25FF" w:rsidRDefault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15BC6F16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8FE6186" w14:textId="77777777" w:rsidR="00E37BE7" w:rsidRPr="00CB25FF" w:rsidRDefault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7BE7" w:rsidRPr="00CB25FF" w14:paraId="41EE4C61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370932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ประเทศไทย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87093" w14:textId="5133B68A" w:rsidR="00E37BE7" w:rsidRPr="00CB25FF" w:rsidRDefault="00E37BE7" w:rsidP="00E37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2246F1"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57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8B36DBA" w14:textId="77777777" w:rsidR="00E37BE7" w:rsidRPr="00CB25FF" w:rsidRDefault="00E37B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854680" w14:textId="3CE67423" w:rsidR="00E37BE7" w:rsidRPr="00CB25FF" w:rsidRDefault="002246F1" w:rsidP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397E">
              <w:rPr>
                <w:rFonts w:asciiTheme="majorBidi" w:hAnsiTheme="majorBidi" w:cstheme="majorBidi"/>
                <w:sz w:val="28"/>
                <w:szCs w:val="28"/>
              </w:rPr>
              <w:t>75,800</w:t>
            </w:r>
          </w:p>
        </w:tc>
      </w:tr>
      <w:tr w:rsidR="00AE319C" w:rsidRPr="00CB25FF" w14:paraId="672A52F8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</w:tcPr>
          <w:p w14:paraId="380C8ACD" w14:textId="6C24DDAA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ประเทศจีน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435AF11" w14:textId="02444086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A89FBCA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A8D3B58" w14:textId="0F6C1306" w:rsidR="00AE319C" w:rsidRP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E319C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E319C" w:rsidRPr="00CB25FF" w14:paraId="1AC055B4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F501B3" w14:textId="617A35EE" w:rsidR="00AE319C" w:rsidRPr="00AE319C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ประเทศญี่ปุ่น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4F0F69" w14:textId="20CB85E8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,06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,567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30F11D3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BAE0A" w14:textId="0EFF1455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576,</w:t>
            </w:r>
            <w:r w:rsidR="002246F1" w:rsidRPr="002246F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44</w:t>
            </w:r>
          </w:p>
        </w:tc>
      </w:tr>
      <w:tr w:rsidR="00AE319C" w:rsidRPr="00CB25FF" w14:paraId="3C402329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4AA56" w14:textId="0D9CF19A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DF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279E2D" w14:textId="4069FD0E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,7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9EC04A1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E7A7DFC" w14:textId="03B74E24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</w:tr>
      <w:tr w:rsidR="00AE319C" w:rsidRPr="00CB25FF" w14:paraId="43A1C619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</w:tcPr>
          <w:p w14:paraId="0391A40E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4F5D7E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0C26B49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9AB86B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19C" w:rsidRPr="00CB25FF" w14:paraId="599F3146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399622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2C416328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6385AFF9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1ABCD760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19C" w:rsidRPr="00CB25FF" w14:paraId="5AC07A6B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23B7F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2154A5" w14:textId="0659C91F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966,976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6B93227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C5F7CF" w14:textId="10EC991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  <w:r w:rsidR="002246F1"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44</w:t>
            </w:r>
          </w:p>
        </w:tc>
      </w:tr>
      <w:tr w:rsidR="00AE319C" w:rsidRPr="00CB25FF" w14:paraId="37039DBF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539E2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ผลิตพร้อมติดตั้งโครงเหล็ก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2A52DE" w14:textId="6EE82E59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2246F1"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57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12B9D83B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A91124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E319C" w:rsidRPr="00CB25FF" w14:paraId="65253E58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7720B" w14:textId="6E436D26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ED8AE" w14:textId="2BAD619F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95,59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1D7B4608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A6AF0" w14:textId="0575627B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319C" w:rsidRPr="00CB25FF" w14:paraId="1164D450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A8E8" w14:textId="73950C84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DF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BDBE8B" w14:textId="3D8AE4C5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,7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D43DAC6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2CB692" w14:textId="4993B9A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</w:tr>
      <w:tr w:rsidR="00AE319C" w:rsidRPr="00CB25FF" w14:paraId="508E0829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</w:tcPr>
          <w:p w14:paraId="6431A94C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38B734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AD9239F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3893E1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19C" w:rsidRPr="00CB25FF" w14:paraId="7233CDB5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BFC9C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</w:tcPr>
          <w:p w14:paraId="5976E634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16A4AB5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5C0D839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19C" w:rsidRPr="00CB25FF" w14:paraId="21663324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679223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E2C72" w14:textId="70B724C9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,06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,567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FDBE22F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1DF0" w14:textId="71BBC33F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85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AE319C" w:rsidRPr="00CB25FF" w14:paraId="23AACD0B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B355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20BA1D" w14:textId="6FBB110A" w:rsidR="00AE319C" w:rsidRPr="006B77E1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77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77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B77E1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4B90DC80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7FEE8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E319C" w:rsidRPr="00CB25FF" w14:paraId="33216A85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8F2C3" w14:textId="30889F5C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DF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D625E4" w14:textId="3BEAAF3B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,7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C7869C2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7DE75C" w14:textId="090953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85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</w:tr>
      <w:tr w:rsidR="00AE319C" w:rsidRPr="00CB25FF" w14:paraId="1A6960E9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</w:tcPr>
          <w:p w14:paraId="24004FB4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FE7FA3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073627C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9619D1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19C" w:rsidRPr="00CB25FF" w14:paraId="38F2F952" w14:textId="77777777" w:rsidTr="00AE319C">
        <w:trPr>
          <w:trHeight w:val="20"/>
        </w:trPr>
        <w:tc>
          <w:tcPr>
            <w:tcW w:w="5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79965" w14:textId="2EBF4D92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7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848DDC" w14:textId="7FC15AD8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2D43066B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59F402" w14:textId="1A4E7360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8,556</w:t>
            </w:r>
          </w:p>
        </w:tc>
      </w:tr>
    </w:tbl>
    <w:p w14:paraId="321879EF" w14:textId="77777777" w:rsidR="00290A7F" w:rsidRDefault="00290A7F" w:rsidP="00B17B4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sectPr w:rsidR="00290A7F" w:rsidSect="009777AF">
          <w:headerReference w:type="default" r:id="rId19"/>
          <w:pgSz w:w="11909" w:h="16834" w:code="9"/>
          <w:pgMar w:top="691" w:right="1109" w:bottom="576" w:left="1440" w:header="720" w:footer="720" w:gutter="0"/>
          <w:cols w:space="720"/>
          <w:docGrid w:linePitch="360"/>
        </w:sectPr>
      </w:pPr>
    </w:p>
    <w:tbl>
      <w:tblPr>
        <w:tblW w:w="903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1588"/>
        <w:gridCol w:w="264"/>
        <w:gridCol w:w="1581"/>
      </w:tblGrid>
      <w:tr w:rsidR="00290A7F" w:rsidRPr="00CB25FF" w14:paraId="257809FB" w14:textId="77777777" w:rsidTr="0081085B">
        <w:trPr>
          <w:trHeight w:val="19"/>
          <w:tblHeader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F1625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3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F155DE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A7F" w:rsidRPr="00CB25FF" w14:paraId="28F5DEA1" w14:textId="77777777" w:rsidTr="0081085B">
        <w:trPr>
          <w:trHeight w:val="19"/>
          <w:tblHeader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239DFB" w14:textId="6A366F79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สำหรับหกเดือนสิ้นสุดวันที่ </w:t>
            </w:r>
            <w:r w:rsidR="002246F1" w:rsidRPr="002246F1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CB25FF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0 มิถุนายน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7057B6" w14:textId="756FCD7E" w:rsidR="00290A7F" w:rsidRPr="00CB25FF" w:rsidRDefault="002246F1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290A7F" w:rsidRPr="00CB25FF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EE1BD6F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2CF669" w14:textId="2D63F196" w:rsidR="00290A7F" w:rsidRPr="00CB25FF" w:rsidRDefault="002246F1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290A7F" w:rsidRPr="00CB25FF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</w:tr>
      <w:tr w:rsidR="00290A7F" w:rsidRPr="00CB25FF" w14:paraId="065695BD" w14:textId="77777777" w:rsidTr="0081085B">
        <w:trPr>
          <w:trHeight w:val="19"/>
          <w:tblHeader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AA113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B25FF">
              <w:rPr>
                <w:rFonts w:asciiTheme="majorBidi" w:hAnsiTheme="majorBidi" w:cstheme="majorBidi" w:hint="cs"/>
                <w:i/>
                <w:iCs/>
                <w:color w:val="0000FF"/>
                <w:sz w:val="28"/>
                <w:szCs w:val="28"/>
                <w:highlight w:val="yellow"/>
                <w:cs/>
              </w:rPr>
              <w:t xml:space="preserve"> </w:t>
            </w:r>
          </w:p>
        </w:tc>
        <w:tc>
          <w:tcPr>
            <w:tcW w:w="343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4B246E5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0A7F" w:rsidRPr="00CB25FF" w14:paraId="6DC60186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1F45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  <w:r w:rsidRPr="00CB25F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1FAB68F8" w14:textId="77777777" w:rsidR="00290A7F" w:rsidRPr="00CB25FF" w:rsidRDefault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DE6AFD7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5F471FE" w14:textId="77777777" w:rsidR="00290A7F" w:rsidRPr="00CB25FF" w:rsidRDefault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90A7F" w:rsidRPr="00CB25FF" w14:paraId="04A3AB21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35733B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7D927A84" w14:textId="77777777" w:rsidR="00290A7F" w:rsidRPr="00CB25FF" w:rsidRDefault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77732338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71B128F" w14:textId="77777777" w:rsidR="00290A7F" w:rsidRPr="00CB25FF" w:rsidRDefault="00290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0A7F" w:rsidRPr="00CB25FF" w14:paraId="6A42A949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E8C6CA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ประเทศไทย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1EF6E5" w14:textId="620EE8D8" w:rsidR="00290A7F" w:rsidRPr="00CB25FF" w:rsidRDefault="002246F1" w:rsidP="009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290A7F" w:rsidRPr="00CB25FF">
              <w:rPr>
                <w:rFonts w:asciiTheme="majorBidi" w:hAnsiTheme="majorBidi" w:cstheme="majorBidi" w:hint="cs"/>
                <w:sz w:val="28"/>
                <w:szCs w:val="28"/>
              </w:rPr>
              <w:t>7,9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290A7F" w:rsidRPr="00CB25FF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4F27BEC" w14:textId="77777777" w:rsidR="00290A7F" w:rsidRPr="00CB25FF" w:rsidRDefault="00290A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8C037" w14:textId="60E6A3B4" w:rsidR="00290A7F" w:rsidRPr="00CB25FF" w:rsidRDefault="002246F1" w:rsidP="0095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5DA8">
              <w:rPr>
                <w:rFonts w:asciiTheme="majorBidi" w:hAnsiTheme="majorBidi" w:cstheme="majorBidi"/>
                <w:sz w:val="28"/>
                <w:szCs w:val="28"/>
              </w:rPr>
              <w:t>57,0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C5DA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E319C" w:rsidRPr="00CB25FF" w14:paraId="686F2B7E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14:paraId="23AC96F2" w14:textId="27131D7F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val="th-TH"/>
              </w:rPr>
              <w:t>ประเทศจีน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2F278EDE" w14:textId="71C983F0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BA0A308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C9B2F36" w14:textId="68726F9A" w:rsidR="00AE319C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E319C" w:rsidRPr="00CB25FF" w14:paraId="3667AD85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55546" w14:textId="3754A2AF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ประเทศ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852CA8" w14:textId="7A1E7C49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,966,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5C0EF4C8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18EFF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909,984</w:t>
            </w:r>
          </w:p>
        </w:tc>
      </w:tr>
      <w:tr w:rsidR="00AE319C" w:rsidRPr="00CB25FF" w14:paraId="100B3D29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89BD6" w14:textId="22093936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DF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FF3663" w14:textId="670D4181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,094,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4D63F0C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3D62FD" w14:textId="52870875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67,0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AE319C" w:rsidRPr="00CB25FF" w14:paraId="03770F75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14:paraId="1A35F8AE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91FA30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3237C826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0622F0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19C" w:rsidRPr="00CB25FF" w14:paraId="0909C0EB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98ACCF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412A489B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E30401F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C18A89F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319C" w:rsidRPr="00CB25FF" w14:paraId="26F55230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3AB33D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B0A05" w14:textId="66A9CCB6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787,657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4DBC3A02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A308C" w14:textId="3B01ACF7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67,0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22</w:t>
            </w:r>
          </w:p>
        </w:tc>
      </w:tr>
      <w:tr w:rsidR="00AE319C" w:rsidRPr="00CB25FF" w14:paraId="19710DE2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5EC16C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ผลิตพร้อมติดตั้งโครงเหล็ก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F18BC" w14:textId="5E121FA7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12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7,9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BD4CF99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2CD840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E319C" w:rsidRPr="00CB25FF" w14:paraId="0416A51A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2E49AE" w14:textId="6A36FCF3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CD62FE" w14:textId="6EB8A81B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78,598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6D5B6863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08E0E" w14:textId="5034E9FA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319C" w:rsidRPr="00CB25FF" w14:paraId="35585300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88D24" w14:textId="1BFB11E1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DF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DB8ED8" w14:textId="25D423C0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,094,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5503DC8B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030A5E1" w14:textId="5D1F66E6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67,0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AE319C" w:rsidRPr="00CB25FF" w14:paraId="7F21926D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14:paraId="1874EB90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7DAE81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689C77BB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A3E36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19C" w:rsidRPr="00CB25FF" w14:paraId="5FFE2F0B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FB669E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589CA186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BED81A0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19298D7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19C" w:rsidRPr="00CB25FF" w14:paraId="27284EA2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FA904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E3C722" w14:textId="687DE965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,966,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A5B448A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105CC" w14:textId="2C228947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67,0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  <w:tr w:rsidR="00AE319C" w:rsidRPr="00CB25FF" w14:paraId="08CE83E5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D696D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26CDD" w14:textId="74A4CAE1" w:rsidR="00AE319C" w:rsidRPr="00233E8E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E319C" w:rsidRPr="00233E8E">
              <w:rPr>
                <w:rFonts w:asciiTheme="majorBidi" w:hAnsiTheme="majorBidi" w:cstheme="majorBidi"/>
                <w:sz w:val="28"/>
                <w:szCs w:val="28"/>
              </w:rPr>
              <w:t>7,9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319C" w:rsidRPr="00233E8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34373433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A612B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AE319C" w:rsidRPr="00CB25FF" w14:paraId="269D00F5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A6906D" w14:textId="61C364AD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DF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FF9432" w14:textId="7F75DA5D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,094,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4E4F98A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45DF87" w14:textId="54E45806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AE319C" w:rsidRPr="00CB25F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</w:t>
            </w:r>
            <w:r w:rsidR="00AE31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67,0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</w:tr>
      <w:tr w:rsidR="00AE319C" w:rsidRPr="00CB25FF" w14:paraId="7BFB79BF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14:paraId="703A7258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4194C8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7F5650B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322D2B" w14:textId="77777777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319C" w:rsidRPr="00CB25FF" w14:paraId="6AE62F56" w14:textId="77777777" w:rsidTr="0081085B">
        <w:trPr>
          <w:trHeight w:val="19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7A9E40" w14:textId="432C8699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5FF">
              <w:rPr>
                <w:rFonts w:asciiTheme="majorBidi" w:hAnsiTheme="majorBidi" w:cs="Angsana New" w:hint="cs"/>
                <w:sz w:val="28"/>
                <w:szCs w:val="28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58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1605D7" w14:textId="5DA19243" w:rsidR="00AE319C" w:rsidRPr="00CB25FF" w:rsidRDefault="00AE319C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7EB0E68" w14:textId="77777777" w:rsidR="00AE319C" w:rsidRPr="00CB25FF" w:rsidRDefault="00AE319C" w:rsidP="00AE319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9464A7" w14:textId="3B94F64B" w:rsidR="00AE319C" w:rsidRPr="00CB25FF" w:rsidRDefault="002246F1" w:rsidP="00AE3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1"/>
              </w:tabs>
              <w:spacing w:line="240" w:lineRule="auto"/>
              <w:ind w:left="-168"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85,7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319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69146172" w14:textId="77777777" w:rsidR="00956241" w:rsidRDefault="00956241" w:rsidP="00B17B4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  <w:sectPr w:rsidR="00956241" w:rsidSect="009777AF">
          <w:pgSz w:w="11909" w:h="16834" w:code="9"/>
          <w:pgMar w:top="691" w:right="1109" w:bottom="576" w:left="1440" w:header="720" w:footer="720" w:gutter="0"/>
          <w:cols w:space="720"/>
          <w:docGrid w:linePitch="360"/>
        </w:sectPr>
      </w:pPr>
    </w:p>
    <w:p w14:paraId="1158C248" w14:textId="11BB1576" w:rsidR="00804175" w:rsidRPr="005A76CC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เงินปันผล</w:t>
      </w:r>
      <w:r w:rsidR="00580C31" w:rsidRPr="005A76C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927AEC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cs/>
        </w:rPr>
      </w:pPr>
    </w:p>
    <w:p w14:paraId="43B6236D" w14:textId="765BEE31" w:rsidR="0069256D" w:rsidRPr="00C17D33" w:rsidRDefault="003A74C6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17D33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5821AD71" w14:textId="77777777" w:rsidR="0063022F" w:rsidRPr="00927AEC" w:rsidRDefault="0063022F" w:rsidP="00717C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89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7"/>
        <w:gridCol w:w="1966"/>
        <w:gridCol w:w="1780"/>
        <w:gridCol w:w="1328"/>
        <w:gridCol w:w="269"/>
        <w:gridCol w:w="1260"/>
      </w:tblGrid>
      <w:tr w:rsidR="00F376D9" w:rsidRPr="00C17D33" w14:paraId="26AD01CA" w14:textId="77777777" w:rsidTr="00DE1DFD">
        <w:trPr>
          <w:tblHeader/>
        </w:trPr>
        <w:tc>
          <w:tcPr>
            <w:tcW w:w="2357" w:type="dxa"/>
            <w:vAlign w:val="bottom"/>
          </w:tcPr>
          <w:p w14:paraId="733A8B04" w14:textId="114048F6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6" w:type="dxa"/>
            <w:vAlign w:val="bottom"/>
          </w:tcPr>
          <w:p w14:paraId="498453E4" w14:textId="3E44DF62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80" w:type="dxa"/>
            <w:vAlign w:val="bottom"/>
          </w:tcPr>
          <w:p w14:paraId="46C04B7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A23A2AD" w14:textId="5A1C3E64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28" w:type="dxa"/>
            <w:vAlign w:val="bottom"/>
          </w:tcPr>
          <w:p w14:paraId="4E4C8D41" w14:textId="68E95CE8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</w:t>
            </w:r>
            <w:r w:rsidR="0050102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376D9"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9" w:type="dxa"/>
          </w:tcPr>
          <w:p w14:paraId="7561F511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55F574" w14:textId="15082AE3" w:rsidR="00A0162E" w:rsidRPr="00C17D33" w:rsidDel="00D43E7A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F376D9" w:rsidRPr="00C17D33" w14:paraId="1E64C67A" w14:textId="77777777" w:rsidTr="002D5EAA">
        <w:trPr>
          <w:tblHeader/>
        </w:trPr>
        <w:tc>
          <w:tcPr>
            <w:tcW w:w="2357" w:type="dxa"/>
          </w:tcPr>
          <w:p w14:paraId="76205715" w14:textId="4776CA1F" w:rsidR="00A0162E" w:rsidRPr="00C17D33" w:rsidRDefault="00A0162E" w:rsidP="00A74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6" w:type="dxa"/>
          </w:tcPr>
          <w:p w14:paraId="51B9CA59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</w:tcPr>
          <w:p w14:paraId="5F948CC6" w14:textId="74CF2DCB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60E97CF7" w14:textId="4A369B6C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9" w:type="dxa"/>
          </w:tcPr>
          <w:p w14:paraId="0536D548" w14:textId="77777777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F30CE30" w14:textId="737A4909" w:rsidR="00A0162E" w:rsidRPr="00C17D33" w:rsidRDefault="00A01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E77A9C"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17D3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F376D9" w:rsidRPr="00C17D33" w14:paraId="3C3B6020" w14:textId="77777777" w:rsidTr="002D5EAA">
        <w:tc>
          <w:tcPr>
            <w:tcW w:w="2357" w:type="dxa"/>
          </w:tcPr>
          <w:p w14:paraId="2E0DBD2B" w14:textId="2F98E93A" w:rsidR="00F376D9" w:rsidRPr="002F17A5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F17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2246F1" w:rsidRPr="002246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913FE7" w:rsidRPr="002F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56</w:t>
            </w:r>
            <w:r w:rsidR="00A179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966" w:type="dxa"/>
          </w:tcPr>
          <w:p w14:paraId="601EE88B" w14:textId="77777777" w:rsidR="00F376D9" w:rsidRPr="002F17A5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</w:tcPr>
          <w:p w14:paraId="1CCC191B" w14:textId="77777777" w:rsidR="00F376D9" w:rsidRPr="002F17A5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CEBD6E8" w14:textId="77777777" w:rsidR="00F376D9" w:rsidRPr="002F17A5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5EA061AA" w14:textId="77777777" w:rsidR="00F376D9" w:rsidRPr="002F17A5" w:rsidRDefault="00F37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CF995D" w14:textId="77777777" w:rsidR="00F376D9" w:rsidRPr="002F17A5" w:rsidRDefault="00F376D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EAA" w:rsidRPr="00C17D33" w14:paraId="728D8F0E" w14:textId="77777777" w:rsidTr="002D5EAA">
        <w:tc>
          <w:tcPr>
            <w:tcW w:w="2357" w:type="dxa"/>
          </w:tcPr>
          <w:p w14:paraId="6F537387" w14:textId="50354E5C" w:rsidR="002D5EAA" w:rsidRPr="000B315F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17A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966" w:type="dxa"/>
          </w:tcPr>
          <w:p w14:paraId="6F840038" w14:textId="7FB8B3CC" w:rsidR="002D5EAA" w:rsidRPr="00DE1DFD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7BC4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6D7B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D40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D7BC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0" w:type="dxa"/>
          </w:tcPr>
          <w:p w14:paraId="3609600D" w14:textId="6BD6A8AB" w:rsidR="002D5EAA" w:rsidRPr="00DE1DFD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D40E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D40E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D40E4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</w:tcPr>
          <w:p w14:paraId="20B6A85E" w14:textId="1434166E" w:rsidR="002D5EAA" w:rsidRPr="000B315F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4CE6">
              <w:rPr>
                <w:rFonts w:asciiTheme="majorBidi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269" w:type="dxa"/>
          </w:tcPr>
          <w:p w14:paraId="1A65E93B" w14:textId="77777777" w:rsidR="002D5EAA" w:rsidRPr="000B315F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B1300F" w14:textId="09024341" w:rsidR="002D5EAA" w:rsidRPr="000B315F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4CE6">
              <w:rPr>
                <w:rFonts w:asciiTheme="majorBidi" w:hAnsiTheme="majorBidi" w:cstheme="majorBidi"/>
                <w:sz w:val="28"/>
                <w:szCs w:val="28"/>
              </w:rPr>
              <w:t>90,790</w:t>
            </w:r>
          </w:p>
        </w:tc>
      </w:tr>
      <w:tr w:rsidR="002669A9" w:rsidRPr="00C17D33" w14:paraId="1F970107" w14:textId="77777777" w:rsidTr="002D5EAA">
        <w:tc>
          <w:tcPr>
            <w:tcW w:w="2357" w:type="dxa"/>
          </w:tcPr>
          <w:p w14:paraId="1098DBD6" w14:textId="0D4040C6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66" w:type="dxa"/>
          </w:tcPr>
          <w:p w14:paraId="6ACB8163" w14:textId="7501A519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780" w:type="dxa"/>
          </w:tcPr>
          <w:p w14:paraId="28EE498F" w14:textId="5B27A09F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328" w:type="dxa"/>
          </w:tcPr>
          <w:p w14:paraId="6A69E7DA" w14:textId="1A49ED5F" w:rsidR="002669A9" w:rsidRPr="002F17A5" w:rsidRDefault="002669A9" w:rsidP="0047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A094E42" w14:textId="77777777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4C025F" w14:textId="212427C9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9A9" w:rsidRPr="00C17D33" w14:paraId="58866EF5" w14:textId="77777777" w:rsidTr="00DE1DFD">
        <w:tc>
          <w:tcPr>
            <w:tcW w:w="2357" w:type="dxa"/>
          </w:tcPr>
          <w:p w14:paraId="78984D2B" w14:textId="3F42276E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17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2246F1" w:rsidRPr="002246F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Pr="002F17A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56</w:t>
            </w:r>
            <w:r w:rsidR="00A179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bookmarkStart w:id="1" w:name="_GoBack"/>
            <w:bookmarkEnd w:id="1"/>
          </w:p>
        </w:tc>
        <w:tc>
          <w:tcPr>
            <w:tcW w:w="1966" w:type="dxa"/>
          </w:tcPr>
          <w:p w14:paraId="05D55985" w14:textId="77777777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</w:tcPr>
          <w:p w14:paraId="64D7F032" w14:textId="77777777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B26A6CC" w14:textId="77777777" w:rsidR="002669A9" w:rsidRPr="002F17A5" w:rsidRDefault="002669A9" w:rsidP="0047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24D9CAE2" w14:textId="77777777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4913B9" w14:textId="77777777" w:rsidR="002669A9" w:rsidRPr="002F17A5" w:rsidRDefault="002669A9" w:rsidP="00A94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EAA" w:rsidRPr="002D5EAA" w14:paraId="11BDE30B" w14:textId="77777777" w:rsidTr="00DE1DFD">
        <w:tc>
          <w:tcPr>
            <w:tcW w:w="2357" w:type="dxa"/>
          </w:tcPr>
          <w:p w14:paraId="6B4B6976" w14:textId="491A625A" w:rsidR="002D5EAA" w:rsidRPr="002F17A5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17A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966" w:type="dxa"/>
          </w:tcPr>
          <w:p w14:paraId="4719B2BA" w14:textId="143BE141" w:rsidR="002D5EAA" w:rsidRPr="002F17A5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14:paraId="3FEA61E9" w14:textId="583D23D3" w:rsidR="002D5EAA" w:rsidRPr="002F17A5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1DBB0768" w14:textId="3C942BBF" w:rsidR="002D5EAA" w:rsidRPr="002F17A5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269" w:type="dxa"/>
          </w:tcPr>
          <w:p w14:paraId="2B17D981" w14:textId="77777777" w:rsidR="002D5EAA" w:rsidRPr="002F17A5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CFFF098" w14:textId="1B5F0CEA" w:rsidR="002D5EAA" w:rsidRPr="002F17A5" w:rsidRDefault="002D5EAA" w:rsidP="002D5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8,487</w:t>
            </w:r>
          </w:p>
        </w:tc>
      </w:tr>
      <w:tr w:rsidR="002D5EAA" w:rsidRPr="00C17D33" w14:paraId="50E8C76B" w14:textId="77777777" w:rsidTr="002D5EAA">
        <w:tc>
          <w:tcPr>
            <w:tcW w:w="2357" w:type="dxa"/>
          </w:tcPr>
          <w:p w14:paraId="1C2BAA66" w14:textId="77777777" w:rsidR="002D5EAA" w:rsidRPr="002F17A5" w:rsidRDefault="002D5EAA" w:rsidP="00C9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F17A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2F17A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966" w:type="dxa"/>
          </w:tcPr>
          <w:p w14:paraId="5234C3D9" w14:textId="77777777" w:rsidR="002D5EAA" w:rsidRPr="002F17A5" w:rsidRDefault="002D5EAA" w:rsidP="00C9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7A5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2F17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พฤศจิกายน 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F17A5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0" w:type="dxa"/>
          </w:tcPr>
          <w:p w14:paraId="4D4A4FE5" w14:textId="77777777" w:rsidR="002D5EAA" w:rsidRPr="002F17A5" w:rsidRDefault="002D5EAA" w:rsidP="00C9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F17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17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F17A5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28" w:type="dxa"/>
          </w:tcPr>
          <w:p w14:paraId="36E7EBE5" w14:textId="77777777" w:rsidR="002D5EAA" w:rsidRPr="002669A9" w:rsidRDefault="002D5EAA" w:rsidP="00C9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2669A9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669A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7A5172A6" w14:textId="77777777" w:rsidR="002D5EAA" w:rsidRPr="002F17A5" w:rsidRDefault="002D5EAA" w:rsidP="00C9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84EEE" w14:textId="77777777" w:rsidR="002D5EAA" w:rsidRPr="002F17A5" w:rsidRDefault="002D5EAA" w:rsidP="00C96E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</w:tbl>
    <w:p w14:paraId="1288DCF8" w14:textId="44C56E12" w:rsidR="00B76D09" w:rsidRPr="00927AEC" w:rsidRDefault="00B76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th-TH"/>
        </w:rPr>
      </w:pPr>
    </w:p>
    <w:p w14:paraId="5AB1320D" w14:textId="13C765AC" w:rsidR="00783963" w:rsidRPr="00C17D33" w:rsidRDefault="00134D84" w:rsidP="00134D84">
      <w:pPr>
        <w:pStyle w:val="Heading1"/>
        <w:keepLines/>
        <w:numPr>
          <w:ilvl w:val="0"/>
          <w:numId w:val="13"/>
        </w:numPr>
        <w:shd w:val="clear" w:color="auto" w:fill="auto"/>
        <w:tabs>
          <w:tab w:val="clear" w:pos="518"/>
          <w:tab w:val="num" w:pos="63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  <w:r w:rsidR="00202B12" w:rsidRPr="00C17D33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5ADA0459" w14:textId="77777777" w:rsidR="0055565A" w:rsidRPr="00927AEC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Cs w:val="18"/>
          <w:shd w:val="clear" w:color="auto" w:fill="D9D9D9"/>
        </w:rPr>
      </w:pPr>
    </w:p>
    <w:p w14:paraId="78E5AC2F" w14:textId="78479B8D" w:rsidR="003D2F72" w:rsidRPr="00C17D33" w:rsidRDefault="003D2F72" w:rsidP="009777AF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C17D3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E0B8FD2" w14:textId="77777777" w:rsidR="003D2F72" w:rsidRPr="00927AEC" w:rsidRDefault="003D2F72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6353E198" w14:textId="249EFCFD" w:rsidR="00413945" w:rsidRDefault="003D2F72" w:rsidP="00927AE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17D33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C17D3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025C4D21" w14:textId="77777777" w:rsidR="002A58ED" w:rsidRDefault="002A58ED" w:rsidP="00927AE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"/>
        <w:gridCol w:w="168"/>
        <w:gridCol w:w="12"/>
        <w:gridCol w:w="903"/>
        <w:gridCol w:w="182"/>
        <w:gridCol w:w="808"/>
        <w:gridCol w:w="180"/>
        <w:gridCol w:w="900"/>
        <w:gridCol w:w="184"/>
        <w:gridCol w:w="806"/>
        <w:gridCol w:w="180"/>
        <w:gridCol w:w="810"/>
      </w:tblGrid>
      <w:tr w:rsidR="00BD39DE" w:rsidRPr="00DB6D39" w14:paraId="359353EF" w14:textId="77777777" w:rsidTr="00F91DA2">
        <w:trPr>
          <w:cantSplit/>
          <w:trHeight w:val="20"/>
          <w:tblHeader/>
        </w:trPr>
        <w:tc>
          <w:tcPr>
            <w:tcW w:w="3957" w:type="dxa"/>
            <w:gridSpan w:val="2"/>
            <w:vAlign w:val="bottom"/>
            <w:hideMark/>
          </w:tcPr>
          <w:p w14:paraId="7642EBEA" w14:textId="398D28A4" w:rsidR="00BD39DE" w:rsidRPr="00DB6D39" w:rsidRDefault="00BD39DE" w:rsidP="009777AF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0CF88A9" w14:textId="70449D76" w:rsidR="00BD39DE" w:rsidRPr="00DB6D39" w:rsidRDefault="00BD39DE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953" w:type="dxa"/>
            <w:gridSpan w:val="9"/>
            <w:vAlign w:val="bottom"/>
            <w:hideMark/>
          </w:tcPr>
          <w:p w14:paraId="0061735C" w14:textId="6CA48787" w:rsidR="00BD39DE" w:rsidRPr="00EE4AEC" w:rsidRDefault="00BD39DE" w:rsidP="009777AF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EE4AE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/งบการเงินเฉพาะกิจการ</w:t>
            </w:r>
          </w:p>
        </w:tc>
      </w:tr>
      <w:tr w:rsidR="00BD39DE" w:rsidRPr="00DB6D39" w14:paraId="15E417AF" w14:textId="77777777" w:rsidTr="00C17D33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7007C48D" w14:textId="5E01F307" w:rsidR="00BD39DE" w:rsidRPr="00DB6D39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gridSpan w:val="2"/>
          </w:tcPr>
          <w:p w14:paraId="0F02B546" w14:textId="72EC0863" w:rsidR="00BD39DE" w:rsidRPr="00DB6D39" w:rsidRDefault="00BD39D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3" w:type="dxa"/>
            <w:hideMark/>
          </w:tcPr>
          <w:p w14:paraId="750C3D72" w14:textId="155C44BA" w:rsidR="00BD39DE" w:rsidRPr="00E611DB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11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19E31BA" w14:textId="77777777" w:rsidR="00BD39DE" w:rsidRPr="00E611DB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A33CF" w14:textId="77777777" w:rsidR="002B54D5" w:rsidRPr="00E611DB" w:rsidRDefault="002B54D5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CE69B63" w14:textId="3EC18D65" w:rsidR="00BD39DE" w:rsidRPr="00E611DB" w:rsidRDefault="00BD39DE" w:rsidP="009777A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611D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39DE" w:rsidRPr="00DB6D39" w14:paraId="0AA05DD4" w14:textId="77777777" w:rsidTr="00C17D33">
        <w:trPr>
          <w:cantSplit/>
          <w:trHeight w:val="20"/>
          <w:tblHeader/>
        </w:trPr>
        <w:tc>
          <w:tcPr>
            <w:tcW w:w="3957" w:type="dxa"/>
            <w:gridSpan w:val="2"/>
            <w:hideMark/>
          </w:tcPr>
          <w:p w14:paraId="6A6D4B92" w14:textId="611F1560" w:rsidR="00BD39DE" w:rsidRPr="003445A1" w:rsidRDefault="00EE4AEC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445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="00EE4E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4EB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3445A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80" w:type="dxa"/>
            <w:gridSpan w:val="2"/>
          </w:tcPr>
          <w:p w14:paraId="384659E7" w14:textId="07659508" w:rsidR="00BD39DE" w:rsidRPr="00DB6D39" w:rsidRDefault="00BD39D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7DF90650" w14:textId="75F0F726" w:rsidR="00BD39DE" w:rsidRPr="00DB6D39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57428F1" w14:textId="77777777" w:rsidR="00BD39DE" w:rsidRPr="00DB6D39" w:rsidRDefault="00BD39DE" w:rsidP="009777A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38562" w14:textId="615A9172" w:rsidR="00BD39DE" w:rsidRPr="00DB6D39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B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0E6A7" w14:textId="77777777" w:rsidR="00BD39DE" w:rsidRPr="00DB6D39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0D7DA5" w14:textId="1E37DA49" w:rsidR="00BD39DE" w:rsidRPr="00DB6D39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B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9E8DA" w14:textId="77777777" w:rsidR="00BD39DE" w:rsidRPr="00DB6D39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6B8BB" w14:textId="60F123B7" w:rsidR="00BD39DE" w:rsidRPr="00DB6D39" w:rsidRDefault="00BD39DE" w:rsidP="009777A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B6D3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9A6FE" w14:textId="77777777" w:rsidR="00BD39DE" w:rsidRPr="00DB6D39" w:rsidRDefault="00BD39DE" w:rsidP="009777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8381593" w14:textId="77777777" w:rsidR="00BD39DE" w:rsidRPr="00DB6D39" w:rsidRDefault="00BD39DE" w:rsidP="009777A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D39DE" w:rsidRPr="00DB6D39" w14:paraId="6F49F444" w14:textId="77777777" w:rsidTr="00F91DA2">
        <w:trPr>
          <w:cantSplit/>
          <w:trHeight w:val="20"/>
          <w:tblHeader/>
        </w:trPr>
        <w:tc>
          <w:tcPr>
            <w:tcW w:w="3957" w:type="dxa"/>
            <w:gridSpan w:val="2"/>
          </w:tcPr>
          <w:p w14:paraId="453C550C" w14:textId="77777777" w:rsidR="00BD39DE" w:rsidRPr="00DB6D39" w:rsidRDefault="00BD39DE" w:rsidP="009777A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09F52354" w14:textId="757CC9E3" w:rsidR="00BD39DE" w:rsidRPr="00DB6D39" w:rsidRDefault="00BD39DE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953" w:type="dxa"/>
            <w:gridSpan w:val="9"/>
            <w:hideMark/>
          </w:tcPr>
          <w:p w14:paraId="36978EB1" w14:textId="3727D2A1" w:rsidR="00BD39DE" w:rsidRPr="00DB6D39" w:rsidRDefault="00BD39DE" w:rsidP="009777AF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91DA2" w:rsidRPr="00DB6D39" w14:paraId="412C8685" w14:textId="77777777" w:rsidTr="00C17D33">
        <w:trPr>
          <w:cantSplit/>
          <w:trHeight w:val="20"/>
        </w:trPr>
        <w:tc>
          <w:tcPr>
            <w:tcW w:w="3945" w:type="dxa"/>
          </w:tcPr>
          <w:p w14:paraId="3DF4B204" w14:textId="0D2131A6" w:rsidR="00F91DA2" w:rsidRPr="00DB6D39" w:rsidRDefault="008B7644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="00F91DA2"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80" w:type="dxa"/>
            <w:gridSpan w:val="2"/>
          </w:tcPr>
          <w:p w14:paraId="6F5E205D" w14:textId="77777777" w:rsidR="00F91DA2" w:rsidRPr="00DB6D39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090C729F" w14:textId="77777777" w:rsidR="00F91DA2" w:rsidRPr="00DB6D39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D95E15A" w14:textId="77777777" w:rsidR="00F91DA2" w:rsidRPr="00DB6D39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9F31E40" w14:textId="77777777" w:rsidR="00F91DA2" w:rsidRPr="00DB6D39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C4DF3" w14:textId="77777777" w:rsidR="00F91DA2" w:rsidRPr="00DB6D39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A72ECF" w14:textId="77777777" w:rsidR="00F91DA2" w:rsidRPr="00DB6D39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3CBB7246" w14:textId="77777777" w:rsidR="00F91DA2" w:rsidRPr="00DB6D39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7E1BAE4F" w14:textId="77777777" w:rsidR="00F91DA2" w:rsidRPr="00DB6D39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6FB0676" w14:textId="77777777" w:rsidR="00F91DA2" w:rsidRPr="00DB6D39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73396C9" w14:textId="77777777" w:rsidR="00F91DA2" w:rsidRPr="00DB6D39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91DA2" w:rsidRPr="00350F0A" w14:paraId="380AB686" w14:textId="77777777" w:rsidTr="00C17D33">
        <w:trPr>
          <w:cantSplit/>
          <w:trHeight w:val="20"/>
        </w:trPr>
        <w:tc>
          <w:tcPr>
            <w:tcW w:w="3945" w:type="dxa"/>
          </w:tcPr>
          <w:p w14:paraId="64316C90" w14:textId="32BCDEC9" w:rsidR="00F91DA2" w:rsidRPr="00350F0A" w:rsidRDefault="008B7644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3445A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80" w:type="dxa"/>
            <w:gridSpan w:val="2"/>
          </w:tcPr>
          <w:p w14:paraId="571EBEC1" w14:textId="77777777" w:rsidR="00F91DA2" w:rsidRPr="00350F0A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188E846" w14:textId="6AC4A1F5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C43B06E" w14:textId="77777777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BD42E20" w14:textId="615A92F5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5FA4403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0FFE61" w14:textId="53FB0E25" w:rsidR="00F91DA2" w:rsidRPr="00350F0A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499EC088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6A4CED75" w14:textId="170272CE" w:rsidR="00F91DA2" w:rsidRPr="00350F0A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43E895B" w14:textId="77777777" w:rsidR="00F91DA2" w:rsidRPr="00350F0A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283876" w14:textId="0327555D" w:rsidR="00F91DA2" w:rsidRPr="00350F0A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91DA2" w:rsidRPr="00350F0A" w14:paraId="513AB029" w14:textId="77777777" w:rsidTr="003445A1">
        <w:trPr>
          <w:cantSplit/>
          <w:trHeight w:val="20"/>
        </w:trPr>
        <w:tc>
          <w:tcPr>
            <w:tcW w:w="3945" w:type="dxa"/>
          </w:tcPr>
          <w:p w14:paraId="0E08FA3D" w14:textId="5C5169D7" w:rsidR="00F91DA2" w:rsidRPr="00350F0A" w:rsidRDefault="003445A1" w:rsidP="000D1837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</w:t>
            </w:r>
            <w:r w:rsidR="008B7644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</w:t>
            </w:r>
            <w:r w:rsidRPr="003445A1">
              <w:rPr>
                <w:rFonts w:asciiTheme="majorBidi" w:hAnsiTheme="majorBidi" w:cs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80" w:type="dxa"/>
            <w:gridSpan w:val="2"/>
          </w:tcPr>
          <w:p w14:paraId="0974BB8C" w14:textId="77777777" w:rsidR="00F91DA2" w:rsidRPr="00350F0A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vAlign w:val="bottom"/>
          </w:tcPr>
          <w:p w14:paraId="5E4BA4FA" w14:textId="377A6B32" w:rsidR="00F91DA2" w:rsidRPr="008B7644" w:rsidRDefault="002246F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B7644" w:rsidRPr="008B76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,76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704F0BA" w14:textId="77777777" w:rsidR="00F91DA2" w:rsidRPr="008B7644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3393C43F" w14:textId="3A681872" w:rsidR="00F91DA2" w:rsidRPr="008B7644" w:rsidRDefault="003445A1" w:rsidP="003445A1">
            <w:pPr>
              <w:pStyle w:val="acctfourfigures"/>
              <w:tabs>
                <w:tab w:val="decimal" w:pos="282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644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180" w:type="dxa"/>
          </w:tcPr>
          <w:p w14:paraId="46DC72F6" w14:textId="77777777" w:rsidR="00F91DA2" w:rsidRPr="008B7644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332B8D" w14:textId="3D2D810F" w:rsidR="00F91DA2" w:rsidRPr="008B7644" w:rsidRDefault="002246F1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B7644" w:rsidRPr="008B7644">
              <w:rPr>
                <w:rFonts w:asciiTheme="majorBidi" w:hAnsiTheme="majorBidi" w:cstheme="majorBidi"/>
                <w:sz w:val="28"/>
                <w:szCs w:val="28"/>
              </w:rPr>
              <w:t>,76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4" w:type="dxa"/>
          </w:tcPr>
          <w:p w14:paraId="501A6E14" w14:textId="77777777" w:rsidR="00F91DA2" w:rsidRPr="008B7644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</w:tcPr>
          <w:p w14:paraId="20FDD567" w14:textId="59FD2B6C" w:rsidR="00F91DA2" w:rsidRPr="008B7644" w:rsidRDefault="003445A1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76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F0859E" w14:textId="77777777" w:rsidR="00F91DA2" w:rsidRPr="008B7644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42D6E3" w14:textId="0D9782AE" w:rsidR="00F91DA2" w:rsidRPr="008B7644" w:rsidRDefault="002246F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B7644" w:rsidRPr="008B7644">
              <w:rPr>
                <w:rFonts w:asciiTheme="majorBidi" w:hAnsiTheme="majorBidi" w:cstheme="majorBidi"/>
                <w:sz w:val="28"/>
                <w:szCs w:val="28"/>
              </w:rPr>
              <w:t>,76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F91DA2" w:rsidRPr="00350F0A" w14:paraId="7CCA654A" w14:textId="77777777" w:rsidTr="003445A1">
        <w:trPr>
          <w:cantSplit/>
          <w:trHeight w:val="20"/>
        </w:trPr>
        <w:tc>
          <w:tcPr>
            <w:tcW w:w="3945" w:type="dxa"/>
            <w:vAlign w:val="bottom"/>
          </w:tcPr>
          <w:p w14:paraId="5384EBBC" w14:textId="053AC3D6" w:rsidR="00F91DA2" w:rsidRPr="003445A1" w:rsidRDefault="003445A1" w:rsidP="00501027">
            <w:pPr>
              <w:tabs>
                <w:tab w:val="clear" w:pos="227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45A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รวม</w:t>
            </w:r>
            <w:r w:rsidR="008B7644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3445A1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ทางการเงินอื่น</w:t>
            </w:r>
          </w:p>
        </w:tc>
        <w:tc>
          <w:tcPr>
            <w:tcW w:w="180" w:type="dxa"/>
            <w:gridSpan w:val="2"/>
          </w:tcPr>
          <w:p w14:paraId="2D547925" w14:textId="77777777" w:rsidR="00F91DA2" w:rsidRPr="00350F0A" w:rsidRDefault="00F91DA2" w:rsidP="000D183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83EDC" w14:textId="3D374121" w:rsidR="00F91DA2" w:rsidRPr="008B7644" w:rsidRDefault="002246F1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8B7644" w:rsidRPr="008B76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,76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2" w:type="dxa"/>
          </w:tcPr>
          <w:p w14:paraId="63503D29" w14:textId="77777777" w:rsidR="00F91DA2" w:rsidRPr="008B7644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1847336D" w14:textId="0D97959B" w:rsidR="00F91DA2" w:rsidRPr="008B7644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8C94CA" w14:textId="77777777" w:rsidR="00F91DA2" w:rsidRPr="008B7644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5126D" w14:textId="7C48BD6A" w:rsidR="00F91DA2" w:rsidRPr="008B7644" w:rsidRDefault="00F91DA2" w:rsidP="00C17D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7910C1FA" w14:textId="77777777" w:rsidR="00F91DA2" w:rsidRPr="008B7644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</w:tcPr>
          <w:p w14:paraId="12EE80B2" w14:textId="5D57619D" w:rsidR="00F91DA2" w:rsidRPr="008B7644" w:rsidRDefault="00F91DA2" w:rsidP="00C17D33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2CBDD4A" w14:textId="77777777" w:rsidR="00F91DA2" w:rsidRPr="008B7644" w:rsidRDefault="00F91DA2" w:rsidP="00C17D3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F55BAA" w14:textId="1C64AD41" w:rsidR="00F91DA2" w:rsidRPr="008B7644" w:rsidRDefault="00F91DA2" w:rsidP="00C17D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</w:tbl>
    <w:p w14:paraId="4A4F533E" w14:textId="2A07AEF3" w:rsidR="004F06BB" w:rsidRDefault="004F0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p w14:paraId="580C7021" w14:textId="77777777" w:rsidR="002D5EAA" w:rsidRDefault="002D5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DB4CA96" w14:textId="42E14B24" w:rsidR="008E64ED" w:rsidRPr="00350F0A" w:rsidRDefault="008E64ED" w:rsidP="009777A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350F0A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55AF9438" w14:textId="01AA79ED" w:rsidR="00BD2011" w:rsidRPr="00350F0A" w:rsidRDefault="00BD2011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D2011" w:rsidRPr="00350F0A" w14:paraId="56159AEC" w14:textId="77777777" w:rsidTr="009777AF">
        <w:trPr>
          <w:tblHeader/>
        </w:trPr>
        <w:tc>
          <w:tcPr>
            <w:tcW w:w="2430" w:type="dxa"/>
          </w:tcPr>
          <w:p w14:paraId="4BD61297" w14:textId="77777777" w:rsidR="00BD2011" w:rsidRPr="00350F0A" w:rsidRDefault="00BD2011" w:rsidP="009777A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E941A6C" w14:textId="77777777" w:rsidR="00BD2011" w:rsidRPr="00350F0A" w:rsidRDefault="00BD2011" w:rsidP="009777A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42C68CD5" w14:textId="77777777" w:rsidR="00BD2011" w:rsidRPr="00350F0A" w:rsidRDefault="00BD2011" w:rsidP="009777A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D2011" w:rsidRPr="00350F0A" w14:paraId="0438B548" w14:textId="77777777" w:rsidTr="009777AF">
        <w:tc>
          <w:tcPr>
            <w:tcW w:w="2430" w:type="dxa"/>
          </w:tcPr>
          <w:p w14:paraId="7C4961B4" w14:textId="77777777" w:rsidR="00BD2011" w:rsidRPr="00350F0A" w:rsidRDefault="00B02C22" w:rsidP="009777A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63639E4" w14:textId="77777777" w:rsidR="00BD2011" w:rsidRPr="00350F0A" w:rsidRDefault="00BD2011" w:rsidP="009777A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424" w:type="dxa"/>
          </w:tcPr>
          <w:p w14:paraId="0957B147" w14:textId="77777777" w:rsidR="00BD2011" w:rsidRPr="00350F0A" w:rsidRDefault="00B02C22" w:rsidP="009777A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50F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12EBF01D" w14:textId="77777777" w:rsidR="00C17D33" w:rsidRPr="00350F0A" w:rsidRDefault="00C17D33" w:rsidP="00C17D3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00673220" w14:textId="371E00CB" w:rsidR="00C17D33" w:rsidRDefault="00C17D33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445A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15113375" w14:textId="4FEFBC76" w:rsidR="003203C5" w:rsidRDefault="003203C5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B1DD41B" w14:textId="25C1F240" w:rsidR="003203C5" w:rsidRPr="003203C5" w:rsidRDefault="003203C5" w:rsidP="00C17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3203C5">
        <w:rPr>
          <w:rFonts w:asciiTheme="majorBidi" w:hAnsiTheme="majorBidi" w:cstheme="majorBidi" w:hint="cs"/>
          <w:i/>
          <w:iCs/>
          <w:sz w:val="28"/>
          <w:szCs w:val="28"/>
          <w:cs/>
        </w:rPr>
        <w:t>ขาดทุนจากการด้อยค่า</w:t>
      </w:r>
    </w:p>
    <w:p w14:paraId="7C6DA1CB" w14:textId="77777777" w:rsidR="00C17D33" w:rsidRPr="006E316C" w:rsidRDefault="00C17D33" w:rsidP="006E3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4E4DC83" w14:textId="6AD54F77" w:rsidR="00C17D33" w:rsidRPr="003445A1" w:rsidRDefault="00C17D33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3445A1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</w:t>
      </w:r>
      <w:r w:rsidR="002669A9">
        <w:rPr>
          <w:rFonts w:asciiTheme="majorBidi" w:hAnsiTheme="majorBidi" w:cstheme="majorBidi"/>
          <w:sz w:val="28"/>
          <w:szCs w:val="28"/>
        </w:rPr>
        <w:br/>
      </w:r>
      <w:r w:rsidRPr="003445A1">
        <w:rPr>
          <w:rFonts w:asciiTheme="majorBidi" w:hAnsiTheme="majorBidi" w:cstheme="majorBidi"/>
          <w:sz w:val="28"/>
          <w:szCs w:val="28"/>
          <w:cs/>
        </w:rPr>
        <w:t>ด้านเครดิตที่คาดว่าจะเกิดขึ้นตลอดอายุ</w:t>
      </w:r>
      <w:r w:rsidRPr="003445A1">
        <w:rPr>
          <w:rFonts w:asciiTheme="majorBidi" w:hAnsiTheme="majorBidi" w:cstheme="majorBidi"/>
          <w:sz w:val="28"/>
          <w:szCs w:val="28"/>
        </w:rPr>
        <w:t xml:space="preserve"> </w:t>
      </w:r>
      <w:r w:rsidRPr="003445A1">
        <w:rPr>
          <w:rFonts w:asciiTheme="majorBidi" w:hAnsiTheme="majorBidi" w:cstheme="majorBidi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3445A1" w:rsidDel="005B6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445A1">
        <w:rPr>
          <w:rFonts w:asciiTheme="majorBidi" w:hAnsiTheme="majorBidi" w:cstheme="majorBidi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3445A1">
        <w:rPr>
          <w:rFonts w:asciiTheme="majorBidi" w:hAnsiTheme="majorBidi" w:cstheme="majorBidi"/>
          <w:sz w:val="28"/>
          <w:szCs w:val="28"/>
        </w:rPr>
        <w:t xml:space="preserve"> </w:t>
      </w:r>
    </w:p>
    <w:p w14:paraId="336CC4F1" w14:textId="16F42EB8" w:rsidR="00C17D33" w:rsidRDefault="00C17D33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W w:w="90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239"/>
        <w:gridCol w:w="1115"/>
        <w:gridCol w:w="236"/>
        <w:gridCol w:w="1083"/>
        <w:gridCol w:w="266"/>
        <w:gridCol w:w="1081"/>
        <w:gridCol w:w="280"/>
        <w:gridCol w:w="1037"/>
        <w:gridCol w:w="8"/>
      </w:tblGrid>
      <w:tr w:rsidR="003445A1" w:rsidRPr="00BB102D" w14:paraId="00F03D94" w14:textId="77777777" w:rsidTr="00181B12">
        <w:trPr>
          <w:trHeight w:val="385"/>
          <w:tblHeader/>
        </w:trPr>
        <w:tc>
          <w:tcPr>
            <w:tcW w:w="3661" w:type="dxa"/>
          </w:tcPr>
          <w:p w14:paraId="0FB8B3E1" w14:textId="77777777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BD97DC1" w14:textId="77777777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21BA25BD" w14:textId="77777777" w:rsidR="003445A1" w:rsidRPr="00BB102D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6" w:type="dxa"/>
          </w:tcPr>
          <w:p w14:paraId="7D468837" w14:textId="77777777" w:rsidR="003445A1" w:rsidRPr="00BB102D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06" w:type="dxa"/>
            <w:gridSpan w:val="4"/>
          </w:tcPr>
          <w:p w14:paraId="15E4ADE7" w14:textId="77777777" w:rsidR="003445A1" w:rsidRPr="00BB102D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45A1" w:rsidRPr="00BB102D" w14:paraId="60E7C4AD" w14:textId="77777777" w:rsidTr="00181B12">
        <w:trPr>
          <w:trHeight w:val="385"/>
          <w:tblHeader/>
        </w:trPr>
        <w:tc>
          <w:tcPr>
            <w:tcW w:w="3661" w:type="dxa"/>
          </w:tcPr>
          <w:p w14:paraId="59022704" w14:textId="77777777" w:rsidR="003445A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  <w:p w14:paraId="61DF9487" w14:textId="77777777" w:rsidR="003445A1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B771542" w14:textId="3D477B3F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39" w:type="dxa"/>
          </w:tcPr>
          <w:p w14:paraId="42774B30" w14:textId="77777777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</w:tcPr>
          <w:p w14:paraId="63AE332F" w14:textId="77777777" w:rsidR="003445A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32750BD" w14:textId="77777777" w:rsidR="003445A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58C36FB" w14:textId="26513947" w:rsidR="003445A1" w:rsidRPr="00BB102D" w:rsidRDefault="003445A1" w:rsidP="003445A1">
            <w:pPr>
              <w:pStyle w:val="BodyText"/>
              <w:spacing w:after="0" w:line="240" w:lineRule="auto"/>
              <w:ind w:right="-110"/>
              <w:rPr>
                <w:rFonts w:ascii="Angsana New" w:hAnsi="Angsana New" w:cs="Angsana New"/>
                <w:sz w:val="28"/>
                <w:szCs w:val="28"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F2628BB" w14:textId="77777777" w:rsidR="003445A1" w:rsidRPr="00BB102D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5F556FE" w14:textId="4120ADE8" w:rsidR="003445A1" w:rsidRPr="003445A1" w:rsidRDefault="003445A1" w:rsidP="003445A1">
            <w:pPr>
              <w:pStyle w:val="BodyText"/>
              <w:spacing w:line="240" w:lineRule="auto"/>
              <w:ind w:left="-108" w:right="-110"/>
              <w:jc w:val="center"/>
              <w:rPr>
                <w:rFonts w:ascii="Angsana New" w:hAnsi="Angsana New" w:cstheme="minorBidi"/>
                <w:sz w:val="28"/>
                <w:szCs w:val="28"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นจากการด้อยค่า</w:t>
            </w:r>
          </w:p>
        </w:tc>
        <w:tc>
          <w:tcPr>
            <w:tcW w:w="266" w:type="dxa"/>
          </w:tcPr>
          <w:p w14:paraId="00170593" w14:textId="77777777" w:rsidR="003445A1" w:rsidRPr="00BB102D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0602267" w14:textId="77777777" w:rsidR="003445A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79A45BC" w14:textId="77777777" w:rsidR="003445A1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3D8DD4" w14:textId="731494B8" w:rsidR="003445A1" w:rsidRPr="00BB102D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80" w:type="dxa"/>
          </w:tcPr>
          <w:p w14:paraId="6A76C50C" w14:textId="77777777" w:rsidR="003445A1" w:rsidRPr="00BB102D" w:rsidRDefault="003445A1" w:rsidP="003445A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</w:tcPr>
          <w:p w14:paraId="69724C58" w14:textId="771A9790" w:rsidR="003445A1" w:rsidRPr="00BB102D" w:rsidRDefault="003445A1" w:rsidP="00181B12">
            <w:pPr>
              <w:pStyle w:val="BodyText"/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จากการด้อยค่า</w:t>
            </w:r>
          </w:p>
        </w:tc>
      </w:tr>
      <w:tr w:rsidR="003445A1" w:rsidRPr="00BB102D" w14:paraId="65616D25" w14:textId="77777777" w:rsidTr="00181B12">
        <w:trPr>
          <w:gridAfter w:val="1"/>
          <w:wAfter w:w="8" w:type="dxa"/>
          <w:trHeight w:val="399"/>
          <w:tblHeader/>
        </w:trPr>
        <w:tc>
          <w:tcPr>
            <w:tcW w:w="3661" w:type="dxa"/>
          </w:tcPr>
          <w:p w14:paraId="770BED59" w14:textId="4C9B686A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39" w:type="dxa"/>
          </w:tcPr>
          <w:p w14:paraId="1F9D75E8" w14:textId="77777777" w:rsidR="003445A1" w:rsidRPr="00BB102D" w:rsidRDefault="003445A1" w:rsidP="00344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8" w:type="dxa"/>
            <w:gridSpan w:val="7"/>
            <w:hideMark/>
          </w:tcPr>
          <w:p w14:paraId="76C10172" w14:textId="77777777" w:rsidR="003445A1" w:rsidRPr="00BB102D" w:rsidRDefault="003445A1" w:rsidP="003445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1FE6" w:rsidRPr="00BB102D" w14:paraId="0B4A7F26" w14:textId="77777777" w:rsidTr="00181B12">
        <w:trPr>
          <w:trHeight w:val="399"/>
        </w:trPr>
        <w:tc>
          <w:tcPr>
            <w:tcW w:w="3661" w:type="dxa"/>
          </w:tcPr>
          <w:p w14:paraId="65A512A9" w14:textId="4FACE484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445A1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39" w:type="dxa"/>
          </w:tcPr>
          <w:p w14:paraId="08C9BEA8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EA3DDAA" w14:textId="70C39930" w:rsidR="00261FE6" w:rsidRPr="000B6CF1" w:rsidRDefault="00AD70B2" w:rsidP="00AD7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680,950</w:t>
            </w:r>
          </w:p>
        </w:tc>
        <w:tc>
          <w:tcPr>
            <w:tcW w:w="236" w:type="dxa"/>
          </w:tcPr>
          <w:p w14:paraId="2F7BAA29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63BB3D9" w14:textId="2E84B09E" w:rsidR="00261FE6" w:rsidRPr="00DE5448" w:rsidRDefault="001C23B6" w:rsidP="001C2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B6F5437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8FE8749" w14:textId="49C960D9" w:rsidR="00261FE6" w:rsidRPr="000B6CF1" w:rsidRDefault="000D6A67" w:rsidP="007B6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705,9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280" w:type="dxa"/>
          </w:tcPr>
          <w:p w14:paraId="0798FC66" w14:textId="77777777" w:rsidR="00261FE6" w:rsidRPr="00BB102D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31798B8" w14:textId="3C198EA1" w:rsidR="00142B62" w:rsidRPr="00DE5448" w:rsidRDefault="00142B62" w:rsidP="00142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261FE6" w:rsidRPr="00BB102D" w14:paraId="01FDC38B" w14:textId="77777777" w:rsidTr="00181B12">
        <w:trPr>
          <w:trHeight w:val="399"/>
        </w:trPr>
        <w:tc>
          <w:tcPr>
            <w:tcW w:w="3661" w:type="dxa"/>
          </w:tcPr>
          <w:p w14:paraId="43FC800A" w14:textId="57C3A265" w:rsidR="00261FE6" w:rsidRPr="003445A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39" w:type="dxa"/>
          </w:tcPr>
          <w:p w14:paraId="48C8D20E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B2F356E" w14:textId="0F10FB4C" w:rsidR="00261FE6" w:rsidRPr="00B30C51" w:rsidRDefault="00261FE6" w:rsidP="00AD7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21AEB4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5037FEE4" w14:textId="12142757" w:rsidR="00261FE6" w:rsidRPr="00B30C51" w:rsidRDefault="00261FE6" w:rsidP="001C2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0F3A3FF5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8B44649" w14:textId="6DCC2910" w:rsidR="00261FE6" w:rsidRPr="00B30C51" w:rsidRDefault="00261FE6" w:rsidP="007B61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</w:tcPr>
          <w:p w14:paraId="46F945C5" w14:textId="77777777" w:rsidR="00261FE6" w:rsidRPr="00B30C51" w:rsidRDefault="00261FE6" w:rsidP="00261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63F67BF1" w14:textId="3F88086B" w:rsidR="00261FE6" w:rsidRPr="00B30C51" w:rsidRDefault="00261FE6" w:rsidP="00142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6860" w:rsidRPr="00BB102D" w14:paraId="19DFC18F" w14:textId="77777777" w:rsidTr="00181B12">
        <w:trPr>
          <w:trHeight w:val="399"/>
        </w:trPr>
        <w:tc>
          <w:tcPr>
            <w:tcW w:w="3661" w:type="dxa"/>
          </w:tcPr>
          <w:p w14:paraId="7F4349B0" w14:textId="6654E6F6" w:rsidR="00C06860" w:rsidRPr="003445A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9" w:type="dxa"/>
          </w:tcPr>
          <w:p w14:paraId="536EECDC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819181" w14:textId="74F45167" w:rsidR="00C06860" w:rsidRPr="000B6CF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78,067</w:t>
            </w:r>
          </w:p>
        </w:tc>
        <w:tc>
          <w:tcPr>
            <w:tcW w:w="236" w:type="dxa"/>
          </w:tcPr>
          <w:p w14:paraId="42B7FD0C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7738084" w14:textId="2C24D7A2" w:rsidR="00C06860" w:rsidRPr="008C7880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516028D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86C905A" w14:textId="01D3D881" w:rsidR="00C06860" w:rsidRPr="000B6CF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78,067</w:t>
            </w:r>
          </w:p>
        </w:tc>
        <w:tc>
          <w:tcPr>
            <w:tcW w:w="280" w:type="dxa"/>
          </w:tcPr>
          <w:p w14:paraId="47EA77DB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0904D804" w14:textId="0A6F0D55" w:rsidR="00C06860" w:rsidRPr="00A92CFF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06860" w:rsidRPr="00BB102D" w14:paraId="0126836E" w14:textId="77777777" w:rsidTr="00181B12">
        <w:trPr>
          <w:trHeight w:val="399"/>
        </w:trPr>
        <w:tc>
          <w:tcPr>
            <w:tcW w:w="3661" w:type="dxa"/>
          </w:tcPr>
          <w:p w14:paraId="381155F4" w14:textId="7EBC08CD" w:rsidR="00C06860" w:rsidRPr="003445A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D7BC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39" w:type="dxa"/>
          </w:tcPr>
          <w:p w14:paraId="0C1B44AA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D25EB21" w14:textId="015D6ACF" w:rsidR="00C06860" w:rsidRPr="00B30C5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14:paraId="02B9FB67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33EE4A8D" w14:textId="1C711D92" w:rsidR="00C06860" w:rsidRPr="00B30C5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7AEDC8A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A4F7864" w14:textId="59A63EB8" w:rsidR="00C06860" w:rsidRPr="00B30C5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280" w:type="dxa"/>
          </w:tcPr>
          <w:p w14:paraId="05CA8181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44D6D7ED" w14:textId="185A7CBB" w:rsidR="00C06860" w:rsidRPr="00B30C5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9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06860" w:rsidRPr="00BB102D" w14:paraId="11578EDB" w14:textId="77777777" w:rsidTr="00181B12">
        <w:trPr>
          <w:trHeight w:val="399"/>
        </w:trPr>
        <w:tc>
          <w:tcPr>
            <w:tcW w:w="3661" w:type="dxa"/>
          </w:tcPr>
          <w:p w14:paraId="5296CB81" w14:textId="5E248777" w:rsidR="00C06860" w:rsidRPr="003445A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39" w:type="dxa"/>
          </w:tcPr>
          <w:p w14:paraId="7E09EC33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B766A6" w14:textId="6BD5358A" w:rsidR="00C06860" w:rsidRDefault="002246F1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0686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C0686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5FE9CD89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77EFBCE" w14:textId="3A883AF6" w:rsidR="00C06860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3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D8ECB0D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A109AEB" w14:textId="1E1D32A8" w:rsidR="00C06860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196" w:right="-510" w:firstLine="10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678</w:t>
            </w:r>
          </w:p>
        </w:tc>
        <w:tc>
          <w:tcPr>
            <w:tcW w:w="280" w:type="dxa"/>
          </w:tcPr>
          <w:p w14:paraId="6A142A78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22AE3C99" w14:textId="626FBF30" w:rsidR="00C06860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5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06860" w:rsidRPr="00BB102D" w14:paraId="2D05ED86" w14:textId="77777777" w:rsidTr="00181B12">
        <w:trPr>
          <w:trHeight w:val="399"/>
        </w:trPr>
        <w:tc>
          <w:tcPr>
            <w:tcW w:w="3661" w:type="dxa"/>
          </w:tcPr>
          <w:p w14:paraId="5DE49A01" w14:textId="0F283C3D" w:rsidR="00C06860" w:rsidRPr="003445A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445A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239" w:type="dxa"/>
          </w:tcPr>
          <w:p w14:paraId="25F50024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32E82" w14:textId="4172EF26" w:rsidR="00C06860" w:rsidRPr="00B30C51" w:rsidRDefault="002246F1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06860">
              <w:rPr>
                <w:rFonts w:ascii="Angsana New" w:hAnsi="Angsana New" w:cs="Angsana New"/>
                <w:sz w:val="28"/>
                <w:szCs w:val="28"/>
              </w:rPr>
              <w:t>00,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="00C0686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1EC0B5D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677CDC54" w14:textId="3FBED6EA" w:rsidR="00C06860" w:rsidRPr="00B30C5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3C1D71C9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2FBBE" w14:textId="612D1FA3" w:rsidR="00C06860" w:rsidRPr="00B30C5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26" w:hanging="33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17A08C0E" w14:textId="77777777" w:rsidR="00C06860" w:rsidRPr="00B30C5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bottom w:val="single" w:sz="4" w:space="0" w:color="auto"/>
            </w:tcBorders>
            <w:vAlign w:val="bottom"/>
          </w:tcPr>
          <w:p w14:paraId="0529BB5F" w14:textId="7406898C" w:rsidR="00C06860" w:rsidRPr="00B30C51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C06860" w:rsidRPr="00BB102D" w14:paraId="253D9DB5" w14:textId="77777777" w:rsidTr="00181B12">
        <w:trPr>
          <w:trHeight w:val="399"/>
        </w:trPr>
        <w:tc>
          <w:tcPr>
            <w:tcW w:w="3661" w:type="dxa"/>
          </w:tcPr>
          <w:p w14:paraId="5776087E" w14:textId="77777777" w:rsidR="00C06860" w:rsidRPr="003445A1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445A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</w:tcPr>
          <w:p w14:paraId="6630A94E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05E0" w14:textId="5C9DE242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870,406</w:t>
            </w:r>
          </w:p>
        </w:tc>
        <w:tc>
          <w:tcPr>
            <w:tcW w:w="236" w:type="dxa"/>
          </w:tcPr>
          <w:p w14:paraId="5ADA5BD5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1E528" w14:textId="356A0462" w:rsidR="00C06860" w:rsidRPr="008C7880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96,6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6" w:type="dxa"/>
          </w:tcPr>
          <w:p w14:paraId="11C0DCCB" w14:textId="77777777" w:rsidR="00C06860" w:rsidRPr="00DE5448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30022" w14:textId="378F58CC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,589</w:t>
            </w:r>
          </w:p>
        </w:tc>
        <w:tc>
          <w:tcPr>
            <w:tcW w:w="280" w:type="dxa"/>
          </w:tcPr>
          <w:p w14:paraId="5588EE85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339D0" w14:textId="39D7BC64" w:rsidR="00C06860" w:rsidRPr="007B145A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145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C06860" w:rsidRPr="00BB102D" w14:paraId="19664E63" w14:textId="77777777" w:rsidTr="00181B12">
        <w:trPr>
          <w:trHeight w:val="399"/>
        </w:trPr>
        <w:tc>
          <w:tcPr>
            <w:tcW w:w="3661" w:type="dxa"/>
          </w:tcPr>
          <w:p w14:paraId="47D7E49F" w14:textId="0497CAF0" w:rsidR="00C06860" w:rsidRPr="003445A1" w:rsidRDefault="00C06860" w:rsidP="00C0686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445A1">
              <w:rPr>
                <w:rFonts w:ascii="Angsana New" w:eastAsia="Calibri" w:hAnsi="Angsana New" w:cs="Angsana New"/>
                <w:b/>
                <w:i/>
                <w:iCs/>
                <w:sz w:val="28"/>
                <w:szCs w:val="28"/>
                <w:cs/>
              </w:rPr>
              <w:t>หัก</w:t>
            </w:r>
            <w:r w:rsidRPr="003445A1"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  <w:t xml:space="preserve">  </w:t>
            </w:r>
            <w:r w:rsidRPr="003445A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239" w:type="dxa"/>
          </w:tcPr>
          <w:p w14:paraId="406A921F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49610" w14:textId="07E16D01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(96,6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7)</w:t>
            </w:r>
          </w:p>
        </w:tc>
        <w:tc>
          <w:tcPr>
            <w:tcW w:w="236" w:type="dxa"/>
          </w:tcPr>
          <w:p w14:paraId="3AADC5BF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787F360" w14:textId="3334CA60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left" w:pos="598"/>
                <w:tab w:val="left" w:pos="828"/>
              </w:tabs>
              <w:spacing w:after="0" w:line="240" w:lineRule="auto"/>
              <w:ind w:right="-14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14:paraId="75906C2F" w14:textId="77777777" w:rsidR="00C06860" w:rsidRPr="00DE5448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33DC3" w14:textId="063A5588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 w:line="240" w:lineRule="auto"/>
              <w:ind w:right="-2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</w:tcPr>
          <w:p w14:paraId="6BB530E3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tcBorders>
              <w:top w:val="double" w:sz="4" w:space="0" w:color="auto"/>
            </w:tcBorders>
            <w:vAlign w:val="bottom"/>
          </w:tcPr>
          <w:p w14:paraId="21216682" w14:textId="5E1FF6FA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0"/>
                <w:tab w:val="left" w:pos="530"/>
              </w:tabs>
              <w:spacing w:after="0" w:line="240" w:lineRule="auto"/>
              <w:ind w:right="-25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06860" w:rsidRPr="00BB102D" w14:paraId="3AA8C8DA" w14:textId="77777777" w:rsidTr="00181B12">
        <w:trPr>
          <w:trHeight w:val="399"/>
        </w:trPr>
        <w:tc>
          <w:tcPr>
            <w:tcW w:w="3661" w:type="dxa"/>
          </w:tcPr>
          <w:p w14:paraId="04D9F88C" w14:textId="77777777" w:rsidR="00C06860" w:rsidRPr="00BB102D" w:rsidRDefault="00C06860" w:rsidP="00C0686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BB102D"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9" w:type="dxa"/>
            <w:hideMark/>
          </w:tcPr>
          <w:p w14:paraId="3920B866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4EFAF8" w14:textId="47CA70AC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1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,769</w:t>
            </w:r>
          </w:p>
        </w:tc>
        <w:tc>
          <w:tcPr>
            <w:tcW w:w="236" w:type="dxa"/>
          </w:tcPr>
          <w:p w14:paraId="6BFED4BB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2A340591" w14:textId="532F0CC4" w:rsidR="00C06860" w:rsidRPr="008C7880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28C65A6D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7DDC4" w14:textId="18E4B669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,589</w:t>
            </w:r>
          </w:p>
        </w:tc>
        <w:tc>
          <w:tcPr>
            <w:tcW w:w="280" w:type="dxa"/>
          </w:tcPr>
          <w:p w14:paraId="63537DB2" w14:textId="77777777" w:rsidR="00C06860" w:rsidRPr="00BB102D" w:rsidRDefault="00C06860" w:rsidP="00C06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45" w:type="dxa"/>
            <w:gridSpan w:val="2"/>
            <w:vAlign w:val="bottom"/>
          </w:tcPr>
          <w:p w14:paraId="1509F92C" w14:textId="4F09A4DA" w:rsidR="00C06860" w:rsidRPr="00BB102D" w:rsidRDefault="00C06860" w:rsidP="00C06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422B1A37" w14:textId="5E6BDB5C" w:rsidR="00350F0A" w:rsidRPr="00350F0A" w:rsidRDefault="00350F0A" w:rsidP="00C17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W w:w="90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6"/>
        <w:gridCol w:w="1620"/>
        <w:gridCol w:w="270"/>
        <w:gridCol w:w="1530"/>
      </w:tblGrid>
      <w:tr w:rsidR="00350F0A" w:rsidRPr="00350F0A" w14:paraId="04D5FFE6" w14:textId="77777777" w:rsidTr="00181B12">
        <w:trPr>
          <w:trHeight w:val="20"/>
          <w:tblHeader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66206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B4DA8" w14:textId="5DDA9B13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FEF8D4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9CABD8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079343E" w14:textId="67BB1CE2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50F0A" w:rsidRPr="00350F0A" w14:paraId="70DBA680" w14:textId="77777777" w:rsidTr="00181B12">
        <w:trPr>
          <w:trHeight w:val="20"/>
          <w:tblHeader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</w:tcPr>
          <w:p w14:paraId="20C6D813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50F0A" w:rsidDel="00B75B12"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yellow"/>
                <w:cs/>
              </w:rPr>
              <w:t xml:space="preserve"> 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C0941" w14:textId="21E8ADD6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50F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0F0A" w:rsidRPr="00350F0A" w14:paraId="00A0B02B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F7CEE" w14:textId="5E201035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EE4E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E4E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E4E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913FE7" w:rsidRPr="00913FE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B876D3" w14:textId="77777777" w:rsidR="00350F0A" w:rsidRPr="00350F0A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B3579E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350F82" w14:textId="77777777" w:rsidR="00350F0A" w:rsidRPr="00350F0A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0F0A" w:rsidRPr="00350F0A" w14:paraId="397C37BE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0F1B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B73C1A" w14:textId="01E094EB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8986C1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03590E" w14:textId="0E14DB03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50F0A" w:rsidRPr="00350F0A" w14:paraId="42536D63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33CB4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8ECA692" w14:textId="77777777" w:rsidR="00350F0A" w:rsidRPr="00350F0A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BF1F82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288A6E" w14:textId="77777777" w:rsidR="00350F0A" w:rsidRPr="00350F0A" w:rsidRDefault="00350F0A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0F0A" w:rsidRPr="00350F0A" w14:paraId="3B6C15CC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83720" w14:textId="485A29FE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B877708" w14:textId="01D137E9" w:rsidR="00350F0A" w:rsidRPr="00EE4EB3" w:rsidRDefault="002246F1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EE2E6B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77A7C5" w14:textId="1DE5FE12" w:rsidR="00350F0A" w:rsidRPr="00EE4EB3" w:rsidRDefault="00EE4EB3" w:rsidP="00470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4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0F0A" w:rsidRPr="00350F0A" w14:paraId="2F6DB111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CF5CC" w14:textId="764CC77B" w:rsidR="00350F0A" w:rsidRPr="00350F0A" w:rsidRDefault="002246F1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BE5FEA" w14:textId="1D2CDDD3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724E74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C3885B1" w14:textId="3E0091CD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13FE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50F0A" w:rsidRPr="00350F0A" w14:paraId="1614004D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EA3E2" w14:textId="3AB5CA9F" w:rsidR="00350F0A" w:rsidRPr="00350F0A" w:rsidRDefault="00913FE7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50F0A"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51CC3F" w14:textId="6E783350" w:rsidR="00350F0A" w:rsidRPr="00EE4EB3" w:rsidRDefault="002246F1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15811A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0691CC" w14:textId="6FF52722" w:rsidR="00350F0A" w:rsidRPr="00EE4EB3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  <w:tr w:rsidR="00350F0A" w:rsidRPr="00350F0A" w14:paraId="2D0785C1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C3E80" w14:textId="2D5E91DE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674A4" w14:textId="27132E64" w:rsidR="00350F0A" w:rsidRPr="00EE4EB3" w:rsidRDefault="002246F1" w:rsidP="00A14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457DA3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1A9B0" w14:textId="3B7847A5" w:rsidR="00350F0A" w:rsidRPr="00350F0A" w:rsidRDefault="002246F1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E4E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50F0A" w:rsidRPr="00350F0A" w14:paraId="22DACC7C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F52A" w14:textId="611E374B" w:rsidR="00350F0A" w:rsidRPr="00350F0A" w:rsidRDefault="00744157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3FAA3" w14:textId="3ED1B852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697</w:t>
            </w:r>
            <w:r w:rsid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329C4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602EB" w14:textId="7FA3D12C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  <w:r w:rsid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350F0A" w:rsidRPr="00350F0A" w14:paraId="72A42F67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38617" w14:textId="7506D95D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50F0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350F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C006A" w14:textId="40523AF1" w:rsidR="00350F0A" w:rsidRPr="00EE4EB3" w:rsidRDefault="00EE4EB3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sz w:val="28"/>
                <w:szCs w:val="28"/>
              </w:rPr>
              <w:t>455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8B71A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53D0F" w14:textId="402B8D3C" w:rsidR="00350F0A" w:rsidRPr="00EE4EB3" w:rsidRDefault="00EE4EB3" w:rsidP="00EE4E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E4EB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50F0A" w:rsidRPr="00350F0A" w14:paraId="3A5C2F3D" w14:textId="77777777" w:rsidTr="00181B12">
        <w:trPr>
          <w:trHeight w:val="20"/>
        </w:trPr>
        <w:tc>
          <w:tcPr>
            <w:tcW w:w="5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8326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0F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A2FEAD" w14:textId="7340C213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123B1" w14:textId="77777777" w:rsidR="00350F0A" w:rsidRPr="00350F0A" w:rsidRDefault="00350F0A" w:rsidP="002977F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3060F" w14:textId="55DB9BF7" w:rsidR="00350F0A" w:rsidRPr="00350F0A" w:rsidRDefault="00913FE7" w:rsidP="00297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578</w:t>
            </w:r>
            <w:r w:rsidR="00EE4E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</w:t>
            </w:r>
            <w:r w:rsidR="002246F1" w:rsidRPr="002246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</w:tbl>
    <w:p w14:paraId="7D8CFD11" w14:textId="77777777" w:rsidR="00350F0A" w:rsidRPr="00350F0A" w:rsidRDefault="00350F0A" w:rsidP="00350F0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24D56113" w14:textId="39D2C729" w:rsidR="00350F0A" w:rsidRPr="00350F0A" w:rsidRDefault="00350F0A" w:rsidP="00350F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350F0A">
        <w:rPr>
          <w:rFonts w:asciiTheme="majorBidi" w:hAnsiTheme="majorBidi" w:cstheme="maj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="00EE4EB3">
        <w:rPr>
          <w:rFonts w:asciiTheme="majorBidi" w:hAnsiTheme="majorBidi" w:cstheme="majorBidi" w:hint="cs"/>
          <w:sz w:val="28"/>
          <w:szCs w:val="28"/>
          <w:cs/>
          <w:lang w:val="th-TH"/>
        </w:rPr>
        <w:t>กลุ่มบริษัท</w:t>
      </w:r>
      <w:r w:rsidRPr="00350F0A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="00EE4EB3">
        <w:rPr>
          <w:rFonts w:asciiTheme="majorBidi" w:hAnsiTheme="majorBidi" w:cstheme="majorBidi"/>
          <w:sz w:val="28"/>
          <w:szCs w:val="28"/>
        </w:rPr>
        <w:t xml:space="preserve"> </w:t>
      </w:r>
      <w:r w:rsidR="002246F1" w:rsidRPr="002246F1">
        <w:rPr>
          <w:rFonts w:asciiTheme="majorBidi" w:hAnsiTheme="majorBidi" w:cstheme="majorBidi"/>
          <w:sz w:val="28"/>
          <w:szCs w:val="28"/>
        </w:rPr>
        <w:t>21</w:t>
      </w:r>
      <w:r w:rsidRPr="00350F0A">
        <w:rPr>
          <w:rFonts w:asciiTheme="majorBidi" w:hAnsiTheme="majorBidi" w:cstheme="majorBidi"/>
          <w:sz w:val="28"/>
          <w:szCs w:val="28"/>
        </w:rPr>
        <w:t xml:space="preserve"> </w:t>
      </w:r>
      <w:r w:rsidRPr="00350F0A">
        <w:rPr>
          <w:rFonts w:asciiTheme="majorBidi" w:hAnsiTheme="majorBidi" w:cstheme="majorBidi"/>
          <w:sz w:val="28"/>
          <w:szCs w:val="28"/>
          <w:cs/>
        </w:rPr>
        <w:t>วัน</w:t>
      </w:r>
      <w:r w:rsidRPr="00350F0A">
        <w:rPr>
          <w:rFonts w:asciiTheme="majorBidi" w:hAnsiTheme="majorBidi" w:cstheme="majorBidi"/>
          <w:sz w:val="28"/>
          <w:szCs w:val="28"/>
        </w:rPr>
        <w:t xml:space="preserve"> </w:t>
      </w:r>
      <w:r w:rsidRPr="00350F0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913FE7" w:rsidRPr="00913FE7">
        <w:rPr>
          <w:rFonts w:asciiTheme="majorBidi" w:hAnsiTheme="majorBidi" w:cstheme="majorBidi"/>
          <w:color w:val="000000" w:themeColor="text1"/>
          <w:sz w:val="28"/>
          <w:szCs w:val="28"/>
        </w:rPr>
        <w:t>60</w:t>
      </w:r>
      <w:r w:rsidRPr="00350F0A">
        <w:rPr>
          <w:rFonts w:asciiTheme="majorBidi" w:hAnsiTheme="majorBidi" w:cstheme="majorBidi"/>
          <w:sz w:val="28"/>
          <w:szCs w:val="28"/>
        </w:rPr>
        <w:t xml:space="preserve"> </w:t>
      </w:r>
      <w:r w:rsidRPr="00350F0A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CB78B35" w14:textId="4320BCB5" w:rsidR="00350F0A" w:rsidRPr="00350F0A" w:rsidRDefault="00350F0A" w:rsidP="00EE4EB3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6842F74" w14:textId="524742C2" w:rsidR="00804175" w:rsidRPr="00DB6D39" w:rsidRDefault="00804175" w:rsidP="002B54D5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4B34A7"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 </w:t>
      </w:r>
    </w:p>
    <w:p w14:paraId="1AC3D0CC" w14:textId="77777777" w:rsidR="00195AD7" w:rsidRPr="00DB6D39" w:rsidRDefault="00195AD7" w:rsidP="009777AF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6"/>
        <w:gridCol w:w="1619"/>
        <w:gridCol w:w="270"/>
        <w:gridCol w:w="1532"/>
      </w:tblGrid>
      <w:tr w:rsidR="00A75C8E" w:rsidRPr="00DB6D39" w14:paraId="1884D884" w14:textId="77777777" w:rsidTr="00181B12">
        <w:trPr>
          <w:trHeight w:val="659"/>
          <w:tblHeader/>
        </w:trPr>
        <w:tc>
          <w:tcPr>
            <w:tcW w:w="3113" w:type="pct"/>
            <w:vAlign w:val="bottom"/>
          </w:tcPr>
          <w:p w14:paraId="4F0EC937" w14:textId="22C9EA79" w:rsidR="00A75C8E" w:rsidRPr="00DB6D39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BF2D0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2246F1" w:rsidRPr="002246F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93" w:type="pct"/>
            <w:vAlign w:val="bottom"/>
          </w:tcPr>
          <w:p w14:paraId="3CE041CF" w14:textId="6D340BB1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  <w:vAlign w:val="bottom"/>
          </w:tcPr>
          <w:p w14:paraId="024979B8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vAlign w:val="bottom"/>
          </w:tcPr>
          <w:p w14:paraId="5F9A6D2E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13AA0EBD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A75C8E" w:rsidRPr="00DB6D39" w14:paraId="40A6F109" w14:textId="77777777" w:rsidTr="00181B12">
        <w:trPr>
          <w:tblHeader/>
        </w:trPr>
        <w:tc>
          <w:tcPr>
            <w:tcW w:w="3113" w:type="pct"/>
          </w:tcPr>
          <w:p w14:paraId="692671D5" w14:textId="77777777" w:rsidR="00A75C8E" w:rsidRPr="00DB6D3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7" w:type="pct"/>
            <w:gridSpan w:val="3"/>
          </w:tcPr>
          <w:p w14:paraId="3A71F3E8" w14:textId="6657E003" w:rsidR="00A75C8E" w:rsidRPr="00DB6D39" w:rsidRDefault="00A75C8E" w:rsidP="00977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E77A9C"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A6C6C" w:rsidRPr="00DB6D39" w14:paraId="5938BD3B" w14:textId="77777777" w:rsidTr="00181B12">
        <w:tc>
          <w:tcPr>
            <w:tcW w:w="3113" w:type="pct"/>
          </w:tcPr>
          <w:p w14:paraId="60FE7E7B" w14:textId="30486DEF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93" w:type="pct"/>
            <w:vAlign w:val="bottom"/>
          </w:tcPr>
          <w:p w14:paraId="1E472F6B" w14:textId="3F1A6599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2BF2E394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pct"/>
          </w:tcPr>
          <w:p w14:paraId="2011781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67B0BA7E" w14:textId="77777777" w:rsidTr="00181B12">
        <w:tc>
          <w:tcPr>
            <w:tcW w:w="3113" w:type="pct"/>
          </w:tcPr>
          <w:p w14:paraId="133818A3" w14:textId="17596DE6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93" w:type="pct"/>
          </w:tcPr>
          <w:p w14:paraId="62BC35A3" w14:textId="75D8C505" w:rsidR="009A6C6C" w:rsidRPr="00EE4EB3" w:rsidRDefault="002246F1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7441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,860</w:t>
            </w:r>
          </w:p>
        </w:tc>
        <w:tc>
          <w:tcPr>
            <w:tcW w:w="149" w:type="pct"/>
          </w:tcPr>
          <w:p w14:paraId="69628FD8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pct"/>
          </w:tcPr>
          <w:p w14:paraId="05354550" w14:textId="736B7D8B" w:rsidR="009A6C6C" w:rsidRPr="00EE4EB3" w:rsidRDefault="002246F1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44157">
              <w:rPr>
                <w:rFonts w:asciiTheme="majorBidi" w:hAnsiTheme="majorBidi" w:cstheme="majorBidi"/>
                <w:sz w:val="28"/>
                <w:szCs w:val="28"/>
              </w:rPr>
              <w:t>,860</w:t>
            </w:r>
          </w:p>
        </w:tc>
      </w:tr>
      <w:tr w:rsidR="009A6C6C" w:rsidRPr="00DB6D39" w14:paraId="2C99331D" w14:textId="77777777" w:rsidTr="00181B12">
        <w:tc>
          <w:tcPr>
            <w:tcW w:w="3113" w:type="pct"/>
          </w:tcPr>
          <w:p w14:paraId="480BF2C0" w14:textId="77777777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7195D102" w:rsidR="009A6C6C" w:rsidRPr="00EE4EB3" w:rsidRDefault="002246F1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7441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,860</w:t>
            </w:r>
          </w:p>
        </w:tc>
        <w:tc>
          <w:tcPr>
            <w:tcW w:w="149" w:type="pct"/>
          </w:tcPr>
          <w:p w14:paraId="3701937D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77C1797F" w:rsidR="009A6C6C" w:rsidRPr="00EE4EB3" w:rsidRDefault="002246F1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7441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,860</w:t>
            </w:r>
          </w:p>
        </w:tc>
      </w:tr>
      <w:tr w:rsidR="009A6C6C" w:rsidRPr="00DB6D39" w14:paraId="744EC643" w14:textId="77777777" w:rsidTr="00181B12">
        <w:tc>
          <w:tcPr>
            <w:tcW w:w="3113" w:type="pct"/>
          </w:tcPr>
          <w:p w14:paraId="3C067089" w14:textId="77777777" w:rsidR="009A6C6C" w:rsidRPr="00DB6D39" w:rsidRDefault="009A6C6C" w:rsidP="009A6C6C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3" w:type="pct"/>
            <w:tcBorders>
              <w:top w:val="double" w:sz="4" w:space="0" w:color="auto"/>
            </w:tcBorders>
          </w:tcPr>
          <w:p w14:paraId="5E180CA9" w14:textId="77777777" w:rsidR="009A6C6C" w:rsidRPr="00DB6D39" w:rsidRDefault="009A6C6C" w:rsidP="009A6C6C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BAAA7E1" w14:textId="77777777" w:rsidR="009A6C6C" w:rsidRPr="00DB6D39" w:rsidRDefault="009A6C6C" w:rsidP="009A6C6C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double" w:sz="4" w:space="0" w:color="auto"/>
            </w:tcBorders>
          </w:tcPr>
          <w:p w14:paraId="3CF73F93" w14:textId="77777777" w:rsidR="009A6C6C" w:rsidRPr="00DB6D39" w:rsidRDefault="009A6C6C" w:rsidP="009A6C6C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510201CA" w14:textId="77777777" w:rsidTr="00181B12">
        <w:tc>
          <w:tcPr>
            <w:tcW w:w="3113" w:type="pct"/>
          </w:tcPr>
          <w:p w14:paraId="61DDA8A6" w14:textId="4162BA60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6D7BC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B6D3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893" w:type="pct"/>
          </w:tcPr>
          <w:p w14:paraId="0F9BC957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687CAB2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pct"/>
          </w:tcPr>
          <w:p w14:paraId="0278026F" w14:textId="77777777" w:rsidR="009A6C6C" w:rsidRPr="00DB6D39" w:rsidRDefault="009A6C6C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6C6C" w:rsidRPr="00DB6D39" w14:paraId="0AB1B42E" w14:textId="77777777" w:rsidTr="00181B12">
        <w:tc>
          <w:tcPr>
            <w:tcW w:w="3113" w:type="pct"/>
          </w:tcPr>
          <w:p w14:paraId="146C9E5C" w14:textId="4049137B" w:rsidR="009A6C6C" w:rsidRPr="00DB6D39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5B">
              <w:rPr>
                <w:rFonts w:asciiTheme="majorBidi" w:hAnsiTheme="majorBidi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93" w:type="pct"/>
          </w:tcPr>
          <w:p w14:paraId="2603E692" w14:textId="7A22404E" w:rsidR="009A6C6C" w:rsidRPr="00EE4EB3" w:rsidRDefault="002246F1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853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="00E853D4">
              <w:rPr>
                <w:rFonts w:asciiTheme="majorBidi" w:hAnsiTheme="majorBidi" w:cstheme="majorBidi"/>
                <w:sz w:val="28"/>
                <w:szCs w:val="28"/>
              </w:rPr>
              <w:t>,86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49" w:type="pct"/>
          </w:tcPr>
          <w:p w14:paraId="7EB13CE3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pct"/>
          </w:tcPr>
          <w:p w14:paraId="7079C61A" w14:textId="37BEA64C" w:rsidR="009A6C6C" w:rsidRPr="00EE4EB3" w:rsidRDefault="002246F1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853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="00E853D4">
              <w:rPr>
                <w:rFonts w:asciiTheme="majorBidi" w:hAnsiTheme="majorBidi" w:cstheme="majorBidi"/>
                <w:sz w:val="28"/>
                <w:szCs w:val="28"/>
              </w:rPr>
              <w:t>,86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9A6C6C" w:rsidRPr="00DB6D39" w14:paraId="33A771D2" w14:textId="77777777" w:rsidTr="00181B12">
        <w:tc>
          <w:tcPr>
            <w:tcW w:w="3113" w:type="pct"/>
          </w:tcPr>
          <w:p w14:paraId="4AC0957E" w14:textId="474E2724" w:rsidR="009A6C6C" w:rsidRPr="00DB6D39" w:rsidRDefault="00A9655B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93" w:type="pct"/>
          </w:tcPr>
          <w:p w14:paraId="5933D079" w14:textId="6C88DD51" w:rsidR="009A6C6C" w:rsidRPr="00EE4EB3" w:rsidRDefault="00E853D4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49" w:type="pct"/>
          </w:tcPr>
          <w:p w14:paraId="33D199A9" w14:textId="77777777" w:rsidR="009A6C6C" w:rsidRPr="00EE4EB3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pct"/>
          </w:tcPr>
          <w:p w14:paraId="0B00AADC" w14:textId="50C174B8" w:rsidR="009A6C6C" w:rsidRPr="00EE4EB3" w:rsidRDefault="00E853D4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A6C6C" w:rsidRPr="00DB6D39" w14:paraId="608C7F08" w14:textId="77777777" w:rsidTr="00181B12">
        <w:tc>
          <w:tcPr>
            <w:tcW w:w="3113" w:type="pct"/>
          </w:tcPr>
          <w:p w14:paraId="3BD5E052" w14:textId="08F252D1" w:rsidR="009A6C6C" w:rsidRPr="00DB6D39" w:rsidRDefault="009A6C6C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6D3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B7B3D" w14:textId="4D6D9406" w:rsidR="009A6C6C" w:rsidRPr="003203C5" w:rsidRDefault="002246F1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853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,984,7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853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49" w:type="pct"/>
            <w:vAlign w:val="bottom"/>
          </w:tcPr>
          <w:p w14:paraId="2E8397A5" w14:textId="77777777" w:rsidR="009A6C6C" w:rsidRPr="00DB6D39" w:rsidRDefault="009A6C6C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00C50025" w:rsidR="009A6C6C" w:rsidRPr="00AC32F2" w:rsidRDefault="002246F1" w:rsidP="00C3054C">
            <w:pPr>
              <w:pStyle w:val="acctfourfigures"/>
              <w:tabs>
                <w:tab w:val="clear" w:pos="765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853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,984,7</w:t>
            </w:r>
            <w:r w:rsidRPr="002246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E853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1144178A" w14:textId="58A80796" w:rsidR="00350F0A" w:rsidRDefault="00350F0A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137DE5B" w14:textId="175A333C" w:rsidR="003203C5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A6C4708" w14:textId="26EDEDA0" w:rsidR="003203C5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0C1E660" w14:textId="77777777" w:rsidR="003203C5" w:rsidRDefault="003203C5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D1401B5" w14:textId="3B58FB7A" w:rsidR="00AC32F2" w:rsidRPr="00AC32F2" w:rsidRDefault="00AC32F2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Pr="00AC32F2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สัญญาใช้บริการขนส่งชิ้นงานโครงเหล็ก</w:t>
      </w:r>
    </w:p>
    <w:p w14:paraId="6C495B2C" w14:textId="77777777" w:rsidR="00AC32F2" w:rsidRDefault="00AC32F2" w:rsidP="00EE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</w:p>
    <w:p w14:paraId="5FB451D5" w14:textId="145673D5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sz w:val="28"/>
          <w:szCs w:val="28"/>
          <w:cs/>
        </w:rPr>
        <w:t>บริษัทได้ทำสัญญาใช้บริการขนส่งชิ้นงานโครงเหล็กกับ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theme="majorBidi"/>
          <w:sz w:val="28"/>
          <w:szCs w:val="28"/>
        </w:rPr>
        <w:t xml:space="preserve">MIHAMA STEEL LOGISTICS CO., LTD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เพื่อรับบริการขนส่งทางเรือ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โดยขนส่งสินค้าไปยังท่าเทียบเรือในประเทศญี่ปุ่น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รวมไปถึงการประสานงานต่างๆกับลูกค้า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669A9">
        <w:rPr>
          <w:rFonts w:asciiTheme="majorBidi" w:hAnsiTheme="majorBidi" w:cs="Angsana New"/>
          <w:sz w:val="28"/>
          <w:szCs w:val="28"/>
        </w:rPr>
        <w:br/>
      </w:r>
      <w:r w:rsidRPr="00AC32F2">
        <w:rPr>
          <w:rFonts w:asciiTheme="majorBidi" w:hAnsiTheme="majorBidi" w:cs="Angsana New" w:hint="cs"/>
          <w:sz w:val="28"/>
          <w:szCs w:val="28"/>
          <w:cs/>
        </w:rPr>
        <w:t>การให้บริการการจัดการขนถ่ายชิ้นงานและเก็บรักษาชิ้นงานจนกว่าจะส่งมอบ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ตลอดจนค่าตรวจสอบและซ่อมแซมชิ้นงานเพิ่มเติมหากเกิดความผิดพลาดระหว่างขนส่ง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โดยการกำหนดราคาขึ้นอยู่กับปริมาณน้ำหนักของการใช้บริการหรือแต่ละจำนวนโครงการ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ตามเงื่อนไขที่ระบุไว้ในสัญญาและปัจจัยการตลาดอื่นๆ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ที่เกี่ยวข้อง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ภายใต้เงื่อนไขในสัญญา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หากคู่สัญญาฝ่ายใดฝ่ายหนึ่งไม่มีความประสงค์ที่จะต่ออายุสัญญา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ต้องทำหนังสือแจ้งให้คู่สัญญาอีกฝ่ายทราบล่วงหน้าเป็นลายลักษณ์อักษรไม่น้อยกว่า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13FE7" w:rsidRPr="00913FE7">
        <w:rPr>
          <w:rFonts w:asciiTheme="majorBidi" w:hAnsiTheme="majorBidi" w:cs="Angsana New"/>
          <w:sz w:val="28"/>
          <w:szCs w:val="28"/>
        </w:rPr>
        <w:t>6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ก่อนวันสิ้นสุดของสัญญา</w:t>
      </w:r>
    </w:p>
    <w:p w14:paraId="367F4BF7" w14:textId="4C9214C7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0B45BAE2" w14:textId="40DEEA4E" w:rsidR="00AC32F2" w:rsidRP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1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="00913FE7" w:rsidRPr="00913FE7">
        <w:rPr>
          <w:rFonts w:asciiTheme="majorBidi" w:hAnsiTheme="majorBidi" w:cs="Angsana New"/>
          <w:sz w:val="28"/>
          <w:szCs w:val="28"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1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/>
          <w:sz w:val="28"/>
          <w:szCs w:val="28"/>
        </w:rPr>
        <w:t xml:space="preserve">Creation Import Distribution Inc.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โดยบริษัทดังกล่าวจะเข้ามาเป็นตัวแทนของบริษัทในการเจรจากับลูกค้าใหม่ให้กับบริษัท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ปี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Pr="00AC32F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AC32F2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p w14:paraId="5D7CD9F3" w14:textId="786E2EF8" w:rsidR="00CE0B52" w:rsidRDefault="00AC32F2" w:rsidP="0026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285D16CE" w14:textId="77777777" w:rsidR="00E5546B" w:rsidRDefault="00E5546B" w:rsidP="00E5546B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DB6D39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เหตุการณ์ภายหลังรอบระยะเวลารายงาน </w:t>
      </w:r>
    </w:p>
    <w:p w14:paraId="1640B840" w14:textId="2ED451AD" w:rsidR="00E5546B" w:rsidRDefault="00E5546B" w:rsidP="00E5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</w:rPr>
      </w:pPr>
    </w:p>
    <w:p w14:paraId="224E17D1" w14:textId="411DBBD8" w:rsidR="00440880" w:rsidRDefault="00440880" w:rsidP="00E5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bookmarkStart w:id="2" w:name="_Hlk48232065"/>
      <w:r>
        <w:rPr>
          <w:rFonts w:asciiTheme="majorBidi" w:hAnsiTheme="majorBidi" w:cstheme="majorBidi" w:hint="cs"/>
          <w:i/>
          <w:iCs/>
          <w:sz w:val="28"/>
          <w:szCs w:val="28"/>
          <w:cs/>
        </w:rPr>
        <w:t>การอนุมัติเงินปันผลระหว่างกาล</w:t>
      </w:r>
    </w:p>
    <w:p w14:paraId="2941329C" w14:textId="77777777" w:rsidR="00440880" w:rsidRDefault="00440880" w:rsidP="00E5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</w:rPr>
      </w:pPr>
    </w:p>
    <w:p w14:paraId="4BE939CE" w14:textId="246E9E2E" w:rsidR="00E5546B" w:rsidRDefault="00E5546B" w:rsidP="00E5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542A">
        <w:rPr>
          <w:rFonts w:asciiTheme="majorBidi" w:hAnsiTheme="majorBidi" w:cs="Angsana New"/>
          <w:sz w:val="28"/>
          <w:szCs w:val="28"/>
          <w:cs/>
        </w:rPr>
        <w:t>ในการประชุม</w:t>
      </w:r>
      <w:r>
        <w:rPr>
          <w:rFonts w:asciiTheme="majorBidi" w:hAnsiTheme="majorBidi" w:cs="Angsana New"/>
          <w:sz w:val="28"/>
          <w:szCs w:val="28"/>
          <w:cs/>
        </w:rPr>
        <w:t>คณะกรรมการบริษัท เมื่อ</w:t>
      </w:r>
      <w:r w:rsidRPr="000D542A">
        <w:rPr>
          <w:rFonts w:asciiTheme="majorBidi" w:hAnsiTheme="majorBidi" w:cs="Angsana New"/>
          <w:sz w:val="28"/>
          <w:szCs w:val="28"/>
          <w:cs/>
        </w:rPr>
        <w:t xml:space="preserve">วันที่ </w:t>
      </w:r>
      <w:r w:rsidR="002246F1" w:rsidRPr="002246F1">
        <w:rPr>
          <w:rFonts w:asciiTheme="majorBidi" w:hAnsiTheme="majorBidi" w:cs="Angsana New"/>
          <w:sz w:val="28"/>
          <w:szCs w:val="28"/>
        </w:rPr>
        <w:t>13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  <w:cs/>
        </w:rPr>
        <w:t xml:space="preserve">สิงหาคม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Pr="00913FE7">
        <w:rPr>
          <w:rFonts w:asciiTheme="majorBidi" w:hAnsiTheme="majorBidi" w:cs="Angsana New"/>
          <w:sz w:val="28"/>
          <w:szCs w:val="28"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Pr="000D542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928EF" w:rsidRPr="00D928EF">
        <w:rPr>
          <w:rFonts w:asciiTheme="majorBidi" w:hAnsiTheme="majorBidi" w:cs="Angsana New"/>
          <w:sz w:val="28"/>
          <w:szCs w:val="28"/>
          <w:cs/>
        </w:rPr>
        <w:t>คณะกรรมการได้มีมติอนุมัติการจ่ายเงินปันผล</w:t>
      </w:r>
      <w:r w:rsidR="002246F1">
        <w:rPr>
          <w:rFonts w:asciiTheme="majorBidi" w:hAnsiTheme="majorBidi" w:cs="Angsana New"/>
          <w:sz w:val="28"/>
          <w:szCs w:val="28"/>
        </w:rPr>
        <w:br/>
      </w:r>
      <w:r w:rsidR="00D928EF" w:rsidRPr="00D928EF">
        <w:rPr>
          <w:rFonts w:asciiTheme="majorBidi" w:hAnsiTheme="majorBidi" w:cs="Angsana New"/>
          <w:sz w:val="28"/>
          <w:szCs w:val="28"/>
          <w:cs/>
        </w:rPr>
        <w:t>ระหว่างกาลเป็นเงินสด</w:t>
      </w:r>
      <w:r>
        <w:rPr>
          <w:rFonts w:asciiTheme="majorBidi" w:hAnsiTheme="majorBidi" w:cs="Angsana New"/>
          <w:sz w:val="28"/>
          <w:szCs w:val="28"/>
          <w:cs/>
        </w:rPr>
        <w:t>สำหรับผลการดำเนินงานสำหรับรอบ</w:t>
      </w:r>
      <w:r w:rsidR="00D928EF" w:rsidRPr="005F30EF">
        <w:rPr>
          <w:rFonts w:asciiTheme="majorBidi" w:hAnsiTheme="majorBidi" w:cs="Angsana New"/>
          <w:sz w:val="28"/>
          <w:szCs w:val="28"/>
          <w:cs/>
        </w:rPr>
        <w:t>ระยะเวลา</w:t>
      </w:r>
      <w:r w:rsidRPr="005F30EF">
        <w:rPr>
          <w:rFonts w:asciiTheme="majorBidi" w:hAnsiTheme="majorBidi" w:cs="Angsana New"/>
          <w:sz w:val="28"/>
          <w:szCs w:val="28"/>
          <w:cs/>
        </w:rPr>
        <w:t xml:space="preserve">หกเดือนปี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Pr="005F30EF">
        <w:rPr>
          <w:rFonts w:asciiTheme="majorBidi" w:hAnsiTheme="majorBidi" w:cs="Angsana New"/>
          <w:sz w:val="28"/>
          <w:szCs w:val="28"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>
        <w:rPr>
          <w:rFonts w:asciiTheme="majorBidi" w:hAnsiTheme="majorBidi" w:cs="Angsana New"/>
          <w:sz w:val="28"/>
          <w:szCs w:val="28"/>
          <w:cs/>
        </w:rPr>
        <w:t xml:space="preserve"> ในอัตราหุ้นละ </w:t>
      </w:r>
      <w:r w:rsidR="005F30EF">
        <w:rPr>
          <w:rFonts w:asciiTheme="majorBidi" w:hAnsiTheme="majorBidi" w:cs="Angsana New"/>
          <w:sz w:val="28"/>
          <w:szCs w:val="28"/>
        </w:rPr>
        <w:t>0.40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  <w:cs/>
        </w:rPr>
        <w:t xml:space="preserve">บาท </w:t>
      </w:r>
      <w:r w:rsidR="002246F1">
        <w:rPr>
          <w:rFonts w:asciiTheme="majorBidi" w:hAnsiTheme="majorBidi" w:cs="Angsana New"/>
          <w:sz w:val="28"/>
          <w:szCs w:val="28"/>
        </w:rPr>
        <w:br/>
      </w:r>
      <w:r>
        <w:rPr>
          <w:rFonts w:asciiTheme="majorBidi" w:hAnsiTheme="majorBidi" w:cs="Angsana New"/>
          <w:sz w:val="28"/>
          <w:szCs w:val="28"/>
          <w:cs/>
        </w:rPr>
        <w:t>รวมเป็นเงินทั้งสิ้น</w:t>
      </w:r>
      <w:r w:rsidR="00333EC8">
        <w:rPr>
          <w:rFonts w:asciiTheme="majorBidi" w:hAnsiTheme="majorBidi" w:cs="Angsana New"/>
          <w:sz w:val="28"/>
          <w:szCs w:val="28"/>
        </w:rPr>
        <w:t xml:space="preserve"> </w:t>
      </w:r>
      <w:r w:rsidR="002246F1" w:rsidRPr="002246F1">
        <w:rPr>
          <w:rFonts w:asciiTheme="majorBidi" w:hAnsiTheme="majorBidi" w:cs="Angsana New"/>
          <w:sz w:val="28"/>
          <w:szCs w:val="28"/>
        </w:rPr>
        <w:t>1</w:t>
      </w:r>
      <w:r w:rsidR="005F30EF">
        <w:rPr>
          <w:rFonts w:asciiTheme="majorBidi" w:hAnsiTheme="majorBidi" w:cs="Angsana New"/>
          <w:sz w:val="28"/>
          <w:szCs w:val="28"/>
        </w:rPr>
        <w:t>90.80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  <w:cs/>
        </w:rPr>
        <w:t xml:space="preserve">ล้านบาท </w:t>
      </w:r>
      <w:r w:rsidR="002246F1" w:rsidRPr="002246F1">
        <w:rPr>
          <w:rFonts w:asciiTheme="majorBidi" w:hAnsiTheme="majorBidi" w:cs="Angsana New"/>
          <w:sz w:val="28"/>
          <w:szCs w:val="28"/>
          <w:cs/>
        </w:rPr>
        <w:t>โดยเงินปันผลดังกล่าวจะจ่ายให้แก่ผู้ถือหุ้นใน</w:t>
      </w:r>
      <w:r>
        <w:rPr>
          <w:rFonts w:asciiTheme="majorBidi" w:hAnsiTheme="majorBidi" w:cs="Angsana New"/>
          <w:sz w:val="28"/>
          <w:szCs w:val="28"/>
          <w:cs/>
        </w:rPr>
        <w:t xml:space="preserve">วันที่ </w:t>
      </w:r>
      <w:r w:rsidR="002246F1" w:rsidRPr="002246F1">
        <w:rPr>
          <w:rFonts w:asciiTheme="majorBidi" w:hAnsiTheme="majorBidi" w:cs="Angsana New"/>
          <w:sz w:val="28"/>
          <w:szCs w:val="28"/>
        </w:rPr>
        <w:t>1</w:t>
      </w:r>
      <w:r w:rsidR="005F30EF">
        <w:rPr>
          <w:rFonts w:asciiTheme="majorBidi" w:hAnsiTheme="majorBidi" w:cs="Angsana New"/>
          <w:sz w:val="28"/>
          <w:szCs w:val="28"/>
        </w:rPr>
        <w:t>0</w:t>
      </w:r>
      <w:r>
        <w:rPr>
          <w:rFonts w:asciiTheme="majorBidi" w:hAnsiTheme="majorBidi" w:cs="Angsana New"/>
          <w:sz w:val="28"/>
          <w:szCs w:val="28"/>
        </w:rPr>
        <w:t xml:space="preserve"> </w:t>
      </w:r>
      <w:r>
        <w:rPr>
          <w:rFonts w:asciiTheme="majorBidi" w:hAnsiTheme="majorBidi" w:cs="Angsana New"/>
          <w:sz w:val="28"/>
          <w:szCs w:val="28"/>
          <w:cs/>
        </w:rPr>
        <w:t xml:space="preserve">กันยายน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Pr="00913FE7">
        <w:rPr>
          <w:rFonts w:asciiTheme="majorBidi" w:hAnsiTheme="majorBidi" w:cs="Angsana New"/>
          <w:sz w:val="28"/>
          <w:szCs w:val="28"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</w:p>
    <w:p w14:paraId="62767D3D" w14:textId="64F76FC6" w:rsidR="006D7BC4" w:rsidRDefault="006D7BC4" w:rsidP="0026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769A03E" w14:textId="0B8B08D0" w:rsidR="003D07F1" w:rsidRDefault="00CF656F" w:rsidP="003D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i/>
          <w:iCs/>
          <w:sz w:val="28"/>
          <w:szCs w:val="28"/>
        </w:rPr>
      </w:pPr>
      <w:r w:rsidRPr="00CF656F">
        <w:rPr>
          <w:rFonts w:asciiTheme="majorBidi" w:hAnsiTheme="majorBidi" w:cs="Angsana New"/>
          <w:i/>
          <w:iCs/>
          <w:sz w:val="28"/>
          <w:szCs w:val="28"/>
          <w:cs/>
        </w:rPr>
        <w:t>การเสนอต่อที่ประชุมวิสามัญผู้ถือหุ้นเพื่อขออนุมัติการเข้าทำรายการระหว่างกัน</w:t>
      </w:r>
    </w:p>
    <w:p w14:paraId="6FDDD679" w14:textId="77777777" w:rsidR="00CF656F" w:rsidRDefault="00CF656F" w:rsidP="003D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="Angsana New"/>
          <w:sz w:val="28"/>
          <w:szCs w:val="28"/>
        </w:rPr>
      </w:pPr>
    </w:p>
    <w:p w14:paraId="6A352EDB" w14:textId="7700B14A" w:rsidR="003D07F1" w:rsidRDefault="00CF656F" w:rsidP="003D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F656F">
        <w:rPr>
          <w:rFonts w:asciiTheme="majorBidi" w:hAnsiTheme="majorBidi" w:cs="Angsana New"/>
          <w:sz w:val="28"/>
          <w:szCs w:val="28"/>
          <w:cs/>
        </w:rPr>
        <w:t xml:space="preserve">ในการประชุมคณะกรรมการบริษัทเมื่อวันที่ </w:t>
      </w:r>
      <w:r w:rsidR="002246F1" w:rsidRPr="002246F1">
        <w:rPr>
          <w:rFonts w:asciiTheme="majorBidi" w:hAnsiTheme="majorBidi" w:cs="Angsana New"/>
          <w:sz w:val="28"/>
          <w:szCs w:val="28"/>
        </w:rPr>
        <w:t>13</w:t>
      </w:r>
      <w:r w:rsidRPr="00CF656F">
        <w:rPr>
          <w:rFonts w:asciiTheme="majorBidi" w:hAnsiTheme="majorBidi" w:cs="Angsana New"/>
          <w:sz w:val="28"/>
          <w:szCs w:val="28"/>
          <w:cs/>
        </w:rPr>
        <w:t xml:space="preserve"> สิงหาคม 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Pr="00CF656F">
        <w:rPr>
          <w:rFonts w:asciiTheme="majorBidi" w:hAnsiTheme="majorBidi" w:cs="Angsana New"/>
          <w:sz w:val="28"/>
          <w:szCs w:val="28"/>
          <w:cs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Pr="00CF656F">
        <w:rPr>
          <w:rFonts w:asciiTheme="majorBidi" w:hAnsiTheme="majorBidi" w:cs="Angsana New"/>
          <w:sz w:val="28"/>
          <w:szCs w:val="28"/>
          <w:cs/>
        </w:rPr>
        <w:t xml:space="preserve"> คณะกรรมการได้มีมติอนุมัติให้นำเสนอต่อที่ประชุมวิสามัญผู้ถือหุ้นครั้งที่ </w:t>
      </w:r>
      <w:r w:rsidR="002246F1" w:rsidRPr="002246F1">
        <w:rPr>
          <w:rFonts w:asciiTheme="majorBidi" w:hAnsiTheme="majorBidi" w:cs="Angsana New"/>
          <w:sz w:val="28"/>
          <w:szCs w:val="28"/>
        </w:rPr>
        <w:t>1</w:t>
      </w:r>
      <w:r w:rsidRPr="00CF656F">
        <w:rPr>
          <w:rFonts w:asciiTheme="majorBidi" w:hAnsiTheme="majorBidi" w:cs="Angsana New"/>
          <w:sz w:val="28"/>
          <w:szCs w:val="28"/>
          <w:cs/>
        </w:rPr>
        <w:t>/</w:t>
      </w:r>
      <w:r w:rsidR="002246F1" w:rsidRPr="002246F1">
        <w:rPr>
          <w:rFonts w:asciiTheme="majorBidi" w:hAnsiTheme="majorBidi" w:cs="Angsana New"/>
          <w:sz w:val="28"/>
          <w:szCs w:val="28"/>
        </w:rPr>
        <w:t>2</w:t>
      </w:r>
      <w:r w:rsidRPr="00CF656F">
        <w:rPr>
          <w:rFonts w:asciiTheme="majorBidi" w:hAnsiTheme="majorBidi" w:cs="Angsana New"/>
          <w:sz w:val="28"/>
          <w:szCs w:val="28"/>
          <w:cs/>
        </w:rPr>
        <w:t>56</w:t>
      </w:r>
      <w:r w:rsidR="002246F1" w:rsidRPr="002246F1">
        <w:rPr>
          <w:rFonts w:asciiTheme="majorBidi" w:hAnsiTheme="majorBidi" w:cs="Angsana New"/>
          <w:sz w:val="28"/>
          <w:szCs w:val="28"/>
        </w:rPr>
        <w:t>3</w:t>
      </w:r>
      <w:r w:rsidRPr="00CF656F">
        <w:rPr>
          <w:rFonts w:asciiTheme="majorBidi" w:hAnsiTheme="majorBidi" w:cs="Angsana New"/>
          <w:sz w:val="28"/>
          <w:szCs w:val="28"/>
          <w:cs/>
        </w:rPr>
        <w:t xml:space="preserve"> เพื่อขออนุมัติการเข้าทำรายการซื้อที่ดินและสิ่งปลูกสร้างจากบุคคลที่เกี่ยวข้องกันท่านหนึ่ง</w:t>
      </w:r>
    </w:p>
    <w:bookmarkEnd w:id="2"/>
    <w:p w14:paraId="0387DE78" w14:textId="77777777" w:rsidR="003D07F1" w:rsidRPr="003D07F1" w:rsidRDefault="003D07F1" w:rsidP="00266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D0596B5" w14:textId="77777777" w:rsidR="006730D2" w:rsidRDefault="00673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="Angsana New"/>
          <w:sz w:val="28"/>
          <w:szCs w:val="28"/>
          <w:cs/>
          <w:lang w:val="th-TH"/>
        </w:rPr>
        <w:br w:type="page"/>
      </w:r>
    </w:p>
    <w:p w14:paraId="294D91CD" w14:textId="1D5CD289" w:rsidR="00CE0B52" w:rsidRDefault="00F55BAA" w:rsidP="002B54D5">
      <w:pPr>
        <w:pStyle w:val="Heading1"/>
        <w:keepLines/>
        <w:numPr>
          <w:ilvl w:val="0"/>
          <w:numId w:val="1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28"/>
          <w:szCs w:val="28"/>
          <w:u w:val="none"/>
          <w:lang w:val="th-TH"/>
        </w:rPr>
      </w:pP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lastRenderedPageBreak/>
        <w:t>งบการเงินในสกุลเงินที</w:t>
      </w: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่</w:t>
      </w:r>
      <w:r w:rsidRPr="00F55BAA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>ใช้ในการดำเนินงาน</w:t>
      </w:r>
    </w:p>
    <w:p w14:paraId="0CB63EBC" w14:textId="46917A61" w:rsidR="00CE0B52" w:rsidRDefault="00CE0B52" w:rsidP="00CE0B52">
      <w:pPr>
        <w:rPr>
          <w:rFonts w:cstheme="minorBidi"/>
          <w:lang w:val="th-TH"/>
        </w:rPr>
      </w:pPr>
    </w:p>
    <w:p w14:paraId="2F74F7CD" w14:textId="248A9FD7" w:rsidR="002669A9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="00BF2D0C">
        <w:rPr>
          <w:rFonts w:asciiTheme="majorBidi" w:hAnsiTheme="majorBidi" w:cstheme="majorBidi"/>
          <w:sz w:val="28"/>
          <w:szCs w:val="28"/>
        </w:rPr>
        <w:t xml:space="preserve">0 </w:t>
      </w:r>
      <w:r w:rsidR="00BF2D0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BF2D0C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2246F1" w:rsidRPr="002246F1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และงบกำไรขาดทุนเบ็ดเสร็จสำหรับงวด</w:t>
      </w:r>
      <w:r w:rsidR="00A14A5F">
        <w:rPr>
          <w:rFonts w:asciiTheme="majorBidi" w:hAnsiTheme="majorBidi" w:cstheme="majorBidi"/>
          <w:sz w:val="28"/>
          <w:szCs w:val="28"/>
        </w:rPr>
        <w:br/>
      </w:r>
      <w:r w:rsidRPr="002A58ED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501027">
        <w:rPr>
          <w:rFonts w:asciiTheme="majorBidi" w:hAnsiTheme="majorBidi" w:cstheme="majorBidi" w:hint="cs"/>
          <w:sz w:val="28"/>
          <w:szCs w:val="28"/>
          <w:cs/>
        </w:rPr>
        <w:t>และหกเดือนสิ้น</w:t>
      </w:r>
      <w:r w:rsidRPr="002A58ED">
        <w:rPr>
          <w:rFonts w:asciiTheme="majorBidi" w:hAnsiTheme="majorBidi" w:cstheme="majorBidi"/>
          <w:sz w:val="28"/>
          <w:szCs w:val="28"/>
          <w:cs/>
        </w:rPr>
        <w:t>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="00BF2D0C">
        <w:rPr>
          <w:rFonts w:asciiTheme="majorBidi" w:hAnsiTheme="majorBidi" w:cstheme="majorBidi"/>
          <w:sz w:val="28"/>
          <w:szCs w:val="28"/>
        </w:rPr>
        <w:t xml:space="preserve">0 </w:t>
      </w:r>
      <w:r w:rsidR="00BF2D0C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BF2D0C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ซึ่งเป็นสกุลเงินที่ใช้ใน</w:t>
      </w:r>
      <w:r w:rsidR="00A14A5F">
        <w:rPr>
          <w:rFonts w:asciiTheme="majorBidi" w:hAnsiTheme="majorBidi" w:cstheme="majorBidi"/>
          <w:sz w:val="28"/>
          <w:szCs w:val="28"/>
        </w:rPr>
        <w:br/>
      </w:r>
      <w:r w:rsidRPr="002A58ED">
        <w:rPr>
          <w:rFonts w:asciiTheme="majorBidi" w:hAnsiTheme="majorBidi" w:cstheme="majorBidi" w:hint="cs"/>
          <w:sz w:val="28"/>
          <w:szCs w:val="28"/>
          <w:cs/>
        </w:rPr>
        <w:t>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57AFE8E6" w14:textId="77777777" w:rsidR="006D7BC4" w:rsidRDefault="006D7BC4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6"/>
        <w:gridCol w:w="1215"/>
        <w:gridCol w:w="195"/>
        <w:gridCol w:w="1294"/>
        <w:gridCol w:w="195"/>
        <w:gridCol w:w="1165"/>
        <w:gridCol w:w="181"/>
        <w:gridCol w:w="1259"/>
      </w:tblGrid>
      <w:tr w:rsidR="000D542A" w:rsidRPr="000D542A" w14:paraId="4609E2C4" w14:textId="77777777" w:rsidTr="00C3054C">
        <w:trPr>
          <w:cantSplit/>
          <w:trHeight w:val="39"/>
          <w:tblHeader/>
        </w:trPr>
        <w:tc>
          <w:tcPr>
            <w:tcW w:w="3586" w:type="dxa"/>
          </w:tcPr>
          <w:p w14:paraId="1AF90EAA" w14:textId="7777777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24D9E010" w14:textId="27D12EBF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5757C82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dxa"/>
            <w:gridSpan w:val="3"/>
          </w:tcPr>
          <w:p w14:paraId="1FA63347" w14:textId="350D0636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D542A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0D542A" w:rsidRPr="000D542A" w14:paraId="70AEB060" w14:textId="77777777" w:rsidTr="00C3054C">
        <w:trPr>
          <w:cantSplit/>
          <w:tblHeader/>
        </w:trPr>
        <w:tc>
          <w:tcPr>
            <w:tcW w:w="3586" w:type="dxa"/>
          </w:tcPr>
          <w:p w14:paraId="044D46FC" w14:textId="77777777" w:rsidR="000D542A" w:rsidRPr="000D542A" w:rsidRDefault="000D542A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8D37E" w14:textId="4BDD39A7" w:rsidR="000D542A" w:rsidRPr="000D542A" w:rsidRDefault="000D542A" w:rsidP="00FF092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5" w:type="dxa"/>
          </w:tcPr>
          <w:p w14:paraId="1EC6471E" w14:textId="600BCF92" w:rsidR="000D542A" w:rsidRPr="000D542A" w:rsidRDefault="002246F1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416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0D542A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60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95" w:type="dxa"/>
          </w:tcPr>
          <w:p w14:paraId="37A3022C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971546" w14:textId="302A664B" w:rsidR="000D542A" w:rsidRPr="000D542A" w:rsidRDefault="002246F1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95" w:type="dxa"/>
          </w:tcPr>
          <w:p w14:paraId="5617D640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B833B73" w14:textId="2C09931D" w:rsidR="000D542A" w:rsidRPr="000D542A" w:rsidRDefault="002246F1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41602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416029" w:rsidRPr="000D542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1602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มิถุนายน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1" w:type="dxa"/>
          </w:tcPr>
          <w:p w14:paraId="248CA1B1" w14:textId="77777777" w:rsidR="000D542A" w:rsidRPr="000D542A" w:rsidRDefault="000D542A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223C0F8" w14:textId="4E33DC2B" w:rsidR="000D542A" w:rsidRPr="000D542A" w:rsidRDefault="002246F1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0D542A" w:rsidRPr="000D542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ธันวาคม</w:t>
            </w:r>
            <w:r w:rsidR="000D542A" w:rsidRPr="000D542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br/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2D7A15" w:rsidRPr="000D542A" w14:paraId="25296E87" w14:textId="77777777" w:rsidTr="00C3054C">
        <w:trPr>
          <w:cantSplit/>
          <w:tblHeader/>
        </w:trPr>
        <w:tc>
          <w:tcPr>
            <w:tcW w:w="3586" w:type="dxa"/>
          </w:tcPr>
          <w:p w14:paraId="7A116B2B" w14:textId="77777777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4" w:type="dxa"/>
            <w:gridSpan w:val="7"/>
          </w:tcPr>
          <w:p w14:paraId="256B6C60" w14:textId="5D57779A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เยน</w:t>
            </w:r>
            <w:r w:rsidRPr="00DB6D3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D7A15" w:rsidRPr="000D542A" w14:paraId="4A38F4BA" w14:textId="77777777" w:rsidTr="00C3054C">
        <w:trPr>
          <w:cantSplit/>
        </w:trPr>
        <w:tc>
          <w:tcPr>
            <w:tcW w:w="3586" w:type="dxa"/>
          </w:tcPr>
          <w:p w14:paraId="280369DE" w14:textId="4A8BC25D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D542A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5" w:type="dxa"/>
          </w:tcPr>
          <w:p w14:paraId="2601272B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54854F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2F0785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E45C866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625B145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F0E711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8157511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2D7A15" w:rsidRPr="000D542A" w14:paraId="354017E7" w14:textId="77777777" w:rsidTr="00C3054C">
        <w:trPr>
          <w:cantSplit/>
        </w:trPr>
        <w:tc>
          <w:tcPr>
            <w:tcW w:w="3586" w:type="dxa"/>
          </w:tcPr>
          <w:p w14:paraId="522AC01D" w14:textId="2A394902" w:rsidR="002D7A15" w:rsidRPr="000D542A" w:rsidRDefault="002D7A15" w:rsidP="00FF092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D7A15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5" w:type="dxa"/>
          </w:tcPr>
          <w:p w14:paraId="4D18FB84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275CEC5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C8A30EA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C833037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DD7217" w14:textId="77777777" w:rsidR="002D7A15" w:rsidRPr="000D542A" w:rsidRDefault="002D7A15" w:rsidP="00FF092A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D6EBA78" w14:textId="77777777" w:rsidR="002D7A15" w:rsidRPr="000D542A" w:rsidRDefault="002D7A15" w:rsidP="00FF092A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BF44678" w14:textId="77777777" w:rsidR="002D7A15" w:rsidRPr="000D542A" w:rsidRDefault="002D7A15" w:rsidP="00FF092A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FA41F9" w:rsidRPr="000D542A" w14:paraId="494599E2" w14:textId="77777777" w:rsidTr="00C3054C">
        <w:trPr>
          <w:cantSplit/>
        </w:trPr>
        <w:tc>
          <w:tcPr>
            <w:tcW w:w="3586" w:type="dxa"/>
            <w:vAlign w:val="bottom"/>
          </w:tcPr>
          <w:p w14:paraId="4F758885" w14:textId="6D304EF7" w:rsidR="00FA41F9" w:rsidRPr="000D542A" w:rsidRDefault="00FA41F9" w:rsidP="00FA41F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15" w:type="dxa"/>
          </w:tcPr>
          <w:p w14:paraId="6B033061" w14:textId="551C0068" w:rsidR="00FA41F9" w:rsidRPr="00FA41F9" w:rsidRDefault="002246F1" w:rsidP="00CF30C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FB41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50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5" w:type="dxa"/>
          </w:tcPr>
          <w:p w14:paraId="7463DFD0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8E2207" w14:textId="645FD05A" w:rsidR="00FA41F9" w:rsidRPr="00FA41F9" w:rsidRDefault="00FA41F9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5" w:type="dxa"/>
          </w:tcPr>
          <w:p w14:paraId="05BC3CF0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7A8739" w14:textId="19211D5B" w:rsidR="00FA41F9" w:rsidRPr="00FA41F9" w:rsidRDefault="002246F1" w:rsidP="00011D70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11D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,5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11D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011D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81" w:type="dxa"/>
          </w:tcPr>
          <w:p w14:paraId="74A26CD9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36A431" w14:textId="4A106A5E" w:rsidR="00FA41F9" w:rsidRPr="00FA41F9" w:rsidRDefault="00913FE7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FA41F9" w:rsidRPr="00FA41F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875</w:t>
            </w:r>
          </w:p>
        </w:tc>
      </w:tr>
      <w:tr w:rsidR="00FA41F9" w:rsidRPr="000D542A" w14:paraId="51AB7670" w14:textId="77777777" w:rsidTr="00C3054C">
        <w:trPr>
          <w:cantSplit/>
        </w:trPr>
        <w:tc>
          <w:tcPr>
            <w:tcW w:w="3586" w:type="dxa"/>
            <w:vAlign w:val="bottom"/>
          </w:tcPr>
          <w:p w14:paraId="749A771D" w14:textId="0222FBD2" w:rsidR="00FA41F9" w:rsidRPr="000D542A" w:rsidRDefault="00FA41F9" w:rsidP="00FA41F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15" w:type="dxa"/>
          </w:tcPr>
          <w:p w14:paraId="64D87B02" w14:textId="30603418" w:rsidR="00FA41F9" w:rsidRPr="00FA41F9" w:rsidRDefault="002246F1" w:rsidP="00CF30CC">
            <w:pPr>
              <w:pStyle w:val="acctmergecolhdg"/>
              <w:tabs>
                <w:tab w:val="decimal" w:pos="940"/>
              </w:tabs>
              <w:spacing w:line="240" w:lineRule="atLeast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EF20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</w:t>
            </w:r>
            <w:r w:rsidR="00A909F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45</w:t>
            </w:r>
            <w:r w:rsidR="00EF20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,0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</w:p>
        </w:tc>
        <w:tc>
          <w:tcPr>
            <w:tcW w:w="195" w:type="dxa"/>
          </w:tcPr>
          <w:p w14:paraId="5FF3F615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D347539" w14:textId="2BEC608A" w:rsidR="00FA41F9" w:rsidRPr="00FA41F9" w:rsidRDefault="002246F1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773155" w:rsidRP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,788,665</w:t>
            </w:r>
          </w:p>
        </w:tc>
        <w:tc>
          <w:tcPr>
            <w:tcW w:w="195" w:type="dxa"/>
          </w:tcPr>
          <w:p w14:paraId="5081CD45" w14:textId="77777777" w:rsidR="00FA41F9" w:rsidRPr="00FA41F9" w:rsidRDefault="00FA41F9" w:rsidP="00CF30CC">
            <w:pPr>
              <w:pStyle w:val="acctmergecolhdg"/>
              <w:tabs>
                <w:tab w:val="decimal" w:pos="10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EACA76F" w14:textId="0FD60DA6" w:rsidR="00FA41F9" w:rsidRPr="00FA41F9" w:rsidRDefault="00011D70" w:rsidP="00011D7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</w:t>
            </w:r>
            <w:r w:rsidR="00474A2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474A2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,06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</w:tcPr>
          <w:p w14:paraId="60A01F38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DA95A3" w14:textId="37B38AA7" w:rsidR="00FA41F9" w:rsidRPr="00B43066" w:rsidRDefault="002246F1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35E0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011D70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80</w:t>
            </w:r>
            <w:r w:rsidR="00E35E0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011D70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  <w:r w:rsidR="0079235D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</w:t>
            </w:r>
          </w:p>
        </w:tc>
      </w:tr>
      <w:tr w:rsidR="00AC68DA" w:rsidRPr="000D542A" w14:paraId="4F15A7C6" w14:textId="77777777" w:rsidTr="00C3054C">
        <w:trPr>
          <w:cantSplit/>
        </w:trPr>
        <w:tc>
          <w:tcPr>
            <w:tcW w:w="3586" w:type="dxa"/>
            <w:vAlign w:val="bottom"/>
          </w:tcPr>
          <w:p w14:paraId="11A43BB1" w14:textId="7A889B98" w:rsidR="00AC68DA" w:rsidRPr="00AC68DA" w:rsidRDefault="00AC68DA" w:rsidP="00AC68D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  <w:p w14:paraId="0FFBAD0F" w14:textId="467BA426" w:rsidR="00AC68DA" w:rsidRDefault="00AC68DA" w:rsidP="00AC68DA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C68DA"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AC68DA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215" w:type="dxa"/>
          </w:tcPr>
          <w:p w14:paraId="489B26CA" w14:textId="77777777" w:rsidR="00370969" w:rsidRDefault="00370969" w:rsidP="00AC68DA">
            <w:pPr>
              <w:pStyle w:val="acctmergecolhdg"/>
              <w:spacing w:line="240" w:lineRule="atLeast"/>
              <w:ind w:left="26" w:right="-79" w:firstLine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52AD9A3" w14:textId="58B386F8" w:rsidR="00AC68DA" w:rsidRDefault="002246F1" w:rsidP="00AC68DA">
            <w:pPr>
              <w:pStyle w:val="acctmergecolhdg"/>
              <w:spacing w:line="240" w:lineRule="atLeast"/>
              <w:ind w:left="26" w:right="-79" w:firstLine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95" w:type="dxa"/>
          </w:tcPr>
          <w:p w14:paraId="17EC1D1B" w14:textId="77777777" w:rsidR="00AC68DA" w:rsidRPr="00FA41F9" w:rsidRDefault="00AC68DA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C9AAB8D" w14:textId="77777777" w:rsidR="00AC68DA" w:rsidRDefault="00AC68DA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82554F2" w14:textId="1C93CAB1" w:rsidR="00AC68DA" w:rsidRPr="00E35E03" w:rsidRDefault="002246F1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AC68D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95" w:type="dxa"/>
          </w:tcPr>
          <w:p w14:paraId="2B38B456" w14:textId="77777777" w:rsidR="00AC68DA" w:rsidRPr="00FA41F9" w:rsidRDefault="00AC68DA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4D961C2" w14:textId="77777777" w:rsidR="00AC68DA" w:rsidRDefault="00AC68DA" w:rsidP="00011D7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 w:firstLine="25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396B1AB7" w14:textId="3B2AB210" w:rsidR="00011D70" w:rsidRPr="00E35E03" w:rsidRDefault="002246F1" w:rsidP="00011D7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 w:firstLine="25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011D7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81" w:type="dxa"/>
          </w:tcPr>
          <w:p w14:paraId="5CEC9F4B" w14:textId="77777777" w:rsidR="00AC68DA" w:rsidRPr="00FA41F9" w:rsidRDefault="00AC68DA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5A80781" w14:textId="77777777" w:rsidR="00AC68DA" w:rsidRPr="00B43066" w:rsidRDefault="00AC68DA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7CA7DEA7" w14:textId="4FFE5C3B" w:rsidR="00AC68DA" w:rsidRPr="00B43066" w:rsidRDefault="002246F1" w:rsidP="00AC68DA">
            <w:pPr>
              <w:pStyle w:val="acctmergecolhdg"/>
              <w:spacing w:line="240" w:lineRule="atLeast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AC68DA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</w:p>
        </w:tc>
      </w:tr>
      <w:tr w:rsidR="00FA41F9" w:rsidRPr="000D542A" w14:paraId="3F39BDF7" w14:textId="77777777" w:rsidTr="00C3054C">
        <w:trPr>
          <w:cantSplit/>
        </w:trPr>
        <w:tc>
          <w:tcPr>
            <w:tcW w:w="3586" w:type="dxa"/>
            <w:vAlign w:val="bottom"/>
          </w:tcPr>
          <w:p w14:paraId="31AC18A0" w14:textId="29D855E7" w:rsidR="00FA41F9" w:rsidRPr="000D542A" w:rsidRDefault="00FA41F9" w:rsidP="00FA41F9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สินค้าคงเหลือ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2396E72" w14:textId="55FC06E6" w:rsidR="00FA41F9" w:rsidRPr="00FA41F9" w:rsidRDefault="00CF30CC" w:rsidP="001366D1">
            <w:pPr>
              <w:pStyle w:val="acctmergecolhdg"/>
              <w:spacing w:line="240" w:lineRule="atLeast"/>
              <w:ind w:left="26" w:right="-5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,847</w:t>
            </w:r>
          </w:p>
        </w:tc>
        <w:tc>
          <w:tcPr>
            <w:tcW w:w="195" w:type="dxa"/>
          </w:tcPr>
          <w:p w14:paraId="604EC75B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942D3E3" w14:textId="68A143ED" w:rsidR="00FA41F9" w:rsidRPr="00FA41F9" w:rsidRDefault="00913FE7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667</w:t>
            </w:r>
          </w:p>
        </w:tc>
        <w:tc>
          <w:tcPr>
            <w:tcW w:w="195" w:type="dxa"/>
          </w:tcPr>
          <w:p w14:paraId="23C77F89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7747CF7" w14:textId="747ED97D" w:rsidR="00011D70" w:rsidRPr="00FA41F9" w:rsidRDefault="00011D70" w:rsidP="00011D7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</w:t>
            </w:r>
            <w:r w:rsidR="003658F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</w:t>
            </w:r>
            <w:r w:rsidR="00474A2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474A2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06</w:t>
            </w:r>
          </w:p>
        </w:tc>
        <w:tc>
          <w:tcPr>
            <w:tcW w:w="181" w:type="dxa"/>
          </w:tcPr>
          <w:p w14:paraId="0AEAF38A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28DA682" w14:textId="5CFE1D57" w:rsidR="00FA41F9" w:rsidRPr="00B43066" w:rsidRDefault="00913FE7" w:rsidP="001366D1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E35E0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</w:t>
            </w:r>
            <w:r w:rsidR="00E35E0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FA41F9" w:rsidRPr="000D542A" w14:paraId="564B04CA" w14:textId="77777777" w:rsidTr="00C3054C">
        <w:trPr>
          <w:cantSplit/>
        </w:trPr>
        <w:tc>
          <w:tcPr>
            <w:tcW w:w="3586" w:type="dxa"/>
          </w:tcPr>
          <w:p w14:paraId="714CF95B" w14:textId="5544A6D0" w:rsidR="00FA41F9" w:rsidRPr="00FF170F" w:rsidRDefault="00FA41F9" w:rsidP="00FA4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FF170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1070B73" w14:textId="73E95FC2" w:rsidR="00FA41F9" w:rsidRPr="00FA41F9" w:rsidRDefault="002246F1" w:rsidP="00E35E03">
            <w:pPr>
              <w:pStyle w:val="acctmergecolhdg"/>
              <w:tabs>
                <w:tab w:val="left" w:pos="90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F20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EF20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,65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5" w:type="dxa"/>
          </w:tcPr>
          <w:p w14:paraId="764F0A20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144552D" w14:textId="667A05F5" w:rsidR="00FA41F9" w:rsidRPr="00FA41F9" w:rsidRDefault="002246F1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E35E03"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77315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74,4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77315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95" w:type="dxa"/>
          </w:tcPr>
          <w:p w14:paraId="45847A63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657F60B" w14:textId="1F0781E4" w:rsidR="00FA41F9" w:rsidRPr="00FA41F9" w:rsidRDefault="002246F1" w:rsidP="00011D70">
            <w:pPr>
              <w:pStyle w:val="acctmergecolhdg"/>
              <w:tabs>
                <w:tab w:val="decimal" w:pos="926"/>
              </w:tabs>
              <w:spacing w:line="240" w:lineRule="atLeast"/>
              <w:ind w:left="-79" w:right="-82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</w:t>
            </w:r>
            <w:r w:rsidR="00011D7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2653A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84,06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7786C1CF" w14:textId="77777777" w:rsidR="00FA41F9" w:rsidRPr="00FA41F9" w:rsidRDefault="00FA41F9" w:rsidP="00FA41F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7C61CC9" w14:textId="23971DE3" w:rsidR="00C156EE" w:rsidRPr="00B43066" w:rsidRDefault="002246F1" w:rsidP="00C156EE">
            <w:pPr>
              <w:pStyle w:val="acctmergecolhdg"/>
              <w:spacing w:line="240" w:lineRule="atLeast"/>
              <w:ind w:left="-88" w:right="-18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E35E0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C156EE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156EE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,408</w:t>
            </w:r>
          </w:p>
        </w:tc>
      </w:tr>
      <w:tr w:rsidR="00AB4775" w:rsidRPr="000D542A" w14:paraId="476E97B8" w14:textId="77777777" w:rsidTr="00C3054C">
        <w:trPr>
          <w:cantSplit/>
        </w:trPr>
        <w:tc>
          <w:tcPr>
            <w:tcW w:w="3586" w:type="dxa"/>
            <w:vAlign w:val="bottom"/>
          </w:tcPr>
          <w:p w14:paraId="577DF626" w14:textId="323EDE3E" w:rsidR="00AB4775" w:rsidRPr="00FA41F9" w:rsidRDefault="00AB4775" w:rsidP="00AB477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A41F9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5" w:type="dxa"/>
          </w:tcPr>
          <w:p w14:paraId="1658EC0B" w14:textId="058C0A93" w:rsidR="00AB4775" w:rsidRPr="00AB4775" w:rsidRDefault="00AB4775" w:rsidP="00AB477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C642C79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0B0CED" w14:textId="4D75C5BF" w:rsidR="00AB4775" w:rsidRPr="00AB4775" w:rsidRDefault="00AB4775" w:rsidP="00AB4775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4FBBA62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82A3D15" w14:textId="6C171B0D" w:rsidR="00AB4775" w:rsidRPr="00AB4775" w:rsidRDefault="00AB4775" w:rsidP="00011D70">
            <w:pPr>
              <w:pStyle w:val="acctmergecolhdg"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77635A9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CF53E94" w14:textId="09AA7A00" w:rsidR="00AB4775" w:rsidRPr="00B43066" w:rsidRDefault="00AB4775" w:rsidP="00AB4775">
            <w:pPr>
              <w:pStyle w:val="acctmergecolhdg"/>
              <w:spacing w:line="240" w:lineRule="atLeast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AB4775" w:rsidRPr="000D542A" w14:paraId="2FC4B5FD" w14:textId="77777777" w:rsidTr="00C3054C">
        <w:trPr>
          <w:cantSplit/>
        </w:trPr>
        <w:tc>
          <w:tcPr>
            <w:tcW w:w="3586" w:type="dxa"/>
            <w:vAlign w:val="bottom"/>
          </w:tcPr>
          <w:p w14:paraId="1E31009E" w14:textId="6437890E" w:rsidR="00AB4775" w:rsidRPr="000D542A" w:rsidRDefault="00AB4775" w:rsidP="00AB477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58F177F3" w14:textId="5493B765" w:rsidR="00AB4775" w:rsidRPr="00AB4775" w:rsidRDefault="00CF30CC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2939B37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B66313" w14:textId="45EB62C0" w:rsidR="00AB4775" w:rsidRPr="00AB4775" w:rsidRDefault="00AB4775" w:rsidP="00CF30CC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7039E6D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0E1A339" w14:textId="4236E39B" w:rsidR="00AB4775" w:rsidRPr="00AB4775" w:rsidRDefault="00C156EE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  <w:tc>
          <w:tcPr>
            <w:tcW w:w="181" w:type="dxa"/>
          </w:tcPr>
          <w:p w14:paraId="4B3FA3A3" w14:textId="77777777" w:rsidR="00AB4775" w:rsidRPr="00AB4775" w:rsidRDefault="00AB4775" w:rsidP="00AB47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3758D90" w14:textId="3430A752" w:rsidR="00AB4775" w:rsidRPr="00B43066" w:rsidRDefault="00913FE7" w:rsidP="00937274">
            <w:pPr>
              <w:pStyle w:val="acctmergecolhdg"/>
              <w:tabs>
                <w:tab w:val="left" w:pos="1037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E35E0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454</w:t>
            </w:r>
          </w:p>
        </w:tc>
      </w:tr>
      <w:tr w:rsidR="001366D1" w:rsidRPr="000D542A" w14:paraId="6D511D3F" w14:textId="77777777" w:rsidTr="00C3054C">
        <w:trPr>
          <w:cantSplit/>
        </w:trPr>
        <w:tc>
          <w:tcPr>
            <w:tcW w:w="3586" w:type="dxa"/>
            <w:vAlign w:val="bottom"/>
          </w:tcPr>
          <w:p w14:paraId="281FFE1B" w14:textId="290F5556" w:rsidR="001366D1" w:rsidRPr="000D542A" w:rsidRDefault="001366D1" w:rsidP="001366D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215" w:type="dxa"/>
          </w:tcPr>
          <w:p w14:paraId="6E6418EA" w14:textId="41EF8072" w:rsidR="001366D1" w:rsidRPr="00AB4775" w:rsidRDefault="00CF30CC" w:rsidP="00E35E0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111CB150" w14:textId="77777777" w:rsidR="001366D1" w:rsidRPr="00AB4775" w:rsidRDefault="001366D1" w:rsidP="001366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4CAF78C" w14:textId="289FCB11" w:rsidR="001366D1" w:rsidRPr="00AB4775" w:rsidRDefault="001366D1" w:rsidP="00CF30CC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9877327" w14:textId="77777777" w:rsidR="001366D1" w:rsidRPr="00AB4775" w:rsidRDefault="001366D1" w:rsidP="001366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C5968F8" w14:textId="1D172D96" w:rsidR="001366D1" w:rsidRPr="00AB4775" w:rsidRDefault="00C156EE" w:rsidP="00B310C3">
            <w:pPr>
              <w:pStyle w:val="acctmergecolhdg"/>
              <w:tabs>
                <w:tab w:val="decimal" w:pos="67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3D1CEF13" w14:textId="77777777" w:rsidR="001366D1" w:rsidRPr="00AB4775" w:rsidRDefault="001366D1" w:rsidP="001366D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A0C84D8" w14:textId="27FB7F99" w:rsidR="001366D1" w:rsidRPr="00B43066" w:rsidRDefault="00E35E03" w:rsidP="00B310C3">
            <w:pPr>
              <w:pStyle w:val="acctmergecolhdg"/>
              <w:tabs>
                <w:tab w:val="decimal" w:pos="707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A9655B" w:rsidRPr="000D542A" w14:paraId="77E29455" w14:textId="77777777" w:rsidTr="00C3054C">
        <w:trPr>
          <w:cantSplit/>
        </w:trPr>
        <w:tc>
          <w:tcPr>
            <w:tcW w:w="3586" w:type="dxa"/>
            <w:vAlign w:val="bottom"/>
          </w:tcPr>
          <w:p w14:paraId="16FC1FCC" w14:textId="09EEA685" w:rsidR="00A9655B" w:rsidRPr="000D542A" w:rsidRDefault="00A9655B" w:rsidP="00A9655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0B4D11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15" w:type="dxa"/>
          </w:tcPr>
          <w:p w14:paraId="615CA14F" w14:textId="1C1F7EB1" w:rsidR="00A9655B" w:rsidRPr="00AB4775" w:rsidRDefault="00CF30CC" w:rsidP="00A9655B">
            <w:pPr>
              <w:pStyle w:val="acctmergecolhdg"/>
              <w:tabs>
                <w:tab w:val="left" w:pos="933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9A5497D" w14:textId="77777777" w:rsidR="00A9655B" w:rsidRPr="00AB4775" w:rsidRDefault="00A9655B" w:rsidP="00A965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010892" w14:textId="06927288" w:rsidR="00A9655B" w:rsidRPr="00AB4775" w:rsidRDefault="00A9655B" w:rsidP="00CF30CC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63B27971" w14:textId="77777777" w:rsidR="00A9655B" w:rsidRPr="00AB4775" w:rsidRDefault="00A9655B" w:rsidP="00A965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0E9CAED" w14:textId="0FAFCBBC" w:rsidR="00A9655B" w:rsidRPr="00AB4775" w:rsidRDefault="002246F1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156E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,499,600</w:t>
            </w:r>
          </w:p>
        </w:tc>
        <w:tc>
          <w:tcPr>
            <w:tcW w:w="181" w:type="dxa"/>
          </w:tcPr>
          <w:p w14:paraId="341ACF00" w14:textId="77777777" w:rsidR="00A9655B" w:rsidRPr="00AB4775" w:rsidRDefault="00A9655B" w:rsidP="00A9655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383F1DE" w14:textId="19871DA8" w:rsidR="00A9655B" w:rsidRPr="00B43066" w:rsidRDefault="002246F1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2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9655B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585</w:t>
            </w:r>
            <w:r w:rsidR="00A9655B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E35E03" w:rsidRPr="000D542A" w14:paraId="6E335539" w14:textId="77777777" w:rsidTr="00C3054C">
        <w:trPr>
          <w:cantSplit/>
        </w:trPr>
        <w:tc>
          <w:tcPr>
            <w:tcW w:w="3586" w:type="dxa"/>
            <w:vAlign w:val="bottom"/>
          </w:tcPr>
          <w:p w14:paraId="0EE9E923" w14:textId="51D48C7C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 w:rsidR="000B4D11">
              <w:rPr>
                <w:rFonts w:ascii="Angsana New" w:hAnsi="Angsana New" w:cs="Angsana New" w:hint="cs"/>
                <w:sz w:val="28"/>
                <w:szCs w:val="28"/>
                <w:cs/>
              </w:rPr>
              <w:t>ระยะยาว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แก่พนักงาน</w:t>
            </w:r>
          </w:p>
        </w:tc>
        <w:tc>
          <w:tcPr>
            <w:tcW w:w="1215" w:type="dxa"/>
          </w:tcPr>
          <w:p w14:paraId="3EA1ABCC" w14:textId="29AF6DED" w:rsidR="00E35E03" w:rsidRPr="00AB4775" w:rsidRDefault="002246F1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58,69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5" w:type="dxa"/>
          </w:tcPr>
          <w:p w14:paraId="5B4880E8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7862F48" w14:textId="3711918A" w:rsidR="00E35E03" w:rsidRPr="00AB4775" w:rsidRDefault="002246F1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="00A9655B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913FE7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95" w:type="dxa"/>
          </w:tcPr>
          <w:p w14:paraId="41D09F51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B7CCF2C" w14:textId="51062B60" w:rsidR="00E35E03" w:rsidRPr="00AB4775" w:rsidRDefault="002246F1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C156E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58,69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</w:tcPr>
          <w:p w14:paraId="7E24C8A3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4320694" w14:textId="3F1E9211" w:rsidR="00E35E03" w:rsidRPr="00B43066" w:rsidRDefault="002246F1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913FE7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="00E35E0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913FE7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913FE7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</w:p>
        </w:tc>
      </w:tr>
      <w:tr w:rsidR="00E35E03" w:rsidRPr="000D542A" w14:paraId="43505ADD" w14:textId="77777777" w:rsidTr="00C3054C">
        <w:trPr>
          <w:cantSplit/>
        </w:trPr>
        <w:tc>
          <w:tcPr>
            <w:tcW w:w="3586" w:type="dxa"/>
            <w:vAlign w:val="bottom"/>
          </w:tcPr>
          <w:p w14:paraId="4FDF3908" w14:textId="59EC8D6A" w:rsidR="00E35E03" w:rsidRPr="000D542A" w:rsidRDefault="00E35E03" w:rsidP="00E35E0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19BBC80" w14:textId="47FB9678" w:rsidR="00E35E03" w:rsidRPr="00AB4775" w:rsidRDefault="00762DC9" w:rsidP="00762DC9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8,057</w:t>
            </w:r>
          </w:p>
        </w:tc>
        <w:tc>
          <w:tcPr>
            <w:tcW w:w="195" w:type="dxa"/>
          </w:tcPr>
          <w:p w14:paraId="0E9B571D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869BA7D" w14:textId="19E90655" w:rsidR="00E35E03" w:rsidRPr="00AB4775" w:rsidRDefault="00913FE7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E35E0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E35E0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195" w:type="dxa"/>
          </w:tcPr>
          <w:p w14:paraId="0B244E24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AD670F5" w14:textId="1D3E0158" w:rsidR="00E35E03" w:rsidRPr="00AB4775" w:rsidRDefault="002246F1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C156E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653A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905,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2653A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00</w:t>
            </w:r>
          </w:p>
        </w:tc>
        <w:tc>
          <w:tcPr>
            <w:tcW w:w="181" w:type="dxa"/>
          </w:tcPr>
          <w:p w14:paraId="5FB80B1E" w14:textId="77777777" w:rsidR="00E35E03" w:rsidRPr="00AB4775" w:rsidRDefault="00E35E03" w:rsidP="00E35E0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28F6CDE" w14:textId="464CEAF7" w:rsidR="00E35E03" w:rsidRPr="00B43066" w:rsidRDefault="002246F1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E35E0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ED71F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889,68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</w:tr>
      <w:tr w:rsidR="00C278AC" w:rsidRPr="000D542A" w14:paraId="3B9E5919" w14:textId="77777777" w:rsidTr="00C3054C">
        <w:trPr>
          <w:cantSplit/>
        </w:trPr>
        <w:tc>
          <w:tcPr>
            <w:tcW w:w="3586" w:type="dxa"/>
            <w:vAlign w:val="bottom"/>
          </w:tcPr>
          <w:p w14:paraId="04790BAA" w14:textId="4543D888" w:rsidR="00C278AC" w:rsidRPr="000D542A" w:rsidRDefault="00C278AC" w:rsidP="00C278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ค่าเช่าค่าที่ดินจ่ายล่วงหน้า</w:t>
            </w:r>
          </w:p>
        </w:tc>
        <w:tc>
          <w:tcPr>
            <w:tcW w:w="1215" w:type="dxa"/>
          </w:tcPr>
          <w:p w14:paraId="32C12C76" w14:textId="74FBCCE4" w:rsidR="00C278AC" w:rsidRPr="00AB4775" w:rsidRDefault="00762DC9" w:rsidP="00762DC9">
            <w:pPr>
              <w:pStyle w:val="acctmergecolhdg"/>
              <w:tabs>
                <w:tab w:val="left" w:pos="933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7D36B15" w14:textId="77777777" w:rsidR="00C278AC" w:rsidRPr="00AB4775" w:rsidRDefault="00C278AC" w:rsidP="00C278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BFD1A8" w14:textId="373B4FD8" w:rsidR="00C278AC" w:rsidRPr="00AB4775" w:rsidRDefault="00C278AC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447</w:t>
            </w: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649</w:t>
            </w:r>
          </w:p>
        </w:tc>
        <w:tc>
          <w:tcPr>
            <w:tcW w:w="195" w:type="dxa"/>
          </w:tcPr>
          <w:p w14:paraId="0DDAE962" w14:textId="77777777" w:rsidR="00C278AC" w:rsidRPr="00AB4775" w:rsidRDefault="00C278AC" w:rsidP="00C278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23815CB" w14:textId="47C23D67" w:rsidR="00C278AC" w:rsidRPr="00AB4775" w:rsidRDefault="00C156EE" w:rsidP="00B310C3">
            <w:pPr>
              <w:pStyle w:val="acctmergecolhdg"/>
              <w:tabs>
                <w:tab w:val="decimal" w:pos="67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5CA8C145" w14:textId="77777777" w:rsidR="00C278AC" w:rsidRPr="00AB4775" w:rsidRDefault="00C278AC" w:rsidP="00C278A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10B5A91" w14:textId="35F87848" w:rsidR="00C278AC" w:rsidRPr="00B43066" w:rsidRDefault="00C278AC" w:rsidP="00B310C3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D542A" w14:paraId="68559CE9" w14:textId="77777777" w:rsidTr="00C3054C">
        <w:trPr>
          <w:cantSplit/>
        </w:trPr>
        <w:tc>
          <w:tcPr>
            <w:tcW w:w="3586" w:type="dxa"/>
            <w:vAlign w:val="bottom"/>
          </w:tcPr>
          <w:p w14:paraId="5A94EF81" w14:textId="1C60E594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</w:tcPr>
          <w:p w14:paraId="1EB501B4" w14:textId="02D31897" w:rsidR="00B07E13" w:rsidRPr="00AB4775" w:rsidRDefault="00762DC9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449,794</w:t>
            </w:r>
          </w:p>
        </w:tc>
        <w:tc>
          <w:tcPr>
            <w:tcW w:w="195" w:type="dxa"/>
          </w:tcPr>
          <w:p w14:paraId="210F2811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D80C733" w14:textId="003C6AFE" w:rsidR="00B07E13" w:rsidRPr="00AB4775" w:rsidRDefault="00B07E13" w:rsidP="00CF30CC">
            <w:pPr>
              <w:pStyle w:val="acctmergecolhdg"/>
              <w:tabs>
                <w:tab w:val="decimal" w:pos="79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3066E41E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64A1EA6" w14:textId="1875370A" w:rsidR="00B07E13" w:rsidRPr="00AB4775" w:rsidRDefault="002246F1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156E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="00C156E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1486B8A6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F6672FA" w14:textId="5606E5D5" w:rsidR="00B07E13" w:rsidRPr="00B43066" w:rsidRDefault="002653A9" w:rsidP="002653A9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D542A" w14:paraId="34B15C99" w14:textId="77777777" w:rsidTr="00C3054C">
        <w:trPr>
          <w:cantSplit/>
        </w:trPr>
        <w:tc>
          <w:tcPr>
            <w:tcW w:w="3586" w:type="dxa"/>
            <w:vAlign w:val="bottom"/>
          </w:tcPr>
          <w:p w14:paraId="50793858" w14:textId="254C6A2C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5" w:type="dxa"/>
          </w:tcPr>
          <w:p w14:paraId="55737836" w14:textId="5362E357" w:rsidR="00B07E13" w:rsidRPr="00AB4775" w:rsidRDefault="00CF30CC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74,5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195" w:type="dxa"/>
          </w:tcPr>
          <w:p w14:paraId="49D78D34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D50D8B5" w14:textId="2427856E" w:rsidR="00B07E13" w:rsidRPr="00AB4775" w:rsidRDefault="00B07E13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195" w:type="dxa"/>
          </w:tcPr>
          <w:p w14:paraId="51968945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71CFD1A" w14:textId="3364D312" w:rsidR="00B07E13" w:rsidRPr="00AB4775" w:rsidRDefault="00C156EE" w:rsidP="00B310C3">
            <w:pPr>
              <w:pStyle w:val="acctmergecolhdg"/>
              <w:tabs>
                <w:tab w:val="decimal" w:pos="67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4E268A8A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9D9D89" w14:textId="5A4EDB01" w:rsidR="00B07E13" w:rsidRPr="00B43066" w:rsidRDefault="00B07E13" w:rsidP="00B310C3">
            <w:pPr>
              <w:pStyle w:val="acctmergecolhdg"/>
              <w:tabs>
                <w:tab w:val="decimal" w:pos="72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D542A" w14:paraId="286967CB" w14:textId="77777777" w:rsidTr="00C3054C">
        <w:trPr>
          <w:cantSplit/>
        </w:trPr>
        <w:tc>
          <w:tcPr>
            <w:tcW w:w="3586" w:type="dxa"/>
            <w:vAlign w:val="bottom"/>
          </w:tcPr>
          <w:p w14:paraId="0D6F32DE" w14:textId="03635CA1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สินทรัพย์ไม่มีตัวตน</w:t>
            </w:r>
            <w:r w:rsidR="00504D55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15" w:type="dxa"/>
          </w:tcPr>
          <w:p w14:paraId="7DFF353A" w14:textId="18B5AEA6" w:rsidR="00B07E13" w:rsidRPr="000B4D11" w:rsidRDefault="002246F1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07</w:t>
            </w:r>
          </w:p>
        </w:tc>
        <w:tc>
          <w:tcPr>
            <w:tcW w:w="195" w:type="dxa"/>
          </w:tcPr>
          <w:p w14:paraId="42A9F652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D5B7232" w14:textId="69A72252" w:rsidR="00B07E13" w:rsidRPr="00AB4775" w:rsidRDefault="002246F1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B07E1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068</w:t>
            </w:r>
          </w:p>
        </w:tc>
        <w:tc>
          <w:tcPr>
            <w:tcW w:w="195" w:type="dxa"/>
          </w:tcPr>
          <w:p w14:paraId="0838A9CE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0D6FBD0" w14:textId="68477311" w:rsidR="00B07E13" w:rsidRPr="00AB4775" w:rsidRDefault="002246F1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C156E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,4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181" w:type="dxa"/>
          </w:tcPr>
          <w:p w14:paraId="528701F9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0639C21" w14:textId="2C9182AB" w:rsidR="00B07E13" w:rsidRPr="00B43066" w:rsidRDefault="002246F1" w:rsidP="00B07E13">
            <w:pPr>
              <w:pStyle w:val="acctmergecolhdg"/>
              <w:tabs>
                <w:tab w:val="left" w:pos="94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B07E1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785</w:t>
            </w:r>
          </w:p>
        </w:tc>
      </w:tr>
      <w:tr w:rsidR="00B07E13" w:rsidRPr="000D542A" w14:paraId="0BFB536A" w14:textId="77777777" w:rsidTr="00C3054C">
        <w:trPr>
          <w:cantSplit/>
        </w:trPr>
        <w:tc>
          <w:tcPr>
            <w:tcW w:w="3586" w:type="dxa"/>
            <w:vAlign w:val="bottom"/>
          </w:tcPr>
          <w:p w14:paraId="3A1D814F" w14:textId="6027E7AD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</w:tcPr>
          <w:p w14:paraId="18F67677" w14:textId="29BD969B" w:rsidR="00B07E13" w:rsidRPr="00AB4775" w:rsidRDefault="002246F1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7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6,5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195" w:type="dxa"/>
          </w:tcPr>
          <w:p w14:paraId="422B60A3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2729E7" w14:textId="1510506D" w:rsidR="00B07E13" w:rsidRPr="00AB4775" w:rsidRDefault="002246F1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B07E13" w:rsidRPr="00AB477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  <w:tc>
          <w:tcPr>
            <w:tcW w:w="195" w:type="dxa"/>
          </w:tcPr>
          <w:p w14:paraId="1A7F50D9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4D44B7" w14:textId="7501840D" w:rsidR="00B07E13" w:rsidRPr="00AB4775" w:rsidRDefault="002246F1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2653A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2653A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50</w:t>
            </w:r>
          </w:p>
        </w:tc>
        <w:tc>
          <w:tcPr>
            <w:tcW w:w="181" w:type="dxa"/>
          </w:tcPr>
          <w:p w14:paraId="2C51D695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AA1CB26" w14:textId="0917E6D6" w:rsidR="00B07E13" w:rsidRPr="00B43066" w:rsidRDefault="002246F1" w:rsidP="00B07E13">
            <w:pPr>
              <w:pStyle w:val="acctmergecolhdg"/>
              <w:tabs>
                <w:tab w:val="left" w:pos="908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B07E1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858</w:t>
            </w:r>
          </w:p>
        </w:tc>
      </w:tr>
      <w:tr w:rsidR="00B07E13" w:rsidRPr="000D542A" w14:paraId="48CA0AFD" w14:textId="77777777" w:rsidTr="00C3054C">
        <w:trPr>
          <w:cantSplit/>
        </w:trPr>
        <w:tc>
          <w:tcPr>
            <w:tcW w:w="3586" w:type="dxa"/>
            <w:vAlign w:val="bottom"/>
          </w:tcPr>
          <w:p w14:paraId="294B15F7" w14:textId="6F5A414C" w:rsidR="00B07E13" w:rsidRDefault="00B07E13" w:rsidP="00B07E1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ต้นทุนของสัญญา</w:t>
            </w:r>
          </w:p>
        </w:tc>
        <w:tc>
          <w:tcPr>
            <w:tcW w:w="1215" w:type="dxa"/>
          </w:tcPr>
          <w:p w14:paraId="40966B8A" w14:textId="1C4690DA" w:rsidR="00B07E13" w:rsidRPr="00AB4775" w:rsidRDefault="00CF30CC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2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477,9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95" w:type="dxa"/>
          </w:tcPr>
          <w:p w14:paraId="65A8598F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80A748" w14:textId="0F43E570" w:rsidR="00B07E13" w:rsidRPr="00E35E03" w:rsidRDefault="00B07E13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77315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77315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</w:t>
            </w:r>
          </w:p>
        </w:tc>
        <w:tc>
          <w:tcPr>
            <w:tcW w:w="195" w:type="dxa"/>
          </w:tcPr>
          <w:p w14:paraId="109E30F4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FC8B22C" w14:textId="757A498E" w:rsidR="00B07E13" w:rsidRPr="00AB4775" w:rsidRDefault="00C156EE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</w:t>
            </w:r>
            <w:r w:rsidR="00474A2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77,9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474A2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7167F7EE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9F5D46" w14:textId="4D0C905E" w:rsidR="00B07E13" w:rsidRPr="00B43066" w:rsidRDefault="00B07E13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32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="00B310C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50</w:t>
            </w:r>
            <w:r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79235D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50</w:t>
            </w:r>
          </w:p>
        </w:tc>
      </w:tr>
      <w:tr w:rsidR="00B07E13" w:rsidRPr="000D542A" w14:paraId="33DDAD69" w14:textId="77777777" w:rsidTr="00C3054C">
        <w:trPr>
          <w:cantSplit/>
        </w:trPr>
        <w:tc>
          <w:tcPr>
            <w:tcW w:w="3586" w:type="dxa"/>
            <w:vAlign w:val="bottom"/>
          </w:tcPr>
          <w:p w14:paraId="40814A5C" w14:textId="0ABAF238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B0E765A" w14:textId="03700E47" w:rsidR="00B07E13" w:rsidRPr="00AB4775" w:rsidRDefault="002246F1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37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CF30C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,095</w:t>
            </w:r>
          </w:p>
        </w:tc>
        <w:tc>
          <w:tcPr>
            <w:tcW w:w="195" w:type="dxa"/>
          </w:tcPr>
          <w:p w14:paraId="34DF26C0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FDE553C" w14:textId="475152CF" w:rsidR="00B07E13" w:rsidRPr="00AB4775" w:rsidRDefault="002246F1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B07E1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</w:p>
        </w:tc>
        <w:tc>
          <w:tcPr>
            <w:tcW w:w="195" w:type="dxa"/>
          </w:tcPr>
          <w:p w14:paraId="3F78D58F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9A5A50B" w14:textId="06B2AE59" w:rsidR="00B07E13" w:rsidRPr="00AB4775" w:rsidRDefault="002246F1" w:rsidP="00CF30CC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firstLine="1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123</w:t>
            </w:r>
          </w:p>
        </w:tc>
        <w:tc>
          <w:tcPr>
            <w:tcW w:w="181" w:type="dxa"/>
          </w:tcPr>
          <w:p w14:paraId="02B96586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D7886F2" w14:textId="4523EAA4" w:rsidR="00B07E13" w:rsidRPr="00B43066" w:rsidRDefault="002246F1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62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B07E13" w:rsidRPr="00B4306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</w:tr>
      <w:tr w:rsidR="00B07E13" w:rsidRPr="000D542A" w14:paraId="2A63CB32" w14:textId="77777777" w:rsidTr="00C3054C">
        <w:trPr>
          <w:cantSplit/>
        </w:trPr>
        <w:tc>
          <w:tcPr>
            <w:tcW w:w="3586" w:type="dxa"/>
            <w:vAlign w:val="bottom"/>
          </w:tcPr>
          <w:p w14:paraId="0FA2D2AE" w14:textId="73FCAE48" w:rsidR="00B07E13" w:rsidRPr="00FF170F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</w:t>
            </w: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747926DD" w14:textId="6648CB07" w:rsidR="00B07E13" w:rsidRPr="00AB4775" w:rsidRDefault="00CF30CC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63" w:right="-75" w:firstLine="19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6,04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95" w:type="dxa"/>
          </w:tcPr>
          <w:p w14:paraId="66D4DB54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EEF06DA" w14:textId="4DBDD0A2" w:rsidR="00B07E13" w:rsidRPr="00AB4775" w:rsidRDefault="00B07E13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77315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77315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,678</w:t>
            </w:r>
          </w:p>
        </w:tc>
        <w:tc>
          <w:tcPr>
            <w:tcW w:w="195" w:type="dxa"/>
          </w:tcPr>
          <w:p w14:paraId="02E68ACD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1679763" w14:textId="2CA98B1A" w:rsidR="00B07E13" w:rsidRPr="00AB4775" w:rsidRDefault="00C156EE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 w:hanging="28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2653A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64,80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81" w:type="dxa"/>
          </w:tcPr>
          <w:p w14:paraId="5E27A4A8" w14:textId="77777777" w:rsidR="00B07E13" w:rsidRPr="00AB4775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1E49CE5" w14:textId="56610EF5" w:rsidR="00B07E13" w:rsidRPr="00AB4775" w:rsidRDefault="00B07E13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B310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87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310C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</w:p>
        </w:tc>
      </w:tr>
      <w:tr w:rsidR="00B07E13" w:rsidRPr="000D542A" w14:paraId="2DAA9ABC" w14:textId="77777777" w:rsidTr="00C3054C">
        <w:trPr>
          <w:cantSplit/>
        </w:trPr>
        <w:tc>
          <w:tcPr>
            <w:tcW w:w="3586" w:type="dxa"/>
          </w:tcPr>
          <w:p w14:paraId="20C732B7" w14:textId="3FE92504" w:rsidR="00B07E13" w:rsidRPr="002D7A15" w:rsidRDefault="00B07E13" w:rsidP="00B0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14F14AB5" w14:textId="41E20C1C" w:rsidR="00B07E13" w:rsidRPr="002F5558" w:rsidRDefault="002246F1" w:rsidP="00CF30CC">
            <w:pPr>
              <w:pStyle w:val="acctmergecolhdg"/>
              <w:tabs>
                <w:tab w:val="decimal" w:pos="950"/>
              </w:tabs>
              <w:spacing w:line="240" w:lineRule="atLeast"/>
              <w:ind w:left="-79" w:right="-75" w:firstLine="1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F30C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017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0175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195" w:type="dxa"/>
          </w:tcPr>
          <w:p w14:paraId="07CBCC63" w14:textId="77777777" w:rsidR="00B07E13" w:rsidRPr="00CF4EFD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06CA225" w14:textId="425653B7" w:rsidR="00B07E13" w:rsidRPr="00CF4EFD" w:rsidRDefault="002246F1" w:rsidP="00CF30CC">
            <w:pPr>
              <w:pStyle w:val="acctmergecolhdg"/>
              <w:tabs>
                <w:tab w:val="decimal" w:pos="105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13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07E13" w:rsidRP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13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07E13" w:rsidRPr="00CF4EF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95" w:type="dxa"/>
          </w:tcPr>
          <w:p w14:paraId="5295376A" w14:textId="77777777" w:rsidR="00B07E13" w:rsidRPr="00CF4EFD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17BAC68" w14:textId="4123D114" w:rsidR="00B07E13" w:rsidRPr="00CF4EFD" w:rsidRDefault="002246F1" w:rsidP="00C156EE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 w:hanging="2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156E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F77C4">
              <w:rPr>
                <w:rFonts w:asciiTheme="majorBidi" w:hAnsiTheme="majorBidi" w:cstheme="majorBidi"/>
                <w:sz w:val="28"/>
                <w:szCs w:val="28"/>
              </w:rPr>
              <w:t>48,86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1" w:type="dxa"/>
          </w:tcPr>
          <w:p w14:paraId="4091F5E3" w14:textId="77777777" w:rsidR="00B07E13" w:rsidRPr="00CF4EFD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3A92D2B7" w14:textId="7CE278D6" w:rsidR="00B07E13" w:rsidRPr="00CF4EFD" w:rsidRDefault="002246F1" w:rsidP="004706BF">
            <w:pPr>
              <w:pStyle w:val="acctmergecolhdg"/>
              <w:tabs>
                <w:tab w:val="decimal" w:pos="992"/>
              </w:tabs>
              <w:spacing w:line="240" w:lineRule="atLeast"/>
              <w:ind w:left="-88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13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07E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13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B07E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07E13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B07E13" w:rsidRPr="000D542A" w14:paraId="2CE3196A" w14:textId="77777777" w:rsidTr="00A73194">
        <w:trPr>
          <w:cantSplit/>
          <w:trHeight w:val="144"/>
        </w:trPr>
        <w:tc>
          <w:tcPr>
            <w:tcW w:w="3586" w:type="dxa"/>
          </w:tcPr>
          <w:p w14:paraId="73B2B4C9" w14:textId="3FC20520" w:rsidR="00B07E13" w:rsidRPr="00A9655B" w:rsidRDefault="00B07E13" w:rsidP="00B07E1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9CE83F9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A9B228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324AC67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0F6DFA1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9EE1933" w14:textId="77777777" w:rsidR="00B07E13" w:rsidRPr="000D542A" w:rsidRDefault="00B07E13" w:rsidP="00B07E1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E49A114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9B5574E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240AA5F4" w14:textId="77777777" w:rsidTr="00C3054C">
        <w:trPr>
          <w:cantSplit/>
        </w:trPr>
        <w:tc>
          <w:tcPr>
            <w:tcW w:w="3586" w:type="dxa"/>
          </w:tcPr>
          <w:p w14:paraId="33ABA6FF" w14:textId="21879C45" w:rsidR="00B07E13" w:rsidRPr="00AB4775" w:rsidRDefault="00B07E13" w:rsidP="00B07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215" w:type="dxa"/>
          </w:tcPr>
          <w:p w14:paraId="5B3261EC" w14:textId="77777777" w:rsidR="00B07E13" w:rsidRPr="00A9655B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36E37A0B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FCDD3A2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3CCD50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9D3947" w14:textId="77777777" w:rsidR="00B07E13" w:rsidRPr="000D542A" w:rsidRDefault="00B07E13" w:rsidP="00B07E1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BAB09A5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B9DE943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712A09DD" w14:textId="77777777" w:rsidTr="00C3054C">
        <w:trPr>
          <w:cantSplit/>
        </w:trPr>
        <w:tc>
          <w:tcPr>
            <w:tcW w:w="3586" w:type="dxa"/>
            <w:vAlign w:val="bottom"/>
          </w:tcPr>
          <w:p w14:paraId="765889E1" w14:textId="6809107B" w:rsidR="00B07E13" w:rsidRPr="00AB4775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5" w:type="dxa"/>
          </w:tcPr>
          <w:p w14:paraId="3DAE7B71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9C27DE2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642D27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51A24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D68C346" w14:textId="77777777" w:rsidR="00B07E13" w:rsidRPr="000D542A" w:rsidRDefault="00B07E13" w:rsidP="00B07E1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18395C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75D4B9A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1C219C54" w14:textId="77777777" w:rsidTr="00C3054C">
        <w:trPr>
          <w:cantSplit/>
        </w:trPr>
        <w:tc>
          <w:tcPr>
            <w:tcW w:w="3586" w:type="dxa"/>
            <w:vAlign w:val="bottom"/>
          </w:tcPr>
          <w:p w14:paraId="181112FF" w14:textId="5331A4F2" w:rsidR="00B07E13" w:rsidRPr="00AB4775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15" w:type="dxa"/>
          </w:tcPr>
          <w:p w14:paraId="6212796E" w14:textId="72FD208D" w:rsidR="00B07E13" w:rsidRPr="002F5558" w:rsidRDefault="00CF30C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5,</w:t>
            </w:r>
            <w:r w:rsidR="00FE377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945,6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FE377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95" w:type="dxa"/>
          </w:tcPr>
          <w:p w14:paraId="79C96506" w14:textId="77777777" w:rsidR="00B07E13" w:rsidRPr="00FF170F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E357EE2" w14:textId="11D85823" w:rsidR="00B07E13" w:rsidRPr="00FF170F" w:rsidRDefault="00B07E13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798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195" w:type="dxa"/>
          </w:tcPr>
          <w:p w14:paraId="25516691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ED88093" w14:textId="5269C53C" w:rsidR="00B07E13" w:rsidRPr="00FF170F" w:rsidRDefault="0079235D" w:rsidP="001A0990">
            <w:pPr>
              <w:pStyle w:val="acctmergecolhdg"/>
              <w:tabs>
                <w:tab w:val="decimal" w:pos="914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5,98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85</w:t>
            </w:r>
          </w:p>
        </w:tc>
        <w:tc>
          <w:tcPr>
            <w:tcW w:w="181" w:type="dxa"/>
          </w:tcPr>
          <w:p w14:paraId="12C94E36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FCA3A0B" w14:textId="732F7EAD" w:rsidR="00B07E13" w:rsidRPr="00FF170F" w:rsidRDefault="00B07E13" w:rsidP="00B07E13">
            <w:pPr>
              <w:pStyle w:val="acctmergecolhdg"/>
              <w:spacing w:line="240" w:lineRule="atLeast"/>
              <w:ind w:left="-88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457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570</w:t>
            </w:r>
          </w:p>
        </w:tc>
      </w:tr>
      <w:tr w:rsidR="00B07E13" w:rsidRPr="000D542A" w14:paraId="28407406" w14:textId="77777777" w:rsidTr="00C3054C">
        <w:trPr>
          <w:cantSplit/>
        </w:trPr>
        <w:tc>
          <w:tcPr>
            <w:tcW w:w="3586" w:type="dxa"/>
            <w:vAlign w:val="bottom"/>
          </w:tcPr>
          <w:p w14:paraId="49486D93" w14:textId="552CA4E4" w:rsidR="00B07E13" w:rsidRPr="00AB4775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AB4775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5" w:type="dxa"/>
          </w:tcPr>
          <w:p w14:paraId="7AA08D92" w14:textId="65422904" w:rsidR="00B07E13" w:rsidRPr="00FF170F" w:rsidRDefault="00B07E13" w:rsidP="0063038C">
            <w:pPr>
              <w:pStyle w:val="acctmergecolhdg"/>
              <w:tabs>
                <w:tab w:val="decimal" w:pos="890"/>
              </w:tabs>
              <w:spacing w:line="240" w:lineRule="atLeast"/>
              <w:ind w:left="-79" w:right="-79" w:firstLine="2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640CD3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54D0559" w14:textId="327E32A6" w:rsidR="00B07E13" w:rsidRPr="00FF170F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6D2E334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62FA63" w14:textId="65F992B6" w:rsidR="00B07E13" w:rsidRPr="00FF170F" w:rsidRDefault="00B07E13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72C8027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13D505B" w14:textId="7AAD5096" w:rsidR="00B07E13" w:rsidRPr="00FF170F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22408604" w14:textId="77777777" w:rsidTr="00C3054C">
        <w:trPr>
          <w:cantSplit/>
        </w:trPr>
        <w:tc>
          <w:tcPr>
            <w:tcW w:w="3586" w:type="dxa"/>
            <w:vAlign w:val="bottom"/>
          </w:tcPr>
          <w:p w14:paraId="29AC0EDD" w14:textId="66948984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ชำระภายในหนึ่งปี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8C309A1" w14:textId="324C2788" w:rsidR="00B07E13" w:rsidRPr="00FF170F" w:rsidRDefault="00CF30C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87</w:t>
            </w:r>
          </w:p>
        </w:tc>
        <w:tc>
          <w:tcPr>
            <w:tcW w:w="195" w:type="dxa"/>
          </w:tcPr>
          <w:p w14:paraId="7D553B0E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9C7728F" w14:textId="75A37C0C" w:rsidR="00B07E13" w:rsidRPr="00FF170F" w:rsidRDefault="00B07E13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      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70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0382B623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8921C8E" w14:textId="4E5E3569" w:rsidR="00B07E13" w:rsidRPr="00FF170F" w:rsidRDefault="0079235D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6,680</w:t>
            </w:r>
          </w:p>
        </w:tc>
        <w:tc>
          <w:tcPr>
            <w:tcW w:w="181" w:type="dxa"/>
          </w:tcPr>
          <w:p w14:paraId="285E4423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368B04E" w14:textId="7F34A1A4" w:rsidR="00B07E13" w:rsidRPr="00FF170F" w:rsidRDefault="002246F1" w:rsidP="00B07E13">
            <w:pPr>
              <w:pStyle w:val="acctmergecolhdg"/>
              <w:tabs>
                <w:tab w:val="left" w:pos="973"/>
              </w:tabs>
              <w:spacing w:line="240" w:lineRule="atLeast"/>
              <w:ind w:left="-88" w:right="-623" w:hanging="16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989</w:t>
            </w:r>
          </w:p>
        </w:tc>
      </w:tr>
      <w:tr w:rsidR="00B07E13" w:rsidRPr="000D542A" w14:paraId="1E6255D6" w14:textId="77777777" w:rsidTr="00C3054C">
        <w:trPr>
          <w:cantSplit/>
        </w:trPr>
        <w:tc>
          <w:tcPr>
            <w:tcW w:w="3586" w:type="dxa"/>
            <w:vAlign w:val="bottom"/>
          </w:tcPr>
          <w:p w14:paraId="31F35EA1" w14:textId="6DDE992A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เงินกู้ยืมระยะสั้นจากกิจการที่เกี่ยวข้องกัน</w:t>
            </w:r>
          </w:p>
        </w:tc>
        <w:tc>
          <w:tcPr>
            <w:tcW w:w="1215" w:type="dxa"/>
          </w:tcPr>
          <w:p w14:paraId="608219F5" w14:textId="19AA42B7" w:rsidR="00B07E13" w:rsidRPr="00FF170F" w:rsidRDefault="00CF30CC" w:rsidP="0063038C">
            <w:pPr>
              <w:pStyle w:val="acctmergecolhdg"/>
              <w:tabs>
                <w:tab w:val="decimal" w:pos="680"/>
              </w:tabs>
              <w:spacing w:line="240" w:lineRule="atLeast"/>
              <w:ind w:left="-79" w:right="-79" w:firstLine="2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A2AB32D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328CA1F" w14:textId="131E67A0" w:rsidR="00B07E13" w:rsidRPr="00FF170F" w:rsidRDefault="00B07E13" w:rsidP="0063038C">
            <w:pPr>
              <w:pStyle w:val="acctmergecolhdg"/>
              <w:tabs>
                <w:tab w:val="decimal" w:pos="73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EDEDC01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6AAFCEA" w14:textId="0868BF30" w:rsidR="00B07E13" w:rsidRPr="00FF170F" w:rsidRDefault="002246F1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79235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75,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79235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95</w:t>
            </w:r>
          </w:p>
        </w:tc>
        <w:tc>
          <w:tcPr>
            <w:tcW w:w="181" w:type="dxa"/>
          </w:tcPr>
          <w:p w14:paraId="08B55BBA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08CA352" w14:textId="358D6EF3" w:rsidR="00B07E13" w:rsidRPr="00FF170F" w:rsidRDefault="00B07E13" w:rsidP="001A0990">
            <w:pPr>
              <w:pStyle w:val="acctmergecolhdg"/>
              <w:tabs>
                <w:tab w:val="decimal" w:pos="67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1A0990" w:rsidRPr="000D542A" w14:paraId="7A548D2F" w14:textId="77777777" w:rsidTr="00C3054C">
        <w:trPr>
          <w:cantSplit/>
        </w:trPr>
        <w:tc>
          <w:tcPr>
            <w:tcW w:w="3586" w:type="dxa"/>
            <w:vAlign w:val="bottom"/>
          </w:tcPr>
          <w:p w14:paraId="324B844F" w14:textId="781A0784" w:rsidR="001A0990" w:rsidRDefault="001A0990" w:rsidP="001A0990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161FA704" w14:textId="34C168EC" w:rsidR="001A0990" w:rsidRPr="00FF170F" w:rsidRDefault="00CF30C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688,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</w:p>
        </w:tc>
        <w:tc>
          <w:tcPr>
            <w:tcW w:w="195" w:type="dxa"/>
          </w:tcPr>
          <w:p w14:paraId="5756EF89" w14:textId="77777777" w:rsidR="001A0990" w:rsidRPr="00FF170F" w:rsidRDefault="001A0990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30459E" w14:textId="4A6B36AC" w:rsidR="001A0990" w:rsidRPr="00FF170F" w:rsidRDefault="00744157" w:rsidP="0063038C">
            <w:pPr>
              <w:pStyle w:val="acctmergecolhdg"/>
              <w:tabs>
                <w:tab w:val="decimal" w:pos="730"/>
              </w:tabs>
              <w:spacing w:line="240" w:lineRule="atLeast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FEB98FC" w14:textId="77777777" w:rsidR="001A0990" w:rsidRPr="00FF170F" w:rsidRDefault="001A0990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C58EC8B" w14:textId="72900F45" w:rsidR="001A0990" w:rsidRPr="001A0990" w:rsidRDefault="001A0990" w:rsidP="001A0990">
            <w:pPr>
              <w:pStyle w:val="acctmergecolhdg"/>
              <w:tabs>
                <w:tab w:val="decimal" w:pos="926"/>
              </w:tabs>
              <w:spacing w:line="240" w:lineRule="atLeast"/>
              <w:ind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688,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1" w:type="dxa"/>
          </w:tcPr>
          <w:p w14:paraId="4A7740AD" w14:textId="77777777" w:rsidR="001A0990" w:rsidRPr="00FF170F" w:rsidRDefault="001A0990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BF8FED1" w14:textId="580CA3A5" w:rsidR="001A0990" w:rsidRPr="00FF170F" w:rsidRDefault="00744157" w:rsidP="001A0990">
            <w:pPr>
              <w:pStyle w:val="acctmergecolhdg"/>
              <w:tabs>
                <w:tab w:val="decimal" w:pos="67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D542A" w14:paraId="7D948BFD" w14:textId="77777777" w:rsidTr="00C3054C">
        <w:trPr>
          <w:cantSplit/>
        </w:trPr>
        <w:tc>
          <w:tcPr>
            <w:tcW w:w="3586" w:type="dxa"/>
            <w:vAlign w:val="bottom"/>
          </w:tcPr>
          <w:p w14:paraId="53740C51" w14:textId="2948EBB2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ภาษีเงินได้ค้างจ่าย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6096ACD" w14:textId="64F5F57D" w:rsidR="00B07E13" w:rsidRPr="00FF170F" w:rsidRDefault="0063038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75,67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95" w:type="dxa"/>
          </w:tcPr>
          <w:p w14:paraId="5252F91D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42BA1AE" w14:textId="3D1D94D6" w:rsidR="00B07E13" w:rsidRPr="00FF170F" w:rsidRDefault="002246F1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95" w:type="dxa"/>
          </w:tcPr>
          <w:p w14:paraId="28E66961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A65678F" w14:textId="1942A4FD" w:rsidR="00B07E13" w:rsidRPr="00FF170F" w:rsidRDefault="008F77C4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 w:firstLine="82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75,498</w:t>
            </w:r>
          </w:p>
        </w:tc>
        <w:tc>
          <w:tcPr>
            <w:tcW w:w="181" w:type="dxa"/>
          </w:tcPr>
          <w:p w14:paraId="0F42B111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8FA408" w14:textId="359ACE1D" w:rsidR="00B07E13" w:rsidRPr="00FF170F" w:rsidRDefault="00B07E13" w:rsidP="001A0990">
            <w:pPr>
              <w:pStyle w:val="acctmergecolhdg"/>
              <w:tabs>
                <w:tab w:val="decimal" w:pos="676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D542A" w14:paraId="3DA2379F" w14:textId="77777777" w:rsidTr="00C3054C">
        <w:trPr>
          <w:cantSplit/>
        </w:trPr>
        <w:tc>
          <w:tcPr>
            <w:tcW w:w="3586" w:type="dxa"/>
            <w:vAlign w:val="bottom"/>
          </w:tcPr>
          <w:p w14:paraId="45E67833" w14:textId="4850B358" w:rsidR="00B07E13" w:rsidRPr="00FF170F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59E0C07" w14:textId="4F3B1DED" w:rsidR="00B07E13" w:rsidRPr="00FF170F" w:rsidRDefault="0063038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</w:t>
            </w:r>
            <w:r w:rsidRP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FE377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6,8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95" w:type="dxa"/>
          </w:tcPr>
          <w:p w14:paraId="0B4037AC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9A46DC5" w14:textId="11233AE4" w:rsidR="00B07E13" w:rsidRPr="00FF170F" w:rsidRDefault="00B07E13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80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5" w:type="dxa"/>
          </w:tcPr>
          <w:p w14:paraId="7413DF74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9704A85" w14:textId="650A2AD5" w:rsidR="00B07E13" w:rsidRPr="00FF170F" w:rsidRDefault="001A0990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7,0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8F77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9,096</w:t>
            </w:r>
          </w:p>
        </w:tc>
        <w:tc>
          <w:tcPr>
            <w:tcW w:w="181" w:type="dxa"/>
          </w:tcPr>
          <w:p w14:paraId="23E7A104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818E1FC" w14:textId="7B2B6989" w:rsidR="00B07E13" w:rsidRPr="00FF170F" w:rsidRDefault="00B07E13" w:rsidP="00B07E13">
            <w:pPr>
              <w:pStyle w:val="acctmergecolhdg"/>
              <w:spacing w:line="240" w:lineRule="atLeast"/>
              <w:ind w:left="-88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459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559</w:t>
            </w:r>
          </w:p>
        </w:tc>
      </w:tr>
      <w:tr w:rsidR="00B07E13" w:rsidRPr="000D542A" w14:paraId="6A5A8137" w14:textId="77777777" w:rsidTr="00C3054C">
        <w:trPr>
          <w:cantSplit/>
        </w:trPr>
        <w:tc>
          <w:tcPr>
            <w:tcW w:w="3586" w:type="dxa"/>
            <w:vAlign w:val="bottom"/>
          </w:tcPr>
          <w:p w14:paraId="346EC4C3" w14:textId="156BC97A" w:rsidR="00B07E13" w:rsidRPr="00FF170F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5" w:type="dxa"/>
          </w:tcPr>
          <w:p w14:paraId="187F481B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5FDF06C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FD5D6A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7F580D9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05D00C3" w14:textId="77777777" w:rsidR="00B07E13" w:rsidRPr="000D542A" w:rsidRDefault="00B07E13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AF32351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C9E922B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047D21B3" w14:textId="77777777" w:rsidTr="00C3054C">
        <w:trPr>
          <w:cantSplit/>
        </w:trPr>
        <w:tc>
          <w:tcPr>
            <w:tcW w:w="3586" w:type="dxa"/>
            <w:vAlign w:val="bottom"/>
          </w:tcPr>
          <w:p w14:paraId="1AC2A542" w14:textId="0CC957C1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5" w:type="dxa"/>
          </w:tcPr>
          <w:p w14:paraId="384A9651" w14:textId="668127D7" w:rsidR="00B07E13" w:rsidRPr="00FF170F" w:rsidRDefault="002246F1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08</w:t>
            </w:r>
          </w:p>
        </w:tc>
        <w:tc>
          <w:tcPr>
            <w:tcW w:w="195" w:type="dxa"/>
          </w:tcPr>
          <w:p w14:paraId="207563E4" w14:textId="77777777" w:rsidR="00B07E13" w:rsidRPr="00FF170F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85D9B9" w14:textId="1BE98354" w:rsidR="00B07E13" w:rsidRPr="00FF170F" w:rsidRDefault="00B07E13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</w:p>
        </w:tc>
        <w:tc>
          <w:tcPr>
            <w:tcW w:w="195" w:type="dxa"/>
          </w:tcPr>
          <w:p w14:paraId="73FE7B60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4D004AB" w14:textId="406CCBC6" w:rsidR="00B07E13" w:rsidRPr="00FF170F" w:rsidRDefault="002246F1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21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</w:t>
            </w:r>
          </w:p>
        </w:tc>
        <w:tc>
          <w:tcPr>
            <w:tcW w:w="181" w:type="dxa"/>
          </w:tcPr>
          <w:p w14:paraId="3B4FD216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03B7827" w14:textId="4DECA223" w:rsidR="00B07E13" w:rsidRPr="00FF170F" w:rsidRDefault="00B07E13" w:rsidP="00B07E13">
            <w:pPr>
              <w:pStyle w:val="acctmergecolhdg"/>
              <w:tabs>
                <w:tab w:val="left" w:pos="895"/>
                <w:tab w:val="left" w:pos="999"/>
              </w:tabs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099</w:t>
            </w:r>
          </w:p>
        </w:tc>
      </w:tr>
      <w:tr w:rsidR="00B07E13" w:rsidRPr="000D542A" w14:paraId="551CB6A0" w14:textId="77777777" w:rsidTr="00C3054C">
        <w:trPr>
          <w:cantSplit/>
        </w:trPr>
        <w:tc>
          <w:tcPr>
            <w:tcW w:w="3586" w:type="dxa"/>
            <w:vAlign w:val="bottom"/>
          </w:tcPr>
          <w:p w14:paraId="6F8A1847" w14:textId="17ED381D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</w:tcPr>
          <w:p w14:paraId="1FD25627" w14:textId="26047B21" w:rsidR="00B07E13" w:rsidRPr="00FF170F" w:rsidRDefault="002246F1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95" w:type="dxa"/>
          </w:tcPr>
          <w:p w14:paraId="633FE178" w14:textId="77777777" w:rsidR="00B07E13" w:rsidRPr="00FF170F" w:rsidRDefault="00B07E13" w:rsidP="00B07E13">
            <w:pPr>
              <w:pStyle w:val="acctmergecolhdg"/>
              <w:tabs>
                <w:tab w:val="left" w:pos="1106"/>
              </w:tabs>
              <w:spacing w:line="240" w:lineRule="atLeast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B9A77D" w14:textId="7F69E798" w:rsidR="00B07E13" w:rsidRPr="00FF170F" w:rsidRDefault="002246F1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740</w:t>
            </w:r>
          </w:p>
        </w:tc>
        <w:tc>
          <w:tcPr>
            <w:tcW w:w="195" w:type="dxa"/>
          </w:tcPr>
          <w:p w14:paraId="015B39A9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3BFB44E" w14:textId="16D5A4BC" w:rsidR="00B07E13" w:rsidRPr="00FF170F" w:rsidRDefault="001A0990" w:rsidP="001A0990">
            <w:pPr>
              <w:pStyle w:val="acctmergecolhdg"/>
              <w:tabs>
                <w:tab w:val="decimal" w:pos="643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C74D8C0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ABF681" w14:textId="57069D6B" w:rsidR="00B07E13" w:rsidRPr="00FF170F" w:rsidRDefault="00B07E13" w:rsidP="001A0990">
            <w:pPr>
              <w:pStyle w:val="acctmergecolhdg"/>
              <w:tabs>
                <w:tab w:val="decimal" w:pos="701"/>
              </w:tabs>
              <w:spacing w:line="240" w:lineRule="atLeast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B07E13" w:rsidRPr="000D542A" w14:paraId="7D9FF81A" w14:textId="77777777" w:rsidTr="00C3054C">
        <w:trPr>
          <w:cantSplit/>
        </w:trPr>
        <w:tc>
          <w:tcPr>
            <w:tcW w:w="3586" w:type="dxa"/>
            <w:vAlign w:val="bottom"/>
          </w:tcPr>
          <w:p w14:paraId="72C3E514" w14:textId="7967538A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5" w:type="dxa"/>
          </w:tcPr>
          <w:p w14:paraId="603829B9" w14:textId="77777777" w:rsidR="00B07E13" w:rsidRPr="00FF170F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5A588FA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A84D8CE" w14:textId="77777777" w:rsidR="00B07E13" w:rsidRPr="00FF170F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E2595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374C1AA" w14:textId="77777777" w:rsidR="00B07E13" w:rsidRPr="00FF170F" w:rsidRDefault="00B07E13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136460A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29B8B7" w14:textId="77777777" w:rsidR="00B07E13" w:rsidRPr="00FF170F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0F6ADB4B" w14:textId="77777777" w:rsidTr="00C3054C">
        <w:trPr>
          <w:cantSplit/>
        </w:trPr>
        <w:tc>
          <w:tcPr>
            <w:tcW w:w="3586" w:type="dxa"/>
            <w:vAlign w:val="bottom"/>
          </w:tcPr>
          <w:p w14:paraId="59BBD822" w14:textId="63537935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15" w:type="dxa"/>
          </w:tcPr>
          <w:p w14:paraId="165F72BD" w14:textId="53A1EB43" w:rsidR="00B07E13" w:rsidRPr="00FF170F" w:rsidRDefault="0063038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,575</w:t>
            </w:r>
          </w:p>
        </w:tc>
        <w:tc>
          <w:tcPr>
            <w:tcW w:w="195" w:type="dxa"/>
          </w:tcPr>
          <w:p w14:paraId="66C16831" w14:textId="77777777" w:rsidR="00B07E13" w:rsidRPr="00FF170F" w:rsidRDefault="00B07E13" w:rsidP="00B07E13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C70E19" w14:textId="6311B869" w:rsidR="00B07E13" w:rsidRPr="00FF170F" w:rsidRDefault="00B07E13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</w:p>
        </w:tc>
        <w:tc>
          <w:tcPr>
            <w:tcW w:w="195" w:type="dxa"/>
          </w:tcPr>
          <w:p w14:paraId="037496F3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ACF8ECB" w14:textId="6494AE16" w:rsidR="00B07E13" w:rsidRPr="00FF170F" w:rsidRDefault="001A0990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,575</w:t>
            </w:r>
          </w:p>
        </w:tc>
        <w:tc>
          <w:tcPr>
            <w:tcW w:w="181" w:type="dxa"/>
          </w:tcPr>
          <w:p w14:paraId="77A5C328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D3CC553" w14:textId="287DC8E1" w:rsidR="00B07E13" w:rsidRPr="00FF170F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85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</w:p>
        </w:tc>
      </w:tr>
      <w:tr w:rsidR="00B07E13" w:rsidRPr="000D542A" w14:paraId="625580FF" w14:textId="77777777" w:rsidTr="00C3054C">
        <w:trPr>
          <w:cantSplit/>
        </w:trPr>
        <w:tc>
          <w:tcPr>
            <w:tcW w:w="3586" w:type="dxa"/>
            <w:vAlign w:val="bottom"/>
          </w:tcPr>
          <w:p w14:paraId="04D0E871" w14:textId="3FD65DD6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D71D8D8" w14:textId="418830C3" w:rsidR="00B07E13" w:rsidRPr="00FF170F" w:rsidRDefault="002246F1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,776</w:t>
            </w:r>
          </w:p>
        </w:tc>
        <w:tc>
          <w:tcPr>
            <w:tcW w:w="195" w:type="dxa"/>
          </w:tcPr>
          <w:p w14:paraId="7398AD3C" w14:textId="77777777" w:rsidR="00B07E13" w:rsidRPr="00FF170F" w:rsidRDefault="00B07E13" w:rsidP="00B07E13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33ABDAC" w14:textId="04B03EF6" w:rsidR="00B07E13" w:rsidRPr="00FF170F" w:rsidRDefault="002246F1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195" w:type="dxa"/>
          </w:tcPr>
          <w:p w14:paraId="3F8B5876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FCD6CB3" w14:textId="77295991" w:rsidR="00B07E13" w:rsidRPr="00FF170F" w:rsidRDefault="002246F1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60,777</w:t>
            </w:r>
          </w:p>
        </w:tc>
        <w:tc>
          <w:tcPr>
            <w:tcW w:w="181" w:type="dxa"/>
          </w:tcPr>
          <w:p w14:paraId="66CFF3F4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2CECB2E" w14:textId="639306B6" w:rsidR="00B07E13" w:rsidRPr="00FF170F" w:rsidRDefault="002246F1" w:rsidP="00B07E13">
            <w:pPr>
              <w:pStyle w:val="acctmergecolhdg"/>
              <w:tabs>
                <w:tab w:val="left" w:pos="1024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68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</w:t>
            </w:r>
          </w:p>
        </w:tc>
      </w:tr>
      <w:tr w:rsidR="00B07E13" w:rsidRPr="000D542A" w14:paraId="513FA27C" w14:textId="77777777" w:rsidTr="00A43099">
        <w:trPr>
          <w:cantSplit/>
        </w:trPr>
        <w:tc>
          <w:tcPr>
            <w:tcW w:w="3586" w:type="dxa"/>
            <w:vAlign w:val="bottom"/>
          </w:tcPr>
          <w:p w14:paraId="66835CEA" w14:textId="3B5A2423" w:rsidR="00B07E13" w:rsidRPr="00FF170F" w:rsidRDefault="00B07E13" w:rsidP="00B07E13">
            <w:pPr>
              <w:tabs>
                <w:tab w:val="left" w:pos="34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 </w:t>
            </w: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89057BF" w14:textId="704335C6" w:rsidR="00B07E13" w:rsidRPr="00FF170F" w:rsidRDefault="0063038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485,7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195" w:type="dxa"/>
          </w:tcPr>
          <w:p w14:paraId="348329F5" w14:textId="77777777" w:rsidR="00B07E13" w:rsidRPr="00FF170F" w:rsidRDefault="00B07E13" w:rsidP="00B07E13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ED613D" w14:textId="5B62570C" w:rsidR="00B07E13" w:rsidRPr="00FF170F" w:rsidRDefault="00B07E13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499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079</w:t>
            </w:r>
          </w:p>
        </w:tc>
        <w:tc>
          <w:tcPr>
            <w:tcW w:w="195" w:type="dxa"/>
          </w:tcPr>
          <w:p w14:paraId="7BB834B4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4CACB89" w14:textId="2386E74C" w:rsidR="00B07E13" w:rsidRPr="00FF170F" w:rsidRDefault="002246F1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54,56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81" w:type="dxa"/>
          </w:tcPr>
          <w:p w14:paraId="52EF2135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AD9D14F" w14:textId="5D1E12C0" w:rsidR="00B07E13" w:rsidRPr="00FF170F" w:rsidRDefault="002246F1" w:rsidP="00B07E13">
            <w:pPr>
              <w:pStyle w:val="acctmergecolhdg"/>
              <w:tabs>
                <w:tab w:val="left" w:pos="1050"/>
              </w:tabs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</w:t>
            </w:r>
          </w:p>
        </w:tc>
      </w:tr>
      <w:tr w:rsidR="00B07E13" w:rsidRPr="000D542A" w14:paraId="31DC20FF" w14:textId="77777777" w:rsidTr="00A43099">
        <w:trPr>
          <w:cantSplit/>
        </w:trPr>
        <w:tc>
          <w:tcPr>
            <w:tcW w:w="3586" w:type="dxa"/>
            <w:vAlign w:val="bottom"/>
          </w:tcPr>
          <w:p w14:paraId="6FE6E7AC" w14:textId="7E2C4B95" w:rsidR="00B07E13" w:rsidRPr="00FF170F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F170F"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0852ABD9" w14:textId="4C949508" w:rsidR="00B07E13" w:rsidRPr="00E35E03" w:rsidRDefault="0063038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7,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FE377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0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FE377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,5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FE3773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95" w:type="dxa"/>
          </w:tcPr>
          <w:p w14:paraId="669748C5" w14:textId="77777777" w:rsidR="00B07E13" w:rsidRPr="00937274" w:rsidRDefault="00B07E13" w:rsidP="00B07E13">
            <w:pPr>
              <w:pStyle w:val="acctmergecolhdg"/>
              <w:spacing w:line="240" w:lineRule="atLeast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4CF9C76" w14:textId="64385DBC" w:rsidR="00B07E13" w:rsidRPr="00E35E03" w:rsidRDefault="00B07E13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</w:t>
            </w:r>
            <w:r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796</w:t>
            </w:r>
          </w:p>
        </w:tc>
        <w:tc>
          <w:tcPr>
            <w:tcW w:w="195" w:type="dxa"/>
          </w:tcPr>
          <w:p w14:paraId="3BB22E1D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3D9FE0CF" w14:textId="311CCE4A" w:rsidR="00B07E13" w:rsidRPr="00E35E03" w:rsidRDefault="001A0990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8F77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8F77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,658</w:t>
            </w:r>
          </w:p>
        </w:tc>
        <w:tc>
          <w:tcPr>
            <w:tcW w:w="181" w:type="dxa"/>
          </w:tcPr>
          <w:p w14:paraId="3980299C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4C9194C" w14:textId="0542C37D" w:rsidR="00B07E13" w:rsidRPr="00E35E03" w:rsidRDefault="00B07E13" w:rsidP="00B07E13">
            <w:pPr>
              <w:pStyle w:val="acctmergecolhdg"/>
              <w:spacing w:line="240" w:lineRule="atLeast"/>
              <w:ind w:left="-88" w:right="-19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E35E0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</w:p>
        </w:tc>
      </w:tr>
      <w:tr w:rsidR="00B07E13" w:rsidRPr="000D542A" w14:paraId="290F84F5" w14:textId="77777777" w:rsidTr="006D7BC4">
        <w:trPr>
          <w:cantSplit/>
          <w:trHeight w:hRule="exact" w:val="288"/>
        </w:trPr>
        <w:tc>
          <w:tcPr>
            <w:tcW w:w="3586" w:type="dxa"/>
          </w:tcPr>
          <w:p w14:paraId="2B979310" w14:textId="79AA3B94" w:rsidR="00B07E13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BC8631" w14:textId="77777777" w:rsidR="006D7BC4" w:rsidRDefault="006D7BC4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E119DD" w14:textId="77777777" w:rsidR="006D7BC4" w:rsidRDefault="006D7BC4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E8AA1" w14:textId="70F19B56" w:rsidR="006D7BC4" w:rsidRPr="00FF170F" w:rsidRDefault="006D7BC4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25919A2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3918D8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C7AEAC3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8D21F0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B5BF1FE" w14:textId="77777777" w:rsidR="00B07E13" w:rsidRPr="000D542A" w:rsidRDefault="00B07E13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015F7638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646E6C2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6FBFFBBD" w14:textId="77777777" w:rsidTr="006D7BC4">
        <w:trPr>
          <w:cantSplit/>
          <w:trHeight w:hRule="exact" w:val="288"/>
        </w:trPr>
        <w:tc>
          <w:tcPr>
            <w:tcW w:w="3586" w:type="dxa"/>
          </w:tcPr>
          <w:p w14:paraId="5842C5A8" w14:textId="14A5AB48" w:rsidR="006D7BC4" w:rsidRDefault="006D7BC4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A89630" w14:textId="08968FA6" w:rsidR="006D7BC4" w:rsidRDefault="006D7BC4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118F7A" w14:textId="77777777" w:rsidR="006D7BC4" w:rsidRDefault="006D7BC4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F922D2" w14:textId="77777777" w:rsidR="006D7BC4" w:rsidRDefault="006D7BC4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DB9CF92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C5CE27D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269B612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C7A9027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4F90A2D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1082A4E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4BB087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73E94918" w14:textId="77777777" w:rsidTr="00C656BD">
        <w:trPr>
          <w:cantSplit/>
        </w:trPr>
        <w:tc>
          <w:tcPr>
            <w:tcW w:w="3586" w:type="dxa"/>
          </w:tcPr>
          <w:p w14:paraId="5E27D709" w14:textId="7512CF3E" w:rsidR="00B07E13" w:rsidRPr="00FF170F" w:rsidRDefault="00B07E13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9716AF5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F21080D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413ECCC4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1424037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5A63CA0" w14:textId="77777777" w:rsidR="00B07E13" w:rsidRPr="000D542A" w:rsidRDefault="00B07E13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57073E8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61B6472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24D1461A" w14:textId="77777777" w:rsidTr="00C656BD">
        <w:trPr>
          <w:cantSplit/>
        </w:trPr>
        <w:tc>
          <w:tcPr>
            <w:tcW w:w="3586" w:type="dxa"/>
          </w:tcPr>
          <w:p w14:paraId="50DDEC16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CB6F217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1723DFD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6C0E076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06FE8A2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03C598F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6447A19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C0CDEEF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117B0C50" w14:textId="77777777" w:rsidTr="00C656BD">
        <w:trPr>
          <w:cantSplit/>
        </w:trPr>
        <w:tc>
          <w:tcPr>
            <w:tcW w:w="3586" w:type="dxa"/>
          </w:tcPr>
          <w:p w14:paraId="3C93FE03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4848AC4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BCC343B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FC89A9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A39E426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9F251C9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038468A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9F6F0A6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26A76E7F" w14:textId="77777777" w:rsidTr="00C656BD">
        <w:trPr>
          <w:cantSplit/>
        </w:trPr>
        <w:tc>
          <w:tcPr>
            <w:tcW w:w="3586" w:type="dxa"/>
          </w:tcPr>
          <w:p w14:paraId="15AD0F88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B39A1A9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CFB8E49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8E61B5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64738C5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5599325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86EA10C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252273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70A7F239" w14:textId="77777777" w:rsidTr="00C656BD">
        <w:trPr>
          <w:cantSplit/>
        </w:trPr>
        <w:tc>
          <w:tcPr>
            <w:tcW w:w="3586" w:type="dxa"/>
          </w:tcPr>
          <w:p w14:paraId="7D69165E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38C0331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6D635021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6060052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F4706DA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2DEDAD2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A7D8D6C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A7279F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1CA4E11C" w14:textId="77777777" w:rsidTr="00C656BD">
        <w:trPr>
          <w:cantSplit/>
        </w:trPr>
        <w:tc>
          <w:tcPr>
            <w:tcW w:w="3586" w:type="dxa"/>
          </w:tcPr>
          <w:p w14:paraId="4770DC7B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FC7308D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79E7CAC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219819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1D4A0BE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5277290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562DA7A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643DD5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0DC9BB20" w14:textId="77777777" w:rsidTr="00C656BD">
        <w:trPr>
          <w:cantSplit/>
        </w:trPr>
        <w:tc>
          <w:tcPr>
            <w:tcW w:w="3586" w:type="dxa"/>
          </w:tcPr>
          <w:p w14:paraId="362911C2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09B06BB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65E2A2C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584A596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CD14FE5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4F2ED50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6871032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6852ADA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570924B5" w14:textId="77777777" w:rsidTr="00C656BD">
        <w:trPr>
          <w:cantSplit/>
        </w:trPr>
        <w:tc>
          <w:tcPr>
            <w:tcW w:w="3586" w:type="dxa"/>
          </w:tcPr>
          <w:p w14:paraId="5B40D7BA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1A0F347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6A1DC88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A964345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19F7D44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4E957351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675CD8E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005BA658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0976FFB1" w14:textId="77777777" w:rsidTr="00C656BD">
        <w:trPr>
          <w:cantSplit/>
        </w:trPr>
        <w:tc>
          <w:tcPr>
            <w:tcW w:w="3586" w:type="dxa"/>
          </w:tcPr>
          <w:p w14:paraId="4FABFC52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3FBA4D7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7EF97C9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9EBF06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E13548C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69F5301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39402687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D12E8B9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386CB41C" w14:textId="77777777" w:rsidTr="00C656BD">
        <w:trPr>
          <w:cantSplit/>
        </w:trPr>
        <w:tc>
          <w:tcPr>
            <w:tcW w:w="3586" w:type="dxa"/>
          </w:tcPr>
          <w:p w14:paraId="00F8E887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67FD2296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24C063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F590DA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0C2AA79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712D565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28918432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189396B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50138FE6" w14:textId="77777777" w:rsidTr="00C656BD">
        <w:trPr>
          <w:cantSplit/>
        </w:trPr>
        <w:tc>
          <w:tcPr>
            <w:tcW w:w="3586" w:type="dxa"/>
          </w:tcPr>
          <w:p w14:paraId="355AB8ED" w14:textId="77777777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4752274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CB7AB7C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3A8AE4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9EF1450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3EAFF7B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957D0EC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8F6D344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D7BC4" w:rsidRPr="000D542A" w14:paraId="5E5F87A8" w14:textId="77777777" w:rsidTr="00C656BD">
        <w:trPr>
          <w:cantSplit/>
        </w:trPr>
        <w:tc>
          <w:tcPr>
            <w:tcW w:w="3586" w:type="dxa"/>
          </w:tcPr>
          <w:p w14:paraId="112E5EC7" w14:textId="6DA56EAA" w:rsidR="006D7BC4" w:rsidRPr="00FF170F" w:rsidRDefault="006D7BC4" w:rsidP="00B07E13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FF170F">
              <w:rPr>
                <w:rFonts w:asciiTheme="majorBidi" w:hAnsiTheme="majorBidi" w:cs="Angsana New" w:hint="cs"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215" w:type="dxa"/>
          </w:tcPr>
          <w:p w14:paraId="3AF6AE64" w14:textId="77777777" w:rsidR="006D7BC4" w:rsidRPr="000D542A" w:rsidRDefault="006D7BC4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48D11B7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2ED55B9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FE758B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DF03F72" w14:textId="77777777" w:rsidR="006D7BC4" w:rsidRPr="000D542A" w:rsidRDefault="006D7BC4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4BECC42" w14:textId="77777777" w:rsidR="006D7BC4" w:rsidRPr="000D542A" w:rsidRDefault="006D7BC4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6AEE3A1" w14:textId="77777777" w:rsidR="006D7BC4" w:rsidRPr="000D542A" w:rsidRDefault="006D7BC4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317B9F6C" w14:textId="77777777" w:rsidTr="00C3054C">
        <w:trPr>
          <w:cantSplit/>
        </w:trPr>
        <w:tc>
          <w:tcPr>
            <w:tcW w:w="3586" w:type="dxa"/>
            <w:vAlign w:val="bottom"/>
          </w:tcPr>
          <w:p w14:paraId="072490A2" w14:textId="5AD6A5CA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20CD4875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E616D6B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F958F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D097A2C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FA0C121" w14:textId="77777777" w:rsidR="00B07E13" w:rsidRPr="000D542A" w:rsidRDefault="00B07E13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51DCBFB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327307B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1C2926E8" w14:textId="77777777" w:rsidTr="00C3054C">
        <w:trPr>
          <w:cantSplit/>
        </w:trPr>
        <w:tc>
          <w:tcPr>
            <w:tcW w:w="3586" w:type="dxa"/>
            <w:vAlign w:val="bottom"/>
          </w:tcPr>
          <w:p w14:paraId="0FE100E6" w14:textId="2DB1DEBC" w:rsidR="00B07E13" w:rsidRDefault="00B07E13" w:rsidP="00B07E13">
            <w:pP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15" w:type="dxa"/>
          </w:tcPr>
          <w:p w14:paraId="45EC1F7E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E80F77F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4A38AFF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1181389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3B21967" w14:textId="77777777" w:rsidR="00B07E13" w:rsidRPr="000D542A" w:rsidRDefault="00B07E13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2856BD2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386243E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316A140C" w14:textId="77777777" w:rsidTr="00C3054C">
        <w:trPr>
          <w:cantSplit/>
        </w:trPr>
        <w:tc>
          <w:tcPr>
            <w:tcW w:w="3586" w:type="dxa"/>
            <w:vAlign w:val="center"/>
          </w:tcPr>
          <w:p w14:paraId="4F05BDCA" w14:textId="788B119B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หุ้นสามัญ </w:t>
            </w:r>
            <w:r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500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หุ้น มูลค่าหุ้นละ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="0057416F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   </w:t>
            </w:r>
            <w:r w:rsidR="002246F1" w:rsidRPr="002246F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88FA251" w14:textId="77777777" w:rsidR="00B07E13" w:rsidRDefault="00B07E13" w:rsidP="00B07E13">
            <w:pPr>
              <w:pStyle w:val="acctmergecolhdg"/>
              <w:tabs>
                <w:tab w:val="left" w:pos="1017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2A4ED470" w14:textId="26801BB0" w:rsidR="0063038C" w:rsidRPr="00E35E03" w:rsidRDefault="002246F1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0,549</w:t>
            </w:r>
          </w:p>
        </w:tc>
        <w:tc>
          <w:tcPr>
            <w:tcW w:w="195" w:type="dxa"/>
          </w:tcPr>
          <w:p w14:paraId="2D388F4D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49EAA1B" w14:textId="77777777" w:rsidR="00B07E13" w:rsidRPr="00E35E03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DDE42CE" w14:textId="142F3BD7" w:rsidR="00B07E13" w:rsidRPr="00E35E03" w:rsidRDefault="002246F1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33</w:t>
            </w:r>
            <w:r w:rsidR="00B07E13"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B07E13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</w:tcPr>
          <w:p w14:paraId="02B5BDC5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520BAF6B" w14:textId="77777777" w:rsidR="00B07E13" w:rsidRDefault="00B07E13" w:rsidP="0079235D">
            <w:pPr>
              <w:pStyle w:val="acctmergecolhdg"/>
              <w:tabs>
                <w:tab w:val="left" w:pos="811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13DD575" w14:textId="61598642" w:rsidR="001A0990" w:rsidRPr="00E35E03" w:rsidRDefault="002246F1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0,549</w:t>
            </w:r>
          </w:p>
        </w:tc>
        <w:tc>
          <w:tcPr>
            <w:tcW w:w="181" w:type="dxa"/>
          </w:tcPr>
          <w:p w14:paraId="0C32A767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6EBC2B34" w14:textId="77777777" w:rsidR="00B07E13" w:rsidRPr="00E35E03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E4CBFE3" w14:textId="1D2B1510" w:rsidR="00B07E13" w:rsidRPr="00E35E03" w:rsidRDefault="002246F1" w:rsidP="001A0990">
            <w:pPr>
              <w:pStyle w:val="acctmergecolhdg"/>
              <w:tabs>
                <w:tab w:val="decimal" w:pos="991"/>
              </w:tabs>
              <w:spacing w:line="240" w:lineRule="atLeast"/>
              <w:ind w:left="-88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33</w:t>
            </w:r>
            <w:r w:rsidR="00B07E13"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0</w:t>
            </w:r>
            <w:r w:rsidR="00B07E13" w:rsidRPr="00E35E03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B07E13" w:rsidRPr="000D542A" w14:paraId="65338463" w14:textId="77777777" w:rsidTr="00C3054C">
        <w:trPr>
          <w:cantSplit/>
        </w:trPr>
        <w:tc>
          <w:tcPr>
            <w:tcW w:w="3586" w:type="dxa"/>
            <w:vAlign w:val="bottom"/>
          </w:tcPr>
          <w:p w14:paraId="146E42E6" w14:textId="699DFB26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ทุนที่ออกและชำระแล้ว</w:t>
            </w:r>
          </w:p>
        </w:tc>
        <w:tc>
          <w:tcPr>
            <w:tcW w:w="1215" w:type="dxa"/>
          </w:tcPr>
          <w:p w14:paraId="65091E49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9DBC138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E904DFE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10D0282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5B260B2B" w14:textId="77777777" w:rsidR="00B07E13" w:rsidRPr="000D542A" w:rsidRDefault="00B07E13" w:rsidP="0079235D">
            <w:pPr>
              <w:pStyle w:val="acctmergecolhdg"/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D875792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C376BE9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29E53EB6" w14:textId="77777777" w:rsidTr="00C3054C">
        <w:trPr>
          <w:cantSplit/>
        </w:trPr>
        <w:tc>
          <w:tcPr>
            <w:tcW w:w="3586" w:type="dxa"/>
            <w:vAlign w:val="center"/>
          </w:tcPr>
          <w:p w14:paraId="3DDC83DC" w14:textId="6013D7B2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 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หุ้นสามัญ </w:t>
            </w:r>
            <w:r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500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,</w:t>
            </w:r>
            <w:r w:rsidRPr="00913FE7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000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หุ้น มูลค่าหุ้นละ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="0057416F"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   </w:t>
            </w:r>
            <w:r w:rsidR="002246F1" w:rsidRPr="002246F1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15" w:type="dxa"/>
          </w:tcPr>
          <w:p w14:paraId="03DE6823" w14:textId="77777777" w:rsidR="00B07E13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FBB6876" w14:textId="395445CB" w:rsidR="0063038C" w:rsidRPr="00FF170F" w:rsidRDefault="002246F1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0,549</w:t>
            </w:r>
          </w:p>
        </w:tc>
        <w:tc>
          <w:tcPr>
            <w:tcW w:w="195" w:type="dxa"/>
          </w:tcPr>
          <w:p w14:paraId="63A35307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315350" w14:textId="77777777" w:rsidR="00B07E13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0BB51D6C" w14:textId="6353ACB6" w:rsidR="00B07E13" w:rsidRPr="00FF170F" w:rsidRDefault="002246F1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  <w:tc>
          <w:tcPr>
            <w:tcW w:w="195" w:type="dxa"/>
          </w:tcPr>
          <w:p w14:paraId="3E365E99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F60AF49" w14:textId="77777777" w:rsidR="00B07E13" w:rsidRDefault="00B07E13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46D7ED6C" w14:textId="0666E1B6" w:rsidR="001A0990" w:rsidRPr="00FF170F" w:rsidRDefault="002246F1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0,549</w:t>
            </w:r>
          </w:p>
        </w:tc>
        <w:tc>
          <w:tcPr>
            <w:tcW w:w="181" w:type="dxa"/>
          </w:tcPr>
          <w:p w14:paraId="64BC19E8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44A9B3AD" w14:textId="77777777" w:rsidR="00B07E13" w:rsidRDefault="00B07E13" w:rsidP="001A0990">
            <w:pPr>
              <w:pStyle w:val="acctmergecolhdg"/>
              <w:tabs>
                <w:tab w:val="decimal" w:pos="991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F3AB2AC" w14:textId="1532D249" w:rsidR="00B07E13" w:rsidRPr="00FF170F" w:rsidRDefault="002246F1" w:rsidP="001A0990">
            <w:pPr>
              <w:pStyle w:val="acctmergecolhdg"/>
              <w:tabs>
                <w:tab w:val="decimal" w:pos="991"/>
              </w:tabs>
              <w:spacing w:line="240" w:lineRule="atLeast"/>
              <w:ind w:left="-88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</w:p>
        </w:tc>
      </w:tr>
      <w:tr w:rsidR="00B07E13" w:rsidRPr="000D542A" w14:paraId="61514A96" w14:textId="77777777" w:rsidTr="00C3054C">
        <w:trPr>
          <w:cantSplit/>
        </w:trPr>
        <w:tc>
          <w:tcPr>
            <w:tcW w:w="3586" w:type="dxa"/>
            <w:vAlign w:val="bottom"/>
          </w:tcPr>
          <w:p w14:paraId="687B5DB0" w14:textId="779EF43D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ส่วนเกินมูลค่าหุ้น</w:t>
            </w:r>
          </w:p>
        </w:tc>
        <w:tc>
          <w:tcPr>
            <w:tcW w:w="1215" w:type="dxa"/>
          </w:tcPr>
          <w:p w14:paraId="5FC625FE" w14:textId="5027FC10" w:rsidR="00B07E13" w:rsidRPr="00FF170F" w:rsidRDefault="002246F1" w:rsidP="00CD7BC3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,008</w:t>
            </w:r>
          </w:p>
        </w:tc>
        <w:tc>
          <w:tcPr>
            <w:tcW w:w="195" w:type="dxa"/>
          </w:tcPr>
          <w:p w14:paraId="4FAC612E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3190EBC" w14:textId="2BC553FB" w:rsidR="00B07E13" w:rsidRPr="00FF170F" w:rsidRDefault="002246F1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135700CA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0BC60B98" w14:textId="6EA1D322" w:rsidR="00B07E13" w:rsidRPr="00FF170F" w:rsidRDefault="002246F1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1A0990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,008</w:t>
            </w:r>
          </w:p>
        </w:tc>
        <w:tc>
          <w:tcPr>
            <w:tcW w:w="181" w:type="dxa"/>
          </w:tcPr>
          <w:p w14:paraId="47B78143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65E6C646" w14:textId="5EC4EE40" w:rsidR="00B07E13" w:rsidRPr="00FF170F" w:rsidRDefault="002246F1" w:rsidP="001A0990">
            <w:pPr>
              <w:pStyle w:val="acctmergecolhdg"/>
              <w:tabs>
                <w:tab w:val="decimal" w:pos="991"/>
              </w:tabs>
              <w:spacing w:line="240" w:lineRule="atLeast"/>
              <w:ind w:left="-88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B07E13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B07E13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B07E13" w:rsidRPr="000D542A" w14:paraId="31AC87FA" w14:textId="77777777" w:rsidTr="00C3054C">
        <w:trPr>
          <w:cantSplit/>
        </w:trPr>
        <w:tc>
          <w:tcPr>
            <w:tcW w:w="3586" w:type="dxa"/>
            <w:vAlign w:val="bottom"/>
          </w:tcPr>
          <w:p w14:paraId="38ACC934" w14:textId="1DB450CD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ส่วนต่ำมูลค่าหุ้นทุนซื้อคืน</w:t>
            </w:r>
          </w:p>
        </w:tc>
        <w:tc>
          <w:tcPr>
            <w:tcW w:w="1215" w:type="dxa"/>
          </w:tcPr>
          <w:p w14:paraId="57AFA1B6" w14:textId="6F533AB0" w:rsidR="00B07E13" w:rsidRPr="00FF170F" w:rsidRDefault="0063038C" w:rsidP="0063038C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(464,6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7)</w:t>
            </w:r>
          </w:p>
        </w:tc>
        <w:tc>
          <w:tcPr>
            <w:tcW w:w="195" w:type="dxa"/>
          </w:tcPr>
          <w:p w14:paraId="07DBAA72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269D66" w14:textId="6EE1F6CF" w:rsidR="00B07E13" w:rsidRPr="00FF170F" w:rsidRDefault="00B07E13" w:rsidP="0063038C">
            <w:pPr>
              <w:pStyle w:val="acctmergecolhdg"/>
              <w:tabs>
                <w:tab w:val="decimal" w:pos="990"/>
              </w:tabs>
              <w:spacing w:line="240" w:lineRule="atLeast"/>
              <w:ind w:left="-88" w:right="-270" w:hanging="12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464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11711E8F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3BAE18E2" w14:textId="6B9BBDB9" w:rsidR="00B07E13" w:rsidRPr="00FF170F" w:rsidRDefault="001A0990" w:rsidP="001A0990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(464,6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7)</w:t>
            </w:r>
          </w:p>
        </w:tc>
        <w:tc>
          <w:tcPr>
            <w:tcW w:w="181" w:type="dxa"/>
          </w:tcPr>
          <w:p w14:paraId="20FD7424" w14:textId="77777777" w:rsidR="00B07E13" w:rsidRPr="00FF170F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5D3AFB" w14:textId="7ADE598D" w:rsidR="00B07E13" w:rsidRPr="00FF170F" w:rsidRDefault="00B07E13" w:rsidP="001A0990">
            <w:pPr>
              <w:pStyle w:val="acctmergecolhdg"/>
              <w:tabs>
                <w:tab w:val="decimal" w:pos="991"/>
              </w:tabs>
              <w:spacing w:line="240" w:lineRule="atLeast"/>
              <w:ind w:left="-88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464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B07E13" w:rsidRPr="000D542A" w14:paraId="6BE901E2" w14:textId="77777777" w:rsidTr="00C3054C">
        <w:trPr>
          <w:cantSplit/>
        </w:trPr>
        <w:tc>
          <w:tcPr>
            <w:tcW w:w="3586" w:type="dxa"/>
            <w:vAlign w:val="bottom"/>
          </w:tcPr>
          <w:p w14:paraId="05A2B1C2" w14:textId="71B2EA9C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กำไรสะสม</w:t>
            </w:r>
            <w:r w:rsidR="0057416F">
              <w:rPr>
                <w:rFonts w:ascii="Angsana New" w:hAnsi="Angsana New" w:cs="Angsana New"/>
                <w:sz w:val="28"/>
                <w:szCs w:val="28"/>
              </w:rPr>
              <w:t>r</w:t>
            </w:r>
          </w:p>
        </w:tc>
        <w:tc>
          <w:tcPr>
            <w:tcW w:w="1215" w:type="dxa"/>
          </w:tcPr>
          <w:p w14:paraId="4D8A1B45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644FDF5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FCF7C50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5E100E0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13EB55DD" w14:textId="77777777" w:rsidR="00B07E13" w:rsidRPr="000D542A" w:rsidRDefault="00B07E13" w:rsidP="00B07E1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4649B383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4787339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B07E13" w:rsidRPr="000D542A" w14:paraId="62AB4FB1" w14:textId="77777777" w:rsidTr="00C3054C">
        <w:trPr>
          <w:cantSplit/>
        </w:trPr>
        <w:tc>
          <w:tcPr>
            <w:tcW w:w="3586" w:type="dxa"/>
            <w:vAlign w:val="bottom"/>
          </w:tcPr>
          <w:p w14:paraId="6572A2CC" w14:textId="6FBAF5B7" w:rsidR="00B07E13" w:rsidRPr="000D542A" w:rsidRDefault="00B07E13" w:rsidP="00B07E13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5" w:type="dxa"/>
          </w:tcPr>
          <w:p w14:paraId="79DC5322" w14:textId="77777777" w:rsidR="00B07E13" w:rsidRPr="000D542A" w:rsidRDefault="00B07E13" w:rsidP="00B07E13">
            <w:pPr>
              <w:pStyle w:val="acctmergecolhdg"/>
              <w:tabs>
                <w:tab w:val="left" w:pos="926"/>
                <w:tab w:val="left" w:pos="1106"/>
              </w:tabs>
              <w:spacing w:line="240" w:lineRule="atLeast"/>
              <w:ind w:left="-79" w:right="-79" w:firstLine="1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46E3631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21AC92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DE654C7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84F13D0" w14:textId="77777777" w:rsidR="00B07E13" w:rsidRPr="000D542A" w:rsidRDefault="00B07E13" w:rsidP="00B07E13">
            <w:pPr>
              <w:pStyle w:val="acctmergecolhdg"/>
              <w:spacing w:line="240" w:lineRule="atLeast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</w:tcPr>
          <w:p w14:paraId="7CB7CAE8" w14:textId="77777777" w:rsidR="00B07E13" w:rsidRPr="000D542A" w:rsidRDefault="00B07E13" w:rsidP="00B07E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31F016E6" w14:textId="77777777" w:rsidR="00B07E13" w:rsidRPr="000D542A" w:rsidRDefault="00B07E13" w:rsidP="00B07E13">
            <w:pPr>
              <w:pStyle w:val="acctmergecolhdg"/>
              <w:spacing w:line="240" w:lineRule="atLeast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AA3B3B" w:rsidRPr="000D542A" w14:paraId="6F01B427" w14:textId="77777777" w:rsidTr="00C3054C">
        <w:trPr>
          <w:cantSplit/>
        </w:trPr>
        <w:tc>
          <w:tcPr>
            <w:tcW w:w="3586" w:type="dxa"/>
            <w:vAlign w:val="bottom"/>
          </w:tcPr>
          <w:p w14:paraId="60575797" w14:textId="15EC0ED9" w:rsidR="00AA3B3B" w:rsidRPr="000D542A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5" w:type="dxa"/>
          </w:tcPr>
          <w:p w14:paraId="11C81A31" w14:textId="28F86500" w:rsidR="00AA3B3B" w:rsidRPr="00FF170F" w:rsidRDefault="002246F1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,579</w:t>
            </w:r>
          </w:p>
        </w:tc>
        <w:tc>
          <w:tcPr>
            <w:tcW w:w="195" w:type="dxa"/>
          </w:tcPr>
          <w:p w14:paraId="44A19794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640D113" w14:textId="3A5688F3" w:rsidR="00AA3B3B" w:rsidRPr="00FF170F" w:rsidRDefault="002246F1" w:rsidP="00AA3B3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AA3B3B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7FA1843D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725B1D28" w14:textId="733FB9E3" w:rsidR="00AA3B3B" w:rsidRPr="00FF170F" w:rsidRDefault="002246F1" w:rsidP="00ED71FA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AA3B3B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81" w:type="dxa"/>
          </w:tcPr>
          <w:p w14:paraId="2C7A7142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7057AFD7" w14:textId="05BDC374" w:rsidR="00AA3B3B" w:rsidRPr="00FF170F" w:rsidRDefault="002246F1" w:rsidP="00AA3B3B">
            <w:pPr>
              <w:pStyle w:val="acctmergecolhdg"/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AA3B3B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AA3B3B" w:rsidRPr="000D542A" w14:paraId="3D6DD787" w14:textId="77777777" w:rsidTr="00C3054C">
        <w:trPr>
          <w:cantSplit/>
        </w:trPr>
        <w:tc>
          <w:tcPr>
            <w:tcW w:w="3586" w:type="dxa"/>
            <w:vAlign w:val="bottom"/>
          </w:tcPr>
          <w:p w14:paraId="0C446914" w14:textId="68A2BECE" w:rsidR="00AA3B3B" w:rsidRPr="000D542A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สำรองหุ้นทุนซื้อคืน</w:t>
            </w:r>
          </w:p>
        </w:tc>
        <w:tc>
          <w:tcPr>
            <w:tcW w:w="1215" w:type="dxa"/>
          </w:tcPr>
          <w:p w14:paraId="377FC995" w14:textId="06C01D12" w:rsidR="00AA3B3B" w:rsidRPr="00FF170F" w:rsidRDefault="0063038C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976,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  <w:tc>
          <w:tcPr>
            <w:tcW w:w="195" w:type="dxa"/>
          </w:tcPr>
          <w:p w14:paraId="3C651E23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E4209B9" w14:textId="7E6AF9B9" w:rsidR="00AA3B3B" w:rsidRPr="00FF170F" w:rsidRDefault="00AA3B3B" w:rsidP="00AA3B3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  <w:tc>
          <w:tcPr>
            <w:tcW w:w="195" w:type="dxa"/>
          </w:tcPr>
          <w:p w14:paraId="167BABFE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2181E214" w14:textId="091EADA7" w:rsidR="00AA3B3B" w:rsidRPr="00FF170F" w:rsidRDefault="00AA3B3B" w:rsidP="00ED71FA">
            <w:pPr>
              <w:pStyle w:val="acctmergecolhdg"/>
              <w:tabs>
                <w:tab w:val="decimal" w:pos="926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  <w:tc>
          <w:tcPr>
            <w:tcW w:w="181" w:type="dxa"/>
          </w:tcPr>
          <w:p w14:paraId="0ECAD297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5FD9C9C" w14:textId="716E786A" w:rsidR="00AA3B3B" w:rsidRPr="00FF170F" w:rsidRDefault="00AA3B3B" w:rsidP="00AA3B3B">
            <w:pPr>
              <w:pStyle w:val="acctmergecolhdg"/>
              <w:spacing w:line="240" w:lineRule="atLeast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</w:p>
        </w:tc>
      </w:tr>
      <w:tr w:rsidR="00AA3B3B" w:rsidRPr="000D542A" w14:paraId="00C95CEF" w14:textId="77777777" w:rsidTr="00C3054C">
        <w:trPr>
          <w:cantSplit/>
        </w:trPr>
        <w:tc>
          <w:tcPr>
            <w:tcW w:w="3586" w:type="dxa"/>
            <w:vAlign w:val="bottom"/>
          </w:tcPr>
          <w:p w14:paraId="061B8248" w14:textId="2700DB9E" w:rsidR="00AA3B3B" w:rsidRPr="000D542A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5" w:type="dxa"/>
          </w:tcPr>
          <w:p w14:paraId="6861C411" w14:textId="35A50F51" w:rsidR="00AA3B3B" w:rsidRPr="002F5558" w:rsidRDefault="002246F1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94,904</w:t>
            </w:r>
          </w:p>
        </w:tc>
        <w:tc>
          <w:tcPr>
            <w:tcW w:w="195" w:type="dxa"/>
          </w:tcPr>
          <w:p w14:paraId="09ABBE0F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CA6FEEC" w14:textId="51A19230" w:rsidR="00AA3B3B" w:rsidRPr="00FF170F" w:rsidRDefault="00AA3B3B" w:rsidP="00AA3B3B">
            <w:pPr>
              <w:pStyle w:val="acctmergecolhdg"/>
              <w:tabs>
                <w:tab w:val="left" w:pos="985"/>
              </w:tabs>
              <w:spacing w:line="240" w:lineRule="atLeast"/>
              <w:ind w:left="-88" w:right="-270" w:hanging="12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77</w:t>
            </w:r>
          </w:p>
        </w:tc>
        <w:tc>
          <w:tcPr>
            <w:tcW w:w="195" w:type="dxa"/>
          </w:tcPr>
          <w:p w14:paraId="4D8E636C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A890F35" w14:textId="50E62D83" w:rsidR="00AA3B3B" w:rsidRPr="00FF170F" w:rsidRDefault="002246F1" w:rsidP="00ED71FA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A3B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0,</w:t>
            </w:r>
            <w:r w:rsidR="008F77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574,696</w:t>
            </w:r>
          </w:p>
        </w:tc>
        <w:tc>
          <w:tcPr>
            <w:tcW w:w="181" w:type="dxa"/>
          </w:tcPr>
          <w:p w14:paraId="27195074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3030B5" w14:textId="63B1B36F" w:rsidR="00AA3B3B" w:rsidRPr="00FF170F" w:rsidRDefault="00AA3B3B" w:rsidP="00AA3B3B">
            <w:pPr>
              <w:pStyle w:val="acctmergecolhdg"/>
              <w:spacing w:line="240" w:lineRule="atLeast"/>
              <w:ind w:left="-88" w:right="-17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949</w:t>
            </w:r>
          </w:p>
        </w:tc>
      </w:tr>
      <w:tr w:rsidR="00AA3B3B" w:rsidRPr="000D542A" w14:paraId="1A7AFB63" w14:textId="77777777" w:rsidTr="00C3054C">
        <w:trPr>
          <w:cantSplit/>
        </w:trPr>
        <w:tc>
          <w:tcPr>
            <w:tcW w:w="3586" w:type="dxa"/>
            <w:vAlign w:val="bottom"/>
          </w:tcPr>
          <w:p w14:paraId="233F3577" w14:textId="629F00D4" w:rsidR="00AA3B3B" w:rsidRPr="000D542A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215" w:type="dxa"/>
          </w:tcPr>
          <w:p w14:paraId="4AF2D219" w14:textId="5A8D0C0A" w:rsidR="00AA3B3B" w:rsidRPr="00FF170F" w:rsidRDefault="0063038C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(976,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6072E7F1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338E0BE" w14:textId="41A6B7CA" w:rsidR="00AA3B3B" w:rsidRPr="00FF170F" w:rsidRDefault="00AA3B3B" w:rsidP="00AA3B3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95" w:type="dxa"/>
          </w:tcPr>
          <w:p w14:paraId="2812AAD9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</w:tcPr>
          <w:p w14:paraId="6F3107CB" w14:textId="0A8E0C0E" w:rsidR="00AA3B3B" w:rsidRPr="00FF170F" w:rsidRDefault="00AA3B3B" w:rsidP="00ED71FA">
            <w:pPr>
              <w:pStyle w:val="acctmergecolhdg"/>
              <w:tabs>
                <w:tab w:val="decimal" w:pos="926"/>
              </w:tabs>
              <w:spacing w:line="240" w:lineRule="atLeast"/>
              <w:ind w:left="-79" w:right="-18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(976,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4704E318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</w:tcPr>
          <w:p w14:paraId="2188DC5F" w14:textId="3E7E6A5D" w:rsidR="00AA3B3B" w:rsidRPr="00FF170F" w:rsidRDefault="00AA3B3B" w:rsidP="00AA3B3B">
            <w:pPr>
              <w:pStyle w:val="acctmergecolhdg"/>
              <w:spacing w:line="240" w:lineRule="atLeast"/>
              <w:ind w:left="-88" w:right="-26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(</w:t>
            </w:r>
            <w:r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976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223</w:t>
            </w: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)</w:t>
            </w:r>
          </w:p>
        </w:tc>
      </w:tr>
      <w:tr w:rsidR="00AA3B3B" w:rsidRPr="000D542A" w14:paraId="75166091" w14:textId="77777777" w:rsidTr="00C3054C">
        <w:trPr>
          <w:cantSplit/>
        </w:trPr>
        <w:tc>
          <w:tcPr>
            <w:tcW w:w="3586" w:type="dxa"/>
            <w:vAlign w:val="bottom"/>
          </w:tcPr>
          <w:p w14:paraId="3F7D3A9E" w14:textId="08EFB6AF" w:rsidR="00AA3B3B" w:rsidRPr="000D542A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23EA5C0" w14:textId="691C4C17" w:rsidR="00AA3B3B" w:rsidRPr="00FF170F" w:rsidRDefault="002246F1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="00AE5AAF" w:rsidRPr="00AE5AA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4,996</w:t>
            </w:r>
          </w:p>
        </w:tc>
        <w:tc>
          <w:tcPr>
            <w:tcW w:w="195" w:type="dxa"/>
          </w:tcPr>
          <w:p w14:paraId="7869953B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58EFA83" w14:textId="7AF793B2" w:rsidR="00AA3B3B" w:rsidRPr="00FF170F" w:rsidRDefault="002246F1" w:rsidP="00AA3B3B">
            <w:pPr>
              <w:pStyle w:val="acctmergecolhdg"/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AE5AAF" w:rsidRPr="00AE5AA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E5AAF" w:rsidRPr="00AE5AA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</w:t>
            </w:r>
          </w:p>
        </w:tc>
        <w:tc>
          <w:tcPr>
            <w:tcW w:w="195" w:type="dxa"/>
          </w:tcPr>
          <w:p w14:paraId="592D33A7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623731F" w14:textId="322C04AB" w:rsidR="00AA3B3B" w:rsidRPr="00FF170F" w:rsidRDefault="00AA3B3B" w:rsidP="00FF35D1">
            <w:pPr>
              <w:pStyle w:val="acctmergecolhdg"/>
              <w:tabs>
                <w:tab w:val="decimal" w:pos="645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090443DB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3ABE900" w14:textId="36B686E2" w:rsidR="00AA3B3B" w:rsidRPr="00FF170F" w:rsidRDefault="00AA3B3B" w:rsidP="006A799A">
            <w:pPr>
              <w:pStyle w:val="acctmergecolhdg"/>
              <w:tabs>
                <w:tab w:val="decimal" w:pos="663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AA3B3B" w:rsidRPr="000D542A" w14:paraId="027FC91A" w14:textId="77777777" w:rsidTr="00C3054C">
        <w:trPr>
          <w:cantSplit/>
        </w:trPr>
        <w:tc>
          <w:tcPr>
            <w:tcW w:w="3586" w:type="dxa"/>
            <w:vAlign w:val="bottom"/>
          </w:tcPr>
          <w:p w14:paraId="4E638D70" w14:textId="6F40201A" w:rsidR="00AA3B3B" w:rsidRPr="00481741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8174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5C35DDD9" w14:textId="2A12631D" w:rsidR="00AA3B3B" w:rsidRPr="00FF170F" w:rsidRDefault="002246F1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FC7B8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,9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FC7B8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0,409</w:t>
            </w:r>
          </w:p>
        </w:tc>
        <w:tc>
          <w:tcPr>
            <w:tcW w:w="195" w:type="dxa"/>
          </w:tcPr>
          <w:p w14:paraId="198CB7B5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4670677B" w14:textId="6304ED6F" w:rsidR="00AA3B3B" w:rsidRPr="00FF170F" w:rsidRDefault="002246F1" w:rsidP="00AA3B3B">
            <w:pPr>
              <w:pStyle w:val="acctmergecolhdg"/>
              <w:spacing w:line="240" w:lineRule="atLeast"/>
              <w:ind w:left="-88" w:right="-270" w:hanging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AA3B3B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96</w:t>
            </w:r>
            <w:r w:rsidR="00AA3B3B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940</w:t>
            </w:r>
          </w:p>
        </w:tc>
        <w:tc>
          <w:tcPr>
            <w:tcW w:w="195" w:type="dxa"/>
          </w:tcPr>
          <w:p w14:paraId="613EB385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D79ED5A" w14:textId="7190271F" w:rsidR="00AA3B3B" w:rsidRPr="00FF170F" w:rsidRDefault="002246F1" w:rsidP="00ED71FA">
            <w:pPr>
              <w:pStyle w:val="acctmergecolhdg"/>
              <w:tabs>
                <w:tab w:val="decimal" w:pos="926"/>
              </w:tabs>
              <w:spacing w:line="240" w:lineRule="atLeast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AA3B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238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96</w:t>
            </w:r>
            <w:r w:rsidR="008F77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8F77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05</w:t>
            </w:r>
          </w:p>
        </w:tc>
        <w:tc>
          <w:tcPr>
            <w:tcW w:w="181" w:type="dxa"/>
          </w:tcPr>
          <w:p w14:paraId="09936F17" w14:textId="77777777" w:rsidR="00AA3B3B" w:rsidRPr="00FF170F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196D37" w14:textId="5A799AE1" w:rsidR="00AA3B3B" w:rsidRPr="00FF170F" w:rsidRDefault="002246F1" w:rsidP="00AA3B3B">
            <w:pPr>
              <w:pStyle w:val="acctmergecolhdg"/>
              <w:tabs>
                <w:tab w:val="left" w:pos="908"/>
              </w:tabs>
              <w:spacing w:line="240" w:lineRule="atLeast"/>
              <w:ind w:left="-88" w:right="-8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AA3B3B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AA3B3B" w:rsidRPr="00FF170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458</w:t>
            </w:r>
          </w:p>
        </w:tc>
      </w:tr>
      <w:tr w:rsidR="00AA3B3B" w:rsidRPr="000D542A" w14:paraId="4A5998A1" w14:textId="77777777" w:rsidTr="00C3054C">
        <w:trPr>
          <w:cantSplit/>
        </w:trPr>
        <w:tc>
          <w:tcPr>
            <w:tcW w:w="3586" w:type="dxa"/>
            <w:vAlign w:val="bottom"/>
          </w:tcPr>
          <w:p w14:paraId="28A321ED" w14:textId="0A1C7F0F" w:rsidR="00AA3B3B" w:rsidRPr="000D542A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5594EBA" w14:textId="1518A23B" w:rsidR="00AA3B3B" w:rsidRPr="00E753B6" w:rsidRDefault="002246F1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,4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195" w:type="dxa"/>
          </w:tcPr>
          <w:p w14:paraId="1E2DEFF1" w14:textId="77777777" w:rsidR="00AA3B3B" w:rsidRPr="00E753B6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35AB722" w14:textId="45640E4E" w:rsidR="00AA3B3B" w:rsidRPr="00E753B6" w:rsidRDefault="002246F1" w:rsidP="00AA3B3B">
            <w:pPr>
              <w:pStyle w:val="acctmergecolhdg"/>
              <w:tabs>
                <w:tab w:val="left" w:pos="972"/>
              </w:tabs>
              <w:spacing w:line="240" w:lineRule="atLeast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</w:t>
            </w:r>
            <w:r w:rsidR="00AA3B3B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76</w:t>
            </w:r>
          </w:p>
        </w:tc>
        <w:tc>
          <w:tcPr>
            <w:tcW w:w="195" w:type="dxa"/>
          </w:tcPr>
          <w:p w14:paraId="2A30713D" w14:textId="77777777" w:rsidR="00AA3B3B" w:rsidRPr="00E753B6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F74FB7E" w14:textId="5F163885" w:rsidR="00AA3B3B" w:rsidRPr="00E753B6" w:rsidRDefault="00AA3B3B" w:rsidP="00FF35D1">
            <w:pPr>
              <w:pStyle w:val="acctmergecolhdg"/>
              <w:tabs>
                <w:tab w:val="decimal" w:pos="645"/>
              </w:tabs>
              <w:spacing w:line="240" w:lineRule="atLeast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</w:tcPr>
          <w:p w14:paraId="65E0CB71" w14:textId="77777777" w:rsidR="00AA3B3B" w:rsidRPr="00E753B6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BE99081" w14:textId="24E4ACF4" w:rsidR="00AA3B3B" w:rsidRPr="00E753B6" w:rsidRDefault="00AA3B3B" w:rsidP="006A799A">
            <w:pPr>
              <w:pStyle w:val="acctmergecolhdg"/>
              <w:tabs>
                <w:tab w:val="decimal" w:pos="663"/>
              </w:tabs>
              <w:spacing w:line="240" w:lineRule="atLeast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AA3B3B" w:rsidRPr="000D542A" w14:paraId="030A7A1B" w14:textId="77777777" w:rsidTr="00C3054C">
        <w:trPr>
          <w:cantSplit/>
        </w:trPr>
        <w:tc>
          <w:tcPr>
            <w:tcW w:w="3586" w:type="dxa"/>
            <w:vAlign w:val="bottom"/>
          </w:tcPr>
          <w:p w14:paraId="6023C6F4" w14:textId="02430E70" w:rsidR="00AA3B3B" w:rsidRPr="00E753B6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794576E" w14:textId="6AA6AF21" w:rsidR="00AA3B3B" w:rsidRPr="00E753B6" w:rsidRDefault="002246F1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221</w:t>
            </w:r>
            <w:r w:rsidR="0063038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,84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95" w:type="dxa"/>
          </w:tcPr>
          <w:p w14:paraId="70EAFA2A" w14:textId="77777777" w:rsidR="00AA3B3B" w:rsidRPr="00E753B6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18C09FC" w14:textId="61DD8159" w:rsidR="00AA3B3B" w:rsidRPr="00E753B6" w:rsidRDefault="002246F1" w:rsidP="00AA3B3B">
            <w:pPr>
              <w:pStyle w:val="acctmergecolhdg"/>
              <w:tabs>
                <w:tab w:val="left" w:pos="843"/>
                <w:tab w:val="left" w:pos="934"/>
                <w:tab w:val="left" w:pos="1024"/>
              </w:tabs>
              <w:spacing w:line="240" w:lineRule="atLeast"/>
              <w:ind w:left="-88" w:right="-270" w:hanging="21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AA3B3B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</w:t>
            </w:r>
            <w:r w:rsidR="00AA3B3B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95" w:type="dxa"/>
          </w:tcPr>
          <w:p w14:paraId="7467AB3C" w14:textId="77777777" w:rsidR="00AA3B3B" w:rsidRPr="00E753B6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482120D2" w14:textId="72A3D381" w:rsidR="00AA3B3B" w:rsidRPr="00E753B6" w:rsidRDefault="002246F1" w:rsidP="00ED71FA">
            <w:pPr>
              <w:pStyle w:val="acctmergecolhdg"/>
              <w:tabs>
                <w:tab w:val="decimal" w:pos="926"/>
              </w:tabs>
              <w:spacing w:line="240" w:lineRule="atLeast"/>
              <w:ind w:left="-79" w:right="-1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AA3B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,9</w:t>
            </w:r>
            <w:r w:rsidR="00A2389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</w:t>
            </w:r>
            <w:r w:rsidR="008F77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="008F77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05</w:t>
            </w:r>
          </w:p>
        </w:tc>
        <w:tc>
          <w:tcPr>
            <w:tcW w:w="181" w:type="dxa"/>
          </w:tcPr>
          <w:p w14:paraId="39F4FF9E" w14:textId="77777777" w:rsidR="00AA3B3B" w:rsidRPr="00E753B6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6FF1663" w14:textId="7711894E" w:rsidR="00AA3B3B" w:rsidRPr="00E753B6" w:rsidRDefault="002246F1" w:rsidP="00AA3B3B">
            <w:pPr>
              <w:pStyle w:val="acctmergecolhdg"/>
              <w:tabs>
                <w:tab w:val="left" w:pos="934"/>
                <w:tab w:val="left" w:pos="1076"/>
              </w:tabs>
              <w:spacing w:line="240" w:lineRule="atLeast"/>
              <w:ind w:left="-88" w:right="-8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="00AA3B3B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32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="00AA3B3B" w:rsidRPr="00E753B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="00AA3B3B" w:rsidRPr="00913FE7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458</w:t>
            </w:r>
          </w:p>
        </w:tc>
      </w:tr>
      <w:tr w:rsidR="00AA3B3B" w:rsidRPr="000D542A" w14:paraId="5D0583E4" w14:textId="77777777" w:rsidTr="00C3054C">
        <w:trPr>
          <w:cantSplit/>
        </w:trPr>
        <w:tc>
          <w:tcPr>
            <w:tcW w:w="3586" w:type="dxa"/>
            <w:vAlign w:val="bottom"/>
          </w:tcPr>
          <w:p w14:paraId="1A0E169A" w14:textId="618D83B3" w:rsidR="00AA3B3B" w:rsidRPr="000D542A" w:rsidRDefault="00AA3B3B" w:rsidP="00AA3B3B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2985E305" w14:textId="42C14547" w:rsidR="00AA3B3B" w:rsidRPr="00481741" w:rsidRDefault="002246F1" w:rsidP="00FF35D1">
            <w:pPr>
              <w:pStyle w:val="acctmergecolhdg"/>
              <w:tabs>
                <w:tab w:val="decimal" w:pos="940"/>
              </w:tabs>
              <w:spacing w:line="240" w:lineRule="atLeast"/>
              <w:ind w:left="-79" w:right="-79" w:firstLine="10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3038C">
              <w:rPr>
                <w:rFonts w:asciiTheme="majorBidi" w:hAnsiTheme="majorBidi" w:cstheme="majorBidi"/>
                <w:sz w:val="28"/>
                <w:szCs w:val="28"/>
              </w:rPr>
              <w:t>9,4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B78D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B78DB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95" w:type="dxa"/>
          </w:tcPr>
          <w:p w14:paraId="1062FED3" w14:textId="77777777" w:rsidR="00AA3B3B" w:rsidRPr="00481741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0D6AD7C" w14:textId="4D215656" w:rsidR="00AA3B3B" w:rsidRPr="00481741" w:rsidRDefault="002246F1" w:rsidP="00AA3B3B">
            <w:pPr>
              <w:pStyle w:val="acctmergecolhdg"/>
              <w:spacing w:line="240" w:lineRule="atLeast"/>
              <w:ind w:left="-88" w:right="-270" w:hanging="21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A3B3B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A3B3B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A3B3B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195" w:type="dxa"/>
          </w:tcPr>
          <w:p w14:paraId="06CA36CE" w14:textId="77777777" w:rsidR="00AA3B3B" w:rsidRPr="00481741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6A53EA0" w14:textId="16076285" w:rsidR="00AA3B3B" w:rsidRPr="00481741" w:rsidRDefault="002246F1" w:rsidP="00ED71FA">
            <w:pPr>
              <w:pStyle w:val="acctmergecolhdg"/>
              <w:tabs>
                <w:tab w:val="decimal" w:pos="926"/>
              </w:tabs>
              <w:spacing w:line="240" w:lineRule="atLeast"/>
              <w:ind w:left="-79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B3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658F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F77C4">
              <w:rPr>
                <w:rFonts w:asciiTheme="majorBidi" w:hAnsiTheme="majorBidi" w:cstheme="majorBidi"/>
                <w:sz w:val="28"/>
                <w:szCs w:val="28"/>
              </w:rPr>
              <w:t>8,86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1" w:type="dxa"/>
          </w:tcPr>
          <w:p w14:paraId="5C604608" w14:textId="77777777" w:rsidR="00AA3B3B" w:rsidRPr="00481741" w:rsidRDefault="00AA3B3B" w:rsidP="00AA3B3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746B8CCD" w14:textId="4BF34D4A" w:rsidR="00AA3B3B" w:rsidRPr="00481741" w:rsidRDefault="002246F1" w:rsidP="00AA3B3B">
            <w:pPr>
              <w:pStyle w:val="acctmergecolhdg"/>
              <w:spacing w:line="240" w:lineRule="atLeast"/>
              <w:ind w:left="-88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AA3B3B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="00AA3B3B" w:rsidRPr="004817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3B3B" w:rsidRPr="00913FE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2246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</w:tbl>
    <w:p w14:paraId="2033E92A" w14:textId="79069835" w:rsidR="000D542A" w:rsidRDefault="000D542A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A27A9" w14:textId="59A0425A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1E6D3B" w14:textId="4E5157E9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659A4" w14:textId="05C9B3CF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3CDC3" w14:textId="7AF98934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18826" w14:textId="05A1082E" w:rsidR="009D1381" w:rsidRDefault="009D1381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080"/>
        <w:gridCol w:w="270"/>
        <w:gridCol w:w="1260"/>
      </w:tblGrid>
      <w:tr w:rsidR="00E753B6" w:rsidRPr="00BB102D" w14:paraId="40C1A5A5" w14:textId="77777777" w:rsidTr="00502A9C">
        <w:trPr>
          <w:trHeight w:val="385"/>
          <w:tblHeader/>
        </w:trPr>
        <w:tc>
          <w:tcPr>
            <w:tcW w:w="3510" w:type="dxa"/>
          </w:tcPr>
          <w:p w14:paraId="66C1E619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B285FFA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6F6D23D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5EC2E86" w14:textId="77777777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ED9" w:rsidRPr="00BB102D" w14:paraId="451B8CDC" w14:textId="77777777" w:rsidTr="00502A9C">
        <w:trPr>
          <w:trHeight w:val="385"/>
          <w:tblHeader/>
        </w:trPr>
        <w:tc>
          <w:tcPr>
            <w:tcW w:w="3510" w:type="dxa"/>
          </w:tcPr>
          <w:p w14:paraId="573FC0FE" w14:textId="77777777" w:rsidR="006D2ED9" w:rsidRPr="00BB102D" w:rsidRDefault="006D2ED9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3DBAC96" w14:textId="2DE8EBB3" w:rsidR="006D2ED9" w:rsidRPr="006D2ED9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16029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41602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5D78C7F0" w14:textId="77777777" w:rsidR="006D2ED9" w:rsidRPr="00BB102D" w:rsidRDefault="006D2ED9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D9B2D08" w14:textId="316841DE" w:rsidR="00C656BD" w:rsidRPr="00C656BD" w:rsidRDefault="006D2ED9" w:rsidP="00C656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สำหรับงวดสามเดือนสิ้นสุด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="00C656BD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16029"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 w:rsidR="00416029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E753B6" w:rsidRPr="00BB102D" w14:paraId="6045D501" w14:textId="77777777" w:rsidTr="00502A9C">
        <w:trPr>
          <w:trHeight w:val="385"/>
          <w:tblHeader/>
        </w:trPr>
        <w:tc>
          <w:tcPr>
            <w:tcW w:w="3510" w:type="dxa"/>
          </w:tcPr>
          <w:p w14:paraId="3EEA5A42" w14:textId="1C664944" w:rsidR="00E753B6" w:rsidRPr="00D85A54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5F7A1E6E" w14:textId="11C58345" w:rsidR="00E753B6" w:rsidRPr="00BB102D" w:rsidRDefault="002246F1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AEE3EA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E6343B" w14:textId="2D3018F8" w:rsidR="00E753B6" w:rsidRPr="00BB102D" w:rsidRDefault="002246F1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A6E91AD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7764E" w14:textId="63DD9F9A" w:rsidR="00E753B6" w:rsidRPr="00BB102D" w:rsidRDefault="002246F1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913FE7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AE29415" w14:textId="77777777" w:rsidR="00E753B6" w:rsidRPr="00BB102D" w:rsidRDefault="00E753B6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57CC4F" w14:textId="4FE375BB" w:rsidR="00E753B6" w:rsidRPr="00BB102D" w:rsidRDefault="002246F1" w:rsidP="00FF092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913FE7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E753B6" w:rsidRPr="00BB102D" w14:paraId="01E0A1E1" w14:textId="77777777" w:rsidTr="00502A9C">
        <w:trPr>
          <w:trHeight w:val="399"/>
          <w:tblHeader/>
        </w:trPr>
        <w:tc>
          <w:tcPr>
            <w:tcW w:w="3510" w:type="dxa"/>
          </w:tcPr>
          <w:p w14:paraId="72096D30" w14:textId="77777777" w:rsidR="00E753B6" w:rsidRPr="00BB102D" w:rsidRDefault="00E753B6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41C3715C" w14:textId="34DE159D" w:rsidR="00E753B6" w:rsidRPr="00BB102D" w:rsidRDefault="00E753B6" w:rsidP="00FF09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 w:rsidR="008E188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753B6" w:rsidRPr="00BB102D" w14:paraId="132CCD89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21AEE4D8" w14:textId="1F5EB089" w:rsidR="00E753B6" w:rsidRPr="00FF092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FF092A">
              <w:rPr>
                <w:rFonts w:ascii="Angsana New" w:hAnsi="Angsana New" w:cs="Angsana New" w:hint="cs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1F4FB" w14:textId="5A6945F4" w:rsidR="00E753B6" w:rsidRPr="00B41FC3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601BDA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19256D" w14:textId="0FDE3378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BF6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63E4F2" w14:textId="43F101C8" w:rsidR="00E753B6" w:rsidRPr="00FF092A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309A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A64187" w14:textId="1730BDE0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F092A" w:rsidRPr="00BB102D" w14:paraId="5138E818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00905AE9" w14:textId="59EC7C09" w:rsidR="00FF092A" w:rsidRPr="00BB102D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CFC4CC0" w14:textId="5E7C761C" w:rsidR="00FF092A" w:rsidRPr="00FF092A" w:rsidRDefault="002246F1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5302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302F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6192CC1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D6C698" w14:textId="14B7E872" w:rsidR="00FF092A" w:rsidRPr="00FF092A" w:rsidRDefault="002246F1" w:rsidP="00321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6B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86B0A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86B0A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70" w:type="dxa"/>
          </w:tcPr>
          <w:p w14:paraId="108DB74C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BD9EAD" w14:textId="05941307" w:rsidR="00FF092A" w:rsidRPr="00F0711E" w:rsidRDefault="002246F1" w:rsidP="00C37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3712A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712A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3712A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307D11F0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25FBC7" w14:textId="58D947DE" w:rsidR="00FF092A" w:rsidRPr="00FF092A" w:rsidRDefault="002246F1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,964,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</w:tr>
      <w:tr w:rsidR="00FF092A" w:rsidRPr="00BB102D" w14:paraId="28086C1A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38B9B829" w14:textId="754BE119" w:rsidR="00FF092A" w:rsidRPr="00BB102D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260" w:type="dxa"/>
            <w:shd w:val="clear" w:color="auto" w:fill="auto"/>
          </w:tcPr>
          <w:p w14:paraId="47DAC1C1" w14:textId="7AE1D4DA" w:rsidR="00FF092A" w:rsidRPr="00FF092A" w:rsidRDefault="002246F1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5,78</w:t>
            </w:r>
            <w:r w:rsidR="005302F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E47E02E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70211A" w14:textId="1DD4A4EF" w:rsidR="00FF092A" w:rsidRPr="00FF092A" w:rsidRDefault="002246F1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86B0A">
              <w:rPr>
                <w:rFonts w:asciiTheme="majorBidi" w:hAnsiTheme="majorBidi" w:cstheme="majorBidi"/>
                <w:sz w:val="28"/>
                <w:szCs w:val="28"/>
              </w:rPr>
              <w:t>,555</w:t>
            </w:r>
          </w:p>
        </w:tc>
        <w:tc>
          <w:tcPr>
            <w:tcW w:w="270" w:type="dxa"/>
          </w:tcPr>
          <w:p w14:paraId="66B2947F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F7B2DC" w14:textId="213F40F2" w:rsidR="00FF092A" w:rsidRPr="008E1887" w:rsidRDefault="002246F1" w:rsidP="00F21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77C4">
              <w:rPr>
                <w:rFonts w:asciiTheme="majorBidi" w:hAnsiTheme="majorBidi" w:cstheme="majorBidi"/>
                <w:sz w:val="28"/>
                <w:szCs w:val="28"/>
              </w:rPr>
              <w:t>8,670</w:t>
            </w:r>
          </w:p>
        </w:tc>
        <w:tc>
          <w:tcPr>
            <w:tcW w:w="270" w:type="dxa"/>
          </w:tcPr>
          <w:p w14:paraId="1895A340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A49582" w14:textId="782A67AC" w:rsidR="00FF092A" w:rsidRPr="00FF092A" w:rsidRDefault="002246F1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6,470</w:t>
            </w:r>
          </w:p>
        </w:tc>
      </w:tr>
      <w:tr w:rsidR="00FF092A" w:rsidRPr="00BB102D" w14:paraId="4791BD97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5A7BA960" w14:textId="4FAC11B9" w:rsidR="00FF092A" w:rsidRPr="00BB102D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1DAD07" w14:textId="4DDD6479" w:rsidR="00FF092A" w:rsidRPr="00FF092A" w:rsidRDefault="002246F1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6E83C79F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8E160C" w14:textId="41A667A6" w:rsidR="00FF092A" w:rsidRPr="00FF092A" w:rsidRDefault="00C86B0A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5F0AACA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4FED2" w14:textId="527ED24F" w:rsidR="00FF092A" w:rsidRPr="00F0711E" w:rsidRDefault="002246F1" w:rsidP="00C371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12DB">
              <w:rPr>
                <w:rFonts w:asciiTheme="majorBidi" w:hAnsiTheme="majorBidi" w:cstheme="majorBidi"/>
                <w:sz w:val="28"/>
                <w:szCs w:val="28"/>
              </w:rPr>
              <w:t>6,85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2408673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29A2F" w14:textId="5E0DDEDC" w:rsidR="00FF092A" w:rsidRPr="00FF092A" w:rsidRDefault="00AE57A7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,989</w:t>
            </w:r>
          </w:p>
        </w:tc>
      </w:tr>
      <w:tr w:rsidR="00FF092A" w:rsidRPr="00BB102D" w14:paraId="1861855B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29877734" w14:textId="27BC3871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4C5CE" w14:textId="313838EB" w:rsidR="00FF092A" w:rsidRPr="00FF092A" w:rsidRDefault="002246F1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,87</w:t>
            </w:r>
            <w:r w:rsidR="005302FF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302FF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6555475A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9F2788" w14:textId="0BF4B526" w:rsidR="00FF092A" w:rsidRPr="00FF092A" w:rsidRDefault="002246F1" w:rsidP="00321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804"/>
                <w:tab w:val="left" w:pos="920"/>
              </w:tabs>
              <w:spacing w:after="0" w:line="240" w:lineRule="auto"/>
              <w:ind w:right="-386" w:hanging="2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86B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6B0A">
              <w:rPr>
                <w:rFonts w:asciiTheme="majorBidi" w:hAnsiTheme="majorBidi" w:cstheme="majorBidi"/>
                <w:sz w:val="28"/>
                <w:szCs w:val="28"/>
              </w:rPr>
              <w:t>79,805</w:t>
            </w:r>
          </w:p>
        </w:tc>
        <w:tc>
          <w:tcPr>
            <w:tcW w:w="270" w:type="dxa"/>
          </w:tcPr>
          <w:p w14:paraId="5BBC4C18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01DB1" w14:textId="41B2DEE9" w:rsidR="00FF092A" w:rsidRPr="00F0711E" w:rsidRDefault="002246F1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3712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4306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212DB">
              <w:rPr>
                <w:rFonts w:asciiTheme="majorBidi" w:hAnsiTheme="majorBidi" w:cstheme="majorBidi"/>
                <w:sz w:val="28"/>
                <w:szCs w:val="28"/>
              </w:rPr>
              <w:t>79,79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23FFB80" w14:textId="77777777" w:rsidR="00FF092A" w:rsidRPr="00FF092A" w:rsidRDefault="00FF092A" w:rsidP="00FF0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A01C12" w14:textId="7C8DABE8" w:rsidR="00FF092A" w:rsidRPr="00FF092A" w:rsidRDefault="002246F1" w:rsidP="00FF09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,768</w:t>
            </w:r>
          </w:p>
        </w:tc>
      </w:tr>
      <w:tr w:rsidR="00E753B6" w:rsidRPr="00BB102D" w14:paraId="280E06F7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638A774F" w14:textId="7ACE0B4F" w:rsidR="00E753B6" w:rsidRPr="00FF092A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001B7" w14:textId="77777777" w:rsidR="00E753B6" w:rsidRDefault="00E753B6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EB88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99CDDC" w14:textId="77777777" w:rsidR="00E753B6" w:rsidRDefault="00E753B6" w:rsidP="00321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7B6150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12595" w14:textId="77777777" w:rsidR="00E753B6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1BB81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15671" w14:textId="77777777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7666E" w:rsidRPr="00BB102D" w14:paraId="55207A03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07A3D7C0" w14:textId="2C45BD17" w:rsidR="00F7666E" w:rsidRPr="00BB102D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398A87F" w14:textId="0B566F00" w:rsidR="00F7666E" w:rsidRPr="00F7666E" w:rsidRDefault="002246F1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50DDB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284D3C3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BCA3D6" w14:textId="591B681F" w:rsidR="00F7666E" w:rsidRPr="00F7666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1A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21AF7">
              <w:rPr>
                <w:rFonts w:asciiTheme="majorBidi" w:hAnsiTheme="majorBidi" w:cstheme="majorBidi"/>
                <w:sz w:val="28"/>
                <w:szCs w:val="28"/>
              </w:rPr>
              <w:t>64,896</w:t>
            </w:r>
          </w:p>
        </w:tc>
        <w:tc>
          <w:tcPr>
            <w:tcW w:w="270" w:type="dxa"/>
          </w:tcPr>
          <w:p w14:paraId="2BE62F96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BC5054" w14:textId="43C4808B" w:rsidR="00F7666E" w:rsidRPr="00F0711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12DB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212DB">
              <w:rPr>
                <w:rFonts w:asciiTheme="majorBidi" w:hAnsiTheme="majorBidi" w:cstheme="majorBidi"/>
                <w:sz w:val="28"/>
                <w:szCs w:val="28"/>
              </w:rPr>
              <w:t>7,608</w:t>
            </w:r>
          </w:p>
        </w:tc>
        <w:tc>
          <w:tcPr>
            <w:tcW w:w="270" w:type="dxa"/>
          </w:tcPr>
          <w:p w14:paraId="2B628141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05732D" w14:textId="3D517228" w:rsidR="00F7666E" w:rsidRPr="00F7666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79,557</w:t>
            </w:r>
          </w:p>
        </w:tc>
      </w:tr>
      <w:tr w:rsidR="00F7666E" w:rsidRPr="00BB102D" w14:paraId="671F7DBC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4E485752" w14:textId="744F46DA" w:rsidR="00F7666E" w:rsidRPr="00BB102D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484AC419" w14:textId="541F5BC7" w:rsidR="00F7666E" w:rsidRPr="00F7666E" w:rsidRDefault="002246F1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,780</w:t>
            </w:r>
          </w:p>
        </w:tc>
        <w:tc>
          <w:tcPr>
            <w:tcW w:w="270" w:type="dxa"/>
          </w:tcPr>
          <w:p w14:paraId="7751CEB7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4484E" w14:textId="6B12490B" w:rsidR="00F7666E" w:rsidRPr="00F7666E" w:rsidRDefault="002246F1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321AF7">
              <w:rPr>
                <w:rFonts w:asciiTheme="majorBidi" w:hAnsiTheme="majorBidi" w:cstheme="majorBidi"/>
                <w:sz w:val="28"/>
                <w:szCs w:val="28"/>
              </w:rPr>
              <w:t>,655</w:t>
            </w:r>
          </w:p>
        </w:tc>
        <w:tc>
          <w:tcPr>
            <w:tcW w:w="270" w:type="dxa"/>
          </w:tcPr>
          <w:p w14:paraId="40069BB2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8FE0D1" w14:textId="09C69FAB" w:rsidR="00F7666E" w:rsidRPr="00F0711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F212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12DB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22B09402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2AE1A6" w14:textId="1CE81887" w:rsidR="00F7666E" w:rsidRPr="00F7666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48,46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7666E" w:rsidRPr="00BB102D" w14:paraId="3929C891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0BD6F21D" w14:textId="7AF56170" w:rsidR="00F7666E" w:rsidRPr="00BB102D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5012E6CD" w14:textId="3F285457" w:rsidR="00F7666E" w:rsidRPr="00F7666E" w:rsidRDefault="002246F1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75,887</w:t>
            </w:r>
          </w:p>
        </w:tc>
        <w:tc>
          <w:tcPr>
            <w:tcW w:w="270" w:type="dxa"/>
          </w:tcPr>
          <w:p w14:paraId="002D1D05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EF46C" w14:textId="50212E2C" w:rsidR="00F7666E" w:rsidRPr="00F7666E" w:rsidRDefault="002246F1" w:rsidP="00321A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94537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2389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1B3C881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FA2A0" w14:textId="0C5075DC" w:rsidR="00F7666E" w:rsidRPr="00F0711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B43066">
              <w:rPr>
                <w:rFonts w:asciiTheme="majorBidi" w:hAnsiTheme="majorBidi" w:cstheme="majorBidi"/>
                <w:sz w:val="28"/>
                <w:szCs w:val="28"/>
              </w:rPr>
              <w:t>8,5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7DAEC2F1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79A132" w14:textId="1D156893" w:rsidR="00F7666E" w:rsidRPr="00F7666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94537">
              <w:rPr>
                <w:rFonts w:asciiTheme="majorBidi" w:hAnsiTheme="majorBidi" w:cstheme="majorBidi"/>
                <w:sz w:val="28"/>
                <w:szCs w:val="28"/>
              </w:rPr>
              <w:t>86,54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0711E" w:rsidRPr="00BB102D" w14:paraId="3AD1A606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285F1E54" w14:textId="5C7D5CAD" w:rsidR="00F0711E" w:rsidRDefault="00F0711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1B5348" w14:textId="5EAA8D9C" w:rsidR="00F0711E" w:rsidRDefault="002246F1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5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756D809" w14:textId="77777777" w:rsidR="00F0711E" w:rsidRPr="00F7666E" w:rsidRDefault="00F0711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AA93CF" w14:textId="1A77DCE6" w:rsidR="00F0711E" w:rsidRPr="00F7666E" w:rsidRDefault="00321AF7" w:rsidP="0043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7,798</w:t>
            </w:r>
          </w:p>
        </w:tc>
        <w:tc>
          <w:tcPr>
            <w:tcW w:w="270" w:type="dxa"/>
          </w:tcPr>
          <w:p w14:paraId="0FF52B11" w14:textId="77777777" w:rsidR="00F0711E" w:rsidRPr="00F7666E" w:rsidRDefault="00F0711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81EDDD" w14:textId="12417615" w:rsidR="00F0711E" w:rsidRPr="00F0711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D4D27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794537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28F0416" w14:textId="77777777" w:rsidR="00F0711E" w:rsidRPr="00F7666E" w:rsidRDefault="00F0711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9CA0CC" w14:textId="0FBD9D21" w:rsidR="00F0711E" w:rsidRPr="00F7666E" w:rsidRDefault="00AE57A7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5,809</w:t>
            </w:r>
          </w:p>
        </w:tc>
      </w:tr>
      <w:tr w:rsidR="00F7666E" w:rsidRPr="00BB102D" w14:paraId="71755823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465E221A" w14:textId="40DD336F" w:rsidR="00F7666E" w:rsidRPr="00FF092A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F298C" w14:textId="7DD7151D" w:rsidR="00F7666E" w:rsidRPr="00F7666E" w:rsidRDefault="002246F1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385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A718C">
              <w:rPr>
                <w:rFonts w:asciiTheme="majorBidi" w:hAnsiTheme="majorBidi" w:cstheme="majorBidi"/>
                <w:sz w:val="28"/>
                <w:szCs w:val="28"/>
              </w:rPr>
              <w:t>,07</w:t>
            </w:r>
            <w:r w:rsidR="00150DDB">
              <w:rPr>
                <w:rFonts w:asciiTheme="majorBidi" w:hAnsiTheme="majorBidi" w:cstheme="majorBidi"/>
                <w:sz w:val="28"/>
                <w:szCs w:val="28"/>
              </w:rPr>
              <w:t>6,595</w:t>
            </w:r>
          </w:p>
        </w:tc>
        <w:tc>
          <w:tcPr>
            <w:tcW w:w="270" w:type="dxa"/>
          </w:tcPr>
          <w:p w14:paraId="0BF99B22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C10E78" w14:textId="48060C79" w:rsidR="00F7666E" w:rsidRPr="00F7666E" w:rsidRDefault="002246F1" w:rsidP="0043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5B44">
              <w:rPr>
                <w:rFonts w:asciiTheme="majorBidi" w:hAnsiTheme="majorBidi" w:cstheme="majorBidi"/>
                <w:sz w:val="28"/>
                <w:szCs w:val="28"/>
              </w:rPr>
              <w:t>,84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5B44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</w:tcPr>
          <w:p w14:paraId="6654BE06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E15E" w14:textId="1B201A50" w:rsidR="00F7666E" w:rsidRPr="00F0711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9453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212DB">
              <w:rPr>
                <w:rFonts w:asciiTheme="majorBidi" w:hAnsiTheme="majorBidi" w:cstheme="majorBidi"/>
                <w:sz w:val="28"/>
                <w:szCs w:val="28"/>
              </w:rPr>
              <w:t>996,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12D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2874C74A" w14:textId="77777777" w:rsidR="00F7666E" w:rsidRPr="00F7666E" w:rsidRDefault="00F7666E" w:rsidP="00F76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0E2A31" w14:textId="08BF8276" w:rsidR="00F7666E" w:rsidRPr="00F7666E" w:rsidRDefault="002246F1" w:rsidP="00F76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,6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E57A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753B6" w:rsidRPr="00BB102D" w14:paraId="56AB3853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2DC902BA" w14:textId="2E58CE5A" w:rsidR="00E753B6" w:rsidRPr="00F0711E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11E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A6F37" w14:textId="39AFEEFE" w:rsidR="00E753B6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,70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B095C0F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1D8571" w14:textId="486F4960" w:rsidR="00E753B6" w:rsidRDefault="00435B44" w:rsidP="0043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3494F94C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CA9C2" w14:textId="7D6E1F58" w:rsidR="00E753B6" w:rsidRPr="00F0711E" w:rsidRDefault="0079453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,5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679467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9094DA" w14:textId="3D24D25B" w:rsidR="00E753B6" w:rsidRPr="00DE5448" w:rsidRDefault="00AE57A7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2A4495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</w:tr>
      <w:tr w:rsidR="00E753B6" w:rsidRPr="00BB102D" w14:paraId="0552FE54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0872CFE6" w14:textId="3BB82F0A" w:rsidR="00E753B6" w:rsidRPr="00BB102D" w:rsidRDefault="00C656BD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="00E753B6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E5BDC" w14:textId="4B142007" w:rsidR="00E753B6" w:rsidRDefault="002246F1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05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A718C">
              <w:rPr>
                <w:rFonts w:ascii="Angsana New" w:hAnsi="Angsana New" w:cs="Angsana New"/>
                <w:sz w:val="28"/>
                <w:szCs w:val="28"/>
              </w:rPr>
              <w:t>7,59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136D9D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04F8683" w14:textId="41BBD0A2" w:rsidR="00E753B6" w:rsidRDefault="002246F1" w:rsidP="00435B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99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35B4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35B4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5E82A07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13198" w14:textId="39A9C635" w:rsidR="00E753B6" w:rsidRPr="00F0711E" w:rsidRDefault="002246F1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9,5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0F8995E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207C71" w14:textId="301CD8FB" w:rsidR="00E753B6" w:rsidRPr="00DE5448" w:rsidRDefault="0021565D" w:rsidP="00215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5,757</w:t>
            </w:r>
          </w:p>
        </w:tc>
      </w:tr>
      <w:tr w:rsidR="00E753B6" w:rsidRPr="00BB102D" w14:paraId="4F19D1F4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38D5AD0E" w14:textId="4DDCDC19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ADFD6" w14:textId="5C7D3EF2" w:rsidR="00E753B6" w:rsidRPr="000B6CF1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775,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2E79E57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3EB95" w14:textId="6C98C86E" w:rsidR="00E753B6" w:rsidRPr="00BB102D" w:rsidRDefault="00435B44" w:rsidP="00AE5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4,00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5516A3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413C7" w14:textId="11AB87D5" w:rsidR="00E753B6" w:rsidRPr="00BB102D" w:rsidRDefault="00C95013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79453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F21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4,0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F21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D57665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D5E5C" w14:textId="7BC0ECB7" w:rsidR="00E753B6" w:rsidRPr="00BB102D" w:rsidRDefault="0021565D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-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406,640</w:t>
            </w:r>
          </w:p>
        </w:tc>
      </w:tr>
      <w:tr w:rsidR="00E753B6" w:rsidRPr="00BB102D" w14:paraId="14299182" w14:textId="77777777" w:rsidTr="00502A9C">
        <w:trPr>
          <w:trHeight w:val="288"/>
        </w:trPr>
        <w:tc>
          <w:tcPr>
            <w:tcW w:w="3510" w:type="dxa"/>
            <w:vAlign w:val="bottom"/>
          </w:tcPr>
          <w:p w14:paraId="2C985216" w14:textId="1BE5DC66" w:rsidR="008E1887" w:rsidRPr="00BB102D" w:rsidRDefault="008E1887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E4351" w14:textId="35E029A2" w:rsidR="00E753B6" w:rsidRPr="000B6CF1" w:rsidRDefault="00E753B6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697A6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B89A48D" w14:textId="62F04050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7A749C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D87823" w14:textId="374165EF" w:rsidR="00E753B6" w:rsidRPr="00B41FC3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85AD0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84BEF55" w14:textId="1A61DBFE" w:rsidR="00E753B6" w:rsidRPr="00DE5448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53B6" w:rsidRPr="00BB102D" w14:paraId="508746AC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19BFE4FF" w14:textId="6FAAD298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133BA6" w14:textId="36F32468" w:rsidR="00E753B6" w:rsidRPr="000B6CF1" w:rsidRDefault="00E753B6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8E3FF55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C74A47" w14:textId="625D78E0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795CF0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F202E" w14:textId="5DCB7BE9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B2590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0D6277" w14:textId="73AA0D41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53B6" w:rsidRPr="00BB102D" w14:paraId="73D0E5F1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70AF0D59" w14:textId="12A83219" w:rsidR="00E753B6" w:rsidRPr="0001722F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172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="00F7666E" w:rsidRPr="0001722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172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33B28A" w14:textId="588D9FE4" w:rsidR="00E753B6" w:rsidRPr="00BB102D" w:rsidRDefault="00E753B6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552874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FDDF8D" w14:textId="5A321768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6164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40F3B6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D27220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70E368" w14:textId="77777777" w:rsidR="00E753B6" w:rsidRPr="00BB102D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753B6" w:rsidRPr="00BB102D" w14:paraId="61001676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30125499" w14:textId="3256F962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="00F7666E"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F02C1" w14:textId="2904CCCC" w:rsidR="00E753B6" w:rsidRPr="006A1FF4" w:rsidRDefault="004A718C" w:rsidP="00892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9,800</w:t>
            </w:r>
          </w:p>
        </w:tc>
        <w:tc>
          <w:tcPr>
            <w:tcW w:w="270" w:type="dxa"/>
          </w:tcPr>
          <w:p w14:paraId="78A96713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43040" w14:textId="2F35F324" w:rsidR="00E753B6" w:rsidRPr="006A1FF4" w:rsidRDefault="002246F1" w:rsidP="00AE5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6E1BD3E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D17CA" w14:textId="788238D0" w:rsidR="00E753B6" w:rsidRPr="006A1FF4" w:rsidRDefault="00794537" w:rsidP="00794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75" w:hanging="9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A67653" w14:textId="77777777" w:rsidR="00E753B6" w:rsidRPr="006A1FF4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16351B" w14:textId="6EC934D7" w:rsidR="00E753B6" w:rsidRPr="006A1FF4" w:rsidRDefault="0021565D" w:rsidP="00215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53" w:firstLine="16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753B6" w:rsidRPr="00BB102D" w14:paraId="56C43F84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5B6A9BE9" w14:textId="7B8814BC" w:rsidR="00E753B6" w:rsidRPr="004A7103" w:rsidRDefault="00FC3CEE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1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4A71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4A71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10C" w14:textId="4215A22C" w:rsidR="00E753B6" w:rsidRPr="004A718C" w:rsidRDefault="004A718C" w:rsidP="00892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1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9,800</w:t>
            </w:r>
          </w:p>
        </w:tc>
        <w:tc>
          <w:tcPr>
            <w:tcW w:w="270" w:type="dxa"/>
          </w:tcPr>
          <w:p w14:paraId="010AEE86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D30E5" w14:textId="1A9B5A69" w:rsidR="00E753B6" w:rsidRPr="002503EC" w:rsidRDefault="002246F1" w:rsidP="00250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46F98D1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6B722" w14:textId="603084AC" w:rsidR="00E753B6" w:rsidRPr="00094C51" w:rsidRDefault="00794537" w:rsidP="007945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94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CC7A9B" w14:textId="77777777" w:rsidR="00E753B6" w:rsidRPr="006A1FF4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84B7A" w14:textId="2E36EDBD" w:rsidR="00E753B6" w:rsidRPr="002503EC" w:rsidRDefault="002209B0" w:rsidP="00220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2503EC" w:rsidRPr="00BB102D" w14:paraId="03FA5EF2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3934809C" w14:textId="77777777" w:rsidR="002503EC" w:rsidRPr="004A7103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6B92A" w14:textId="77777777" w:rsidR="002503EC" w:rsidRPr="000B6CF1" w:rsidRDefault="002503EC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46A4798" w14:textId="77777777" w:rsidR="002503EC" w:rsidRPr="00BB102D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4942B2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909483" w14:textId="77777777" w:rsidR="002503EC" w:rsidRPr="00BB102D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E2428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DDDFB5" w14:textId="77777777" w:rsidR="002503EC" w:rsidRPr="006A1FF4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DC000B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3EC" w:rsidRPr="00BB102D" w14:paraId="01B04888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23DAA98B" w14:textId="77777777" w:rsidR="002503EC" w:rsidRPr="004A7103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A6F12C" w14:textId="77777777" w:rsidR="002503EC" w:rsidRPr="000B6CF1" w:rsidRDefault="002503EC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D7ED6E4" w14:textId="77777777" w:rsidR="002503EC" w:rsidRPr="00BB102D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069B42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67EEFD1" w14:textId="77777777" w:rsidR="002503EC" w:rsidRPr="00BB102D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C311A6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88D64A" w14:textId="77777777" w:rsidR="002503EC" w:rsidRPr="006A1FF4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918535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3EC" w:rsidRPr="00BB102D" w14:paraId="3E3A20D7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7C8596EC" w14:textId="77777777" w:rsidR="002503EC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1B065904" w14:textId="77777777" w:rsidR="00894F8A" w:rsidRDefault="00894F8A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21F0B68" w14:textId="253C72A1" w:rsidR="00E6591B" w:rsidRPr="004A7103" w:rsidRDefault="00E6591B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583AC" w14:textId="77777777" w:rsidR="002503EC" w:rsidRPr="000B6CF1" w:rsidRDefault="002503EC" w:rsidP="001E4C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95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995717" w14:textId="77777777" w:rsidR="002503EC" w:rsidRPr="00BB102D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AF05FD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85A5AF" w14:textId="77777777" w:rsidR="002503EC" w:rsidRPr="00BB102D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1FE32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F192EB" w14:textId="77777777" w:rsidR="002503EC" w:rsidRPr="006A1FF4" w:rsidRDefault="002503EC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DF12D" w14:textId="77777777" w:rsidR="002503EC" w:rsidRPr="006A1FF4" w:rsidRDefault="002503EC" w:rsidP="00C749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53B6" w:rsidRPr="00BB102D" w14:paraId="2052CB44" w14:textId="77777777" w:rsidTr="00F212DB">
        <w:trPr>
          <w:trHeight w:val="399"/>
        </w:trPr>
        <w:tc>
          <w:tcPr>
            <w:tcW w:w="3510" w:type="dxa"/>
            <w:vAlign w:val="bottom"/>
          </w:tcPr>
          <w:p w14:paraId="6C6C2C60" w14:textId="77777777" w:rsidR="004A7103" w:rsidRDefault="002503EC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503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รายการที่จะไม่ถูกจัดประเภทใหม่ไว้ในกำไร</w:t>
            </w:r>
          </w:p>
          <w:p w14:paraId="41C58DA2" w14:textId="0CEF4CA6" w:rsidR="002503EC" w:rsidRPr="002503EC" w:rsidRDefault="002503EC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503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DD7E5C" w14:textId="59634D34" w:rsidR="00E753B6" w:rsidRPr="000B6CF1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45637D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06AAF8" w14:textId="5431165E" w:rsidR="00E753B6" w:rsidRPr="00DE5448" w:rsidRDefault="00E753B6" w:rsidP="004A7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D9CFF8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C622B" w14:textId="7DCC3C0C" w:rsidR="00E753B6" w:rsidRPr="000B6CF1" w:rsidRDefault="00E753B6" w:rsidP="00E75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ED5E1" w14:textId="77777777" w:rsidR="00E753B6" w:rsidRPr="00BB102D" w:rsidRDefault="00E753B6" w:rsidP="00E75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FFCC70" w14:textId="124AA1E2" w:rsidR="004A7103" w:rsidRPr="00DE5448" w:rsidRDefault="004A7103" w:rsidP="004A7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503EC" w:rsidRPr="00BB102D" w14:paraId="5F617021" w14:textId="77777777" w:rsidTr="00F212DB">
        <w:trPr>
          <w:trHeight w:val="399"/>
        </w:trPr>
        <w:tc>
          <w:tcPr>
            <w:tcW w:w="3510" w:type="dxa"/>
            <w:vAlign w:val="bottom"/>
          </w:tcPr>
          <w:p w14:paraId="6EF26B86" w14:textId="28BFC8A0" w:rsidR="002503EC" w:rsidRDefault="00094C51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ผลกำไรจากการวัดมูลค่าใหม่ของ</w:t>
            </w:r>
          </w:p>
          <w:p w14:paraId="63A381C8" w14:textId="03D313EE" w:rsidR="002503EC" w:rsidRDefault="002503EC" w:rsidP="009F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</w:t>
            </w:r>
            <w:r w:rsidR="00094C51">
              <w:rPr>
                <w:rFonts w:ascii="Angsana New" w:hAnsi="Angsana New" w:cs="Angsana New" w:hint="cs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B6CC45" w14:textId="52FB4B99" w:rsidR="002503EC" w:rsidRPr="000B6CF1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C73B27" w14:textId="77777777" w:rsidR="002503EC" w:rsidRPr="00BB102D" w:rsidRDefault="002503EC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34F09B" w14:textId="60ABBF22" w:rsidR="002503EC" w:rsidRDefault="002503EC" w:rsidP="00250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8FF2EF1" w14:textId="77777777" w:rsidR="002503EC" w:rsidRPr="00BB102D" w:rsidRDefault="002503EC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8BC13" w14:textId="2BFBCBC1" w:rsidR="002503EC" w:rsidRPr="000B6CF1" w:rsidRDefault="00894F8A" w:rsidP="00894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140DB9" w14:textId="77777777" w:rsidR="002503EC" w:rsidRPr="00BB102D" w:rsidRDefault="002503EC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5F76E7" w14:textId="5A23B815" w:rsidR="002503EC" w:rsidRDefault="002503EC" w:rsidP="00250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A23898" w:rsidRPr="00BB102D" w14:paraId="77AAEF3F" w14:textId="77777777" w:rsidTr="00F212DB">
        <w:trPr>
          <w:trHeight w:val="399"/>
        </w:trPr>
        <w:tc>
          <w:tcPr>
            <w:tcW w:w="3510" w:type="dxa"/>
            <w:vAlign w:val="bottom"/>
          </w:tcPr>
          <w:p w14:paraId="22540E26" w14:textId="77777777" w:rsidR="00A23898" w:rsidRDefault="00A23898" w:rsidP="00A2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A7103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ของรายการที่ไม่ถูกจัดประเภทใหม่ </w:t>
            </w:r>
          </w:p>
          <w:p w14:paraId="385FB670" w14:textId="0DAF84E0" w:rsidR="00A23898" w:rsidRDefault="00A23898" w:rsidP="00A23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BF37" w14:textId="0D900FB7" w:rsidR="00A23898" w:rsidRPr="000B6CF1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27EF2" w14:textId="77777777" w:rsidR="00A23898" w:rsidRPr="00BB102D" w:rsidRDefault="00A23898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0CB4D9" w14:textId="2AD0B913" w:rsidR="00A23898" w:rsidRDefault="00CB420F" w:rsidP="00250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,067)</w:t>
            </w:r>
          </w:p>
        </w:tc>
        <w:tc>
          <w:tcPr>
            <w:tcW w:w="270" w:type="dxa"/>
          </w:tcPr>
          <w:p w14:paraId="6582C5BE" w14:textId="77777777" w:rsidR="00A23898" w:rsidRPr="00BB102D" w:rsidRDefault="00A23898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8ECDA" w14:textId="26BA756A" w:rsidR="00A23898" w:rsidRDefault="002A4495" w:rsidP="00894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D35770" w14:textId="77777777" w:rsidR="00A23898" w:rsidRPr="00BB102D" w:rsidRDefault="00A23898" w:rsidP="002503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CE4147" w14:textId="0123FCAF" w:rsidR="00A23898" w:rsidRDefault="00CB420F" w:rsidP="002503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,067)</w:t>
            </w:r>
          </w:p>
        </w:tc>
      </w:tr>
      <w:tr w:rsidR="00462A10" w:rsidRPr="00BB102D" w14:paraId="403A5900" w14:textId="77777777" w:rsidTr="00A0712A">
        <w:trPr>
          <w:trHeight w:val="399"/>
        </w:trPr>
        <w:tc>
          <w:tcPr>
            <w:tcW w:w="3510" w:type="dxa"/>
            <w:vAlign w:val="bottom"/>
          </w:tcPr>
          <w:p w14:paraId="199925CD" w14:textId="77777777" w:rsidR="00462A10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503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รวมรายการที่จะไม่ถูกจัดประเภทใหม่ไว้ใน</w:t>
            </w:r>
            <w:r w:rsidR="00ED71F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14:paraId="1B9E878D" w14:textId="7C3CA6D0" w:rsidR="00ED71FA" w:rsidRPr="00ED71FA" w:rsidRDefault="00ED71FA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2503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2E5FE" w14:textId="6AB79EDE" w:rsidR="00462A10" w:rsidRPr="008926C8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right="-3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926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FE1CD5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163C" w14:textId="67EBA79B" w:rsidR="00462A10" w:rsidRPr="00462A10" w:rsidRDefault="00CB420F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4952C334" w14:textId="77777777" w:rsidR="00462A10" w:rsidRPr="00462A10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77FB4" w14:textId="75C473DE" w:rsidR="00462A10" w:rsidRPr="008926C8" w:rsidRDefault="00894F8A" w:rsidP="007C7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26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8ADFC1" w14:textId="77777777" w:rsidR="00462A10" w:rsidRPr="00462A10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6ADE8" w14:textId="7F1A9397" w:rsidR="00462A10" w:rsidRPr="00462A10" w:rsidRDefault="00CB420F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</w:tr>
      <w:tr w:rsidR="00462A10" w:rsidRPr="00BB102D" w14:paraId="2D4330B8" w14:textId="77777777" w:rsidTr="00A0712A">
        <w:trPr>
          <w:trHeight w:val="399"/>
        </w:trPr>
        <w:tc>
          <w:tcPr>
            <w:tcW w:w="3510" w:type="dxa"/>
            <w:vAlign w:val="bottom"/>
          </w:tcPr>
          <w:p w14:paraId="611EEA97" w14:textId="4E0A4212" w:rsidR="00462A10" w:rsidRPr="00EE3A61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กำไร</w:t>
            </w:r>
            <w:r w:rsidR="006D7BC4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ขาดทุน</w:t>
            </w: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เบ็ดเสร็จอื่นสำหรับงวด</w:t>
            </w:r>
            <w:r w:rsidRPr="00EE3A6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- </w:t>
            </w: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  <w:p w14:paraId="6618DD26" w14:textId="7A1A9E09" w:rsidR="00462A10" w:rsidRPr="002503EC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จากภาษี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8E859" w14:textId="08447C19" w:rsidR="00462A10" w:rsidRPr="006A1FF4" w:rsidRDefault="004A718C" w:rsidP="00892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9,800</w:t>
            </w:r>
          </w:p>
        </w:tc>
        <w:tc>
          <w:tcPr>
            <w:tcW w:w="270" w:type="dxa"/>
          </w:tcPr>
          <w:p w14:paraId="1C268D9A" w14:textId="77777777" w:rsidR="00462A10" w:rsidRPr="006A1FF4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31CAC" w14:textId="2A09CAAC" w:rsidR="00462A10" w:rsidRPr="00462A10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2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A238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133B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0E3FB027" w14:textId="77777777" w:rsidR="00462A10" w:rsidRPr="00462A10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58E74" w14:textId="229EC588" w:rsidR="00462A10" w:rsidRPr="00462A10" w:rsidRDefault="00894F8A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46BA27" w14:textId="77777777" w:rsidR="00462A10" w:rsidRPr="00462A10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044FB" w14:textId="5A0B6505" w:rsidR="00462A10" w:rsidRPr="00462A10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2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3A2FF7"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</w:tr>
      <w:tr w:rsidR="00A0712A" w:rsidRPr="00BB102D" w14:paraId="060C848A" w14:textId="77777777" w:rsidTr="00A0712A">
        <w:trPr>
          <w:trHeight w:val="399"/>
        </w:trPr>
        <w:tc>
          <w:tcPr>
            <w:tcW w:w="3510" w:type="dxa"/>
            <w:vAlign w:val="bottom"/>
          </w:tcPr>
          <w:p w14:paraId="5B98AF4F" w14:textId="77777777" w:rsidR="00A0712A" w:rsidRPr="00EE3A61" w:rsidRDefault="00A0712A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A4FD5" w14:textId="0129686A" w:rsidR="00A0712A" w:rsidRPr="006A1FF4" w:rsidRDefault="00A0712A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after="0" w:line="240" w:lineRule="auto"/>
              <w:ind w:right="-19" w:firstLine="5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255899" w14:textId="77777777" w:rsidR="00A0712A" w:rsidRPr="006A1FF4" w:rsidRDefault="00A0712A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C4C498" w14:textId="77777777" w:rsidR="00A0712A" w:rsidRPr="00462A10" w:rsidRDefault="00A0712A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6BAFC" w14:textId="77777777" w:rsidR="00A0712A" w:rsidRPr="00462A10" w:rsidRDefault="00A0712A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01F21" w14:textId="77777777" w:rsidR="00A0712A" w:rsidRDefault="00A0712A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26F6B3" w14:textId="77777777" w:rsidR="00A0712A" w:rsidRPr="00462A10" w:rsidRDefault="00A0712A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DD31654" w14:textId="77777777" w:rsidR="00A0712A" w:rsidRPr="00462A10" w:rsidRDefault="00A0712A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62A10" w:rsidRPr="00BB102D" w14:paraId="38D7B094" w14:textId="77777777" w:rsidTr="00A0712A">
        <w:trPr>
          <w:trHeight w:val="399"/>
        </w:trPr>
        <w:tc>
          <w:tcPr>
            <w:tcW w:w="3510" w:type="dxa"/>
            <w:vAlign w:val="bottom"/>
          </w:tcPr>
          <w:p w14:paraId="3148811F" w14:textId="31614051" w:rsidR="00462A10" w:rsidRDefault="00462A10" w:rsidP="00937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6D7B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8E583E" w14:textId="6DAE656A" w:rsidR="00462A10" w:rsidRPr="006A1FF4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784,9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00DC19C8" w14:textId="77777777" w:rsidR="00462A10" w:rsidRPr="006A1FF4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6D5C1F6" w14:textId="3D4FC0E5" w:rsidR="00462A10" w:rsidRPr="005C1DB3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17EA59B" w14:textId="77777777" w:rsidR="00462A10" w:rsidRPr="006A1FF4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3E2DF" w14:textId="350C472B" w:rsidR="00462A10" w:rsidRPr="006A1FF4" w:rsidRDefault="00F212DB" w:rsidP="007C7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754,0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4433FA5" w14:textId="77777777" w:rsidR="00462A10" w:rsidRPr="006A1FF4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ED68BC" w14:textId="7D8B2776" w:rsidR="00462A10" w:rsidRPr="006A1FF4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0,908</w:t>
            </w:r>
          </w:p>
        </w:tc>
      </w:tr>
      <w:tr w:rsidR="00462A10" w:rsidRPr="00BB102D" w14:paraId="5F2F4FCF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1B0A0A08" w14:textId="3BA9AF95" w:rsidR="00462A10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2F8515" w14:textId="77777777" w:rsidR="00462A10" w:rsidRPr="006A1FF4" w:rsidRDefault="00462A10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after="0" w:line="240" w:lineRule="auto"/>
              <w:ind w:right="-19" w:firstLine="5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116EF7" w14:textId="77777777" w:rsidR="00462A10" w:rsidRPr="006A1FF4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CDAC8C8" w14:textId="60EC268E" w:rsidR="00462A10" w:rsidRPr="006A1FF4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556C57" w14:textId="77777777" w:rsidR="00462A10" w:rsidRPr="006A1FF4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29E440" w14:textId="77777777" w:rsidR="00462A10" w:rsidRPr="006A1FF4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265042" w14:textId="77777777" w:rsidR="00462A10" w:rsidRPr="006A1FF4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AE1B026" w14:textId="5E8FFDCF" w:rsidR="00462A10" w:rsidRPr="006A1FF4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62A10" w:rsidRPr="00BB102D" w14:paraId="2AD30B88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08E6E515" w14:textId="5508E170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8E5206" w14:textId="48621C95" w:rsidR="00462A10" w:rsidRPr="00BB102D" w:rsidRDefault="00462A10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ED7C1F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BF7B7A" w14:textId="4B6A4EE9" w:rsidR="00462A10" w:rsidRPr="00DE5448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0E11E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F92804" w14:textId="03C5841F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125D9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395F48A" w14:textId="45BD21C6" w:rsidR="00462A10" w:rsidRPr="00DE5448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2A10" w:rsidRPr="00BB102D" w14:paraId="3DC8A91F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7D6E1920" w14:textId="0E1D37AA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EF7AA" w14:textId="3F2A0C80" w:rsidR="00462A10" w:rsidRPr="004A718C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A718C">
              <w:rPr>
                <w:rFonts w:ascii="Angsana New" w:hAnsi="Angsana New" w:cs="Angsana New"/>
                <w:sz w:val="28"/>
                <w:szCs w:val="28"/>
              </w:rPr>
              <w:t>756,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A718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B001D36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6D5C30" w14:textId="5D27FE44" w:rsidR="00462A10" w:rsidRPr="00462A10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62A1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462A10">
              <w:rPr>
                <w:rFonts w:ascii="Angsana New" w:hAnsi="Angsana New" w:cs="Angsana New"/>
                <w:sz w:val="28"/>
                <w:szCs w:val="28"/>
              </w:rPr>
              <w:t>5,5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0476606D" w14:textId="77777777" w:rsidR="00462A10" w:rsidRPr="00DE5448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5DF7E9" w14:textId="5435D364" w:rsidR="00462A10" w:rsidRPr="007C7C80" w:rsidRDefault="00894F8A" w:rsidP="00894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C7C80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4,0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BFC75F8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67A25" w14:textId="4E6C63F6" w:rsidR="00462A10" w:rsidRPr="00462A10" w:rsidRDefault="00462A10" w:rsidP="0031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-6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406,640</w:t>
            </w:r>
          </w:p>
        </w:tc>
      </w:tr>
      <w:tr w:rsidR="00462A10" w:rsidRPr="00BB102D" w14:paraId="13C71936" w14:textId="77777777" w:rsidTr="00502A9C">
        <w:trPr>
          <w:trHeight w:val="399"/>
        </w:trPr>
        <w:tc>
          <w:tcPr>
            <w:tcW w:w="3510" w:type="dxa"/>
            <w:vAlign w:val="bottom"/>
          </w:tcPr>
          <w:p w14:paraId="560CCF45" w14:textId="699B178B" w:rsidR="00462A10" w:rsidRPr="00BB102D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9D9AF" w14:textId="5F1A3F7D" w:rsidR="00462A10" w:rsidRPr="00BB102D" w:rsidRDefault="002246F1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18C">
              <w:rPr>
                <w:rFonts w:ascii="Angsana New" w:hAnsi="Angsana New" w:cs="Angsana New"/>
                <w:sz w:val="28"/>
                <w:szCs w:val="28"/>
              </w:rPr>
              <w:t>8,760</w:t>
            </w:r>
          </w:p>
        </w:tc>
        <w:tc>
          <w:tcPr>
            <w:tcW w:w="270" w:type="dxa"/>
          </w:tcPr>
          <w:p w14:paraId="3B30E7BD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371D58" w14:textId="34D44984" w:rsidR="00462A10" w:rsidRPr="00C7496A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37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36D9117" w14:textId="77777777" w:rsidR="00462A10" w:rsidRPr="00C7496A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3C3D9" w14:textId="3998B04B" w:rsidR="00462A10" w:rsidRPr="00C7496A" w:rsidRDefault="007C7C80" w:rsidP="007C7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5D20EB" w14:textId="77777777" w:rsidR="00462A10" w:rsidRPr="00C7496A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C49CFA" w14:textId="2F43B1CE" w:rsidR="00462A10" w:rsidRPr="00C7496A" w:rsidRDefault="00462A10" w:rsidP="0031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2A10" w:rsidRPr="00BB102D" w14:paraId="0C7C85BC" w14:textId="77777777" w:rsidTr="00502A9C">
        <w:trPr>
          <w:trHeight w:val="399"/>
        </w:trPr>
        <w:tc>
          <w:tcPr>
            <w:tcW w:w="3510" w:type="dxa"/>
            <w:vAlign w:val="center"/>
          </w:tcPr>
          <w:p w14:paraId="581EDFCB" w14:textId="402E9698" w:rsidR="00462A10" w:rsidRPr="00BB102D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29028" w14:textId="0FD69D66" w:rsidR="00462A10" w:rsidRPr="004A718C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1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775,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112</w:t>
            </w:r>
          </w:p>
        </w:tc>
        <w:tc>
          <w:tcPr>
            <w:tcW w:w="270" w:type="dxa"/>
          </w:tcPr>
          <w:p w14:paraId="74711B41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2F8CD1" w14:textId="501974C4" w:rsidR="00462A10" w:rsidRPr="00462A10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2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462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4,00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539FFAC" w14:textId="77777777" w:rsidR="00462A10" w:rsidRPr="00C7496A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249D7" w14:textId="20550DBD" w:rsidR="00894F8A" w:rsidRPr="00894F8A" w:rsidRDefault="00894F8A" w:rsidP="00894F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75" w:hanging="5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4F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  <w:r w:rsidR="00F21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4,0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F21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1A7AD93" w14:textId="77777777" w:rsidR="00462A10" w:rsidRPr="00C7496A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AAC9A" w14:textId="47B03F10" w:rsidR="00462A10" w:rsidRPr="00B07E13" w:rsidRDefault="00462A10" w:rsidP="0031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565" w:right="-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07E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406,640</w:t>
            </w:r>
          </w:p>
        </w:tc>
      </w:tr>
      <w:tr w:rsidR="00462A10" w:rsidRPr="00BB102D" w14:paraId="136AD3B9" w14:textId="77777777" w:rsidTr="00502A9C">
        <w:trPr>
          <w:trHeight w:val="404"/>
        </w:trPr>
        <w:tc>
          <w:tcPr>
            <w:tcW w:w="3510" w:type="dxa"/>
            <w:vAlign w:val="center"/>
          </w:tcPr>
          <w:p w14:paraId="20234575" w14:textId="1872A33F" w:rsidR="00462A10" w:rsidRPr="00F7666E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1C3029" w14:textId="32A0B458" w:rsidR="00462A10" w:rsidRPr="00BB102D" w:rsidRDefault="00462A10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0"/>
                <w:tab w:val="left" w:pos="785"/>
                <w:tab w:val="left" w:pos="911"/>
              </w:tabs>
              <w:spacing w:after="0" w:line="240" w:lineRule="auto"/>
              <w:ind w:right="-14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70576D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6D6FC31" w14:textId="2A4DB65B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5A68F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23B615" w14:textId="00ED6675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21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0D2077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BA35119" w14:textId="2F4DB4CB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28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62A10" w:rsidRPr="00BB102D" w14:paraId="6BDAF5FB" w14:textId="77777777" w:rsidTr="00502A9C">
        <w:trPr>
          <w:trHeight w:val="404"/>
        </w:trPr>
        <w:tc>
          <w:tcPr>
            <w:tcW w:w="3510" w:type="dxa"/>
            <w:vAlign w:val="bottom"/>
          </w:tcPr>
          <w:p w14:paraId="0917FD7B" w14:textId="64D3C0F6" w:rsidR="00462A10" w:rsidRPr="00F7666E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="006D7B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6407EF" w14:textId="77777777" w:rsidR="00462A10" w:rsidRPr="00BB102D" w:rsidRDefault="00462A10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915B21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61CBD7" w14:textId="77777777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D5E28D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612732" w14:textId="77777777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297931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1AFFFB" w14:textId="77777777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62A10" w:rsidRPr="00BB102D" w14:paraId="67927D50" w14:textId="77777777" w:rsidTr="00502A9C">
        <w:trPr>
          <w:trHeight w:val="404"/>
        </w:trPr>
        <w:tc>
          <w:tcPr>
            <w:tcW w:w="3510" w:type="dxa"/>
            <w:vAlign w:val="bottom"/>
          </w:tcPr>
          <w:p w14:paraId="3F676AF9" w14:textId="5BF615ED" w:rsidR="00462A10" w:rsidRPr="00F7666E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FAA92" w14:textId="078D559F" w:rsidR="00462A10" w:rsidRPr="004A718C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4A718C">
              <w:rPr>
                <w:rFonts w:ascii="Angsana New" w:hAnsi="Angsana New" w:cs="Angsana New"/>
                <w:sz w:val="28"/>
                <w:szCs w:val="28"/>
              </w:rPr>
              <w:t>766,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4A718C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5BF9442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A76D23" w14:textId="784A62DD" w:rsidR="00462A10" w:rsidRPr="00462A10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62A1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62A10">
              <w:rPr>
                <w:rFonts w:ascii="Angsana New" w:hAnsi="Angsana New" w:cs="Angsana New"/>
                <w:sz w:val="28"/>
                <w:szCs w:val="28"/>
              </w:rPr>
              <w:t>0,000</w:t>
            </w:r>
          </w:p>
        </w:tc>
        <w:tc>
          <w:tcPr>
            <w:tcW w:w="270" w:type="dxa"/>
          </w:tcPr>
          <w:p w14:paraId="4F12A44A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359D27" w14:textId="30B3034E" w:rsidR="00462A10" w:rsidRPr="00894F8A" w:rsidRDefault="00894F8A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4F8A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4,0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212D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8DA94B8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882F7C" w14:textId="39273991" w:rsidR="00462A10" w:rsidRPr="00314775" w:rsidRDefault="00314775" w:rsidP="0031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314775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314775">
              <w:rPr>
                <w:rFonts w:ascii="Angsana New" w:hAnsi="Angsana New" w:cs="Angsana New"/>
                <w:sz w:val="28"/>
                <w:szCs w:val="28"/>
              </w:rPr>
              <w:t>0,908</w:t>
            </w:r>
          </w:p>
        </w:tc>
      </w:tr>
      <w:tr w:rsidR="00462A10" w:rsidRPr="00BB102D" w14:paraId="6ABADB4A" w14:textId="77777777" w:rsidTr="00502A9C">
        <w:trPr>
          <w:trHeight w:val="404"/>
        </w:trPr>
        <w:tc>
          <w:tcPr>
            <w:tcW w:w="3510" w:type="dxa"/>
            <w:vAlign w:val="bottom"/>
          </w:tcPr>
          <w:p w14:paraId="737AB77E" w14:textId="12D02240" w:rsidR="00462A10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E5C60" w14:textId="712225CF" w:rsidR="00462A10" w:rsidRPr="00C7496A" w:rsidRDefault="002246F1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A718C">
              <w:rPr>
                <w:rFonts w:ascii="Angsana New" w:hAnsi="Angsana New" w:cs="Angsana New"/>
                <w:sz w:val="28"/>
                <w:szCs w:val="28"/>
              </w:rPr>
              <w:t>8,760</w:t>
            </w:r>
          </w:p>
        </w:tc>
        <w:tc>
          <w:tcPr>
            <w:tcW w:w="270" w:type="dxa"/>
          </w:tcPr>
          <w:p w14:paraId="7E8AB599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65AFE9" w14:textId="244EDDE4" w:rsidR="00462A10" w:rsidRPr="00C7496A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8,49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1A1A44E7" w14:textId="77777777" w:rsidR="00462A10" w:rsidRPr="00C7496A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221CA" w14:textId="2F8069FD" w:rsidR="00462A10" w:rsidRPr="00C7496A" w:rsidRDefault="007C7C80" w:rsidP="007C7C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67345A" w14:textId="77777777" w:rsidR="00462A10" w:rsidRPr="00C7496A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501ED0" w14:textId="157CB5EB" w:rsidR="00462A10" w:rsidRPr="00C7496A" w:rsidRDefault="00314775" w:rsidP="0031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28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62A10" w:rsidRPr="00BB102D" w14:paraId="4A09A7F4" w14:textId="77777777" w:rsidTr="00502A9C">
        <w:trPr>
          <w:trHeight w:val="404"/>
        </w:trPr>
        <w:tc>
          <w:tcPr>
            <w:tcW w:w="3510" w:type="dxa"/>
            <w:vAlign w:val="center"/>
          </w:tcPr>
          <w:p w14:paraId="5CA08318" w14:textId="74935FCA" w:rsidR="00462A10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6D7B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2060A" w14:textId="11ED370E" w:rsidR="00462A10" w:rsidRPr="004A718C" w:rsidRDefault="004A718C" w:rsidP="004A71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A71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784,9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583E6AB3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0304A" w14:textId="4D073150" w:rsidR="00462A10" w:rsidRPr="00462A10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62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462A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8,49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F9969DD" w14:textId="77777777" w:rsidR="00462A10" w:rsidRPr="00C7496A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F1B2D" w14:textId="4749048A" w:rsidR="00462A10" w:rsidRPr="00894F8A" w:rsidRDefault="00894F8A" w:rsidP="00094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44" w:hanging="3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94F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</w:t>
            </w:r>
            <w:r w:rsidR="00F21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4,0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F21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64269A8" w14:textId="77777777" w:rsidR="00462A10" w:rsidRPr="00C7496A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C49D8" w14:textId="4EF6F701" w:rsidR="00462A10" w:rsidRPr="00314775" w:rsidRDefault="00314775" w:rsidP="0031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47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3147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0,908</w:t>
            </w:r>
          </w:p>
        </w:tc>
      </w:tr>
      <w:tr w:rsidR="00462A10" w:rsidRPr="00BB102D" w14:paraId="12F23DC9" w14:textId="77777777" w:rsidTr="00502A9C">
        <w:trPr>
          <w:trHeight w:val="404"/>
        </w:trPr>
        <w:tc>
          <w:tcPr>
            <w:tcW w:w="3510" w:type="dxa"/>
            <w:vAlign w:val="bottom"/>
          </w:tcPr>
          <w:p w14:paraId="3AF43039" w14:textId="6AD4951D" w:rsidR="00462A10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ACF87" w14:textId="32C86C69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F283931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527141F" w14:textId="5D4B2EFE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BC4E7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FD8B04" w14:textId="7869625C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6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ADBAB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059DFFB" w14:textId="3616C7BE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850"/>
              </w:tabs>
              <w:spacing w:after="0" w:line="240" w:lineRule="auto"/>
              <w:ind w:right="-19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62A10" w:rsidRPr="00BB102D" w14:paraId="28147FD0" w14:textId="77777777" w:rsidTr="00502A9C">
        <w:trPr>
          <w:trHeight w:val="404"/>
        </w:trPr>
        <w:tc>
          <w:tcPr>
            <w:tcW w:w="3510" w:type="dxa"/>
            <w:vAlign w:val="bottom"/>
          </w:tcPr>
          <w:p w14:paraId="1D739872" w14:textId="7DEF58AE" w:rsidR="00462A10" w:rsidRDefault="00462A10" w:rsidP="00462A10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AC169E" w14:textId="7BB9F86B" w:rsidR="00462A10" w:rsidRPr="00BB102D" w:rsidRDefault="002246F1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A718C">
              <w:rPr>
                <w:rFonts w:ascii="Angsana New" w:hAnsi="Angsana New" w:cs="Angsana New"/>
                <w:b/>
                <w:bCs/>
                <w:sz w:val="28"/>
                <w:szCs w:val="28"/>
              </w:rPr>
              <w:t>.59</w:t>
            </w:r>
          </w:p>
        </w:tc>
        <w:tc>
          <w:tcPr>
            <w:tcW w:w="270" w:type="dxa"/>
          </w:tcPr>
          <w:p w14:paraId="42EC96FF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69882F" w14:textId="5D9F1182" w:rsidR="00462A10" w:rsidRPr="00BB102D" w:rsidRDefault="00462A10" w:rsidP="0046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</w:t>
            </w:r>
            <w:r w:rsidR="0031477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0.89</w:t>
            </w:r>
          </w:p>
        </w:tc>
        <w:tc>
          <w:tcPr>
            <w:tcW w:w="270" w:type="dxa"/>
          </w:tcPr>
          <w:p w14:paraId="309A3ADB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D0BDD9" w14:textId="3D97A171" w:rsidR="00462A10" w:rsidRPr="00BB102D" w:rsidRDefault="00094C51" w:rsidP="00094C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hanging="2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  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.5</w:t>
            </w:r>
            <w:r w:rsidR="00F212DB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E1002F4" w14:textId="77777777" w:rsidR="00462A10" w:rsidRPr="00BB102D" w:rsidRDefault="00462A10" w:rsidP="0046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74E0B4E" w14:textId="51784A1B" w:rsidR="00462A10" w:rsidRPr="00BB102D" w:rsidRDefault="00314775" w:rsidP="003147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0.85</w:t>
            </w:r>
          </w:p>
        </w:tc>
      </w:tr>
    </w:tbl>
    <w:p w14:paraId="77E40345" w14:textId="77777777" w:rsidR="00C86B0A" w:rsidRDefault="00C86B0A" w:rsidP="000D5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86B0A" w:rsidSect="009777AF">
          <w:pgSz w:w="11909" w:h="16834" w:code="9"/>
          <w:pgMar w:top="691" w:right="1109" w:bottom="576" w:left="1440" w:header="720" w:footer="720" w:gutter="0"/>
          <w:cols w:space="720"/>
          <w:docGrid w:linePitch="360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70"/>
        <w:gridCol w:w="270"/>
        <w:gridCol w:w="1080"/>
        <w:gridCol w:w="270"/>
        <w:gridCol w:w="1260"/>
      </w:tblGrid>
      <w:tr w:rsidR="00502A9C" w:rsidRPr="00BB102D" w14:paraId="03779AE4" w14:textId="77777777" w:rsidTr="00B7197F">
        <w:trPr>
          <w:trHeight w:val="385"/>
          <w:tblHeader/>
        </w:trPr>
        <w:tc>
          <w:tcPr>
            <w:tcW w:w="3510" w:type="dxa"/>
          </w:tcPr>
          <w:p w14:paraId="4860C100" w14:textId="77777777" w:rsidR="00502A9C" w:rsidRPr="00BB102D" w:rsidRDefault="00502A9C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42D8FEA2" w14:textId="77777777" w:rsidR="00502A9C" w:rsidRPr="00BB102D" w:rsidRDefault="00502A9C" w:rsidP="00B71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9AD5A55" w14:textId="77777777" w:rsidR="00502A9C" w:rsidRPr="00BB102D" w:rsidRDefault="00502A9C" w:rsidP="00B71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A6F1B50" w14:textId="77777777" w:rsidR="00502A9C" w:rsidRPr="00BB102D" w:rsidRDefault="00502A9C" w:rsidP="00B71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2A9C" w:rsidRPr="00BB102D" w14:paraId="483FC49D" w14:textId="77777777" w:rsidTr="00B7197F">
        <w:trPr>
          <w:trHeight w:val="385"/>
          <w:tblHeader/>
        </w:trPr>
        <w:tc>
          <w:tcPr>
            <w:tcW w:w="3510" w:type="dxa"/>
          </w:tcPr>
          <w:p w14:paraId="1E7DD39A" w14:textId="77777777" w:rsidR="00502A9C" w:rsidRPr="00BB102D" w:rsidRDefault="00502A9C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C2B8C51" w14:textId="7D5574DE" w:rsidR="00502A9C" w:rsidRPr="006D2ED9" w:rsidRDefault="00502A9C" w:rsidP="00B71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B2E34F" w14:textId="77777777" w:rsidR="00502A9C" w:rsidRPr="00BB102D" w:rsidRDefault="00502A9C" w:rsidP="00B71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2C7060C" w14:textId="655FD30A" w:rsidR="00502A9C" w:rsidRPr="00C656BD" w:rsidRDefault="00502A9C" w:rsidP="00B71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สำหรับงวดหกเดือนสิ้นสุด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br/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02A9C" w:rsidRPr="00BB102D" w14:paraId="466B6074" w14:textId="77777777" w:rsidTr="00B7197F">
        <w:trPr>
          <w:trHeight w:val="385"/>
          <w:tblHeader/>
        </w:trPr>
        <w:tc>
          <w:tcPr>
            <w:tcW w:w="3510" w:type="dxa"/>
          </w:tcPr>
          <w:p w14:paraId="51669519" w14:textId="77777777" w:rsidR="00502A9C" w:rsidRPr="00D85A54" w:rsidRDefault="00502A9C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E753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6772C6A8" w14:textId="56F8F7D3" w:rsidR="00502A9C" w:rsidRPr="00BB102D" w:rsidRDefault="002246F1" w:rsidP="00B719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02A9C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502A9C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93C0E6C" w14:textId="77777777" w:rsidR="00502A9C" w:rsidRPr="00BB102D" w:rsidRDefault="00502A9C" w:rsidP="00B719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021495" w14:textId="1CD4D568" w:rsidR="00502A9C" w:rsidRPr="00BB102D" w:rsidRDefault="002246F1" w:rsidP="00B719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02A9C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ADC7FAD" w14:textId="77777777" w:rsidR="00502A9C" w:rsidRPr="00BB102D" w:rsidRDefault="00502A9C" w:rsidP="00B719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1B1119" w14:textId="744E218E" w:rsidR="00502A9C" w:rsidRPr="00BB102D" w:rsidRDefault="002246F1" w:rsidP="00B719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02A9C" w:rsidRPr="00913FE7">
              <w:rPr>
                <w:rFonts w:ascii="Angsana New" w:hAnsi="Angsana New" w:cs="Angsana New" w:hint="cs"/>
                <w:sz w:val="28"/>
                <w:szCs w:val="28"/>
              </w:rPr>
              <w:t>5</w:t>
            </w:r>
            <w:r w:rsidR="00502A9C" w:rsidRPr="00913FE7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16BD2A9" w14:textId="77777777" w:rsidR="00502A9C" w:rsidRPr="00BB102D" w:rsidRDefault="00502A9C" w:rsidP="00B719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7D6A7E" w14:textId="0D179FB3" w:rsidR="00502A9C" w:rsidRPr="00BB102D" w:rsidRDefault="002246F1" w:rsidP="00B7197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246F1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502A9C" w:rsidRPr="00913FE7">
              <w:rPr>
                <w:rFonts w:ascii="Angsana New" w:hAnsi="Angsana New" w:cs="Angsana New" w:hint="cs"/>
                <w:sz w:val="28"/>
                <w:szCs w:val="28"/>
              </w:rPr>
              <w:t>56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502A9C" w:rsidRPr="00BB102D" w14:paraId="206CC5F5" w14:textId="77777777" w:rsidTr="00B7197F">
        <w:trPr>
          <w:trHeight w:val="399"/>
          <w:tblHeader/>
        </w:trPr>
        <w:tc>
          <w:tcPr>
            <w:tcW w:w="3510" w:type="dxa"/>
          </w:tcPr>
          <w:p w14:paraId="20602593" w14:textId="77777777" w:rsidR="00502A9C" w:rsidRPr="00BB102D" w:rsidRDefault="00502A9C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hideMark/>
          </w:tcPr>
          <w:p w14:paraId="238E2D4E" w14:textId="77777777" w:rsidR="00502A9C" w:rsidRPr="00BB102D" w:rsidRDefault="00502A9C" w:rsidP="00B71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(พัน</w:t>
            </w:r>
            <w:r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เยน</w:t>
            </w:r>
            <w:r w:rsidRPr="00BB102D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02A9C" w:rsidRPr="00BB102D" w14:paraId="3301783D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07F2F976" w14:textId="77777777" w:rsidR="00502A9C" w:rsidRPr="00FF092A" w:rsidRDefault="00502A9C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</w:t>
            </w:r>
            <w:r w:rsidRPr="00FF092A">
              <w:rPr>
                <w:rFonts w:ascii="Angsana New" w:hAnsi="Angsana New" w:cs="Angsana New" w:hint="cs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8D2DA" w14:textId="77777777" w:rsidR="00502A9C" w:rsidRPr="00B41FC3" w:rsidRDefault="00502A9C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9DA466" w14:textId="77777777" w:rsidR="00502A9C" w:rsidRPr="00BB102D" w:rsidRDefault="00502A9C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B8C788" w14:textId="77777777" w:rsidR="00502A9C" w:rsidRPr="00DE5448" w:rsidRDefault="00502A9C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B6427" w14:textId="77777777" w:rsidR="00502A9C" w:rsidRPr="00BB102D" w:rsidRDefault="00502A9C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CE0B67" w14:textId="77777777" w:rsidR="00502A9C" w:rsidRPr="00FF092A" w:rsidRDefault="00502A9C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984317" w14:textId="77777777" w:rsidR="00502A9C" w:rsidRPr="00BB102D" w:rsidRDefault="00502A9C" w:rsidP="00B7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528693" w14:textId="77777777" w:rsidR="00502A9C" w:rsidRPr="00DE5448" w:rsidRDefault="00502A9C" w:rsidP="00B71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C7B8E" w:rsidRPr="00BB102D" w14:paraId="5894A948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5A6E96E6" w14:textId="77777777" w:rsidR="00FC7B8E" w:rsidRPr="00BB102D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5F9FE51F" w14:textId="7A3F7C73" w:rsidR="00FC7B8E" w:rsidRPr="00FF092A" w:rsidRDefault="00FC7B8E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2136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2136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425C1DD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8AE878" w14:textId="4CF020FC" w:rsidR="00FC7B8E" w:rsidRPr="00FF092A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7050B5F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923C2B" w14:textId="137C6808" w:rsidR="00FC7B8E" w:rsidRPr="00F0711E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</w:tcPr>
          <w:p w14:paraId="601AEC73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EDE5C7" w14:textId="3E3D2634" w:rsidR="00FC7B8E" w:rsidRPr="00FF092A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4,409,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C7B8E" w:rsidRPr="00BB102D" w14:paraId="3E322F2F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5A2F0C84" w14:textId="77777777" w:rsidR="00FC7B8E" w:rsidRPr="00BB102D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</w:p>
        </w:tc>
        <w:tc>
          <w:tcPr>
            <w:tcW w:w="1260" w:type="dxa"/>
            <w:shd w:val="clear" w:color="auto" w:fill="auto"/>
          </w:tcPr>
          <w:p w14:paraId="5A000A3B" w14:textId="5C468DF5" w:rsidR="00FC7B8E" w:rsidRPr="00FF092A" w:rsidRDefault="00FC7B8E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9550F3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4F5A1C" w14:textId="33BB72C3" w:rsidR="00FC7B8E" w:rsidRPr="00FF092A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66,856</w:t>
            </w:r>
          </w:p>
        </w:tc>
        <w:tc>
          <w:tcPr>
            <w:tcW w:w="270" w:type="dxa"/>
          </w:tcPr>
          <w:p w14:paraId="6C40CA39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AD5AF" w14:textId="146951C8" w:rsidR="00FC7B8E" w:rsidRPr="008E1887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right="27" w:hanging="2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04607C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F63A94" w14:textId="4F7CB658" w:rsidR="00FC7B8E" w:rsidRPr="00FF092A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,409</w:t>
            </w:r>
          </w:p>
        </w:tc>
      </w:tr>
      <w:tr w:rsidR="00FC7B8E" w:rsidRPr="00BB102D" w14:paraId="623E502B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2648FBBD" w14:textId="77777777" w:rsidR="00FC7B8E" w:rsidRPr="00BB102D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EE3715" w14:textId="5DF78E47" w:rsidR="00FC7B8E" w:rsidRPr="00FF092A" w:rsidRDefault="00FC7B8E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270" w:type="dxa"/>
          </w:tcPr>
          <w:p w14:paraId="45C40E06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5ADD84" w14:textId="6F66DD61" w:rsidR="00FC7B8E" w:rsidRPr="00FF092A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70,4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71F0C28E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64A4DE" w14:textId="1E041674" w:rsidR="00FC7B8E" w:rsidRPr="00F0711E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54,55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C15A60C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900C8C" w14:textId="4875B850" w:rsidR="00FC7B8E" w:rsidRPr="00FF092A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74,740</w:t>
            </w:r>
          </w:p>
        </w:tc>
      </w:tr>
      <w:tr w:rsidR="00FC7B8E" w:rsidRPr="00BB102D" w14:paraId="678B7C27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0B965E63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FAA7F" w14:textId="5444A31C" w:rsidR="00FC7B8E" w:rsidRPr="00FF092A" w:rsidRDefault="00FC7B8E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2136E">
              <w:rPr>
                <w:rFonts w:asciiTheme="majorBidi" w:hAnsiTheme="majorBidi" w:cstheme="majorBidi"/>
                <w:sz w:val="28"/>
                <w:szCs w:val="28"/>
              </w:rPr>
              <w:t>4,456</w:t>
            </w:r>
          </w:p>
        </w:tc>
        <w:tc>
          <w:tcPr>
            <w:tcW w:w="270" w:type="dxa"/>
          </w:tcPr>
          <w:p w14:paraId="482C9C42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736CCF" w14:textId="1B77FD83" w:rsidR="00FC7B8E" w:rsidRPr="00FF092A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left" w:pos="804"/>
                <w:tab w:val="left" w:pos="920"/>
              </w:tabs>
              <w:spacing w:after="0" w:line="240" w:lineRule="auto"/>
              <w:ind w:right="-386" w:hanging="2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4,867,407</w:t>
            </w:r>
          </w:p>
        </w:tc>
        <w:tc>
          <w:tcPr>
            <w:tcW w:w="270" w:type="dxa"/>
          </w:tcPr>
          <w:p w14:paraId="5122436D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17AC0" w14:textId="6DAE8E88" w:rsidR="00FC7B8E" w:rsidRPr="00F0711E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5,857</w:t>
            </w:r>
          </w:p>
        </w:tc>
        <w:tc>
          <w:tcPr>
            <w:tcW w:w="270" w:type="dxa"/>
          </w:tcPr>
          <w:p w14:paraId="444EDC89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6F43DF" w14:textId="5EF65AFA" w:rsidR="00FC7B8E" w:rsidRPr="00FF092A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4,545,509</w:t>
            </w:r>
          </w:p>
        </w:tc>
      </w:tr>
      <w:tr w:rsidR="00FC7B8E" w:rsidRPr="00BB102D" w14:paraId="77AB8154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6D26E292" w14:textId="77777777" w:rsidR="00FC7B8E" w:rsidRPr="00FF092A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EE54B" w14:textId="77777777" w:rsidR="00FC7B8E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3F113D" w14:textId="77777777" w:rsidR="00FC7B8E" w:rsidRPr="00BB102D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852455" w14:textId="77777777" w:rsidR="00FC7B8E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F9C2F" w14:textId="77777777" w:rsidR="00FC7B8E" w:rsidRPr="00BB102D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77F9C" w14:textId="77777777" w:rsidR="00FC7B8E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D7308E" w14:textId="77777777" w:rsidR="00FC7B8E" w:rsidRPr="00BB102D" w:rsidRDefault="00FC7B8E" w:rsidP="00FC7B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6E89DC" w14:textId="77777777" w:rsidR="00FC7B8E" w:rsidRPr="00DE5448" w:rsidRDefault="00FC7B8E" w:rsidP="00FC7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26C4" w:rsidRPr="00BB102D" w14:paraId="706A717E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098D6D81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11AE9641" w14:textId="2AA1C375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</w:t>
            </w:r>
            <w:r w:rsidR="0042136E">
              <w:rPr>
                <w:rFonts w:asciiTheme="majorBidi" w:hAnsiTheme="majorBidi" w:cstheme="majorBidi"/>
                <w:sz w:val="28"/>
                <w:szCs w:val="28"/>
              </w:rPr>
              <w:t>47,788</w:t>
            </w:r>
          </w:p>
        </w:tc>
        <w:tc>
          <w:tcPr>
            <w:tcW w:w="270" w:type="dxa"/>
          </w:tcPr>
          <w:p w14:paraId="71C6EB6A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423D5C" w14:textId="6BBA7893" w:rsidR="00AA26C4" w:rsidRPr="00F7666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98,5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338FC5D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36650E" w14:textId="74BA2123" w:rsidR="00AA26C4" w:rsidRPr="00F0711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DCFD228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BE1CFA" w14:textId="6ED7126F" w:rsidR="00AA26C4" w:rsidRPr="00F7666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,744</w:t>
            </w:r>
          </w:p>
        </w:tc>
      </w:tr>
      <w:tr w:rsidR="00AA26C4" w:rsidRPr="00BB102D" w14:paraId="39E9EC86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3E90E456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0" w:type="dxa"/>
            <w:shd w:val="clear" w:color="auto" w:fill="auto"/>
          </w:tcPr>
          <w:p w14:paraId="579490EE" w14:textId="0046EF7A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569,544</w:t>
            </w:r>
          </w:p>
        </w:tc>
        <w:tc>
          <w:tcPr>
            <w:tcW w:w="270" w:type="dxa"/>
          </w:tcPr>
          <w:p w14:paraId="7988E48E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B52395" w14:textId="16409E01" w:rsidR="00AA26C4" w:rsidRPr="00F7666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722D8AE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DF64F9" w14:textId="054A05CD" w:rsidR="00AA26C4" w:rsidRPr="00F0711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569,544</w:t>
            </w:r>
          </w:p>
        </w:tc>
        <w:tc>
          <w:tcPr>
            <w:tcW w:w="270" w:type="dxa"/>
          </w:tcPr>
          <w:p w14:paraId="5B319586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421345" w14:textId="65369ADF" w:rsidR="00AA26C4" w:rsidRPr="00F7666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7,0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A26C4" w:rsidRPr="00BB102D" w14:paraId="76792990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5E239BD5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171E1B57" w14:textId="318FADB7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90B8DBA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491075" w14:textId="6FB9EDED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-1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,009</w:t>
            </w:r>
          </w:p>
        </w:tc>
        <w:tc>
          <w:tcPr>
            <w:tcW w:w="270" w:type="dxa"/>
          </w:tcPr>
          <w:p w14:paraId="4D0923F5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B54478" w14:textId="0AA74CB4" w:rsidR="00AA26C4" w:rsidRPr="00F0711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64,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2F10A0F6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FBD077" w14:textId="6E85561D" w:rsidR="00AA26C4" w:rsidRPr="00F7666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0,477</w:t>
            </w:r>
          </w:p>
        </w:tc>
      </w:tr>
      <w:tr w:rsidR="00AA26C4" w:rsidRPr="00BB102D" w14:paraId="1A4C2FF9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213C6C54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260" w:type="dxa"/>
            <w:shd w:val="clear" w:color="auto" w:fill="auto"/>
          </w:tcPr>
          <w:p w14:paraId="2614A577" w14:textId="16B74398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60,5</w:t>
            </w:r>
            <w:r w:rsidR="0042136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</w:tcPr>
          <w:p w14:paraId="011C7CA2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E60162" w14:textId="023D94F7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 w:line="240" w:lineRule="auto"/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CFDEB9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A04781" w14:textId="014A8E1D" w:rsidR="00AA26C4" w:rsidRPr="00F0711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60,9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AE41A13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C90831" w14:textId="10160A75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53" w:firstLine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A26C4" w:rsidRPr="00BB102D" w14:paraId="595F24C8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1D37A327" w14:textId="77777777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7AC962" w14:textId="7854DF89" w:rsidR="00AA26C4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,44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38CB9F9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C76B95" w14:textId="1C1C883A" w:rsidR="00AA26C4" w:rsidRPr="00F7666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9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4,809</w:t>
            </w:r>
          </w:p>
        </w:tc>
        <w:tc>
          <w:tcPr>
            <w:tcW w:w="270" w:type="dxa"/>
          </w:tcPr>
          <w:p w14:paraId="75772312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89519D" w14:textId="634A72B3" w:rsidR="00AA26C4" w:rsidRPr="00F0711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,00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D0CD96B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D8835" w14:textId="2A3D3723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AA26C4" w:rsidRPr="00BB102D" w14:paraId="72FAF897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3212EA18" w14:textId="77777777" w:rsidR="00AA26C4" w:rsidRPr="00FF092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F092A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B619B" w14:textId="501DF057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</w:t>
            </w:r>
            <w:r w:rsidR="0042136E">
              <w:rPr>
                <w:rFonts w:asciiTheme="majorBidi" w:hAnsiTheme="majorBidi" w:cstheme="majorBidi"/>
                <w:sz w:val="28"/>
                <w:szCs w:val="28"/>
              </w:rPr>
              <w:t>80,775</w:t>
            </w:r>
          </w:p>
        </w:tc>
        <w:tc>
          <w:tcPr>
            <w:tcW w:w="270" w:type="dxa"/>
          </w:tcPr>
          <w:p w14:paraId="3BCC2457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9AFDD1" w14:textId="020781C2" w:rsidR="00AA26C4" w:rsidRPr="00F7666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5207F718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817" w14:textId="0C07396F" w:rsidR="00AA26C4" w:rsidRPr="00F0711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8,767</w:t>
            </w:r>
          </w:p>
        </w:tc>
        <w:tc>
          <w:tcPr>
            <w:tcW w:w="270" w:type="dxa"/>
          </w:tcPr>
          <w:p w14:paraId="72D1C20F" w14:textId="77777777" w:rsidR="00AA26C4" w:rsidRPr="00F7666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0EB321" w14:textId="0CA668DD" w:rsidR="00AA26C4" w:rsidRPr="00F7666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,899,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26C4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AA26C4" w:rsidRPr="00BB102D" w14:paraId="1E084886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211F9F96" w14:textId="77777777" w:rsidR="00AA26C4" w:rsidRPr="00F0711E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0711E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39F22A" w14:textId="29501EFF" w:rsidR="00AA26C4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,65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,68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B0C29B3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A875D9" w14:textId="068FD539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-1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676,0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5BDB3B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A34712" w14:textId="5CB5A526" w:rsidR="00AA26C4" w:rsidRPr="00F0711E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97,090</w:t>
            </w:r>
          </w:p>
        </w:tc>
        <w:tc>
          <w:tcPr>
            <w:tcW w:w="270" w:type="dxa"/>
          </w:tcPr>
          <w:p w14:paraId="17EA591B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6912F0" w14:textId="363AC657" w:rsidR="00AA26C4" w:rsidRPr="00DE5448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646,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32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AA26C4" w:rsidRPr="00BB102D" w14:paraId="72B9BCAB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3ED2ED29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ค่าใช้จ่าย 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รายได้) 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10560" w14:textId="7DE3F013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F9818A8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F6A446" w14:textId="7839191C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right="-19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08D099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35C8" w14:textId="06B94E29" w:rsidR="00AA26C4" w:rsidRPr="00F0711E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,66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B16F5FA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E733C4" w14:textId="7BE25408" w:rsidR="00AA26C4" w:rsidRPr="00DE5448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after="0" w:line="240" w:lineRule="auto"/>
              <w:ind w:right="-69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</w:tr>
      <w:tr w:rsidR="00AA26C4" w:rsidRPr="00BB102D" w14:paraId="35FD5DA7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5A87DD7C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48D782" w14:textId="143B76A5" w:rsidR="00AA26C4" w:rsidRPr="000B6CF1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,584,044</w:t>
            </w:r>
          </w:p>
        </w:tc>
        <w:tc>
          <w:tcPr>
            <w:tcW w:w="270" w:type="dxa"/>
          </w:tcPr>
          <w:p w14:paraId="6A805A8F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F12F7" w14:textId="00DDAF12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680,068</w:t>
            </w:r>
          </w:p>
        </w:tc>
        <w:tc>
          <w:tcPr>
            <w:tcW w:w="270" w:type="dxa"/>
          </w:tcPr>
          <w:p w14:paraId="1827609B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1C9BD" w14:textId="6B6287F9" w:rsidR="00AA26C4" w:rsidRPr="00BB102D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323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49530AC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792E99" w14:textId="719D9B4E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-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645,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</w:t>
            </w:r>
          </w:p>
        </w:tc>
      </w:tr>
      <w:tr w:rsidR="00AA26C4" w:rsidRPr="00BB102D" w14:paraId="29F608D6" w14:textId="77777777" w:rsidTr="00B7197F">
        <w:trPr>
          <w:trHeight w:val="288"/>
        </w:trPr>
        <w:tc>
          <w:tcPr>
            <w:tcW w:w="3510" w:type="dxa"/>
            <w:vAlign w:val="bottom"/>
          </w:tcPr>
          <w:p w14:paraId="53FEA0BD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696107" w14:textId="77777777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7BC38BC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D9736B" w14:textId="77777777" w:rsidR="00AA26C4" w:rsidRPr="00DE5448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2D91A9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39C64D" w14:textId="77777777" w:rsidR="00AA26C4" w:rsidRPr="00B41FC3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7963DF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8F92B12" w14:textId="77777777" w:rsidR="00AA26C4" w:rsidRPr="00DE5448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26C4" w:rsidRPr="00BB102D" w14:paraId="4131C3BF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5EBDD587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B58970" w14:textId="77777777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666F05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BDEAC9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E4DDF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230D83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CA45D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E513B3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6C4" w:rsidRPr="00BB102D" w14:paraId="54868775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2D2F4AD5" w14:textId="77777777" w:rsidR="00AA26C4" w:rsidRPr="0001722F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172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01722F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1722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569C0F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AD9449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1E8E23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43F917B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BD016F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EECF2CA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32B05B3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6C4" w:rsidRPr="00BB102D" w14:paraId="11D2BCBA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48076ED7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4180D" w14:textId="0707355B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60,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58)</w:t>
            </w:r>
          </w:p>
        </w:tc>
        <w:tc>
          <w:tcPr>
            <w:tcW w:w="270" w:type="dxa"/>
          </w:tcPr>
          <w:p w14:paraId="498BA4C8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3D6261" w14:textId="374962B3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6F3CEED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6099A" w14:textId="40C7203D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240" w:lineRule="auto"/>
              <w:ind w:right="-179" w:hanging="92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BB38EE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83D017" w14:textId="0810D774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right="53" w:firstLine="16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26C4" w:rsidRPr="00BB102D" w14:paraId="0474B1D4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5C9EF227" w14:textId="77777777" w:rsidR="00AA26C4" w:rsidRPr="004A7103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A71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4A710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4A710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  กำไรขาดทุนในภายหลัง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CA00D" w14:textId="1ADDA5F1" w:rsidR="00AA26C4" w:rsidRPr="00411EF3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11E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11E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411EF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58)</w:t>
            </w:r>
          </w:p>
        </w:tc>
        <w:tc>
          <w:tcPr>
            <w:tcW w:w="270" w:type="dxa"/>
          </w:tcPr>
          <w:p w14:paraId="5755036A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0DA8A" w14:textId="0F2EAECD" w:rsidR="00AA26C4" w:rsidRPr="002503EC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B7CC297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1E869" w14:textId="322C9E86" w:rsidR="00AA26C4" w:rsidRPr="007C7C8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7C8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7DB78B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74091" w14:textId="4EBCF91E" w:rsidR="00AA26C4" w:rsidRPr="00FC177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17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AA26C4" w:rsidRPr="00BB102D" w14:paraId="4AC9F937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0BD6B982" w14:textId="77777777" w:rsidR="00AA26C4" w:rsidRPr="004A7103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75923" w14:textId="77777777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43744D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D1669D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5AA186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381B4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378B5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FA98F1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26C4" w:rsidRPr="00BB102D" w14:paraId="51873CA7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416A9E81" w14:textId="77777777" w:rsidR="00AA26C4" w:rsidRPr="004A7103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4F8771" w14:textId="77777777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0BC5F4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B5FB8E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804F3A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6C3956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08D35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5F28F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26C4" w:rsidRPr="00BB102D" w14:paraId="075E653F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0241D08B" w14:textId="77777777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C2EB14D" w14:textId="6915BEB3" w:rsidR="00AA26C4" w:rsidRPr="004A7103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54C09F" w14:textId="77777777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6E71F2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16371D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4D4A72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DDB5F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458AD4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EBAD26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26C4" w:rsidRPr="00BB102D" w14:paraId="6A75F9B6" w14:textId="77777777" w:rsidTr="002A4495">
        <w:trPr>
          <w:trHeight w:val="399"/>
        </w:trPr>
        <w:tc>
          <w:tcPr>
            <w:tcW w:w="3510" w:type="dxa"/>
            <w:vAlign w:val="bottom"/>
          </w:tcPr>
          <w:p w14:paraId="4B5EDE94" w14:textId="77777777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503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รายการที่จะไม่ถูกจัดประเภทใหม่ไว้ในกำไร</w:t>
            </w:r>
          </w:p>
          <w:p w14:paraId="118DB28E" w14:textId="77777777" w:rsidR="00AA26C4" w:rsidRPr="002503EC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503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079C73" w14:textId="77777777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-3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309975C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006503" w14:textId="77777777" w:rsidR="00AA26C4" w:rsidRPr="00DE5448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2FED98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BAC154" w14:textId="77777777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977693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ACD50B" w14:textId="77777777" w:rsidR="00AA26C4" w:rsidRPr="00DE5448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26C4" w:rsidRPr="00BB102D" w14:paraId="737EA29E" w14:textId="77777777" w:rsidTr="002A4495">
        <w:trPr>
          <w:trHeight w:val="399"/>
        </w:trPr>
        <w:tc>
          <w:tcPr>
            <w:tcW w:w="3510" w:type="dxa"/>
            <w:vAlign w:val="bottom"/>
          </w:tcPr>
          <w:p w14:paraId="38FE4F8E" w14:textId="77777777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ผลกำไรจากการวัดมูลค่าใหม่ของ</w:t>
            </w:r>
          </w:p>
          <w:p w14:paraId="0FC23CFE" w14:textId="0F3ECB83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5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A961F" w14:textId="484DA3CF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4DDF6F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815355" w14:textId="085D6D1C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A66AB95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16CD0" w14:textId="31EA0D1C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4840CE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EADF1F" w14:textId="2DBF2392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33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AA26C4" w:rsidRPr="00BB102D" w14:paraId="6A17DC7A" w14:textId="77777777" w:rsidTr="002A4495">
        <w:trPr>
          <w:trHeight w:val="399"/>
        </w:trPr>
        <w:tc>
          <w:tcPr>
            <w:tcW w:w="3510" w:type="dxa"/>
            <w:vAlign w:val="bottom"/>
          </w:tcPr>
          <w:p w14:paraId="3045997C" w14:textId="3ECA62CF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4A7103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ของรายการที่ไม่ถูกจัดประเภทใหม่ </w:t>
            </w:r>
          </w:p>
          <w:p w14:paraId="419865E2" w14:textId="26023C27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ไว้ในกำไรหรือขาดทุนในภายหลัง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95DEE" w14:textId="65922060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E52A3C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92112B" w14:textId="29B2029B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,067)</w:t>
            </w:r>
          </w:p>
        </w:tc>
        <w:tc>
          <w:tcPr>
            <w:tcW w:w="270" w:type="dxa"/>
          </w:tcPr>
          <w:p w14:paraId="5EA9828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04736" w14:textId="525E803C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8ACDF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CCC114" w14:textId="751BFF3D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,067)</w:t>
            </w:r>
          </w:p>
        </w:tc>
      </w:tr>
      <w:tr w:rsidR="00AA26C4" w:rsidRPr="00BB102D" w14:paraId="60AA9DC9" w14:textId="77777777" w:rsidTr="006A1119">
        <w:trPr>
          <w:trHeight w:val="399"/>
        </w:trPr>
        <w:tc>
          <w:tcPr>
            <w:tcW w:w="3510" w:type="dxa"/>
            <w:vAlign w:val="bottom"/>
          </w:tcPr>
          <w:p w14:paraId="11A5AB29" w14:textId="77777777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503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รวมรายการที่จะไม่ถูกจัดประเภทใหม่ไว้ใน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14:paraId="70FB69D5" w14:textId="1BA3FF64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 </w:t>
            </w:r>
            <w:r w:rsidRPr="002503E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80E1B" w14:textId="31F0FD75" w:rsidR="00AA26C4" w:rsidRPr="000B6CF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 w:line="240" w:lineRule="auto"/>
              <w:ind w:right="-3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DE21A38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4AC49" w14:textId="34CB76AD" w:rsidR="00AA26C4" w:rsidRPr="00FC177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270" w:type="dxa"/>
          </w:tcPr>
          <w:p w14:paraId="12225379" w14:textId="77777777" w:rsidR="00AA26C4" w:rsidRPr="00462A10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9129C" w14:textId="7B05AFE1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7BD9B8" w14:textId="77777777" w:rsidR="00AA26C4" w:rsidRPr="00462A10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C22A9" w14:textId="6D4DE7CE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</w:tr>
      <w:tr w:rsidR="00AA26C4" w:rsidRPr="00BB102D" w14:paraId="0EA63240" w14:textId="77777777" w:rsidTr="006A1119">
        <w:trPr>
          <w:trHeight w:val="399"/>
        </w:trPr>
        <w:tc>
          <w:tcPr>
            <w:tcW w:w="3510" w:type="dxa"/>
            <w:vAlign w:val="bottom"/>
          </w:tcPr>
          <w:p w14:paraId="1B3E3FBA" w14:textId="77777777" w:rsidR="00AA26C4" w:rsidRPr="00EE3A61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กำไร</w:t>
            </w:r>
            <w:r w:rsidRPr="00EE3A6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(</w:t>
            </w: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ขาดทุน</w:t>
            </w:r>
            <w:r w:rsidRPr="00EE3A6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) </w:t>
            </w: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เบ็ดเสร็จอื่นสำหรับงวด</w:t>
            </w:r>
            <w:r w:rsidRPr="00EE3A61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- </w:t>
            </w: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สุทธิ</w:t>
            </w:r>
          </w:p>
          <w:p w14:paraId="3E1F7A64" w14:textId="77777777" w:rsidR="00AA26C4" w:rsidRPr="002503EC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14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E3A61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จากภาษี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73487" w14:textId="6C06CF64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58)</w:t>
            </w:r>
          </w:p>
        </w:tc>
        <w:tc>
          <w:tcPr>
            <w:tcW w:w="270" w:type="dxa"/>
          </w:tcPr>
          <w:p w14:paraId="219715F5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1598" w14:textId="2ABF7F8A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49,4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68734DE5" w14:textId="77777777" w:rsidR="00AA26C4" w:rsidRPr="00462A10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036B0" w14:textId="45EE466F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BED861" w14:textId="77777777" w:rsidR="00AA26C4" w:rsidRPr="00462A10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FBDEF" w14:textId="1E51F4A1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</w:t>
            </w:r>
          </w:p>
        </w:tc>
      </w:tr>
      <w:tr w:rsidR="00AA26C4" w:rsidRPr="00BB102D" w14:paraId="267C053A" w14:textId="77777777" w:rsidTr="006A1119">
        <w:trPr>
          <w:trHeight w:val="399"/>
        </w:trPr>
        <w:tc>
          <w:tcPr>
            <w:tcW w:w="3510" w:type="dxa"/>
            <w:vAlign w:val="bottom"/>
          </w:tcPr>
          <w:p w14:paraId="0F5CE175" w14:textId="77777777" w:rsidR="00AA26C4" w:rsidRPr="00EE3A61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200FE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 w:line="240" w:lineRule="auto"/>
              <w:ind w:right="-19" w:firstLine="5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2D1904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259B54" w14:textId="77777777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49626" w14:textId="77777777" w:rsidR="00AA26C4" w:rsidRPr="00462A10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0DEDD" w14:textId="77777777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285F6" w14:textId="77777777" w:rsidR="00AA26C4" w:rsidRPr="00462A10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49FD01" w14:textId="77777777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6C4" w:rsidRPr="00BB102D" w14:paraId="3E284C8B" w14:textId="77777777" w:rsidTr="006A1119">
        <w:trPr>
          <w:trHeight w:val="399"/>
        </w:trPr>
        <w:tc>
          <w:tcPr>
            <w:tcW w:w="3510" w:type="dxa"/>
            <w:vAlign w:val="bottom"/>
          </w:tcPr>
          <w:p w14:paraId="18E26C1D" w14:textId="52AE9297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firstLine="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6D7B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5A441D" w14:textId="4157AD2C" w:rsidR="00AA26C4" w:rsidRPr="006A1FF4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,886</w:t>
            </w:r>
          </w:p>
        </w:tc>
        <w:tc>
          <w:tcPr>
            <w:tcW w:w="270" w:type="dxa"/>
          </w:tcPr>
          <w:p w14:paraId="3EF3F37D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D0CBEB" w14:textId="7097179B" w:rsidR="00AA26C4" w:rsidRPr="005C1DB3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9,489</w:t>
            </w:r>
          </w:p>
        </w:tc>
        <w:tc>
          <w:tcPr>
            <w:tcW w:w="270" w:type="dxa"/>
          </w:tcPr>
          <w:p w14:paraId="782BB11D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368EF6" w14:textId="507A9ED9" w:rsidR="00AA26C4" w:rsidRPr="006A1FF4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323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B173CB9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5815861" w14:textId="31412148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649,4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AA26C4" w:rsidRPr="00BB102D" w14:paraId="549B2ED9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355194CA" w14:textId="77777777" w:rsidR="00AA26C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C5DBA8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5"/>
              </w:tabs>
              <w:spacing w:after="0" w:line="240" w:lineRule="auto"/>
              <w:ind w:right="-19" w:firstLine="5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888070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9B442AC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after="0" w:line="240" w:lineRule="auto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36E8F3D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79C6F7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after="0" w:line="240" w:lineRule="auto"/>
              <w:ind w:right="-6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2C73A" w14:textId="77777777" w:rsidR="00AA26C4" w:rsidRPr="006A1FF4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E31B935" w14:textId="77777777" w:rsidR="00AA26C4" w:rsidRPr="006A1FF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6C4" w:rsidRPr="00BB102D" w14:paraId="7102EED9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606119C4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26535E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58E47C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4250C0" w14:textId="77777777" w:rsidR="00AA26C4" w:rsidRPr="00DE5448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209836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C2DE0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F8D78B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971E24A" w14:textId="77777777" w:rsidR="00AA26C4" w:rsidRPr="00DE5448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A26C4" w:rsidRPr="00BB102D" w14:paraId="5765A200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1891DCFE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D7ADF4" w14:textId="7236FF31" w:rsidR="00AA26C4" w:rsidRPr="00DD1B83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26C4" w:rsidRPr="00DD1B83">
              <w:rPr>
                <w:rFonts w:ascii="Angsana New" w:hAnsi="Angsana New" w:cs="Angsana New"/>
                <w:sz w:val="28"/>
                <w:szCs w:val="28"/>
              </w:rPr>
              <w:t>,50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26C4" w:rsidRPr="00DD1B83">
              <w:rPr>
                <w:rFonts w:ascii="Angsana New" w:hAnsi="Angsana New" w:cs="Angsana New"/>
                <w:sz w:val="28"/>
                <w:szCs w:val="28"/>
              </w:rPr>
              <w:t>,988</w:t>
            </w:r>
          </w:p>
        </w:tc>
        <w:tc>
          <w:tcPr>
            <w:tcW w:w="270" w:type="dxa"/>
          </w:tcPr>
          <w:p w14:paraId="23392D87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945D3F" w14:textId="1F488375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 w:line="240" w:lineRule="auto"/>
              <w:ind w:right="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654,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DCA257C" w14:textId="77777777" w:rsidR="00AA26C4" w:rsidRPr="00DE5448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  <w:tab w:val="decimal" w:pos="801"/>
              </w:tabs>
              <w:spacing w:line="240" w:lineRule="auto"/>
              <w:ind w:left="-91"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0CD997" w14:textId="2F96CB3D" w:rsidR="00AA26C4" w:rsidRPr="00E65EF4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26C4" w:rsidRPr="00E65EF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323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B046401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7D2E4A" w14:textId="49BF1978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right="-6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645,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AA26C4" w:rsidRPr="00BB102D" w14:paraId="3E83C384" w14:textId="77777777" w:rsidTr="00B7197F">
        <w:trPr>
          <w:trHeight w:val="399"/>
        </w:trPr>
        <w:tc>
          <w:tcPr>
            <w:tcW w:w="3510" w:type="dxa"/>
            <w:vAlign w:val="bottom"/>
          </w:tcPr>
          <w:p w14:paraId="7104C106" w14:textId="77777777" w:rsidR="00AA26C4" w:rsidRPr="00BB102D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FA04" w14:textId="2F5414A2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,056</w:t>
            </w:r>
          </w:p>
        </w:tc>
        <w:tc>
          <w:tcPr>
            <w:tcW w:w="270" w:type="dxa"/>
          </w:tcPr>
          <w:p w14:paraId="3C1D4897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769A3A" w14:textId="69A64ABA" w:rsidR="00AA26C4" w:rsidRPr="00C7496A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378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430786F3" w14:textId="77777777" w:rsidR="00AA26C4" w:rsidRPr="00C7496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01"/>
              </w:tabs>
              <w:spacing w:line="240" w:lineRule="auto"/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0F6FD" w14:textId="32BC779B" w:rsidR="00AA26C4" w:rsidRPr="00C7496A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A01229" w14:textId="77777777" w:rsidR="00AA26C4" w:rsidRPr="00C7496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E5AF53" w14:textId="70BBC28B" w:rsidR="00AA26C4" w:rsidRPr="00C7496A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19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26C4" w:rsidRPr="00BB102D" w14:paraId="2B367B10" w14:textId="77777777" w:rsidTr="00B7197F">
        <w:trPr>
          <w:trHeight w:val="399"/>
        </w:trPr>
        <w:tc>
          <w:tcPr>
            <w:tcW w:w="3510" w:type="dxa"/>
            <w:vAlign w:val="center"/>
          </w:tcPr>
          <w:p w14:paraId="5FF079EA" w14:textId="77777777" w:rsidR="00AA26C4" w:rsidRPr="00BB102D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81F37B" w14:textId="1DFE5C16" w:rsidR="00AA26C4" w:rsidRPr="00DD1B83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 w:rsidRPr="00DD1B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,584,044</w:t>
            </w:r>
          </w:p>
        </w:tc>
        <w:tc>
          <w:tcPr>
            <w:tcW w:w="270" w:type="dxa"/>
          </w:tcPr>
          <w:p w14:paraId="3F66779F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7E29B" w14:textId="3E6A8ED3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680,068</w:t>
            </w:r>
          </w:p>
        </w:tc>
        <w:tc>
          <w:tcPr>
            <w:tcW w:w="270" w:type="dxa"/>
          </w:tcPr>
          <w:p w14:paraId="1E8D37F7" w14:textId="77777777" w:rsidR="00AA26C4" w:rsidRPr="00C7496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8C889" w14:textId="29235B84" w:rsidR="00AA26C4" w:rsidRPr="00090C30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76" w:hanging="56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 w:rsidRPr="00090C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323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8220663" w14:textId="77777777" w:rsidR="00AA26C4" w:rsidRPr="00C7496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BDCE8" w14:textId="0AE7EFAD" w:rsidR="00AA26C4" w:rsidRPr="00FC1771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565" w:right="-6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C177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50</w:t>
            </w:r>
          </w:p>
        </w:tc>
      </w:tr>
      <w:tr w:rsidR="00AA26C4" w:rsidRPr="00BB102D" w14:paraId="7D0550FD" w14:textId="77777777" w:rsidTr="00B7197F">
        <w:trPr>
          <w:trHeight w:val="404"/>
        </w:trPr>
        <w:tc>
          <w:tcPr>
            <w:tcW w:w="3510" w:type="dxa"/>
            <w:vAlign w:val="center"/>
          </w:tcPr>
          <w:p w14:paraId="641BD2ED" w14:textId="77777777" w:rsidR="00AA26C4" w:rsidRPr="00F7666E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77BE31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0"/>
                <w:tab w:val="left" w:pos="785"/>
                <w:tab w:val="left" w:pos="911"/>
              </w:tabs>
              <w:spacing w:after="0" w:line="240" w:lineRule="auto"/>
              <w:ind w:right="-14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EC82D72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08471D6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00FA9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3595F9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21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C7213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B50FCF6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28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6C4" w:rsidRPr="00BB102D" w14:paraId="4DB8EEE0" w14:textId="77777777" w:rsidTr="00B7197F">
        <w:trPr>
          <w:trHeight w:val="404"/>
        </w:trPr>
        <w:tc>
          <w:tcPr>
            <w:tcW w:w="3510" w:type="dxa"/>
            <w:vAlign w:val="bottom"/>
          </w:tcPr>
          <w:p w14:paraId="50010221" w14:textId="19D2EC81" w:rsidR="00AA26C4" w:rsidRPr="00F7666E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="006D7B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F7666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BB8E85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5758B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F21FA4" w14:textId="43A1C439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B4D043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A67394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ACDB6B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6A6BDE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6C4" w:rsidRPr="00BB102D" w14:paraId="7817B525" w14:textId="77777777" w:rsidTr="00B7197F">
        <w:trPr>
          <w:trHeight w:val="404"/>
        </w:trPr>
        <w:tc>
          <w:tcPr>
            <w:tcW w:w="3510" w:type="dxa"/>
            <w:vAlign w:val="bottom"/>
          </w:tcPr>
          <w:p w14:paraId="4AB0EF4D" w14:textId="77777777" w:rsidR="00AA26C4" w:rsidRPr="00F7666E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D93458" w14:textId="7995DA16" w:rsidR="00AA26C4" w:rsidRPr="00DD1B83" w:rsidRDefault="002246F1" w:rsidP="00DD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D1B83" w:rsidRPr="00DD1B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D1B83" w:rsidRPr="00DD1B83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DD1B83" w:rsidRPr="00DD1B83">
              <w:rPr>
                <w:rFonts w:ascii="Angsana New" w:hAnsi="Angsana New" w:cs="Angsana New"/>
                <w:sz w:val="28"/>
                <w:szCs w:val="28"/>
              </w:rPr>
              <w:t>,8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DD1B83" w:rsidRPr="00DD1B83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7B9BF81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F47FCC" w14:textId="199A3939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,6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0DD7827A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5377C" w14:textId="3D6AA75F" w:rsidR="00AA26C4" w:rsidRPr="00090C30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AA26C4" w:rsidRPr="00090C3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323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61E51E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37B496" w14:textId="6B1A49E8" w:rsidR="00AA26C4" w:rsidRPr="00314775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649,4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AA26C4" w:rsidRPr="00BB102D" w14:paraId="6DE2E875" w14:textId="77777777" w:rsidTr="00B7197F">
        <w:trPr>
          <w:trHeight w:val="404"/>
        </w:trPr>
        <w:tc>
          <w:tcPr>
            <w:tcW w:w="3510" w:type="dxa"/>
            <w:vAlign w:val="bottom"/>
          </w:tcPr>
          <w:p w14:paraId="408D3C16" w14:textId="77777777" w:rsidR="00AA26C4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ส่วนที่เป็นของส่วนได้เสียที่ไม่มีอำนาจ</w:t>
            </w:r>
            <w:r>
              <w:rPr>
                <w:rFonts w:ascii="Angsana New" w:hAnsi="Angsana New" w:cs="Angsana New"/>
                <w:sz w:val="28"/>
                <w:szCs w:val="28"/>
              </w:rPr>
              <w:br/>
              <w:t xml:space="preserve">      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6E459" w14:textId="07370186" w:rsidR="00AA26C4" w:rsidRPr="00C7496A" w:rsidRDefault="00DD1B83" w:rsidP="00DD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,056</w:t>
            </w:r>
          </w:p>
        </w:tc>
        <w:tc>
          <w:tcPr>
            <w:tcW w:w="270" w:type="dxa"/>
          </w:tcPr>
          <w:p w14:paraId="0BB2E155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7B39CA" w14:textId="61972783" w:rsidR="00AA26C4" w:rsidRPr="00C7496A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5A64F843" w14:textId="77777777" w:rsidR="00AA26C4" w:rsidRPr="00C7496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022C" w14:textId="7F020F8F" w:rsidR="00AA26C4" w:rsidRPr="00C7496A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right="-10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813809" w14:textId="77777777" w:rsidR="00AA26C4" w:rsidRPr="00C7496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4F9A65" w14:textId="480AEC1C" w:rsidR="00AA26C4" w:rsidRPr="00C7496A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right="-28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A26C4" w:rsidRPr="00BB102D" w14:paraId="775BFFF1" w14:textId="77777777" w:rsidTr="00B7197F">
        <w:trPr>
          <w:trHeight w:val="404"/>
        </w:trPr>
        <w:tc>
          <w:tcPr>
            <w:tcW w:w="3510" w:type="dxa"/>
            <w:vAlign w:val="center"/>
          </w:tcPr>
          <w:p w14:paraId="34FCD38E" w14:textId="676B50EE" w:rsidR="00AA26C4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6D7BC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CBC96" w14:textId="079992BE" w:rsidR="00AA26C4" w:rsidRPr="00DD1B83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386" w:hanging="29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 w:rsidRPr="00DD1B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</w:t>
            </w:r>
            <w:r w:rsidR="00AA26C4" w:rsidRPr="00DD1B8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,886</w:t>
            </w:r>
          </w:p>
        </w:tc>
        <w:tc>
          <w:tcPr>
            <w:tcW w:w="270" w:type="dxa"/>
          </w:tcPr>
          <w:p w14:paraId="34EBA3B4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F408BB" w14:textId="16B5D514" w:rsidR="00AA26C4" w:rsidRPr="00462A10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9,489</w:t>
            </w:r>
          </w:p>
        </w:tc>
        <w:tc>
          <w:tcPr>
            <w:tcW w:w="270" w:type="dxa"/>
          </w:tcPr>
          <w:p w14:paraId="02FFCDB2" w14:textId="77777777" w:rsidR="00AA26C4" w:rsidRPr="00C7496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2DE63" w14:textId="305B27A9" w:rsidR="00AA26C4" w:rsidRPr="00090C30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right="-176" w:hanging="38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 w:rsidRPr="00090C3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323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,4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99A42B2" w14:textId="77777777" w:rsidR="00AA26C4" w:rsidRPr="00C7496A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DA97E" w14:textId="0F68BDA7" w:rsidR="00AA26C4" w:rsidRPr="00314775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649,4</w:t>
            </w:r>
            <w:r w:rsidR="002246F1"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</w:tr>
      <w:tr w:rsidR="00AA26C4" w:rsidRPr="00BB102D" w14:paraId="7EBD93E6" w14:textId="77777777" w:rsidTr="00B7197F">
        <w:trPr>
          <w:trHeight w:val="404"/>
        </w:trPr>
        <w:tc>
          <w:tcPr>
            <w:tcW w:w="3510" w:type="dxa"/>
            <w:vAlign w:val="bottom"/>
          </w:tcPr>
          <w:p w14:paraId="1F76B118" w14:textId="77777777" w:rsidR="00AA26C4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74B8F7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0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E8AE0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06820C6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BE1F8D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D32F9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706"/>
              </w:tabs>
              <w:spacing w:after="0" w:line="240" w:lineRule="auto"/>
              <w:ind w:right="-10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2950A0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C06DF9F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  <w:tab w:val="left" w:pos="850"/>
              </w:tabs>
              <w:spacing w:after="0" w:line="240" w:lineRule="auto"/>
              <w:ind w:right="-19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A26C4" w:rsidRPr="00BB102D" w14:paraId="2AEFC2B7" w14:textId="77777777" w:rsidTr="00F077E1">
        <w:trPr>
          <w:trHeight w:val="404"/>
        </w:trPr>
        <w:tc>
          <w:tcPr>
            <w:tcW w:w="3510" w:type="dxa"/>
            <w:vAlign w:val="bottom"/>
          </w:tcPr>
          <w:p w14:paraId="49DFE726" w14:textId="77777777" w:rsidR="00AA26C4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 (เยน)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B37BBE" w14:textId="7B8C4F2B" w:rsidR="00AA26C4" w:rsidRPr="00BB102D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99EE0D1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23A5FD" w14:textId="5C4EA6AC" w:rsidR="00AA26C4" w:rsidRPr="00BB102D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5A3C29C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6DC380" w14:textId="2F00A642" w:rsidR="00AA26C4" w:rsidRPr="00BB102D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.77</w:t>
            </w:r>
          </w:p>
        </w:tc>
        <w:tc>
          <w:tcPr>
            <w:tcW w:w="270" w:type="dxa"/>
          </w:tcPr>
          <w:p w14:paraId="3BF1BD66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FBB8DD" w14:textId="19354C0F" w:rsidR="00AA26C4" w:rsidRPr="00BB102D" w:rsidRDefault="002246F1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2246F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="00AA26C4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AA26C4" w:rsidRPr="00BB102D" w14:paraId="78BDAE80" w14:textId="77777777" w:rsidTr="00F077E1">
        <w:trPr>
          <w:trHeight w:val="404"/>
        </w:trPr>
        <w:tc>
          <w:tcPr>
            <w:tcW w:w="3510" w:type="dxa"/>
            <w:vAlign w:val="bottom"/>
          </w:tcPr>
          <w:p w14:paraId="5276414F" w14:textId="77777777" w:rsidR="00AA26C4" w:rsidRDefault="00AA26C4" w:rsidP="00AA26C4">
            <w:pPr>
              <w:tabs>
                <w:tab w:val="left" w:pos="117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B4661E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E4E63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BD1FC5E" w14:textId="77777777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CB51CD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0E1364" w14:textId="77777777" w:rsidR="00AA26C4" w:rsidRPr="00BB102D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0ACF13" w14:textId="77777777" w:rsidR="00AA26C4" w:rsidRPr="00BB102D" w:rsidRDefault="00AA26C4" w:rsidP="00AA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4B6ED63" w14:textId="77777777" w:rsidR="00AA26C4" w:rsidRDefault="00AA26C4" w:rsidP="00AA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7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4F247AC0" w14:textId="3C4A41BF" w:rsidR="00F7666E" w:rsidRDefault="00F7666E" w:rsidP="00F7666E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num" w:pos="720"/>
          <w:tab w:val="left" w:pos="900"/>
        </w:tabs>
        <w:ind w:left="630" w:hanging="63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F7666E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275C1FED" w14:textId="360B3A0E" w:rsidR="00F7666E" w:rsidRPr="00783EE6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inorBidi"/>
          <w:b/>
          <w:bCs/>
          <w:sz w:val="24"/>
          <w:szCs w:val="24"/>
        </w:rPr>
      </w:pPr>
    </w:p>
    <w:p w14:paraId="67BF02D3" w14:textId="00B83DAD" w:rsidR="00F7666E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2F6417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Pr="002F6417">
        <w:rPr>
          <w:rFonts w:asciiTheme="majorBidi" w:hAnsiTheme="majorBidi" w:cstheme="majorBidi"/>
          <w:sz w:val="28"/>
          <w:szCs w:val="28"/>
        </w:rPr>
        <w:t xml:space="preserve"> </w:t>
      </w:r>
      <w:r w:rsidRPr="002F6417">
        <w:rPr>
          <w:rFonts w:asciiTheme="majorBidi" w:hAnsiTheme="majorBidi" w:cstheme="majorBidi"/>
          <w:sz w:val="28"/>
          <w:szCs w:val="28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2246F1" w:rsidRPr="002246F1">
        <w:rPr>
          <w:rFonts w:asciiTheme="majorBidi" w:hAnsiTheme="majorBidi" w:cstheme="majorBidi"/>
          <w:sz w:val="28"/>
          <w:szCs w:val="28"/>
        </w:rPr>
        <w:t>2</w:t>
      </w:r>
      <w:r w:rsidR="00913FE7" w:rsidRPr="00913FE7">
        <w:rPr>
          <w:rFonts w:asciiTheme="majorBidi" w:hAnsiTheme="majorBidi" w:cstheme="majorBidi"/>
          <w:sz w:val="28"/>
          <w:szCs w:val="28"/>
        </w:rPr>
        <w:t>56</w:t>
      </w:r>
      <w:r w:rsidR="002246F1" w:rsidRPr="002246F1">
        <w:rPr>
          <w:rFonts w:asciiTheme="majorBidi" w:hAnsiTheme="majorBidi" w:cstheme="majorBidi"/>
          <w:sz w:val="28"/>
          <w:szCs w:val="28"/>
        </w:rPr>
        <w:t>3</w:t>
      </w:r>
      <w:r w:rsidRPr="002F6417">
        <w:rPr>
          <w:rFonts w:asciiTheme="majorBidi" w:hAnsiTheme="majorBidi" w:cstheme="majorBidi"/>
          <w:sz w:val="28"/>
          <w:szCs w:val="28"/>
        </w:rPr>
        <w:t xml:space="preserve"> </w:t>
      </w:r>
      <w:r w:rsidRPr="002F6417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9E666B9" w14:textId="66FF8638" w:rsidR="002F6417" w:rsidRPr="00783EE6" w:rsidRDefault="002F6417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9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62"/>
        <w:gridCol w:w="360"/>
        <w:gridCol w:w="1800"/>
        <w:gridCol w:w="360"/>
        <w:gridCol w:w="1530"/>
        <w:gridCol w:w="270"/>
        <w:gridCol w:w="1611"/>
      </w:tblGrid>
      <w:tr w:rsidR="002F6417" w:rsidRPr="00483A80" w14:paraId="23B5B680" w14:textId="77777777" w:rsidTr="008F77C4">
        <w:tc>
          <w:tcPr>
            <w:tcW w:w="2862" w:type="dxa"/>
            <w:hideMark/>
          </w:tcPr>
          <w:p w14:paraId="1BEBC671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F289852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1" w:type="dxa"/>
            <w:gridSpan w:val="5"/>
          </w:tcPr>
          <w:p w14:paraId="13684F45" w14:textId="19C8C3F5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6417" w:rsidRPr="00483A80" w14:paraId="556B4080" w14:textId="77777777" w:rsidTr="008F77C4">
        <w:tc>
          <w:tcPr>
            <w:tcW w:w="2862" w:type="dxa"/>
          </w:tcPr>
          <w:p w14:paraId="174EA0A0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E74E25B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1" w:type="dxa"/>
            <w:gridSpan w:val="5"/>
          </w:tcPr>
          <w:p w14:paraId="251C9ACC" w14:textId="1AD0C937" w:rsidR="002F6417" w:rsidRPr="00483A80" w:rsidRDefault="002246F1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3FE7" w:rsidRPr="00483A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F6417" w:rsidRPr="00483A80" w14:paraId="037DBFB9" w14:textId="77777777" w:rsidTr="008F77C4">
        <w:tc>
          <w:tcPr>
            <w:tcW w:w="2862" w:type="dxa"/>
          </w:tcPr>
          <w:p w14:paraId="0D271B54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0501C4A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C5A1442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76C7E57D" w14:textId="77777777" w:rsidR="002F6417" w:rsidRPr="00483A80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DBBF17B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E2BEC4D" w14:textId="77777777" w:rsidR="002F6417" w:rsidRPr="00483A80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1" w:type="dxa"/>
          </w:tcPr>
          <w:p w14:paraId="5615201C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F6417" w:rsidRPr="00483A80" w14:paraId="23403432" w14:textId="77777777" w:rsidTr="008F77C4">
        <w:tc>
          <w:tcPr>
            <w:tcW w:w="2862" w:type="dxa"/>
          </w:tcPr>
          <w:p w14:paraId="0A30BEC1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B129B7A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1" w:type="dxa"/>
            <w:gridSpan w:val="5"/>
          </w:tcPr>
          <w:p w14:paraId="63E354FC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6417" w:rsidRPr="00483A80" w14:paraId="310B9AF1" w14:textId="77777777" w:rsidTr="008F77C4">
        <w:tc>
          <w:tcPr>
            <w:tcW w:w="2862" w:type="dxa"/>
          </w:tcPr>
          <w:p w14:paraId="711F242C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60" w:type="dxa"/>
          </w:tcPr>
          <w:p w14:paraId="52BBAD29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EEDD6F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AB18F23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CD2B2C" w14:textId="77777777" w:rsidR="002F6417" w:rsidRPr="00483A80" w:rsidRDefault="002F6417" w:rsidP="0093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FE21AF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1" w:type="dxa"/>
          </w:tcPr>
          <w:p w14:paraId="2D5F033A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515F5" w:rsidRPr="00483A80" w14:paraId="2C801EA7" w14:textId="77777777" w:rsidTr="008F77C4">
        <w:tc>
          <w:tcPr>
            <w:tcW w:w="2862" w:type="dxa"/>
            <w:hideMark/>
          </w:tcPr>
          <w:p w14:paraId="2543E558" w14:textId="512B644A" w:rsidR="00F515F5" w:rsidRPr="00483A80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38C239FC" w14:textId="77777777" w:rsidR="00F515F5" w:rsidRPr="00483A80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E374A4C" w14:textId="4E2D5455" w:rsidR="00F515F5" w:rsidRPr="00483A80" w:rsidRDefault="002246F1" w:rsidP="00500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71FA"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71FA" w:rsidRPr="00483A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71FA"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D71FA" w:rsidRPr="00483A80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360" w:type="dxa"/>
          </w:tcPr>
          <w:p w14:paraId="7A29FF9A" w14:textId="77777777" w:rsidR="00F515F5" w:rsidRPr="00483A80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3FA76A" w14:textId="478E997D" w:rsidR="00F515F5" w:rsidRPr="00483A80" w:rsidRDefault="00366598" w:rsidP="00483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84)</w:t>
            </w:r>
          </w:p>
        </w:tc>
        <w:tc>
          <w:tcPr>
            <w:tcW w:w="270" w:type="dxa"/>
          </w:tcPr>
          <w:p w14:paraId="7D0659B5" w14:textId="77777777" w:rsidR="00F515F5" w:rsidRPr="00483A80" w:rsidRDefault="00F515F5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1" w:type="dxa"/>
          </w:tcPr>
          <w:p w14:paraId="77AC6A8A" w14:textId="3B2E05FF" w:rsidR="00F515F5" w:rsidRPr="00483A80" w:rsidRDefault="00ED71FA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878,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83EE6" w:rsidRPr="00483A80" w14:paraId="0EF00C3C" w14:textId="77777777" w:rsidTr="008F77C4">
        <w:tc>
          <w:tcPr>
            <w:tcW w:w="2862" w:type="dxa"/>
          </w:tcPr>
          <w:p w14:paraId="6C8B988A" w14:textId="7567FB50" w:rsidR="00783EE6" w:rsidRPr="00483A80" w:rsidRDefault="00783EE6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</w:tc>
        <w:tc>
          <w:tcPr>
            <w:tcW w:w="360" w:type="dxa"/>
          </w:tcPr>
          <w:p w14:paraId="4267D986" w14:textId="77777777" w:rsidR="00783EE6" w:rsidRPr="00483A80" w:rsidRDefault="00783EE6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10B908" w14:textId="77777777" w:rsidR="00783EE6" w:rsidRPr="00483A80" w:rsidRDefault="00783EE6" w:rsidP="00473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D972919" w14:textId="77777777" w:rsidR="00783EE6" w:rsidRPr="00483A80" w:rsidRDefault="00783EE6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10589A" w14:textId="77777777" w:rsidR="00783EE6" w:rsidRPr="00483A80" w:rsidRDefault="00783EE6" w:rsidP="0093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418D0" w14:textId="77777777" w:rsidR="00783EE6" w:rsidRPr="00483A80" w:rsidRDefault="00783EE6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1" w:type="dxa"/>
          </w:tcPr>
          <w:p w14:paraId="2CD8A99F" w14:textId="77777777" w:rsidR="00783EE6" w:rsidRPr="00483A80" w:rsidRDefault="00783EE6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3EE6" w:rsidRPr="00483A80" w14:paraId="52C6BFBB" w14:textId="77777777" w:rsidTr="008F77C4">
        <w:tc>
          <w:tcPr>
            <w:tcW w:w="2862" w:type="dxa"/>
          </w:tcPr>
          <w:p w14:paraId="318A60D3" w14:textId="0359E27C" w:rsidR="00783EE6" w:rsidRPr="00483A80" w:rsidRDefault="00783EE6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360" w:type="dxa"/>
          </w:tcPr>
          <w:p w14:paraId="24B15246" w14:textId="77777777" w:rsidR="00783EE6" w:rsidRPr="00483A80" w:rsidRDefault="00783EE6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AE162E" w14:textId="0BB9B0C5" w:rsidR="00783EE6" w:rsidRPr="00483A80" w:rsidRDefault="00366598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4E95B8E1" w14:textId="77777777" w:rsidR="00783EE6" w:rsidRPr="00483A80" w:rsidRDefault="00783EE6" w:rsidP="00366598">
            <w:pPr>
              <w:pStyle w:val="BodyText"/>
              <w:spacing w:after="0"/>
              <w:ind w:right="37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E2653B" w14:textId="6438615D" w:rsidR="00783EE6" w:rsidRPr="00483A80" w:rsidRDefault="00366598" w:rsidP="0093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6,755</w:t>
            </w:r>
          </w:p>
        </w:tc>
        <w:tc>
          <w:tcPr>
            <w:tcW w:w="270" w:type="dxa"/>
          </w:tcPr>
          <w:p w14:paraId="68526BF0" w14:textId="77777777" w:rsidR="00783EE6" w:rsidRPr="00483A80" w:rsidRDefault="00783EE6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1" w:type="dxa"/>
          </w:tcPr>
          <w:p w14:paraId="3D03B86B" w14:textId="33C354E3" w:rsidR="00783EE6" w:rsidRPr="00483A80" w:rsidRDefault="00366598" w:rsidP="00F51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6,755</w:t>
            </w:r>
          </w:p>
        </w:tc>
      </w:tr>
      <w:tr w:rsidR="00FC5906" w:rsidRPr="00483A80" w14:paraId="2791DB4B" w14:textId="77777777" w:rsidTr="004D1385">
        <w:tc>
          <w:tcPr>
            <w:tcW w:w="2862" w:type="dxa"/>
          </w:tcPr>
          <w:p w14:paraId="62603825" w14:textId="77777777" w:rsidR="00FC5906" w:rsidRPr="00483A80" w:rsidRDefault="00FC5906" w:rsidP="004D13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2056C872" w14:textId="77777777" w:rsidR="00FC5906" w:rsidRPr="00483A80" w:rsidRDefault="00FC5906" w:rsidP="004D13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54918F" w14:textId="3EA5028F" w:rsidR="00FC5906" w:rsidRPr="00483A80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,648</w:t>
            </w:r>
          </w:p>
        </w:tc>
        <w:tc>
          <w:tcPr>
            <w:tcW w:w="360" w:type="dxa"/>
          </w:tcPr>
          <w:p w14:paraId="1360F41E" w14:textId="77777777" w:rsidR="00FC5906" w:rsidRPr="00483A80" w:rsidRDefault="00FC5906" w:rsidP="004D13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81DC39" w14:textId="459A7B6C" w:rsidR="00FC5906" w:rsidRPr="00483A80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5EA2875" w14:textId="77777777" w:rsidR="00FC5906" w:rsidRPr="00483A80" w:rsidRDefault="00FC5906" w:rsidP="004D13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1" w:type="dxa"/>
          </w:tcPr>
          <w:p w14:paraId="131F01B9" w14:textId="2C53962B" w:rsidR="00FC5906" w:rsidRPr="00483A80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,066,040</w:t>
            </w:r>
          </w:p>
        </w:tc>
      </w:tr>
      <w:tr w:rsidR="00783EE6" w:rsidRPr="00483A80" w14:paraId="0F6CD870" w14:textId="77777777" w:rsidTr="008F77C4">
        <w:tc>
          <w:tcPr>
            <w:tcW w:w="2862" w:type="dxa"/>
          </w:tcPr>
          <w:p w14:paraId="47ECC0FC" w14:textId="6DCE9428" w:rsidR="00783EE6" w:rsidRPr="00483A80" w:rsidRDefault="00783EE6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360" w:type="dxa"/>
          </w:tcPr>
          <w:p w14:paraId="60B468D9" w14:textId="77777777" w:rsidR="00783EE6" w:rsidRPr="00483A80" w:rsidRDefault="00783EE6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273CDB" w14:textId="3B0C0C44" w:rsidR="00783EE6" w:rsidRPr="00483A80" w:rsidRDefault="00366598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360" w:type="dxa"/>
          </w:tcPr>
          <w:p w14:paraId="70563FE0" w14:textId="77777777" w:rsidR="00783EE6" w:rsidRPr="00483A80" w:rsidRDefault="00783EE6" w:rsidP="00042CE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DD558F" w14:textId="4DD33D32" w:rsidR="00783EE6" w:rsidRPr="00483A80" w:rsidRDefault="00366598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(6,755)</w:t>
            </w:r>
          </w:p>
        </w:tc>
        <w:tc>
          <w:tcPr>
            <w:tcW w:w="270" w:type="dxa"/>
          </w:tcPr>
          <w:p w14:paraId="4128190E" w14:textId="77777777" w:rsidR="00783EE6" w:rsidRPr="00483A80" w:rsidRDefault="00783EE6" w:rsidP="00366598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1" w:type="dxa"/>
          </w:tcPr>
          <w:p w14:paraId="3A55FA37" w14:textId="6890765F" w:rsidR="00783EE6" w:rsidRPr="00483A80" w:rsidRDefault="00366598" w:rsidP="00042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74,500</w:t>
            </w:r>
          </w:p>
        </w:tc>
      </w:tr>
      <w:tr w:rsidR="00473663" w:rsidRPr="00483A80" w14:paraId="60F5E322" w14:textId="77777777" w:rsidTr="008F77C4">
        <w:tc>
          <w:tcPr>
            <w:tcW w:w="2862" w:type="dxa"/>
          </w:tcPr>
          <w:p w14:paraId="2B0C0C0B" w14:textId="51C0136C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360" w:type="dxa"/>
          </w:tcPr>
          <w:p w14:paraId="0836BE3E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2D0580" w14:textId="79882773" w:rsidR="00473663" w:rsidRPr="00483A80" w:rsidRDefault="00366598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3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538C316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A0F6AF" w14:textId="10DB105D" w:rsidR="00473663" w:rsidRPr="00483A80" w:rsidRDefault="002246F1" w:rsidP="0036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6598" w:rsidRPr="00483A80">
              <w:rPr>
                <w:rFonts w:asciiTheme="majorBidi" w:hAnsiTheme="majorBidi" w:cstheme="majorBidi"/>
                <w:sz w:val="28"/>
                <w:szCs w:val="28"/>
              </w:rPr>
              <w:t>49,79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32493A8" w14:textId="77777777" w:rsidR="00473663" w:rsidRPr="00483A80" w:rsidRDefault="00473663" w:rsidP="000A4996">
            <w:pPr>
              <w:pStyle w:val="BodyText"/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1" w:type="dxa"/>
          </w:tcPr>
          <w:p w14:paraId="4D416614" w14:textId="511B881C" w:rsidR="00473663" w:rsidRPr="00483A80" w:rsidRDefault="002246F1" w:rsidP="00473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73663" w:rsidRPr="00483A80">
              <w:rPr>
                <w:rFonts w:asciiTheme="majorBidi" w:hAnsiTheme="majorBidi" w:cstheme="majorBidi"/>
                <w:sz w:val="28"/>
                <w:szCs w:val="28"/>
              </w:rPr>
              <w:t>49,79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73663" w:rsidRPr="00483A80" w14:paraId="55763EA3" w14:textId="77777777" w:rsidTr="008F77C4">
        <w:tc>
          <w:tcPr>
            <w:tcW w:w="2862" w:type="dxa"/>
          </w:tcPr>
          <w:p w14:paraId="51BDA72D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73C33F4A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5FE0D6" w14:textId="77777777" w:rsidR="00473663" w:rsidRPr="00483A80" w:rsidRDefault="00473663" w:rsidP="0047366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D413B66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9080BD" w14:textId="137D96CB" w:rsidR="00473663" w:rsidRPr="00483A80" w:rsidRDefault="00473663" w:rsidP="00935EBE">
            <w:pPr>
              <w:pStyle w:val="BodyText"/>
              <w:tabs>
                <w:tab w:val="clear" w:pos="454"/>
                <w:tab w:val="clear" w:pos="680"/>
                <w:tab w:val="clear" w:pos="907"/>
                <w:tab w:val="decimal" w:pos="432"/>
                <w:tab w:val="left" w:pos="972"/>
                <w:tab w:val="left" w:pos="1062"/>
              </w:tabs>
              <w:spacing w:after="0"/>
              <w:ind w:left="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</w:tcPr>
          <w:p w14:paraId="34A78D7B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1" w:type="dxa"/>
          </w:tcPr>
          <w:p w14:paraId="1AEB71B7" w14:textId="77777777" w:rsidR="00473663" w:rsidRPr="00483A80" w:rsidRDefault="00473663" w:rsidP="0047366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3FE08DD" w14:textId="77777777" w:rsidR="00DC51DB" w:rsidRPr="00483A80" w:rsidRDefault="00DC51DB" w:rsidP="00F766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62"/>
        <w:gridCol w:w="360"/>
        <w:gridCol w:w="1800"/>
        <w:gridCol w:w="360"/>
        <w:gridCol w:w="1530"/>
        <w:gridCol w:w="270"/>
        <w:gridCol w:w="1710"/>
      </w:tblGrid>
      <w:tr w:rsidR="002F6417" w:rsidRPr="00483A80" w14:paraId="38D17306" w14:textId="77777777" w:rsidTr="008F77C4">
        <w:tc>
          <w:tcPr>
            <w:tcW w:w="2862" w:type="dxa"/>
            <w:hideMark/>
          </w:tcPr>
          <w:p w14:paraId="6012A113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45BA4F49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17808740" w14:textId="50EA14EE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6417" w:rsidRPr="00483A80" w14:paraId="60A212D3" w14:textId="77777777" w:rsidTr="008F77C4">
        <w:tc>
          <w:tcPr>
            <w:tcW w:w="2862" w:type="dxa"/>
          </w:tcPr>
          <w:p w14:paraId="56367FAD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03CCE92B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6719B783" w14:textId="44EF3AA6" w:rsidR="002F6417" w:rsidRPr="00483A80" w:rsidRDefault="002246F1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13FE7" w:rsidRPr="00483A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F6417" w:rsidRPr="00483A80" w14:paraId="6B99C4FB" w14:textId="77777777" w:rsidTr="008F77C4">
        <w:tc>
          <w:tcPr>
            <w:tcW w:w="2862" w:type="dxa"/>
          </w:tcPr>
          <w:p w14:paraId="44B91A9E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C3F03CE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81B898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60" w:type="dxa"/>
          </w:tcPr>
          <w:p w14:paraId="5393995A" w14:textId="77777777" w:rsidR="002F6417" w:rsidRPr="00483A80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6EEE61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ABBF388" w14:textId="77777777" w:rsidR="002F6417" w:rsidRPr="00483A80" w:rsidRDefault="002F6417" w:rsidP="00F515F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77A5849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2F6417" w:rsidRPr="00483A80" w14:paraId="45D2DB9D" w14:textId="77777777" w:rsidTr="008F77C4">
        <w:tc>
          <w:tcPr>
            <w:tcW w:w="2862" w:type="dxa"/>
          </w:tcPr>
          <w:p w14:paraId="0526B092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8508D5B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054BBE5E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F6417" w:rsidRPr="00483A80" w14:paraId="7F7DF7B3" w14:textId="77777777" w:rsidTr="008F77C4">
        <w:tc>
          <w:tcPr>
            <w:tcW w:w="2862" w:type="dxa"/>
          </w:tcPr>
          <w:p w14:paraId="453FEA1B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360" w:type="dxa"/>
          </w:tcPr>
          <w:p w14:paraId="4004E001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126A2C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B7FCB5C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0A97D29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36796" w14:textId="77777777" w:rsidR="002F6417" w:rsidRPr="00483A80" w:rsidRDefault="002F6417" w:rsidP="00F515F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C19A939" w14:textId="77777777" w:rsidR="002F6417" w:rsidRPr="00483A80" w:rsidRDefault="002F6417" w:rsidP="00F515F5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663" w:rsidRPr="00483A80" w14:paraId="298E0603" w14:textId="77777777" w:rsidTr="008F77C4">
        <w:trPr>
          <w:trHeight w:val="225"/>
        </w:trPr>
        <w:tc>
          <w:tcPr>
            <w:tcW w:w="2862" w:type="dxa"/>
            <w:hideMark/>
          </w:tcPr>
          <w:p w14:paraId="1E9481F2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4249D464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65D200" w14:textId="632845E3" w:rsidR="00473663" w:rsidRPr="00483A80" w:rsidRDefault="002246F1" w:rsidP="00500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51DB"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51DB" w:rsidRPr="00483A80">
              <w:rPr>
                <w:rFonts w:asciiTheme="majorBidi" w:hAnsiTheme="majorBidi" w:cstheme="majorBidi"/>
                <w:sz w:val="28"/>
                <w:szCs w:val="28"/>
              </w:rPr>
              <w:t>86,88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60" w:type="dxa"/>
          </w:tcPr>
          <w:p w14:paraId="4E362364" w14:textId="77777777" w:rsidR="00473663" w:rsidRPr="00483A80" w:rsidRDefault="00473663" w:rsidP="0047366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F8818F" w14:textId="32B7E046" w:rsidR="00473663" w:rsidRPr="00483A80" w:rsidRDefault="00DC51DB" w:rsidP="005009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83A8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2246F1" w:rsidRPr="002246F1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84)</w:t>
            </w:r>
          </w:p>
        </w:tc>
        <w:tc>
          <w:tcPr>
            <w:tcW w:w="270" w:type="dxa"/>
          </w:tcPr>
          <w:p w14:paraId="118EF057" w14:textId="77777777" w:rsidR="00473663" w:rsidRPr="00483A80" w:rsidRDefault="00473663" w:rsidP="000A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3A70595" w14:textId="1C8DFFFE" w:rsidR="00473663" w:rsidRPr="00483A80" w:rsidRDefault="002246F1" w:rsidP="00935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51DB" w:rsidRPr="00483A80">
              <w:rPr>
                <w:rFonts w:asciiTheme="majorBidi" w:hAnsiTheme="majorBidi" w:cstheme="majorBidi"/>
                <w:sz w:val="28"/>
                <w:szCs w:val="28"/>
              </w:rPr>
              <w:t>,08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C51DB"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C7A88" w:rsidRPr="00483A80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0D2812" w:rsidRPr="00483A80" w14:paraId="1D925458" w14:textId="77777777" w:rsidTr="008F77C4">
        <w:trPr>
          <w:trHeight w:val="225"/>
        </w:trPr>
        <w:tc>
          <w:tcPr>
            <w:tcW w:w="2862" w:type="dxa"/>
          </w:tcPr>
          <w:p w14:paraId="4910BAAD" w14:textId="305C552D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</w:p>
        </w:tc>
        <w:tc>
          <w:tcPr>
            <w:tcW w:w="360" w:type="dxa"/>
          </w:tcPr>
          <w:p w14:paraId="21D6699F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99ECC62" w14:textId="77777777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1C139A5B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71544DD" w14:textId="77777777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FFA7C7" w14:textId="77777777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D460CB" w14:textId="77777777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2812" w:rsidRPr="00483A80" w14:paraId="15CF5638" w14:textId="77777777" w:rsidTr="008F77C4">
        <w:trPr>
          <w:trHeight w:val="225"/>
        </w:trPr>
        <w:tc>
          <w:tcPr>
            <w:tcW w:w="2862" w:type="dxa"/>
          </w:tcPr>
          <w:p w14:paraId="3F50C687" w14:textId="613C6541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360" w:type="dxa"/>
          </w:tcPr>
          <w:p w14:paraId="18DD0D60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56D7AA" w14:textId="746CA74E" w:rsidR="000D2812" w:rsidRPr="00483A80" w:rsidRDefault="005314B3" w:rsidP="005314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59C9303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C0B67A" w14:textId="196E1CA6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6,755</w:t>
            </w:r>
          </w:p>
        </w:tc>
        <w:tc>
          <w:tcPr>
            <w:tcW w:w="270" w:type="dxa"/>
          </w:tcPr>
          <w:p w14:paraId="76253EBC" w14:textId="77777777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E49907" w14:textId="304DC39A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6,755</w:t>
            </w:r>
          </w:p>
        </w:tc>
      </w:tr>
      <w:tr w:rsidR="00FC5906" w:rsidRPr="00483A80" w14:paraId="491481D9" w14:textId="77777777" w:rsidTr="004D1385">
        <w:trPr>
          <w:trHeight w:val="225"/>
        </w:trPr>
        <w:tc>
          <w:tcPr>
            <w:tcW w:w="2862" w:type="dxa"/>
          </w:tcPr>
          <w:p w14:paraId="6CD91995" w14:textId="77777777" w:rsidR="00FC5906" w:rsidRPr="00483A80" w:rsidRDefault="00FC5906" w:rsidP="004D13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</w:tcPr>
          <w:p w14:paraId="5FB75ADE" w14:textId="77777777" w:rsidR="00FC5906" w:rsidRPr="00483A80" w:rsidRDefault="00FC5906" w:rsidP="004D13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825ECAA" w14:textId="124938CD" w:rsidR="00FC5906" w:rsidRPr="00483A80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,79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,748</w:t>
            </w:r>
          </w:p>
        </w:tc>
        <w:tc>
          <w:tcPr>
            <w:tcW w:w="360" w:type="dxa"/>
          </w:tcPr>
          <w:p w14:paraId="01F4EC76" w14:textId="77777777" w:rsidR="00FC5906" w:rsidRPr="00483A80" w:rsidRDefault="00FC5906" w:rsidP="004D138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C200EE9" w14:textId="597EE02B" w:rsidR="00FC5906" w:rsidRPr="00483A80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4E8C248" w14:textId="77777777" w:rsidR="00FC5906" w:rsidRPr="00483A80" w:rsidRDefault="00FC5906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/>
              <w:ind w:right="140" w:firstLine="1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72397E" w14:textId="74B142D2" w:rsidR="00FC5906" w:rsidRPr="00483A80" w:rsidRDefault="002246F1" w:rsidP="004D1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,946,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5906" w:rsidRPr="00483A8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0D2812" w:rsidRPr="00483A80" w14:paraId="645B6304" w14:textId="77777777" w:rsidTr="008F77C4">
        <w:tc>
          <w:tcPr>
            <w:tcW w:w="2862" w:type="dxa"/>
          </w:tcPr>
          <w:p w14:paraId="1C6FA247" w14:textId="0ABBA549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360" w:type="dxa"/>
          </w:tcPr>
          <w:p w14:paraId="01B13DB6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992046" w14:textId="10C1172F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246F1"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83A8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360" w:type="dxa"/>
          </w:tcPr>
          <w:p w14:paraId="1877D6E8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7C329A" w14:textId="6E7F798F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(6,755)</w:t>
            </w:r>
          </w:p>
        </w:tc>
        <w:tc>
          <w:tcPr>
            <w:tcW w:w="270" w:type="dxa"/>
          </w:tcPr>
          <w:p w14:paraId="5FAE0E9B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3732B93" w14:textId="67193B8C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after="0"/>
              <w:ind w:right="130" w:hanging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74,500</w:t>
            </w:r>
          </w:p>
        </w:tc>
      </w:tr>
      <w:tr w:rsidR="000D2812" w:rsidRPr="00483A80" w14:paraId="49EE8049" w14:textId="77777777" w:rsidTr="008F77C4">
        <w:tc>
          <w:tcPr>
            <w:tcW w:w="2862" w:type="dxa"/>
          </w:tcPr>
          <w:p w14:paraId="551B3720" w14:textId="2AD4A4CB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 w:rsidRPr="00483A8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 w:rsidRPr="00483A8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360" w:type="dxa"/>
          </w:tcPr>
          <w:p w14:paraId="101EAE41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40FAF1C" w14:textId="227F0DF4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1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68BD8130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11FB3C" w14:textId="3F5CD948" w:rsidR="000D2812" w:rsidRPr="00483A80" w:rsidRDefault="002246F1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7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812" w:rsidRPr="00483A80">
              <w:rPr>
                <w:rFonts w:asciiTheme="majorBidi" w:hAnsiTheme="majorBidi" w:cstheme="majorBidi"/>
                <w:sz w:val="28"/>
                <w:szCs w:val="28"/>
              </w:rPr>
              <w:t>49,79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1DFFCBF" w14:textId="77777777" w:rsidR="000D2812" w:rsidRPr="00483A80" w:rsidRDefault="000D2812" w:rsidP="000D2812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after="0"/>
              <w:ind w:right="-5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EFFDF6" w14:textId="27394A45" w:rsidR="000D2812" w:rsidRPr="00483A80" w:rsidRDefault="002246F1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46F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D2812" w:rsidRPr="00483A80">
              <w:rPr>
                <w:rFonts w:asciiTheme="majorBidi" w:hAnsiTheme="majorBidi" w:cstheme="majorBidi"/>
                <w:sz w:val="28"/>
                <w:szCs w:val="28"/>
              </w:rPr>
              <w:t>49,79</w:t>
            </w:r>
            <w:r w:rsidRPr="002246F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D2812" w:rsidRPr="00483A80" w14:paraId="7F5BDB97" w14:textId="77777777" w:rsidTr="008F77C4">
        <w:tc>
          <w:tcPr>
            <w:tcW w:w="2862" w:type="dxa"/>
          </w:tcPr>
          <w:p w14:paraId="54AF435F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2B8700C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AF62B6" w14:textId="77777777" w:rsidR="000D2812" w:rsidRPr="00483A80" w:rsidRDefault="000D2812" w:rsidP="000D281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</w:tcPr>
          <w:p w14:paraId="5B6ABE9A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1EF5A9" w14:textId="77777777" w:rsidR="000D2812" w:rsidRPr="00483A80" w:rsidRDefault="000D2812" w:rsidP="000D28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3A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</w:tcPr>
          <w:p w14:paraId="23C31476" w14:textId="77777777" w:rsidR="000D2812" w:rsidRPr="00483A80" w:rsidRDefault="000D2812" w:rsidP="000D281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DF4B1F6" w14:textId="77777777" w:rsidR="000D2812" w:rsidRPr="00483A80" w:rsidRDefault="000D2812" w:rsidP="000D2812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A816055" w14:textId="77777777" w:rsidR="00500937" w:rsidRDefault="00500937" w:rsidP="00500937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C768DCC" w14:textId="4BD94D90" w:rsidR="00F7666E" w:rsidRDefault="00F7666E" w:rsidP="00A43099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15F5">
        <w:rPr>
          <w:rFonts w:asciiTheme="majorBidi" w:hAnsiTheme="majorBidi" w:cstheme="majorBidi"/>
          <w:sz w:val="28"/>
          <w:szCs w:val="28"/>
          <w:cs/>
        </w:rPr>
        <w:t>การจัดประเภทรายการใหม่นี้เนื่องจากผู้บริหาร</w:t>
      </w:r>
      <w:r w:rsidR="002F6417" w:rsidRPr="00F515F5">
        <w:rPr>
          <w:rFonts w:asciiTheme="majorBidi" w:hAnsiTheme="majorBidi" w:cstheme="majorBidi"/>
          <w:sz w:val="28"/>
          <w:szCs w:val="28"/>
          <w:cs/>
        </w:rPr>
        <w:t>เห็นว่ามีความเหมาะสมกับธุรกิจของบริษัทมากกว่า</w:t>
      </w:r>
    </w:p>
    <w:p w14:paraId="6C325FE4" w14:textId="77777777" w:rsidR="00F7666E" w:rsidRPr="00F7666E" w:rsidRDefault="00F7666E" w:rsidP="00F7666E">
      <w:pPr>
        <w:tabs>
          <w:tab w:val="clear" w:pos="227"/>
          <w:tab w:val="clear" w:pos="454"/>
          <w:tab w:val="clear" w:pos="680"/>
          <w:tab w:val="clear" w:pos="907"/>
          <w:tab w:val="left" w:pos="630"/>
          <w:tab w:val="left" w:pos="90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F7666E" w:rsidSect="009777AF"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5F15E2" w14:textId="77777777" w:rsidR="003D07F1" w:rsidRDefault="003D07F1">
      <w:r>
        <w:separator/>
      </w:r>
    </w:p>
  </w:endnote>
  <w:endnote w:type="continuationSeparator" w:id="0">
    <w:p w14:paraId="4FCBB5A3" w14:textId="77777777" w:rsidR="003D07F1" w:rsidRDefault="003D0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1EF9F" w14:textId="4C4536C8" w:rsidR="003D07F1" w:rsidRPr="009F1D7F" w:rsidRDefault="003D07F1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28"/>
        <w:szCs w:val="28"/>
      </w:rPr>
    </w:pPr>
    <w:r w:rsidRPr="009F1D7F">
      <w:rPr>
        <w:rFonts w:asciiTheme="majorBidi" w:hAnsiTheme="majorBidi" w:cstheme="majorBidi"/>
        <w:caps/>
        <w:sz w:val="28"/>
        <w:szCs w:val="28"/>
      </w:rPr>
      <w:fldChar w:fldCharType="begin"/>
    </w:r>
    <w:r w:rsidRPr="009F1D7F">
      <w:rPr>
        <w:rFonts w:asciiTheme="majorBidi" w:hAnsiTheme="majorBidi" w:cstheme="majorBidi"/>
        <w:caps/>
        <w:sz w:val="28"/>
        <w:szCs w:val="28"/>
      </w:rPr>
      <w:instrText xml:space="preserve"> PAGE   \* MERGEFORMAT </w:instrText>
    </w:r>
    <w:r w:rsidRPr="009F1D7F">
      <w:rPr>
        <w:rFonts w:asciiTheme="majorBidi" w:hAnsiTheme="majorBidi" w:cstheme="majorBidi"/>
        <w:caps/>
        <w:sz w:val="28"/>
        <w:szCs w:val="28"/>
      </w:rPr>
      <w:fldChar w:fldCharType="separate"/>
    </w:r>
    <w:r w:rsidRPr="00913FE7">
      <w:rPr>
        <w:rFonts w:asciiTheme="majorBidi" w:hAnsiTheme="majorBidi" w:cstheme="majorBidi"/>
        <w:caps/>
        <w:noProof/>
        <w:sz w:val="28"/>
        <w:szCs w:val="28"/>
      </w:rPr>
      <w:t>2</w:t>
    </w:r>
    <w:r w:rsidRPr="009F1D7F">
      <w:rPr>
        <w:rFonts w:asciiTheme="majorBidi" w:hAnsiTheme="majorBidi" w:cstheme="majorBidi"/>
        <w:caps/>
        <w:noProof/>
        <w:sz w:val="28"/>
        <w:szCs w:val="28"/>
      </w:rPr>
      <w:fldChar w:fldCharType="end"/>
    </w:r>
  </w:p>
  <w:p w14:paraId="2F0B847B" w14:textId="0AEE9B8C" w:rsidR="003D07F1" w:rsidRPr="00960645" w:rsidRDefault="003D07F1" w:rsidP="007E59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F767B" w14:textId="3710D3F5" w:rsidR="003D07F1" w:rsidRPr="00C827F6" w:rsidRDefault="003D07F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7627D">
      <w:rPr>
        <w:rFonts w:ascii="Angsana New" w:hAnsi="Angsana New"/>
        <w:noProof/>
        <w:sz w:val="30"/>
        <w:szCs w:val="30"/>
        <w:lang w:val="fr-FR"/>
      </w:rPr>
      <w:t>MCS Q220 T3 V7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913FE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32414E76" w14:textId="77777777" w:rsidR="003D07F1" w:rsidRPr="00C827F6" w:rsidRDefault="003D07F1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E0D56" w14:textId="68695ABB" w:rsidR="003D07F1" w:rsidRPr="00C827F6" w:rsidRDefault="003D07F1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87627D">
      <w:rPr>
        <w:rFonts w:ascii="Angsana New" w:hAnsi="Angsana New"/>
        <w:noProof/>
        <w:sz w:val="30"/>
        <w:szCs w:val="30"/>
        <w:lang w:val="fr-FR"/>
      </w:rPr>
      <w:t>MCS Q220 T3 V7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Pr="00913FE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D07F1" w:rsidRPr="00C827F6" w:rsidRDefault="003D07F1">
    <w:pPr>
      <w:pStyle w:val="Footer"/>
      <w:rPr>
        <w:lang w:val="fr-FR"/>
      </w:rPr>
    </w:pPr>
  </w:p>
  <w:p w14:paraId="34F930A6" w14:textId="77777777" w:rsidR="003D07F1" w:rsidRDefault="003D07F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32EBA" w14:textId="77777777" w:rsidR="003D07F1" w:rsidRDefault="003D07F1">
      <w:r>
        <w:separator/>
      </w:r>
    </w:p>
  </w:footnote>
  <w:footnote w:type="continuationSeparator" w:id="0">
    <w:p w14:paraId="0C9771E4" w14:textId="77777777" w:rsidR="003D07F1" w:rsidRDefault="003D0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03CC4" w14:textId="6E7839C4" w:rsidR="003D07F1" w:rsidRPr="00DC0DD7" w:rsidRDefault="003D07F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048196D" w14:textId="77777777" w:rsidR="003D07F1" w:rsidRPr="00DC0DD7" w:rsidRDefault="003D07F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DC0DD7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9043C7F" w14:textId="28929670" w:rsidR="003D07F1" w:rsidRPr="00DC0DD7" w:rsidRDefault="003D07F1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สิ้นสุดวันที่ </w:t>
    </w:r>
    <w:r w:rsidRPr="00913FE7">
      <w:rPr>
        <w:rFonts w:asciiTheme="majorBidi" w:hAnsiTheme="majorBidi" w:cstheme="majorBidi"/>
        <w:bCs/>
        <w:sz w:val="30"/>
        <w:szCs w:val="30"/>
        <w:lang w:val="en-US" w:bidi="th-TH"/>
      </w:rPr>
      <w:t>3</w:t>
    </w:r>
    <w:r>
      <w:rPr>
        <w:rFonts w:asciiTheme="majorBidi" w:hAnsiTheme="majorBidi" w:cstheme="majorBidi"/>
        <w:bCs/>
        <w:sz w:val="30"/>
        <w:szCs w:val="30"/>
        <w:lang w:val="en-US" w:bidi="th-TH"/>
      </w:rPr>
      <w:t>0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ม</w:t>
    </w:r>
    <w:r>
      <w:rPr>
        <w:rFonts w:asciiTheme="majorBidi" w:hAnsiTheme="majorBidi" w:cstheme="majorBidi" w:hint="cs"/>
        <w:bCs/>
        <w:sz w:val="30"/>
        <w:szCs w:val="30"/>
        <w:cs/>
        <w:lang w:val="en-US" w:bidi="th-TH"/>
      </w:rPr>
      <w:t>ิถุนายน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 xml:space="preserve"> </w:t>
    </w:r>
    <w:r w:rsidRPr="00913FE7">
      <w:rPr>
        <w:rFonts w:asciiTheme="majorBidi" w:hAnsiTheme="majorBidi" w:cstheme="majorBidi"/>
        <w:bCs/>
        <w:sz w:val="30"/>
        <w:szCs w:val="30"/>
        <w:lang w:val="en-US" w:bidi="th-TH"/>
      </w:rPr>
      <w:t>2563</w:t>
    </w:r>
    <w:r w:rsidRPr="00DC0DD7">
      <w:rPr>
        <w:rFonts w:asciiTheme="majorBidi" w:hAnsiTheme="majorBidi" w:cstheme="majorBidi"/>
        <w:bCs/>
        <w:sz w:val="30"/>
        <w:szCs w:val="30"/>
        <w:lang w:val="en-US" w:bidi="th-TH"/>
      </w:rPr>
      <w:t xml:space="preserve"> (</w:t>
    </w:r>
    <w:r w:rsidRPr="00DC0DD7">
      <w:rPr>
        <w:rFonts w:asciiTheme="majorBidi" w:hAnsiTheme="majorBidi" w:cstheme="majorBidi"/>
        <w:bCs/>
        <w:sz w:val="30"/>
        <w:szCs w:val="30"/>
        <w:cs/>
        <w:lang w:val="en-US" w:bidi="th-TH"/>
      </w:rPr>
      <w:t>ไม่ได้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ตรวจสอบ</w:t>
    </w:r>
    <w:r w:rsidRPr="00DC0DD7">
      <w:rPr>
        <w:rFonts w:asciiTheme="majorBidi" w:hAnsiTheme="majorBidi" w:cstheme="majorBidi"/>
        <w:b w:val="0"/>
        <w:bCs/>
        <w:sz w:val="30"/>
        <w:szCs w:val="30"/>
        <w:lang w:bidi="th-TH"/>
      </w:rPr>
      <w:t>)</w:t>
    </w:r>
  </w:p>
  <w:p w14:paraId="5B02C0A2" w14:textId="77777777" w:rsidR="003D07F1" w:rsidRPr="00404E49" w:rsidRDefault="003D07F1" w:rsidP="00A9055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30CE" w14:textId="77777777" w:rsidR="003D07F1" w:rsidRPr="00FA7747" w:rsidRDefault="003D07F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58FF6C6" w14:textId="77777777" w:rsidR="003D07F1" w:rsidRPr="00FA7747" w:rsidRDefault="003D07F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EFADCA7" w14:textId="0211044B" w:rsidR="003D07F1" w:rsidRPr="00074891" w:rsidRDefault="003D07F1" w:rsidP="00713C50">
    <w:pPr>
      <w:pStyle w:val="acctmainheading"/>
      <w:spacing w:after="0" w:line="240" w:lineRule="atLeast"/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39201" w14:textId="77777777" w:rsidR="003D07F1" w:rsidRPr="00DC0DD7" w:rsidRDefault="003D07F1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6112D32F" w14:textId="77777777" w:rsidR="003D07F1" w:rsidRPr="00606B89" w:rsidRDefault="003D07F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A3C997A" w14:textId="6AA6C311" w:rsidR="003D07F1" w:rsidRPr="00740ABA" w:rsidRDefault="003D07F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913FE7">
      <w:rPr>
        <w:rFonts w:ascii="Angsana New" w:hAnsi="Angsana New" w:cs="Angsana New"/>
        <w:sz w:val="30"/>
        <w:szCs w:val="30"/>
        <w:lang w:val="en-US" w:bidi="th-TH"/>
      </w:rPr>
      <w:t>3</w:t>
    </w:r>
    <w:r>
      <w:rPr>
        <w:rFonts w:ascii="Angsana New" w:hAnsi="Angsana New" w:cs="Angsana New"/>
        <w:sz w:val="30"/>
        <w:szCs w:val="30"/>
        <w:lang w:val="en-US" w:bidi="th-TH"/>
      </w:rPr>
      <w:t>0</w:t>
    </w:r>
    <w:r w:rsidRPr="00740ABA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มิถุนายน</w:t>
    </w:r>
    <w:r w:rsidRPr="00740ABA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Pr="00913FE7">
      <w:rPr>
        <w:rFonts w:ascii="Angsana New" w:hAnsi="Angsana New" w:cs="Angsana New"/>
        <w:sz w:val="30"/>
        <w:szCs w:val="30"/>
        <w:lang w:val="en-US" w:bidi="th-TH"/>
      </w:rPr>
      <w:t>256</w:t>
    </w:r>
    <w:r w:rsidRPr="00913FE7">
      <w:rPr>
        <w:rFonts w:ascii="Angsana New" w:hAnsi="Angsana New" w:cs="Angsana New" w:hint="cs"/>
        <w:sz w:val="30"/>
        <w:szCs w:val="30"/>
        <w:lang w:val="en-US" w:bidi="th-TH"/>
      </w:rPr>
      <w:t>3</w:t>
    </w:r>
    <w:r w:rsidRPr="000035AF">
      <w:rPr>
        <w:rFonts w:ascii="Angsana New" w:hAnsi="Angsana New" w:cs="Angsana New"/>
        <w:sz w:val="30"/>
        <w:szCs w:val="30"/>
        <w:lang w:bidi="th-TH"/>
      </w:rPr>
      <w:t xml:space="preserve"> (</w:t>
    </w:r>
    <w:r w:rsidRPr="00606B8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0035AF">
      <w:rPr>
        <w:rFonts w:ascii="Angsana New" w:hAnsi="Angsana New" w:cs="Angsana New"/>
        <w:sz w:val="30"/>
        <w:szCs w:val="30"/>
        <w:lang w:bidi="th-TH"/>
      </w:rPr>
      <w:t>)</w:t>
    </w:r>
  </w:p>
  <w:p w14:paraId="71D8AA45" w14:textId="77777777" w:rsidR="003D07F1" w:rsidRPr="00410770" w:rsidRDefault="003D07F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D7C06" w14:textId="77777777" w:rsidR="003D07F1" w:rsidRDefault="003D07F1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131CF" w14:textId="77777777" w:rsidR="003D07F1" w:rsidRPr="00FA7747" w:rsidRDefault="003D07F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D07F1" w:rsidRPr="00FA7747" w:rsidRDefault="003D07F1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6FC3153F" w:rsidR="003D07F1" w:rsidRPr="00410770" w:rsidRDefault="003D07F1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913FE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D07F1" w:rsidRPr="00074891" w:rsidRDefault="003D07F1" w:rsidP="00713C50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50BFF" w14:textId="77777777" w:rsidR="003D07F1" w:rsidRPr="00DC0DD7" w:rsidRDefault="003D07F1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598580F0" w14:textId="77777777" w:rsidR="003D07F1" w:rsidRPr="0025022B" w:rsidRDefault="003D07F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B06D7F" w14:textId="16277525" w:rsidR="003D07F1" w:rsidRPr="00F55BAA" w:rsidRDefault="003D07F1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3</w:t>
    </w:r>
    <w:r>
      <w:rPr>
        <w:rFonts w:asciiTheme="majorBidi" w:hAnsiTheme="majorBidi" w:cstheme="majorBidi"/>
        <w:sz w:val="30"/>
        <w:szCs w:val="30"/>
        <w:lang w:val="en-US" w:bidi="th-TH"/>
      </w:rPr>
      <w:t>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มิถุนายน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2563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18659A13" w14:textId="77777777" w:rsidR="003D07F1" w:rsidRPr="00410770" w:rsidRDefault="003D07F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1587" w14:textId="77777777" w:rsidR="003D07F1" w:rsidRDefault="003D07F1" w:rsidP="00713C50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0C073" w14:textId="77777777" w:rsidR="003D07F1" w:rsidRPr="00DC0DD7" w:rsidRDefault="003D07F1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D93B1F4" w14:textId="77777777" w:rsidR="003D07F1" w:rsidRPr="0025022B" w:rsidRDefault="003D07F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61E9DA2" w14:textId="77777777" w:rsidR="003D07F1" w:rsidRPr="00F55BAA" w:rsidRDefault="003D07F1" w:rsidP="00D2557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</w:t>
    </w:r>
    <w:r w:rsidRPr="00DC0DD7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และหกเดือน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3</w:t>
    </w:r>
    <w:r>
      <w:rPr>
        <w:rFonts w:asciiTheme="majorBidi" w:hAnsiTheme="majorBidi" w:cstheme="majorBidi"/>
        <w:sz w:val="30"/>
        <w:szCs w:val="30"/>
        <w:lang w:val="en-US" w:bidi="th-TH"/>
      </w:rPr>
      <w:t>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มิถุนายน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913FE7">
      <w:rPr>
        <w:rFonts w:asciiTheme="majorBidi" w:hAnsiTheme="majorBidi" w:cstheme="majorBidi"/>
        <w:sz w:val="30"/>
        <w:szCs w:val="30"/>
        <w:lang w:val="en-US" w:bidi="th-TH"/>
      </w:rPr>
      <w:t>2563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2F9207F9" w14:textId="77777777" w:rsidR="003D07F1" w:rsidRPr="00410770" w:rsidRDefault="003D07F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A3B75" w14:textId="77777777" w:rsidR="003D07F1" w:rsidRPr="00F55BAA" w:rsidRDefault="003D07F1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>.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F55BAA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F55BAA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F55BAA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2B526AAE" w14:textId="77777777" w:rsidR="003D07F1" w:rsidRPr="00F55BAA" w:rsidRDefault="003D07F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F55BAA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F55BAA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F55BAA">
      <w:rPr>
        <w:rFonts w:ascii="Angsana New" w:hAnsi="Angsana New" w:cs="Angsana New"/>
        <w:b/>
        <w:bCs/>
        <w:sz w:val="30"/>
        <w:szCs w:val="30"/>
        <w:cs/>
      </w:rPr>
      <w:t>การเงินระหว่างกาลแบบย่อ</w:t>
    </w:r>
  </w:p>
  <w:p w14:paraId="13D35D4C" w14:textId="19E6766F" w:rsidR="003D07F1" w:rsidRPr="00F55BAA" w:rsidRDefault="003D07F1" w:rsidP="00D25572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สำหรับงวดสามเดือน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และหกเดือน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สิ้นสุดวันที่ </w:t>
    </w:r>
    <w:r w:rsidRPr="00913FE7">
      <w:rPr>
        <w:rFonts w:ascii="Angsana New" w:hAnsi="Angsana New" w:cs="Angsana New"/>
        <w:bCs/>
        <w:sz w:val="30"/>
        <w:szCs w:val="30"/>
        <w:lang w:val="en-US" w:bidi="th-TH"/>
      </w:rPr>
      <w:t>3</w:t>
    </w:r>
    <w:r>
      <w:rPr>
        <w:rFonts w:ascii="Angsana New" w:hAnsi="Angsana New" w:cs="Angsana New"/>
        <w:bCs/>
        <w:sz w:val="30"/>
        <w:szCs w:val="30"/>
        <w:lang w:val="en-US" w:bidi="th-TH"/>
      </w:rPr>
      <w:t>0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cs="Angsana New" w:hint="cs"/>
        <w:bCs/>
        <w:sz w:val="30"/>
        <w:szCs w:val="30"/>
        <w:cs/>
        <w:lang w:bidi="th-TH"/>
      </w:rPr>
      <w:t>มิถุนายน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 xml:space="preserve"> </w:t>
    </w:r>
    <w:r w:rsidRPr="00913FE7">
      <w:rPr>
        <w:rFonts w:ascii="Angsana New" w:hAnsi="Angsana New" w:cs="Angsana New"/>
        <w:bCs/>
        <w:sz w:val="30"/>
        <w:szCs w:val="30"/>
        <w:lang w:val="en-US" w:bidi="th-TH"/>
      </w:rPr>
      <w:t>2563</w:t>
    </w:r>
    <w:r w:rsidRPr="00F55BAA">
      <w:rPr>
        <w:rFonts w:ascii="Angsana New" w:hAnsi="Angsana New" w:cs="Angsana New"/>
        <w:bCs/>
        <w:sz w:val="30"/>
        <w:szCs w:val="30"/>
        <w:lang w:bidi="th-TH"/>
      </w:rPr>
      <w:t xml:space="preserve"> (</w:t>
    </w:r>
    <w:r w:rsidRPr="00F55BAA">
      <w:rPr>
        <w:rFonts w:ascii="Angsana New" w:hAnsi="Angsana New" w:cs="Angsana New"/>
        <w:bCs/>
        <w:sz w:val="30"/>
        <w:szCs w:val="30"/>
        <w:cs/>
        <w:lang w:bidi="th-TH"/>
      </w:rPr>
      <w:t>ไม่ได้ตรวจสอบ</w:t>
    </w:r>
    <w:r w:rsidRPr="00F55BAA">
      <w:rPr>
        <w:rFonts w:ascii="Angsana New" w:hAnsi="Angsana New" w:cs="Angsana New"/>
        <w:bCs/>
        <w:sz w:val="30"/>
        <w:szCs w:val="30"/>
        <w:lang w:val="en-US" w:bidi="th-TH"/>
      </w:rPr>
      <w:t>)</w:t>
    </w:r>
  </w:p>
  <w:p w14:paraId="2EAED60C" w14:textId="77777777" w:rsidR="003D07F1" w:rsidRPr="00410770" w:rsidRDefault="003D07F1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5A0E4436"/>
    <w:lvl w:ilvl="0" w:tplc="23CA51C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79EE19A8"/>
    <w:lvl w:ilvl="0" w:tplc="A7F6F8E6">
      <w:start w:val="2"/>
      <w:numFmt w:val="bullet"/>
      <w:lvlText w:val="-"/>
      <w:lvlJc w:val="left"/>
      <w:pPr>
        <w:ind w:left="441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13"/>
  </w:num>
  <w:num w:numId="12">
    <w:abstractNumId w:val="3"/>
  </w:num>
  <w:num w:numId="13">
    <w:abstractNumId w:val="8"/>
  </w:num>
  <w:num w:numId="14">
    <w:abstractNumId w:val="12"/>
  </w:num>
  <w:num w:numId="15">
    <w:abstractNumId w:val="6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D70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6B8"/>
    <w:rsid w:val="000159E2"/>
    <w:rsid w:val="00015C52"/>
    <w:rsid w:val="000160A4"/>
    <w:rsid w:val="000167EF"/>
    <w:rsid w:val="00016879"/>
    <w:rsid w:val="00016E14"/>
    <w:rsid w:val="0001722F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736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4A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A68"/>
    <w:rsid w:val="00067BEB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B7"/>
    <w:rsid w:val="000900D2"/>
    <w:rsid w:val="000901E2"/>
    <w:rsid w:val="000902EE"/>
    <w:rsid w:val="000904B7"/>
    <w:rsid w:val="00090737"/>
    <w:rsid w:val="00090A18"/>
    <w:rsid w:val="00090C30"/>
    <w:rsid w:val="00090EBA"/>
    <w:rsid w:val="00090F48"/>
    <w:rsid w:val="000911C3"/>
    <w:rsid w:val="000913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C51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296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553"/>
    <w:rsid w:val="000A476D"/>
    <w:rsid w:val="000A4996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315F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273"/>
    <w:rsid w:val="000C3693"/>
    <w:rsid w:val="000C38FA"/>
    <w:rsid w:val="000C3CF9"/>
    <w:rsid w:val="000C3DA0"/>
    <w:rsid w:val="000C3ED8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B3B"/>
    <w:rsid w:val="000C6DDD"/>
    <w:rsid w:val="000C6F4D"/>
    <w:rsid w:val="000C7237"/>
    <w:rsid w:val="000C7A7F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F12"/>
    <w:rsid w:val="000D2246"/>
    <w:rsid w:val="000D2500"/>
    <w:rsid w:val="000D262E"/>
    <w:rsid w:val="000D2812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A67"/>
    <w:rsid w:val="000D6FB3"/>
    <w:rsid w:val="000D7072"/>
    <w:rsid w:val="000D71CC"/>
    <w:rsid w:val="000D7FE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FF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6169"/>
    <w:rsid w:val="000F61C6"/>
    <w:rsid w:val="000F6231"/>
    <w:rsid w:val="000F65F5"/>
    <w:rsid w:val="000F6739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B0A"/>
    <w:rsid w:val="00133F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E1"/>
    <w:rsid w:val="00142A43"/>
    <w:rsid w:val="00142B35"/>
    <w:rsid w:val="00142B62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0DDB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6CB"/>
    <w:rsid w:val="00153A70"/>
    <w:rsid w:val="00153B37"/>
    <w:rsid w:val="00153B4E"/>
    <w:rsid w:val="00153B92"/>
    <w:rsid w:val="00153E26"/>
    <w:rsid w:val="00153FFB"/>
    <w:rsid w:val="001544E3"/>
    <w:rsid w:val="0015451C"/>
    <w:rsid w:val="00154523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1720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B5"/>
    <w:rsid w:val="00170371"/>
    <w:rsid w:val="00170380"/>
    <w:rsid w:val="00170451"/>
    <w:rsid w:val="0017045E"/>
    <w:rsid w:val="001704F4"/>
    <w:rsid w:val="00170693"/>
    <w:rsid w:val="001708FA"/>
    <w:rsid w:val="00170C04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659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12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4E2"/>
    <w:rsid w:val="00193725"/>
    <w:rsid w:val="0019394E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990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4F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9E6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3B6"/>
    <w:rsid w:val="001C246C"/>
    <w:rsid w:val="001C28A3"/>
    <w:rsid w:val="001C2FF9"/>
    <w:rsid w:val="001C330C"/>
    <w:rsid w:val="001C351A"/>
    <w:rsid w:val="001C35E0"/>
    <w:rsid w:val="001C367A"/>
    <w:rsid w:val="001C3779"/>
    <w:rsid w:val="001C3B09"/>
    <w:rsid w:val="001C3C91"/>
    <w:rsid w:val="001C4325"/>
    <w:rsid w:val="001C4995"/>
    <w:rsid w:val="001C4A99"/>
    <w:rsid w:val="001C50F2"/>
    <w:rsid w:val="001C5927"/>
    <w:rsid w:val="001C5939"/>
    <w:rsid w:val="001C5DA8"/>
    <w:rsid w:val="001C615F"/>
    <w:rsid w:val="001C619F"/>
    <w:rsid w:val="001C65F2"/>
    <w:rsid w:val="001C6788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207"/>
    <w:rsid w:val="001D2824"/>
    <w:rsid w:val="001D2C80"/>
    <w:rsid w:val="001D2FEC"/>
    <w:rsid w:val="001D38AB"/>
    <w:rsid w:val="001D3DA4"/>
    <w:rsid w:val="001D3DFA"/>
    <w:rsid w:val="001D4174"/>
    <w:rsid w:val="001D4460"/>
    <w:rsid w:val="001D522E"/>
    <w:rsid w:val="001D5645"/>
    <w:rsid w:val="001D5D99"/>
    <w:rsid w:val="001D65E4"/>
    <w:rsid w:val="001D6DBC"/>
    <w:rsid w:val="001D6F41"/>
    <w:rsid w:val="001D71A8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C56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6FA"/>
    <w:rsid w:val="001E7747"/>
    <w:rsid w:val="001E7A88"/>
    <w:rsid w:val="001E7EF6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736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CE6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1C93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65D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9B0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6F1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E8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1FE1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3EC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3A9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9A9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171"/>
    <w:rsid w:val="00287416"/>
    <w:rsid w:val="0028799B"/>
    <w:rsid w:val="00287BD2"/>
    <w:rsid w:val="00287FD5"/>
    <w:rsid w:val="002900A6"/>
    <w:rsid w:val="002900E7"/>
    <w:rsid w:val="002904B9"/>
    <w:rsid w:val="002907CC"/>
    <w:rsid w:val="00290A7F"/>
    <w:rsid w:val="002917D4"/>
    <w:rsid w:val="002917DD"/>
    <w:rsid w:val="0029199E"/>
    <w:rsid w:val="00291A03"/>
    <w:rsid w:val="00291C04"/>
    <w:rsid w:val="00291D68"/>
    <w:rsid w:val="00291FC2"/>
    <w:rsid w:val="0029204D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495"/>
    <w:rsid w:val="002A495F"/>
    <w:rsid w:val="002A4B3E"/>
    <w:rsid w:val="002A4C02"/>
    <w:rsid w:val="002A5647"/>
    <w:rsid w:val="002A571E"/>
    <w:rsid w:val="002A58E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3F0"/>
    <w:rsid w:val="002C25B7"/>
    <w:rsid w:val="002C25C9"/>
    <w:rsid w:val="002C26CC"/>
    <w:rsid w:val="002C284C"/>
    <w:rsid w:val="002C2921"/>
    <w:rsid w:val="002C2954"/>
    <w:rsid w:val="002C36F6"/>
    <w:rsid w:val="002C3C07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69B"/>
    <w:rsid w:val="002D40E4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EAA"/>
    <w:rsid w:val="002D60EF"/>
    <w:rsid w:val="002D65D8"/>
    <w:rsid w:val="002D67C0"/>
    <w:rsid w:val="002D68C2"/>
    <w:rsid w:val="002D68ED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95A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988"/>
    <w:rsid w:val="002E1C15"/>
    <w:rsid w:val="002E22BF"/>
    <w:rsid w:val="002E2783"/>
    <w:rsid w:val="002E29CF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5D"/>
    <w:rsid w:val="002E6F62"/>
    <w:rsid w:val="002E729E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775"/>
    <w:rsid w:val="002F17A5"/>
    <w:rsid w:val="002F182A"/>
    <w:rsid w:val="002F1907"/>
    <w:rsid w:val="002F1A0B"/>
    <w:rsid w:val="002F1CBD"/>
    <w:rsid w:val="002F1CCE"/>
    <w:rsid w:val="002F1D40"/>
    <w:rsid w:val="002F1F54"/>
    <w:rsid w:val="002F22BB"/>
    <w:rsid w:val="002F2E86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8A1"/>
    <w:rsid w:val="002F7E78"/>
    <w:rsid w:val="002F7EA5"/>
    <w:rsid w:val="00300750"/>
    <w:rsid w:val="0030077F"/>
    <w:rsid w:val="00300904"/>
    <w:rsid w:val="00300CAF"/>
    <w:rsid w:val="00300E71"/>
    <w:rsid w:val="0030174B"/>
    <w:rsid w:val="00301750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75"/>
    <w:rsid w:val="003147B4"/>
    <w:rsid w:val="003148A4"/>
    <w:rsid w:val="00314A06"/>
    <w:rsid w:val="00314B8A"/>
    <w:rsid w:val="00315189"/>
    <w:rsid w:val="003161E3"/>
    <w:rsid w:val="003166A7"/>
    <w:rsid w:val="003166CD"/>
    <w:rsid w:val="00316A40"/>
    <w:rsid w:val="00316C71"/>
    <w:rsid w:val="00316DC3"/>
    <w:rsid w:val="003177CF"/>
    <w:rsid w:val="00317C3A"/>
    <w:rsid w:val="00317D07"/>
    <w:rsid w:val="00317E7E"/>
    <w:rsid w:val="003203C5"/>
    <w:rsid w:val="0032044C"/>
    <w:rsid w:val="0032051F"/>
    <w:rsid w:val="00320792"/>
    <w:rsid w:val="0032083B"/>
    <w:rsid w:val="003209F0"/>
    <w:rsid w:val="00321924"/>
    <w:rsid w:val="00321AF7"/>
    <w:rsid w:val="00322774"/>
    <w:rsid w:val="0032287A"/>
    <w:rsid w:val="003228CC"/>
    <w:rsid w:val="00322CC6"/>
    <w:rsid w:val="003230CE"/>
    <w:rsid w:val="00323554"/>
    <w:rsid w:val="0032361C"/>
    <w:rsid w:val="00324055"/>
    <w:rsid w:val="00324243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76F"/>
    <w:rsid w:val="00332962"/>
    <w:rsid w:val="00332A97"/>
    <w:rsid w:val="00332D2E"/>
    <w:rsid w:val="00333482"/>
    <w:rsid w:val="00333CEF"/>
    <w:rsid w:val="00333E34"/>
    <w:rsid w:val="00333EC8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D87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7FE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8F1"/>
    <w:rsid w:val="00365C7A"/>
    <w:rsid w:val="00365C86"/>
    <w:rsid w:val="00365F41"/>
    <w:rsid w:val="00366510"/>
    <w:rsid w:val="00366598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969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861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5FB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0AE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26A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2FF7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8FD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67D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1"/>
    <w:rsid w:val="003D08E1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C96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4E49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1EF3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41C"/>
    <w:rsid w:val="004156EF"/>
    <w:rsid w:val="00415BA7"/>
    <w:rsid w:val="00415DFA"/>
    <w:rsid w:val="00415E1A"/>
    <w:rsid w:val="00415E3E"/>
    <w:rsid w:val="00416029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36E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E04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360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792"/>
    <w:rsid w:val="00433893"/>
    <w:rsid w:val="00433BD3"/>
    <w:rsid w:val="00433D45"/>
    <w:rsid w:val="00433E84"/>
    <w:rsid w:val="0043416E"/>
    <w:rsid w:val="00434231"/>
    <w:rsid w:val="004342D5"/>
    <w:rsid w:val="0043508A"/>
    <w:rsid w:val="004350AE"/>
    <w:rsid w:val="0043526D"/>
    <w:rsid w:val="00435B44"/>
    <w:rsid w:val="00435C4D"/>
    <w:rsid w:val="00435DC0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880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1B"/>
    <w:rsid w:val="00461041"/>
    <w:rsid w:val="00461586"/>
    <w:rsid w:val="00461869"/>
    <w:rsid w:val="004619D1"/>
    <w:rsid w:val="00462322"/>
    <w:rsid w:val="0046260A"/>
    <w:rsid w:val="00462970"/>
    <w:rsid w:val="00462A1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59"/>
    <w:rsid w:val="004661CA"/>
    <w:rsid w:val="004661DB"/>
    <w:rsid w:val="004664B3"/>
    <w:rsid w:val="00466578"/>
    <w:rsid w:val="00466B47"/>
    <w:rsid w:val="00466E04"/>
    <w:rsid w:val="0046758B"/>
    <w:rsid w:val="00467CF1"/>
    <w:rsid w:val="00467D5D"/>
    <w:rsid w:val="0047042B"/>
    <w:rsid w:val="00470444"/>
    <w:rsid w:val="004706BF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2E9E"/>
    <w:rsid w:val="00473663"/>
    <w:rsid w:val="0047386D"/>
    <w:rsid w:val="00473AF2"/>
    <w:rsid w:val="0047402E"/>
    <w:rsid w:val="004740BC"/>
    <w:rsid w:val="004745E7"/>
    <w:rsid w:val="00474634"/>
    <w:rsid w:val="00474A28"/>
    <w:rsid w:val="00475357"/>
    <w:rsid w:val="004758D4"/>
    <w:rsid w:val="00476322"/>
    <w:rsid w:val="00476655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A80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51B"/>
    <w:rsid w:val="004A4778"/>
    <w:rsid w:val="004A4792"/>
    <w:rsid w:val="004A48D8"/>
    <w:rsid w:val="004A5300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03B"/>
    <w:rsid w:val="004A7103"/>
    <w:rsid w:val="004A718C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642"/>
    <w:rsid w:val="004C6A57"/>
    <w:rsid w:val="004C7020"/>
    <w:rsid w:val="004C751E"/>
    <w:rsid w:val="004D01C2"/>
    <w:rsid w:val="004D0255"/>
    <w:rsid w:val="004D051D"/>
    <w:rsid w:val="004D07F5"/>
    <w:rsid w:val="004D0D96"/>
    <w:rsid w:val="004D116E"/>
    <w:rsid w:val="004D1385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F7D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CC2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C4"/>
    <w:rsid w:val="00500768"/>
    <w:rsid w:val="00500937"/>
    <w:rsid w:val="00500B7F"/>
    <w:rsid w:val="00500C77"/>
    <w:rsid w:val="00500F1C"/>
    <w:rsid w:val="00501027"/>
    <w:rsid w:val="0050129F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A9C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55"/>
    <w:rsid w:val="00504DC5"/>
    <w:rsid w:val="00504DF9"/>
    <w:rsid w:val="005053F1"/>
    <w:rsid w:val="0050546F"/>
    <w:rsid w:val="0050583B"/>
    <w:rsid w:val="00505869"/>
    <w:rsid w:val="00505872"/>
    <w:rsid w:val="00506248"/>
    <w:rsid w:val="0050643C"/>
    <w:rsid w:val="00506504"/>
    <w:rsid w:val="005070F2"/>
    <w:rsid w:val="005072AA"/>
    <w:rsid w:val="0050744D"/>
    <w:rsid w:val="00507CE0"/>
    <w:rsid w:val="0051012E"/>
    <w:rsid w:val="00510272"/>
    <w:rsid w:val="00510665"/>
    <w:rsid w:val="00510CCA"/>
    <w:rsid w:val="00510E28"/>
    <w:rsid w:val="00511019"/>
    <w:rsid w:val="0051161C"/>
    <w:rsid w:val="00511CF3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3F65"/>
    <w:rsid w:val="00514152"/>
    <w:rsid w:val="0051421C"/>
    <w:rsid w:val="00514AF2"/>
    <w:rsid w:val="00515595"/>
    <w:rsid w:val="00515A9C"/>
    <w:rsid w:val="00516892"/>
    <w:rsid w:val="00516DAB"/>
    <w:rsid w:val="00516EF2"/>
    <w:rsid w:val="005170FF"/>
    <w:rsid w:val="00517106"/>
    <w:rsid w:val="005171A5"/>
    <w:rsid w:val="00517632"/>
    <w:rsid w:val="00517A12"/>
    <w:rsid w:val="00517E25"/>
    <w:rsid w:val="00517F20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27FB7"/>
    <w:rsid w:val="005302FF"/>
    <w:rsid w:val="00530411"/>
    <w:rsid w:val="0053088F"/>
    <w:rsid w:val="00530BAE"/>
    <w:rsid w:val="00530DC1"/>
    <w:rsid w:val="00530FAC"/>
    <w:rsid w:val="005314B3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9D4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5EB6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53"/>
    <w:rsid w:val="00551686"/>
    <w:rsid w:val="00551C78"/>
    <w:rsid w:val="00551FB4"/>
    <w:rsid w:val="00552099"/>
    <w:rsid w:val="005526C1"/>
    <w:rsid w:val="005528DF"/>
    <w:rsid w:val="00552C6E"/>
    <w:rsid w:val="005530FC"/>
    <w:rsid w:val="0055337A"/>
    <w:rsid w:val="00553C9D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D07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AE0"/>
    <w:rsid w:val="005654C0"/>
    <w:rsid w:val="0056581F"/>
    <w:rsid w:val="005662B9"/>
    <w:rsid w:val="0056643C"/>
    <w:rsid w:val="00566DA0"/>
    <w:rsid w:val="00567442"/>
    <w:rsid w:val="00567C81"/>
    <w:rsid w:val="00570159"/>
    <w:rsid w:val="00570BBB"/>
    <w:rsid w:val="00570DF9"/>
    <w:rsid w:val="00570E22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16F"/>
    <w:rsid w:val="005745EA"/>
    <w:rsid w:val="00574611"/>
    <w:rsid w:val="005746CA"/>
    <w:rsid w:val="00574A0F"/>
    <w:rsid w:val="00574C82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389"/>
    <w:rsid w:val="00585772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F6F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A9C"/>
    <w:rsid w:val="00596CA5"/>
    <w:rsid w:val="00596D27"/>
    <w:rsid w:val="00597128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01"/>
    <w:rsid w:val="005A6414"/>
    <w:rsid w:val="005A65AF"/>
    <w:rsid w:val="005A662A"/>
    <w:rsid w:val="005A6C9D"/>
    <w:rsid w:val="005A7400"/>
    <w:rsid w:val="005A7402"/>
    <w:rsid w:val="005A7500"/>
    <w:rsid w:val="005A76CC"/>
    <w:rsid w:val="005A7BB3"/>
    <w:rsid w:val="005B04D0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0A8"/>
    <w:rsid w:val="005B537B"/>
    <w:rsid w:val="005B5476"/>
    <w:rsid w:val="005B5840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DB3"/>
    <w:rsid w:val="005C21F2"/>
    <w:rsid w:val="005C227D"/>
    <w:rsid w:val="005C2437"/>
    <w:rsid w:val="005C28EC"/>
    <w:rsid w:val="005C2AAD"/>
    <w:rsid w:val="005C2CC1"/>
    <w:rsid w:val="005C2D4F"/>
    <w:rsid w:val="005C2F28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5EFE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974"/>
    <w:rsid w:val="005E0B4B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EF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D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B0C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38C"/>
    <w:rsid w:val="00630C48"/>
    <w:rsid w:val="00630CCC"/>
    <w:rsid w:val="00631000"/>
    <w:rsid w:val="006311F1"/>
    <w:rsid w:val="0063134C"/>
    <w:rsid w:val="00631852"/>
    <w:rsid w:val="00631B03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59B"/>
    <w:rsid w:val="0065473B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1F25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BC4"/>
    <w:rsid w:val="006730D2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E9A"/>
    <w:rsid w:val="00680F6D"/>
    <w:rsid w:val="00681003"/>
    <w:rsid w:val="0068128C"/>
    <w:rsid w:val="00681696"/>
    <w:rsid w:val="00681FC8"/>
    <w:rsid w:val="0068229C"/>
    <w:rsid w:val="006827EE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00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25A"/>
    <w:rsid w:val="006A0451"/>
    <w:rsid w:val="006A0E0F"/>
    <w:rsid w:val="006A10A5"/>
    <w:rsid w:val="006A1119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99A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7E1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F1A"/>
    <w:rsid w:val="006D7705"/>
    <w:rsid w:val="006D7BC4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E28"/>
    <w:rsid w:val="006E4E4B"/>
    <w:rsid w:val="006E5476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3F0"/>
    <w:rsid w:val="006F18C1"/>
    <w:rsid w:val="006F1B26"/>
    <w:rsid w:val="006F1BB5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FD7"/>
    <w:rsid w:val="006F514E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A9F"/>
    <w:rsid w:val="00703290"/>
    <w:rsid w:val="0070380A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4E7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7A4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4CC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157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DC9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155"/>
    <w:rsid w:val="0077328E"/>
    <w:rsid w:val="007732E0"/>
    <w:rsid w:val="00773441"/>
    <w:rsid w:val="00773A07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6D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AD"/>
    <w:rsid w:val="00780F2A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EE6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3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537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5A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144"/>
    <w:rsid w:val="007B6323"/>
    <w:rsid w:val="007B6654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364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C80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A56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5A"/>
    <w:rsid w:val="007E5B6B"/>
    <w:rsid w:val="007E63AD"/>
    <w:rsid w:val="007E6534"/>
    <w:rsid w:val="007E6B8E"/>
    <w:rsid w:val="007E6F26"/>
    <w:rsid w:val="007E6FA2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4F2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54F9"/>
    <w:rsid w:val="008059F6"/>
    <w:rsid w:val="00805C4A"/>
    <w:rsid w:val="00805D1D"/>
    <w:rsid w:val="00805D93"/>
    <w:rsid w:val="00806129"/>
    <w:rsid w:val="008061CE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5B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17E1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B8F"/>
    <w:rsid w:val="00830C14"/>
    <w:rsid w:val="00830CCA"/>
    <w:rsid w:val="00830EDE"/>
    <w:rsid w:val="008311CC"/>
    <w:rsid w:val="008313E4"/>
    <w:rsid w:val="00831B32"/>
    <w:rsid w:val="008324F4"/>
    <w:rsid w:val="00832AA5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4D9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36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4E72"/>
    <w:rsid w:val="00855023"/>
    <w:rsid w:val="0085504B"/>
    <w:rsid w:val="008559AE"/>
    <w:rsid w:val="00855A8F"/>
    <w:rsid w:val="00856068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E43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7D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5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91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2596"/>
    <w:rsid w:val="008925E3"/>
    <w:rsid w:val="008926C8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18"/>
    <w:rsid w:val="008948C4"/>
    <w:rsid w:val="00894EEE"/>
    <w:rsid w:val="00894F8A"/>
    <w:rsid w:val="00894FA7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69C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366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B7644"/>
    <w:rsid w:val="008C0652"/>
    <w:rsid w:val="008C0857"/>
    <w:rsid w:val="008C0E3C"/>
    <w:rsid w:val="008C0EF0"/>
    <w:rsid w:val="008C1928"/>
    <w:rsid w:val="008C1A65"/>
    <w:rsid w:val="008C1AE2"/>
    <w:rsid w:val="008C1D9F"/>
    <w:rsid w:val="008C2531"/>
    <w:rsid w:val="008C2C97"/>
    <w:rsid w:val="008C3634"/>
    <w:rsid w:val="008C364C"/>
    <w:rsid w:val="008C3A64"/>
    <w:rsid w:val="008C416D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D2E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1FB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7C4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652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553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281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CF9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EBE"/>
    <w:rsid w:val="00935FF1"/>
    <w:rsid w:val="00936992"/>
    <w:rsid w:val="00936ADF"/>
    <w:rsid w:val="00936C89"/>
    <w:rsid w:val="00936E66"/>
    <w:rsid w:val="00937274"/>
    <w:rsid w:val="009373EA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2F5"/>
    <w:rsid w:val="0094165C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BA"/>
    <w:rsid w:val="009460FB"/>
    <w:rsid w:val="00946C8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33C"/>
    <w:rsid w:val="0095136A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B2"/>
    <w:rsid w:val="009554A1"/>
    <w:rsid w:val="00955617"/>
    <w:rsid w:val="00956241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70B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1A94"/>
    <w:rsid w:val="00971F7E"/>
    <w:rsid w:val="009723D3"/>
    <w:rsid w:val="0097260E"/>
    <w:rsid w:val="009726A6"/>
    <w:rsid w:val="009728D3"/>
    <w:rsid w:val="00972AAD"/>
    <w:rsid w:val="00972B5A"/>
    <w:rsid w:val="00972CC9"/>
    <w:rsid w:val="0097305F"/>
    <w:rsid w:val="00973822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2EE2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69D"/>
    <w:rsid w:val="009A57B8"/>
    <w:rsid w:val="009A5B16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7D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36C"/>
    <w:rsid w:val="009C0A7D"/>
    <w:rsid w:val="009C0BEE"/>
    <w:rsid w:val="009C0CFD"/>
    <w:rsid w:val="009C0E8F"/>
    <w:rsid w:val="009C0FC6"/>
    <w:rsid w:val="009C14CC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540"/>
    <w:rsid w:val="009C665B"/>
    <w:rsid w:val="009C6786"/>
    <w:rsid w:val="009C6808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61"/>
    <w:rsid w:val="009D51BE"/>
    <w:rsid w:val="009D5D91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B1"/>
    <w:rsid w:val="009E43A6"/>
    <w:rsid w:val="009E4444"/>
    <w:rsid w:val="009E4771"/>
    <w:rsid w:val="009E491C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B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2D4D"/>
    <w:rsid w:val="009F3426"/>
    <w:rsid w:val="009F3829"/>
    <w:rsid w:val="009F39A8"/>
    <w:rsid w:val="009F3A05"/>
    <w:rsid w:val="009F3A06"/>
    <w:rsid w:val="009F3ABF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03"/>
    <w:rsid w:val="009F6763"/>
    <w:rsid w:val="009F6835"/>
    <w:rsid w:val="009F69D3"/>
    <w:rsid w:val="009F6A28"/>
    <w:rsid w:val="009F6AC3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12A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A5F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957"/>
    <w:rsid w:val="00A17ED2"/>
    <w:rsid w:val="00A200F9"/>
    <w:rsid w:val="00A203B3"/>
    <w:rsid w:val="00A20844"/>
    <w:rsid w:val="00A20A0A"/>
    <w:rsid w:val="00A21078"/>
    <w:rsid w:val="00A21941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218"/>
    <w:rsid w:val="00A234F3"/>
    <w:rsid w:val="00A23898"/>
    <w:rsid w:val="00A23D21"/>
    <w:rsid w:val="00A23EFD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69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373D"/>
    <w:rsid w:val="00A53FF7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9FA"/>
    <w:rsid w:val="00A73DA4"/>
    <w:rsid w:val="00A73FF6"/>
    <w:rsid w:val="00A74355"/>
    <w:rsid w:val="00A7445B"/>
    <w:rsid w:val="00A74461"/>
    <w:rsid w:val="00A74901"/>
    <w:rsid w:val="00A74A00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9F2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15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D2"/>
    <w:rsid w:val="00AA0DF7"/>
    <w:rsid w:val="00AA1314"/>
    <w:rsid w:val="00AA14A3"/>
    <w:rsid w:val="00AA186B"/>
    <w:rsid w:val="00AA1A60"/>
    <w:rsid w:val="00AA1C99"/>
    <w:rsid w:val="00AA1D8A"/>
    <w:rsid w:val="00AA26C4"/>
    <w:rsid w:val="00AA284E"/>
    <w:rsid w:val="00AA28E1"/>
    <w:rsid w:val="00AA2ABA"/>
    <w:rsid w:val="00AA342C"/>
    <w:rsid w:val="00AA3477"/>
    <w:rsid w:val="00AA3B3B"/>
    <w:rsid w:val="00AA3C9F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2FB7"/>
    <w:rsid w:val="00AD3001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0B2"/>
    <w:rsid w:val="00AD7100"/>
    <w:rsid w:val="00AD713D"/>
    <w:rsid w:val="00AD729C"/>
    <w:rsid w:val="00AD7766"/>
    <w:rsid w:val="00AD77F0"/>
    <w:rsid w:val="00AD7D00"/>
    <w:rsid w:val="00AD7FFC"/>
    <w:rsid w:val="00AE003C"/>
    <w:rsid w:val="00AE0428"/>
    <w:rsid w:val="00AE0553"/>
    <w:rsid w:val="00AE06D8"/>
    <w:rsid w:val="00AE099B"/>
    <w:rsid w:val="00AE0CD8"/>
    <w:rsid w:val="00AE13E6"/>
    <w:rsid w:val="00AE180A"/>
    <w:rsid w:val="00AE1AA9"/>
    <w:rsid w:val="00AE22AE"/>
    <w:rsid w:val="00AE23E2"/>
    <w:rsid w:val="00AE260B"/>
    <w:rsid w:val="00AE269B"/>
    <w:rsid w:val="00AE2842"/>
    <w:rsid w:val="00AE2B3E"/>
    <w:rsid w:val="00AE2BA8"/>
    <w:rsid w:val="00AE319C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7A7"/>
    <w:rsid w:val="00AE58AA"/>
    <w:rsid w:val="00AE5AAF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905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5B2"/>
    <w:rsid w:val="00B057FA"/>
    <w:rsid w:val="00B05A73"/>
    <w:rsid w:val="00B061EE"/>
    <w:rsid w:val="00B06733"/>
    <w:rsid w:val="00B071DB"/>
    <w:rsid w:val="00B07E1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AD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B45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2CE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C51"/>
    <w:rsid w:val="00B30DE6"/>
    <w:rsid w:val="00B30EED"/>
    <w:rsid w:val="00B310C3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D42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4004D"/>
    <w:rsid w:val="00B400D5"/>
    <w:rsid w:val="00B40697"/>
    <w:rsid w:val="00B40D65"/>
    <w:rsid w:val="00B41646"/>
    <w:rsid w:val="00B41660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066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60B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8F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425"/>
    <w:rsid w:val="00B71610"/>
    <w:rsid w:val="00B7177C"/>
    <w:rsid w:val="00B7197F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DE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9FC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7A1"/>
    <w:rsid w:val="00B87E2B"/>
    <w:rsid w:val="00B903CF"/>
    <w:rsid w:val="00B90848"/>
    <w:rsid w:val="00B90D1E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ACE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426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4B0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8AF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8CF"/>
    <w:rsid w:val="00BD3166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906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D0C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004"/>
    <w:rsid w:val="00C051C7"/>
    <w:rsid w:val="00C054E5"/>
    <w:rsid w:val="00C05553"/>
    <w:rsid w:val="00C0555D"/>
    <w:rsid w:val="00C05F3F"/>
    <w:rsid w:val="00C06397"/>
    <w:rsid w:val="00C0651D"/>
    <w:rsid w:val="00C067D0"/>
    <w:rsid w:val="00C0686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2AE"/>
    <w:rsid w:val="00C1453F"/>
    <w:rsid w:val="00C14BA7"/>
    <w:rsid w:val="00C14C2B"/>
    <w:rsid w:val="00C14C75"/>
    <w:rsid w:val="00C14D12"/>
    <w:rsid w:val="00C14D91"/>
    <w:rsid w:val="00C150B1"/>
    <w:rsid w:val="00C153E3"/>
    <w:rsid w:val="00C156EE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61A2"/>
    <w:rsid w:val="00C26470"/>
    <w:rsid w:val="00C266C7"/>
    <w:rsid w:val="00C267CB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36"/>
    <w:rsid w:val="00C332F7"/>
    <w:rsid w:val="00C334A7"/>
    <w:rsid w:val="00C33682"/>
    <w:rsid w:val="00C33799"/>
    <w:rsid w:val="00C3397E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12A"/>
    <w:rsid w:val="00C372D5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B38"/>
    <w:rsid w:val="00C40DCD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B0A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889"/>
    <w:rsid w:val="00C94C56"/>
    <w:rsid w:val="00C94C90"/>
    <w:rsid w:val="00C95013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4BF1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5FF"/>
    <w:rsid w:val="00CB283C"/>
    <w:rsid w:val="00CB2B7B"/>
    <w:rsid w:val="00CB2D64"/>
    <w:rsid w:val="00CB2E53"/>
    <w:rsid w:val="00CB2FEE"/>
    <w:rsid w:val="00CB36E3"/>
    <w:rsid w:val="00CB3900"/>
    <w:rsid w:val="00CB3B09"/>
    <w:rsid w:val="00CB420F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BED"/>
    <w:rsid w:val="00CC3F2D"/>
    <w:rsid w:val="00CC513D"/>
    <w:rsid w:val="00CC516F"/>
    <w:rsid w:val="00CC5392"/>
    <w:rsid w:val="00CC566C"/>
    <w:rsid w:val="00CC5921"/>
    <w:rsid w:val="00CC5CFA"/>
    <w:rsid w:val="00CC5D98"/>
    <w:rsid w:val="00CC5E8A"/>
    <w:rsid w:val="00CC5F68"/>
    <w:rsid w:val="00CC5FFE"/>
    <w:rsid w:val="00CC61BF"/>
    <w:rsid w:val="00CC69B9"/>
    <w:rsid w:val="00CC6D0B"/>
    <w:rsid w:val="00CC712C"/>
    <w:rsid w:val="00CC72EE"/>
    <w:rsid w:val="00CC739A"/>
    <w:rsid w:val="00CC7A88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A90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2F"/>
    <w:rsid w:val="00CD3F51"/>
    <w:rsid w:val="00CD4661"/>
    <w:rsid w:val="00CD4D01"/>
    <w:rsid w:val="00CD4D27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69B0"/>
    <w:rsid w:val="00CD6BB0"/>
    <w:rsid w:val="00CD6DD2"/>
    <w:rsid w:val="00CD78BD"/>
    <w:rsid w:val="00CD7BC3"/>
    <w:rsid w:val="00CD7E5F"/>
    <w:rsid w:val="00CD7EF1"/>
    <w:rsid w:val="00CE0B27"/>
    <w:rsid w:val="00CE0B52"/>
    <w:rsid w:val="00CE0B91"/>
    <w:rsid w:val="00CE0C1C"/>
    <w:rsid w:val="00CE0E04"/>
    <w:rsid w:val="00CE10CD"/>
    <w:rsid w:val="00CE12F6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0CC"/>
    <w:rsid w:val="00CF3230"/>
    <w:rsid w:val="00CF34C0"/>
    <w:rsid w:val="00CF417F"/>
    <w:rsid w:val="00CF4414"/>
    <w:rsid w:val="00CF451F"/>
    <w:rsid w:val="00CF4697"/>
    <w:rsid w:val="00CF4AF3"/>
    <w:rsid w:val="00CF4EFD"/>
    <w:rsid w:val="00CF55A1"/>
    <w:rsid w:val="00CF55DC"/>
    <w:rsid w:val="00CF561F"/>
    <w:rsid w:val="00CF5805"/>
    <w:rsid w:val="00CF58D8"/>
    <w:rsid w:val="00CF5E81"/>
    <w:rsid w:val="00CF6370"/>
    <w:rsid w:val="00CF656F"/>
    <w:rsid w:val="00CF6819"/>
    <w:rsid w:val="00CF6A53"/>
    <w:rsid w:val="00CF6DEC"/>
    <w:rsid w:val="00CF7037"/>
    <w:rsid w:val="00CF77B7"/>
    <w:rsid w:val="00CF77EC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32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EF7"/>
    <w:rsid w:val="00D35A0C"/>
    <w:rsid w:val="00D35A3E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0FA9"/>
    <w:rsid w:val="00D414C0"/>
    <w:rsid w:val="00D41D0B"/>
    <w:rsid w:val="00D41E75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6E77"/>
    <w:rsid w:val="00D47869"/>
    <w:rsid w:val="00D47CA2"/>
    <w:rsid w:val="00D502A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3CF"/>
    <w:rsid w:val="00D5281D"/>
    <w:rsid w:val="00D52F7C"/>
    <w:rsid w:val="00D532DA"/>
    <w:rsid w:val="00D536A6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C47"/>
    <w:rsid w:val="00D71139"/>
    <w:rsid w:val="00D71471"/>
    <w:rsid w:val="00D71E36"/>
    <w:rsid w:val="00D72129"/>
    <w:rsid w:val="00D72585"/>
    <w:rsid w:val="00D72A72"/>
    <w:rsid w:val="00D72FDB"/>
    <w:rsid w:val="00D736B1"/>
    <w:rsid w:val="00D73C91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A54"/>
    <w:rsid w:val="00D85C12"/>
    <w:rsid w:val="00D85C82"/>
    <w:rsid w:val="00D85DD5"/>
    <w:rsid w:val="00D865B8"/>
    <w:rsid w:val="00D86AAC"/>
    <w:rsid w:val="00D86AF3"/>
    <w:rsid w:val="00D86D28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8EF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CD9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9DF"/>
    <w:rsid w:val="00DA2A8C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8DB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866"/>
    <w:rsid w:val="00DC4F99"/>
    <w:rsid w:val="00DC51DB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B83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DFD"/>
    <w:rsid w:val="00DE2402"/>
    <w:rsid w:val="00DE249A"/>
    <w:rsid w:val="00DE281C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4D"/>
    <w:rsid w:val="00E0307E"/>
    <w:rsid w:val="00E0315A"/>
    <w:rsid w:val="00E0318B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0F9E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76"/>
    <w:rsid w:val="00E24DBB"/>
    <w:rsid w:val="00E24E76"/>
    <w:rsid w:val="00E25039"/>
    <w:rsid w:val="00E258C6"/>
    <w:rsid w:val="00E258C9"/>
    <w:rsid w:val="00E259B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9D8"/>
    <w:rsid w:val="00E34BA2"/>
    <w:rsid w:val="00E34F1C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4C4"/>
    <w:rsid w:val="00E36566"/>
    <w:rsid w:val="00E36ABE"/>
    <w:rsid w:val="00E37457"/>
    <w:rsid w:val="00E37BE7"/>
    <w:rsid w:val="00E37E05"/>
    <w:rsid w:val="00E37E08"/>
    <w:rsid w:val="00E40541"/>
    <w:rsid w:val="00E4079E"/>
    <w:rsid w:val="00E4084B"/>
    <w:rsid w:val="00E409C0"/>
    <w:rsid w:val="00E409E1"/>
    <w:rsid w:val="00E40A1B"/>
    <w:rsid w:val="00E40F2B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46B"/>
    <w:rsid w:val="00E55867"/>
    <w:rsid w:val="00E55AD8"/>
    <w:rsid w:val="00E560CA"/>
    <w:rsid w:val="00E56173"/>
    <w:rsid w:val="00E564EC"/>
    <w:rsid w:val="00E567BE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9D8"/>
    <w:rsid w:val="00E61DD8"/>
    <w:rsid w:val="00E62163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91B"/>
    <w:rsid w:val="00E65BFC"/>
    <w:rsid w:val="00E65C96"/>
    <w:rsid w:val="00E65CC2"/>
    <w:rsid w:val="00E65EF4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118"/>
    <w:rsid w:val="00E72901"/>
    <w:rsid w:val="00E72DC7"/>
    <w:rsid w:val="00E736D8"/>
    <w:rsid w:val="00E73BC9"/>
    <w:rsid w:val="00E74163"/>
    <w:rsid w:val="00E74179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3D4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1EB8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5E55"/>
    <w:rsid w:val="00ED6098"/>
    <w:rsid w:val="00ED6146"/>
    <w:rsid w:val="00ED61BF"/>
    <w:rsid w:val="00ED6635"/>
    <w:rsid w:val="00ED675E"/>
    <w:rsid w:val="00ED68D0"/>
    <w:rsid w:val="00ED6EB2"/>
    <w:rsid w:val="00ED6ED6"/>
    <w:rsid w:val="00ED71FA"/>
    <w:rsid w:val="00ED7479"/>
    <w:rsid w:val="00ED7534"/>
    <w:rsid w:val="00ED797A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A61"/>
    <w:rsid w:val="00EE3C43"/>
    <w:rsid w:val="00EE3E97"/>
    <w:rsid w:val="00EE3EC9"/>
    <w:rsid w:val="00EE3FA8"/>
    <w:rsid w:val="00EE47CE"/>
    <w:rsid w:val="00EE4AEC"/>
    <w:rsid w:val="00EE4C20"/>
    <w:rsid w:val="00EE4C45"/>
    <w:rsid w:val="00EE4EB3"/>
    <w:rsid w:val="00EE54C6"/>
    <w:rsid w:val="00EE553D"/>
    <w:rsid w:val="00EE6372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F78"/>
    <w:rsid w:val="00EF2098"/>
    <w:rsid w:val="00EF2714"/>
    <w:rsid w:val="00EF2A40"/>
    <w:rsid w:val="00EF2ED2"/>
    <w:rsid w:val="00EF2EDF"/>
    <w:rsid w:val="00EF2EFF"/>
    <w:rsid w:val="00EF3109"/>
    <w:rsid w:val="00EF322D"/>
    <w:rsid w:val="00EF32FA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13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EF7F7A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3F9"/>
    <w:rsid w:val="00F067C7"/>
    <w:rsid w:val="00F06A90"/>
    <w:rsid w:val="00F06B27"/>
    <w:rsid w:val="00F0711E"/>
    <w:rsid w:val="00F07422"/>
    <w:rsid w:val="00F07470"/>
    <w:rsid w:val="00F0760E"/>
    <w:rsid w:val="00F077E1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738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873"/>
    <w:rsid w:val="00F2000C"/>
    <w:rsid w:val="00F206F9"/>
    <w:rsid w:val="00F207D4"/>
    <w:rsid w:val="00F20B0B"/>
    <w:rsid w:val="00F20FDF"/>
    <w:rsid w:val="00F21054"/>
    <w:rsid w:val="00F212C0"/>
    <w:rsid w:val="00F212DB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1052"/>
    <w:rsid w:val="00F41CA4"/>
    <w:rsid w:val="00F42476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5BF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18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D8F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5FD"/>
    <w:rsid w:val="00F62A4E"/>
    <w:rsid w:val="00F62FBF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972"/>
    <w:rsid w:val="00F73A36"/>
    <w:rsid w:val="00F73B99"/>
    <w:rsid w:val="00F742EF"/>
    <w:rsid w:val="00F7487B"/>
    <w:rsid w:val="00F7490A"/>
    <w:rsid w:val="00F7493A"/>
    <w:rsid w:val="00F74A94"/>
    <w:rsid w:val="00F74F15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175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0D42"/>
    <w:rsid w:val="00F9133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637"/>
    <w:rsid w:val="00F95666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77F"/>
    <w:rsid w:val="00FA2B1D"/>
    <w:rsid w:val="00FA2F16"/>
    <w:rsid w:val="00FA30CE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54B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1C9"/>
    <w:rsid w:val="00FB42B7"/>
    <w:rsid w:val="00FB5020"/>
    <w:rsid w:val="00FB5252"/>
    <w:rsid w:val="00FB59A8"/>
    <w:rsid w:val="00FB5A28"/>
    <w:rsid w:val="00FB5CB3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1"/>
    <w:rsid w:val="00FC1775"/>
    <w:rsid w:val="00FC1B89"/>
    <w:rsid w:val="00FC1C44"/>
    <w:rsid w:val="00FC1CDC"/>
    <w:rsid w:val="00FC256D"/>
    <w:rsid w:val="00FC2B76"/>
    <w:rsid w:val="00FC303F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A98"/>
    <w:rsid w:val="00FC4BF3"/>
    <w:rsid w:val="00FC5182"/>
    <w:rsid w:val="00FC5906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905"/>
    <w:rsid w:val="00FC7A9E"/>
    <w:rsid w:val="00FC7B8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344"/>
    <w:rsid w:val="00FD2557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D31"/>
    <w:rsid w:val="00FD7229"/>
    <w:rsid w:val="00FD7248"/>
    <w:rsid w:val="00FD74EB"/>
    <w:rsid w:val="00FD78E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773"/>
    <w:rsid w:val="00FE3958"/>
    <w:rsid w:val="00FE3AAC"/>
    <w:rsid w:val="00FE3BCF"/>
    <w:rsid w:val="00FE4A89"/>
    <w:rsid w:val="00FE4EF9"/>
    <w:rsid w:val="00FE4F74"/>
    <w:rsid w:val="00FE52EA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D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6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DB6F7-974C-40B4-97C4-6F934A272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2547</TotalTime>
  <Pages>29</Pages>
  <Words>6615</Words>
  <Characters>31076</Characters>
  <Application>Microsoft Office Word</Application>
  <DocSecurity>0</DocSecurity>
  <Lines>258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Ananya, Assawapanukul</cp:lastModifiedBy>
  <cp:revision>223</cp:revision>
  <cp:lastPrinted>2020-08-13T10:57:00Z</cp:lastPrinted>
  <dcterms:created xsi:type="dcterms:W3CDTF">2020-08-03T03:41:00Z</dcterms:created>
  <dcterms:modified xsi:type="dcterms:W3CDTF">2020-08-13T11:52:00Z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