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5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ED4107" w14:textId="77777777" w:rsidR="000D77DB" w:rsidRPr="00907CA5" w:rsidRDefault="00981B18" w:rsidP="00981B18">
      <w:pPr>
        <w:tabs>
          <w:tab w:val="left" w:pos="1555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bookmarkStart w:id="0" w:name="_GoBack"/>
      <w:bookmarkEnd w:id="0"/>
      <w:r>
        <w:rPr>
          <w:rFonts w:ascii="Angsana New" w:hAnsi="Angsana New"/>
          <w:b/>
          <w:bCs/>
          <w:sz w:val="30"/>
          <w:szCs w:val="30"/>
          <w:cs/>
          <w:lang w:val="en-US"/>
        </w:rPr>
        <w:t>หมายเหตุ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D77DB" w:rsidRPr="00907CA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สารบัญ</w:t>
      </w:r>
    </w:p>
    <w:p w14:paraId="1CE45D79" w14:textId="77777777" w:rsidR="000D77DB" w:rsidRPr="00907CA5" w:rsidRDefault="000D77DB" w:rsidP="000D77DB">
      <w:pPr>
        <w:spacing w:line="320" w:lineRule="exact"/>
        <w:rPr>
          <w:sz w:val="20"/>
          <w:szCs w:val="20"/>
          <w:lang w:val="en-US"/>
        </w:rPr>
      </w:pPr>
    </w:p>
    <w:p w14:paraId="7FE299B5" w14:textId="77777777" w:rsidR="000D77DB" w:rsidRDefault="000D77DB" w:rsidP="00E57498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ข้อมูล</w:t>
      </w:r>
      <w:r>
        <w:rPr>
          <w:rFonts w:ascii="Angsana New" w:hAnsi="Angsana New"/>
          <w:sz w:val="30"/>
          <w:szCs w:val="30"/>
          <w:cs/>
        </w:rPr>
        <w:t>ทั่วไป</w:t>
      </w:r>
    </w:p>
    <w:p w14:paraId="332FC225" w14:textId="77777777" w:rsidR="003776E4" w:rsidRPr="00D21C4B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21C4B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C82E18" w:rsidRPr="00D21C4B">
        <w:rPr>
          <w:rFonts w:ascii="Angsana New" w:hAnsi="Angsana New" w:hint="cs"/>
          <w:sz w:val="30"/>
          <w:szCs w:val="30"/>
          <w:cs/>
        </w:rPr>
        <w:t>ระหว่างกาล</w:t>
      </w:r>
      <w:r w:rsidR="00D21C4B" w:rsidRPr="00D21C4B">
        <w:rPr>
          <w:rFonts w:ascii="Angsana New" w:hAnsi="Angsana New"/>
          <w:sz w:val="30"/>
          <w:szCs w:val="30"/>
          <w:cs/>
        </w:rPr>
        <w:tab/>
      </w:r>
    </w:p>
    <w:p w14:paraId="4A37D5FD" w14:textId="77777777" w:rsidR="000B61A2" w:rsidRPr="00D21C4B" w:rsidRDefault="000B61A2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21C4B">
        <w:rPr>
          <w:rFonts w:ascii="Angsana New" w:hAnsi="Angsana New"/>
          <w:sz w:val="30"/>
          <w:szCs w:val="30"/>
          <w:cs/>
        </w:rPr>
        <w:t>การเปลี่ยนแปลงนโยบายการบั</w:t>
      </w:r>
      <w:r w:rsidRPr="00D21C4B">
        <w:rPr>
          <w:rFonts w:ascii="Angsana New" w:hAnsi="Angsana New" w:hint="cs"/>
          <w:sz w:val="30"/>
          <w:szCs w:val="30"/>
          <w:cs/>
        </w:rPr>
        <w:t>ญชี</w:t>
      </w:r>
    </w:p>
    <w:p w14:paraId="5B192EDD" w14:textId="77777777" w:rsidR="00E65FA4" w:rsidRDefault="00E65FA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E65FA4">
        <w:rPr>
          <w:rFonts w:ascii="Angsana New" w:hAnsi="Angsana New"/>
          <w:sz w:val="30"/>
          <w:szCs w:val="30"/>
          <w:cs/>
        </w:rPr>
        <w:t xml:space="preserve">ผลกระทบจากการแพร่ระบาดของโรคติดเชื้อโคโรนา </w:t>
      </w:r>
      <w:r w:rsidR="003D4D4A">
        <w:rPr>
          <w:rFonts w:ascii="Angsana New" w:hAnsi="Angsana New"/>
          <w:sz w:val="30"/>
          <w:szCs w:val="30"/>
        </w:rPr>
        <w:t>2019</w:t>
      </w:r>
      <w:r w:rsidRPr="00E65FA4">
        <w:rPr>
          <w:rFonts w:ascii="Angsana New" w:hAnsi="Angsana New"/>
          <w:sz w:val="30"/>
          <w:szCs w:val="30"/>
          <w:cs/>
        </w:rPr>
        <w:t xml:space="preserve"> (</w:t>
      </w:r>
      <w:r w:rsidRPr="00E65FA4">
        <w:rPr>
          <w:rFonts w:ascii="Angsana New" w:hAnsi="Angsana New"/>
          <w:sz w:val="30"/>
          <w:szCs w:val="30"/>
        </w:rPr>
        <w:t>Covid-</w:t>
      </w:r>
      <w:r w:rsidR="003D4D4A">
        <w:rPr>
          <w:rFonts w:ascii="Angsana New" w:hAnsi="Angsana New"/>
          <w:sz w:val="30"/>
          <w:szCs w:val="30"/>
        </w:rPr>
        <w:t>19</w:t>
      </w:r>
      <w:r w:rsidRPr="00E65FA4">
        <w:rPr>
          <w:rFonts w:ascii="Angsana New" w:hAnsi="Angsana New"/>
          <w:sz w:val="30"/>
          <w:szCs w:val="30"/>
          <w:cs/>
        </w:rPr>
        <w:t>)</w:t>
      </w:r>
    </w:p>
    <w:p w14:paraId="7027B9F6" w14:textId="77777777" w:rsidR="003776E4" w:rsidRPr="009A176D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บุคคลหรือ</w:t>
      </w:r>
      <w:r w:rsidRPr="009A176D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</w:p>
    <w:p w14:paraId="49DF3EB9" w14:textId="77777777" w:rsidR="002E3540" w:rsidRPr="009A176D" w:rsidRDefault="002E3540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สินค้าคงเหลือ</w:t>
      </w:r>
    </w:p>
    <w:p w14:paraId="14762244" w14:textId="77777777" w:rsidR="004A5110" w:rsidRPr="009A176D" w:rsidRDefault="004A5110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/>
          <w:sz w:val="30"/>
          <w:szCs w:val="30"/>
          <w:cs/>
        </w:rPr>
        <w:t>เงินลงทุน</w:t>
      </w:r>
      <w:r w:rsidRPr="009A176D">
        <w:rPr>
          <w:rFonts w:ascii="Angsana New" w:hAnsi="Angsana New" w:hint="cs"/>
          <w:sz w:val="30"/>
          <w:szCs w:val="30"/>
          <w:cs/>
        </w:rPr>
        <w:t>ในบริษัท</w:t>
      </w:r>
      <w:r w:rsidR="006B6039">
        <w:rPr>
          <w:rFonts w:ascii="Angsana New" w:hAnsi="Angsana New" w:hint="cs"/>
          <w:sz w:val="30"/>
          <w:szCs w:val="30"/>
          <w:cs/>
        </w:rPr>
        <w:t>ร่วม</w:t>
      </w:r>
    </w:p>
    <w:p w14:paraId="130D4321" w14:textId="77777777" w:rsidR="003776E4" w:rsidRPr="00D21C4B" w:rsidRDefault="004A5110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21C4B">
        <w:rPr>
          <w:rFonts w:ascii="Angsana New" w:hAnsi="Angsana New" w:hint="cs"/>
          <w:sz w:val="30"/>
          <w:szCs w:val="30"/>
          <w:cs/>
        </w:rPr>
        <w:t>เงิ</w:t>
      </w:r>
      <w:r w:rsidR="0080164C" w:rsidRPr="00D21C4B">
        <w:rPr>
          <w:rFonts w:ascii="Angsana New" w:hAnsi="Angsana New"/>
          <w:sz w:val="30"/>
          <w:szCs w:val="30"/>
          <w:cs/>
        </w:rPr>
        <w:t>นลงทุน</w:t>
      </w:r>
      <w:r w:rsidR="0080164C" w:rsidRPr="00D21C4B">
        <w:rPr>
          <w:rFonts w:ascii="Angsana New" w:hAnsi="Angsana New" w:hint="cs"/>
          <w:sz w:val="30"/>
          <w:szCs w:val="30"/>
          <w:cs/>
        </w:rPr>
        <w:t>ในบริษัท</w:t>
      </w:r>
      <w:r w:rsidR="00E55F81" w:rsidRPr="00D21C4B">
        <w:rPr>
          <w:rFonts w:ascii="Angsana New" w:hAnsi="Angsana New" w:hint="cs"/>
          <w:sz w:val="30"/>
          <w:szCs w:val="30"/>
          <w:cs/>
        </w:rPr>
        <w:t>ย่อย</w:t>
      </w:r>
    </w:p>
    <w:p w14:paraId="7ED4F3D8" w14:textId="4C12A27F" w:rsidR="003776E4" w:rsidRPr="00D21C4B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21C4B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Pr="00D21C4B">
        <w:rPr>
          <w:rFonts w:ascii="Angsana New" w:hAnsi="Angsana New" w:hint="cs"/>
          <w:sz w:val="30"/>
          <w:szCs w:val="30"/>
          <w:cs/>
        </w:rPr>
        <w:t xml:space="preserve"> </w:t>
      </w:r>
      <w:r w:rsidR="00985C2F">
        <w:rPr>
          <w:rFonts w:ascii="Angsana New" w:hAnsi="Angsana New" w:hint="cs"/>
          <w:sz w:val="30"/>
          <w:szCs w:val="30"/>
          <w:cs/>
        </w:rPr>
        <w:t>และสินทรัพย์สิทธิการใช้</w:t>
      </w:r>
    </w:p>
    <w:p w14:paraId="4A9BA1C6" w14:textId="77777777" w:rsidR="00205D56" w:rsidRDefault="00205D56" w:rsidP="00205D56">
      <w:pPr>
        <w:numPr>
          <w:ilvl w:val="0"/>
          <w:numId w:val="3"/>
        </w:num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เงินกู้ยืมระยะสั้น</w:t>
      </w:r>
      <w:r w:rsidRPr="003B4F83">
        <w:rPr>
          <w:rFonts w:ascii="Angsana New" w:hAnsi="Angsana New"/>
          <w:sz w:val="30"/>
          <w:szCs w:val="30"/>
          <w:cs/>
        </w:rPr>
        <w:t>จากสถาบันการเงิน</w:t>
      </w:r>
    </w:p>
    <w:p w14:paraId="4F9A0FF5" w14:textId="77777777" w:rsidR="00445961" w:rsidRDefault="00445961" w:rsidP="00445961">
      <w:pPr>
        <w:numPr>
          <w:ilvl w:val="0"/>
          <w:numId w:val="3"/>
        </w:numPr>
        <w:rPr>
          <w:rFonts w:ascii="Angsana New" w:hAnsi="Angsana New"/>
          <w:sz w:val="30"/>
          <w:szCs w:val="30"/>
        </w:rPr>
      </w:pPr>
      <w:r w:rsidRPr="008237FA">
        <w:rPr>
          <w:rFonts w:ascii="Angsana New" w:hAnsi="Angsana New"/>
          <w:sz w:val="30"/>
          <w:szCs w:val="30"/>
          <w:cs/>
        </w:rPr>
        <w:t>หุ้นกู้</w:t>
      </w:r>
    </w:p>
    <w:p w14:paraId="6462FA7A" w14:textId="77777777" w:rsidR="008F0FB6" w:rsidRPr="003704CB" w:rsidRDefault="008F0FB6" w:rsidP="00E57498">
      <w:pPr>
        <w:numPr>
          <w:ilvl w:val="0"/>
          <w:numId w:val="3"/>
        </w:numPr>
        <w:rPr>
          <w:rFonts w:ascii="Angsana New" w:hAnsi="Angsana New"/>
          <w:sz w:val="30"/>
          <w:szCs w:val="30"/>
        </w:rPr>
      </w:pPr>
      <w:r w:rsidRPr="003704CB">
        <w:rPr>
          <w:rFonts w:ascii="Angsana New" w:hAnsi="Angsana New" w:hint="cs"/>
          <w:sz w:val="30"/>
          <w:szCs w:val="30"/>
          <w:cs/>
        </w:rPr>
        <w:t>หุ้นทุนซื้อคืน</w:t>
      </w:r>
    </w:p>
    <w:p w14:paraId="442FF74E" w14:textId="77777777" w:rsidR="00922ADE" w:rsidRDefault="00130225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ส่วนง</w:t>
      </w:r>
      <w:r w:rsidR="003776E4" w:rsidRPr="009A176D">
        <w:rPr>
          <w:rFonts w:ascii="Angsana New" w:hAnsi="Angsana New" w:hint="cs"/>
          <w:sz w:val="30"/>
          <w:szCs w:val="30"/>
          <w:cs/>
        </w:rPr>
        <w:t>าน</w:t>
      </w:r>
      <w:r w:rsidR="00415593">
        <w:rPr>
          <w:rFonts w:ascii="Angsana New" w:hAnsi="Angsana New" w:hint="cs"/>
          <w:sz w:val="30"/>
          <w:szCs w:val="30"/>
          <w:cs/>
        </w:rPr>
        <w:t>ดำเนินงาน</w:t>
      </w:r>
      <w:r w:rsidR="008808ED">
        <w:rPr>
          <w:rFonts w:ascii="Angsana New" w:hAnsi="Angsana New" w:hint="cs"/>
          <w:sz w:val="30"/>
          <w:szCs w:val="30"/>
          <w:cs/>
        </w:rPr>
        <w:t>และการจำแนกรายได้</w:t>
      </w:r>
    </w:p>
    <w:p w14:paraId="7F2F5522" w14:textId="77777777" w:rsidR="006F03A7" w:rsidRPr="00D21C4B" w:rsidRDefault="006F03A7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21C4B">
        <w:rPr>
          <w:rFonts w:ascii="Angsana New" w:hAnsi="Angsana New" w:hint="cs"/>
          <w:sz w:val="30"/>
          <w:szCs w:val="30"/>
          <w:cs/>
        </w:rPr>
        <w:t>สัญญาเช่า</w:t>
      </w:r>
    </w:p>
    <w:p w14:paraId="55E1E579" w14:textId="77777777" w:rsidR="005D37F7" w:rsidRPr="009A176D" w:rsidRDefault="005D37F7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ภาษีเงินได้</w:t>
      </w:r>
    </w:p>
    <w:p w14:paraId="24CF317B" w14:textId="0FDD009D" w:rsidR="006D1AF5" w:rsidRDefault="006D1AF5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562D30FE" w14:textId="59D5600E" w:rsidR="003776E4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/>
          <w:sz w:val="30"/>
          <w:szCs w:val="30"/>
          <w:cs/>
        </w:rPr>
        <w:t>กำไรต่อหุ้น</w:t>
      </w:r>
      <w:r w:rsidR="0080164C" w:rsidRPr="009A176D">
        <w:rPr>
          <w:rFonts w:ascii="Angsana New" w:hAnsi="Angsana New" w:hint="cs"/>
          <w:sz w:val="30"/>
          <w:szCs w:val="30"/>
          <w:cs/>
        </w:rPr>
        <w:t>ขั้นพื้นฐาน</w:t>
      </w:r>
    </w:p>
    <w:p w14:paraId="1EBD588B" w14:textId="77777777" w:rsidR="008808ED" w:rsidRPr="00D21C4B" w:rsidRDefault="008808ED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21C4B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60FA7EEC" w14:textId="77777777" w:rsidR="003776E4" w:rsidRPr="009A176D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04E406F2" w14:textId="77777777" w:rsidR="003776E4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หนี้สินที่อาจเกิดขึ้น</w:t>
      </w:r>
    </w:p>
    <w:p w14:paraId="3AEB11E9" w14:textId="77777777" w:rsidR="00BE6DB1" w:rsidRPr="00BE6DB1" w:rsidRDefault="00BE6DB1" w:rsidP="00947FF5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1340BE">
        <w:rPr>
          <w:rFonts w:ascii="Angsana New" w:hAnsi="Angsana New" w:hint="cs"/>
          <w:sz w:val="30"/>
          <w:szCs w:val="30"/>
          <w:cs/>
          <w:lang w:val="en-US"/>
        </w:rPr>
        <w:t>เหตุการณ์ภายหลังรอบระยะเวลารายงาน</w:t>
      </w:r>
    </w:p>
    <w:p w14:paraId="671AE09F" w14:textId="77777777" w:rsidR="00743F3A" w:rsidRDefault="00743F3A" w:rsidP="003C00FB">
      <w:pPr>
        <w:spacing w:line="240" w:lineRule="auto"/>
        <w:ind w:left="1555"/>
        <w:rPr>
          <w:rFonts w:ascii="Angsana New" w:hAnsi="Angsana New"/>
          <w:sz w:val="30"/>
          <w:szCs w:val="30"/>
        </w:rPr>
      </w:pPr>
    </w:p>
    <w:p w14:paraId="0D2830D2" w14:textId="77777777" w:rsidR="008237FA" w:rsidRDefault="008237FA" w:rsidP="00335ADF">
      <w:pPr>
        <w:spacing w:line="240" w:lineRule="auto"/>
        <w:rPr>
          <w:rFonts w:ascii="Angsana New" w:hAnsi="Angsana New"/>
          <w:sz w:val="30"/>
          <w:szCs w:val="30"/>
        </w:rPr>
      </w:pPr>
    </w:p>
    <w:p w14:paraId="59E5A1D5" w14:textId="77777777" w:rsidR="007B2482" w:rsidRPr="009A176D" w:rsidRDefault="000D77DB" w:rsidP="00FC2922">
      <w:pPr>
        <w:pStyle w:val="Bo-C1Content"/>
        <w:ind w:left="0" w:firstLine="547"/>
      </w:pPr>
      <w:r w:rsidRPr="009A176D">
        <w:rPr>
          <w:cs/>
        </w:rPr>
        <w:br w:type="page"/>
      </w:r>
      <w:r w:rsidR="00203EEF" w:rsidRPr="009A176D">
        <w:rPr>
          <w:cs/>
        </w:rPr>
        <w:lastRenderedPageBreak/>
        <w:t>หมายเหตุประกอบงบการเงินเป็นส่วนหนึ่งของงบการเงิน</w:t>
      </w:r>
      <w:r w:rsidR="00821424" w:rsidRPr="009A176D">
        <w:rPr>
          <w:rFonts w:hint="cs"/>
          <w:cs/>
        </w:rPr>
        <w:t>ระหว่างกาล</w:t>
      </w:r>
      <w:r w:rsidR="00203EEF" w:rsidRPr="009A176D">
        <w:rPr>
          <w:cs/>
        </w:rPr>
        <w:t>นี้</w:t>
      </w:r>
    </w:p>
    <w:p w14:paraId="597E5566" w14:textId="77777777" w:rsidR="007B2482" w:rsidRPr="008237FA" w:rsidRDefault="007B2482" w:rsidP="009A3560">
      <w:pPr>
        <w:pStyle w:val="Bo-Blankline"/>
      </w:pPr>
    </w:p>
    <w:p w14:paraId="5E9F0EE8" w14:textId="2DEFAD9D" w:rsidR="007B2482" w:rsidRPr="00FC2922" w:rsidRDefault="00203EEF" w:rsidP="009B7A42">
      <w:pPr>
        <w:pStyle w:val="Bo-C1Content"/>
        <w:ind w:right="-25"/>
        <w:rPr>
          <w:lang w:val="en-US"/>
        </w:rPr>
      </w:pPr>
      <w:r w:rsidRPr="009A176D">
        <w:rPr>
          <w:cs/>
        </w:rPr>
        <w:t>งบการเงิน</w:t>
      </w:r>
      <w:r w:rsidR="00821424" w:rsidRPr="009A176D">
        <w:rPr>
          <w:rFonts w:hint="cs"/>
          <w:cs/>
        </w:rPr>
        <w:t>ระหว่างกาล</w:t>
      </w:r>
      <w:r w:rsidRPr="009A176D">
        <w:rPr>
          <w:cs/>
        </w:rPr>
        <w:t>นี้ได้รับอนุมัติให้ออกงบการเงินจากคณะกรรมการตรวจสอบตามการมอบหมายจากคณะกรรมการบริษัทเมื่อวั</w:t>
      </w:r>
      <w:r w:rsidRPr="00C6788E">
        <w:rPr>
          <w:cs/>
        </w:rPr>
        <w:t xml:space="preserve">นที่ </w:t>
      </w:r>
      <w:r w:rsidR="004675C6">
        <w:t xml:space="preserve">13 </w:t>
      </w:r>
      <w:r w:rsidR="004675C6">
        <w:rPr>
          <w:rFonts w:hint="cs"/>
          <w:cs/>
        </w:rPr>
        <w:t xml:space="preserve">สิงหาคม </w:t>
      </w:r>
      <w:r w:rsidR="001840F9">
        <w:rPr>
          <w:lang w:val="en-US"/>
        </w:rPr>
        <w:t>2563</w:t>
      </w:r>
    </w:p>
    <w:p w14:paraId="170BC6DB" w14:textId="77777777" w:rsidR="007B2482" w:rsidRPr="008237FA" w:rsidRDefault="007B2482" w:rsidP="009A3560">
      <w:pPr>
        <w:pStyle w:val="Bo-Blankline"/>
        <w:rPr>
          <w:cs/>
        </w:rPr>
      </w:pPr>
    </w:p>
    <w:p w14:paraId="39D87A9A" w14:textId="77777777" w:rsidR="007B2482" w:rsidRPr="009A176D" w:rsidRDefault="007B2482" w:rsidP="00627C18">
      <w:pPr>
        <w:pStyle w:val="Caption"/>
        <w:ind w:hanging="900"/>
      </w:pPr>
      <w:r w:rsidRPr="009A176D">
        <w:rPr>
          <w:cs/>
        </w:rPr>
        <w:t>ข้อมูลทั่วไป</w:t>
      </w:r>
    </w:p>
    <w:p w14:paraId="40E444E1" w14:textId="77777777" w:rsidR="007B2482" w:rsidRPr="009A176D" w:rsidRDefault="007B2482" w:rsidP="0020792C">
      <w:pPr>
        <w:pStyle w:val="Bo-Blankline"/>
        <w:rPr>
          <w:cs/>
        </w:rPr>
      </w:pPr>
    </w:p>
    <w:p w14:paraId="10334AE7" w14:textId="47CC1221" w:rsidR="00C863AF" w:rsidRPr="00E06DE8" w:rsidRDefault="00C863AF" w:rsidP="002F2F54">
      <w:pPr>
        <w:pStyle w:val="Bo-C1Content"/>
        <w:ind w:right="-25"/>
      </w:pPr>
      <w:r w:rsidRPr="00E06DE8">
        <w:rPr>
          <w:cs/>
        </w:rPr>
        <w:t xml:space="preserve">บริษัท ทีพีไอ โพลีน จำกัด </w:t>
      </w:r>
      <w:r w:rsidRPr="00E06DE8">
        <w:t>(</w:t>
      </w:r>
      <w:r w:rsidRPr="00E06DE8">
        <w:rPr>
          <w:cs/>
        </w:rPr>
        <w:t>มหาชน</w:t>
      </w:r>
      <w:r w:rsidRPr="00E06DE8">
        <w:t>) “</w:t>
      </w:r>
      <w:r w:rsidRPr="00E06DE8">
        <w:rPr>
          <w:cs/>
        </w:rPr>
        <w:t>บริษัท</w:t>
      </w:r>
      <w:r w:rsidRPr="00E06DE8">
        <w:rPr>
          <w:lang w:val="en-US"/>
        </w:rPr>
        <w:t xml:space="preserve">” </w:t>
      </w:r>
      <w:r w:rsidRPr="00E06DE8">
        <w:rPr>
          <w:cs/>
        </w:rPr>
        <w:t>เป็นนิติบุคคล</w:t>
      </w:r>
      <w:r w:rsidRPr="00E06DE8">
        <w:rPr>
          <w:cs/>
          <w:lang w:val="en-US"/>
        </w:rPr>
        <w:t>ที่จัดตั้งขึ้นใน</w:t>
      </w:r>
      <w:r w:rsidRPr="00E06DE8">
        <w:rPr>
          <w:cs/>
        </w:rPr>
        <w:t xml:space="preserve">ประเทศไทย และมีที่อยู่จดทะเบียนตั้งอยู่เลขที่ </w:t>
      </w:r>
      <w:r w:rsidR="001840F9">
        <w:t>26/56</w:t>
      </w:r>
      <w:r w:rsidRPr="00E06DE8">
        <w:t xml:space="preserve"> </w:t>
      </w:r>
      <w:r w:rsidRPr="00E06DE8">
        <w:rPr>
          <w:cs/>
        </w:rPr>
        <w:t>อาคารทีพีไอ ทาวเวอร์ ถนนจันทน์ตัดใหม่ ทุ่งมหาเมฆ สาทร กรุงเทพฯ</w:t>
      </w:r>
    </w:p>
    <w:p w14:paraId="1ACD2742" w14:textId="77777777" w:rsidR="00C863AF" w:rsidRPr="009A3560" w:rsidRDefault="00C863AF" w:rsidP="009A3560">
      <w:pPr>
        <w:pStyle w:val="Bo-Blankline"/>
        <w:rPr>
          <w:cs/>
        </w:rPr>
      </w:pPr>
    </w:p>
    <w:p w14:paraId="4B67D050" w14:textId="77777777" w:rsidR="00C863AF" w:rsidRPr="00E06DE8" w:rsidRDefault="00C863AF" w:rsidP="00C863AF">
      <w:pPr>
        <w:pStyle w:val="Bo-C1Content"/>
        <w:rPr>
          <w:lang w:val="en-US"/>
        </w:rPr>
      </w:pPr>
      <w:r w:rsidRPr="00367BB2">
        <w:rPr>
          <w:cs/>
        </w:rPr>
        <w:t>บริษัทจดทะเบียนกับตลาดหลักทรัพย์แห่งประเทศไทยเมื่อเดือน</w:t>
      </w:r>
      <w:r w:rsidRPr="00367BB2">
        <w:rPr>
          <w:cs/>
          <w:lang w:val="en-US"/>
        </w:rPr>
        <w:t xml:space="preserve">พฤศจิกายน </w:t>
      </w:r>
      <w:r w:rsidR="00780B97">
        <w:rPr>
          <w:lang w:val="en-US"/>
        </w:rPr>
        <w:t>2533</w:t>
      </w:r>
    </w:p>
    <w:p w14:paraId="68AF75E3" w14:textId="77777777" w:rsidR="00C863AF" w:rsidRPr="009A3560" w:rsidRDefault="00C863AF" w:rsidP="009A3560">
      <w:pPr>
        <w:pStyle w:val="Bo-Blankline"/>
      </w:pPr>
    </w:p>
    <w:p w14:paraId="2E4A63BA" w14:textId="51ED6F7E" w:rsidR="00C863AF" w:rsidRPr="009A3560" w:rsidRDefault="00C863AF" w:rsidP="009B7A42">
      <w:pPr>
        <w:pStyle w:val="Bo-C1Content"/>
        <w:ind w:right="-25"/>
        <w:rPr>
          <w:lang w:val="en-US"/>
        </w:rPr>
      </w:pPr>
      <w:r w:rsidRPr="00394717">
        <w:rPr>
          <w:cs/>
        </w:rPr>
        <w:t xml:space="preserve">บริษัทมีอุตสาหกรรมหลัก </w:t>
      </w:r>
      <w:r w:rsidR="001840F9">
        <w:t>3</w:t>
      </w:r>
      <w:r w:rsidRPr="00394717">
        <w:rPr>
          <w:cs/>
        </w:rPr>
        <w:t xml:space="preserve"> ประเภท และมีศูนย์จำหน่ายสินค้า </w:t>
      </w:r>
      <w:r w:rsidR="003D4D4A">
        <w:t>18</w:t>
      </w:r>
      <w:r w:rsidRPr="00394717">
        <w:rPr>
          <w:cs/>
        </w:rPr>
        <w:t xml:space="preserve"> แห่งทั่วประเทศ โดยอุตสาหกรรมหลักได้แก่ อุตสาหกรรมปูนซีเมนต์ตั้งอยู่ที่ อำเภอแก่งคอย จังหวัดสระบุรี มีโรงงาน</w:t>
      </w:r>
      <w:r w:rsidR="00780B97">
        <w:t xml:space="preserve"> </w:t>
      </w:r>
      <w:r w:rsidR="001840F9">
        <w:t>8</w:t>
      </w:r>
      <w:r w:rsidRPr="00394717">
        <w:rPr>
          <w:cs/>
        </w:rPr>
        <w:t xml:space="preserve"> แห่ง ซึ่งประกอบด้วยโรงงานผลิตปูนซีเมนต์ </w:t>
      </w:r>
      <w:r w:rsidR="001840F9">
        <w:rPr>
          <w:lang w:val="en-US"/>
        </w:rPr>
        <w:t>4</w:t>
      </w:r>
      <w:r w:rsidRPr="00394717">
        <w:rPr>
          <w:cs/>
        </w:rPr>
        <w:t xml:space="preserve"> แห่ง และโรงงานผลิตปูนสำเร็จรูป </w:t>
      </w:r>
      <w:r w:rsidR="00780B97">
        <w:t xml:space="preserve">4 </w:t>
      </w:r>
      <w:r w:rsidRPr="00394717">
        <w:rPr>
          <w:cs/>
        </w:rPr>
        <w:t xml:space="preserve">แห่ง อุตสาหกรรมวัสดุก่อสร้างตั้งอยู่ที่ อำเภอเฉลิมพระเกียรติ จังหวัดสระบุรี มีโรงงานผลิตกระเบื้องซีเมนต์ และโรงงานผลิตไฟเบอร์ซีเมนต์บอร์ด อุตสาหกรรมพลาสติกตั้งอยู่ที่ อำเภอเมือง จังหวัดระยอง มีโรงงานผลิตเม็ดพลาสติก </w:t>
      </w:r>
      <w:r w:rsidRPr="00394717">
        <w:t xml:space="preserve">LDPE </w:t>
      </w:r>
      <w:r w:rsidRPr="00394717">
        <w:rPr>
          <w:cs/>
        </w:rPr>
        <w:t xml:space="preserve">และ </w:t>
      </w:r>
      <w:r w:rsidRPr="00394717">
        <w:t xml:space="preserve">EVA </w:t>
      </w:r>
      <w:r w:rsidR="00080BD6">
        <w:t>2</w:t>
      </w:r>
      <w:r w:rsidRPr="00394717">
        <w:rPr>
          <w:cs/>
        </w:rPr>
        <w:t xml:space="preserve"> แห่ง </w:t>
      </w:r>
      <w:r w:rsidRPr="00E06DE8">
        <w:rPr>
          <w:cs/>
        </w:rPr>
        <w:t>รายละเอียดของบริษัทย่อย</w:t>
      </w:r>
      <w:r w:rsidR="008B1909">
        <w:br/>
      </w:r>
      <w:r w:rsidRPr="00E06DE8">
        <w:rPr>
          <w:cs/>
        </w:rPr>
        <w:t xml:space="preserve">ณ วันที่ </w:t>
      </w:r>
      <w:r w:rsidR="00780B97">
        <w:t>3</w:t>
      </w:r>
      <w:r w:rsidR="00962104">
        <w:t>0</w:t>
      </w:r>
      <w:r w:rsidR="00780B97">
        <w:t xml:space="preserve"> </w:t>
      </w:r>
      <w:r w:rsidR="00962104">
        <w:rPr>
          <w:rFonts w:hint="cs"/>
          <w:cs/>
        </w:rPr>
        <w:t>มิถุนายน</w:t>
      </w:r>
      <w:r w:rsidR="000A322D">
        <w:rPr>
          <w:rFonts w:hint="cs"/>
          <w:cs/>
        </w:rPr>
        <w:t xml:space="preserve"> </w:t>
      </w:r>
      <w:r w:rsidR="00716EF5">
        <w:rPr>
          <w:lang w:val="en-US"/>
        </w:rPr>
        <w:t>256</w:t>
      </w:r>
      <w:r w:rsidR="00780B97">
        <w:rPr>
          <w:lang w:val="en-US"/>
        </w:rPr>
        <w:t>3</w:t>
      </w:r>
      <w:r w:rsidR="004C01F9">
        <w:rPr>
          <w:lang w:val="en-US"/>
        </w:rPr>
        <w:t xml:space="preserve"> </w:t>
      </w:r>
      <w:r w:rsidR="004C01F9">
        <w:rPr>
          <w:rFonts w:hint="cs"/>
          <w:cs/>
          <w:lang w:val="en-US"/>
        </w:rPr>
        <w:t xml:space="preserve">และ </w:t>
      </w:r>
      <w:r w:rsidR="00780B97">
        <w:t>31</w:t>
      </w:r>
      <w:r w:rsidRPr="00E06DE8">
        <w:rPr>
          <w:cs/>
        </w:rPr>
        <w:t xml:space="preserve"> ธันวาคม </w:t>
      </w:r>
      <w:r w:rsidR="00780B97">
        <w:t>2562</w:t>
      </w:r>
      <w:r w:rsidRPr="00E06DE8">
        <w:rPr>
          <w:cs/>
        </w:rPr>
        <w:t xml:space="preserve"> </w:t>
      </w:r>
      <w:r w:rsidR="009A3560">
        <w:rPr>
          <w:rFonts w:hint="cs"/>
          <w:cs/>
        </w:rPr>
        <w:t xml:space="preserve">ได้เปิดเผยไว้ในหมายเหตุข้อ </w:t>
      </w:r>
      <w:r w:rsidR="009A7E28">
        <w:rPr>
          <w:lang w:val="en-US"/>
        </w:rPr>
        <w:t>8</w:t>
      </w:r>
    </w:p>
    <w:p w14:paraId="76E09D60" w14:textId="77777777" w:rsidR="00C863AF" w:rsidRPr="009A3560" w:rsidRDefault="00C863AF" w:rsidP="009A3560">
      <w:pPr>
        <w:pStyle w:val="Bo-Blankline"/>
        <w:rPr>
          <w:cs/>
        </w:rPr>
      </w:pPr>
    </w:p>
    <w:p w14:paraId="22025EAB" w14:textId="77777777" w:rsidR="007B2482" w:rsidRPr="009A176D" w:rsidRDefault="007B2482" w:rsidP="00DB700D">
      <w:pPr>
        <w:pStyle w:val="Caption"/>
        <w:ind w:hanging="900"/>
      </w:pPr>
      <w:r w:rsidRPr="009A176D">
        <w:rPr>
          <w:cs/>
        </w:rPr>
        <w:t>เกณฑ์</w:t>
      </w:r>
      <w:r w:rsidRPr="009A176D">
        <w:rPr>
          <w:rFonts w:hint="cs"/>
          <w:cs/>
        </w:rPr>
        <w:t>การจัดทำงบการเงิน</w:t>
      </w:r>
      <w:r w:rsidR="00F53050" w:rsidRPr="009A176D">
        <w:rPr>
          <w:rFonts w:hint="cs"/>
          <w:cs/>
        </w:rPr>
        <w:t>ระหว่างกาล</w:t>
      </w:r>
    </w:p>
    <w:p w14:paraId="4FF68416" w14:textId="77777777" w:rsidR="007B2482" w:rsidRPr="009A176D" w:rsidRDefault="007B2482" w:rsidP="00EF55AB">
      <w:pPr>
        <w:pStyle w:val="BodyText"/>
        <w:tabs>
          <w:tab w:val="left" w:pos="540"/>
          <w:tab w:val="left" w:pos="7560"/>
          <w:tab w:val="left" w:pos="9810"/>
        </w:tabs>
        <w:spacing w:after="0" w:line="240" w:lineRule="atLeast"/>
        <w:ind w:left="547" w:right="-43"/>
        <w:jc w:val="both"/>
        <w:rPr>
          <w:rFonts w:ascii="Angsana New" w:hAnsi="Angsana New"/>
          <w:color w:val="000000"/>
          <w:sz w:val="20"/>
          <w:szCs w:val="20"/>
        </w:rPr>
      </w:pPr>
    </w:p>
    <w:p w14:paraId="3F362226" w14:textId="77777777" w:rsidR="00EF58C8" w:rsidRPr="00C52B49" w:rsidRDefault="00EF58C8" w:rsidP="00CB149F">
      <w:pPr>
        <w:pStyle w:val="Bo-H2Main"/>
        <w:rPr>
          <w:b w:val="0"/>
          <w:bCs w:val="0"/>
        </w:rPr>
      </w:pPr>
      <w:r w:rsidRPr="00C52B49">
        <w:rPr>
          <w:b w:val="0"/>
          <w:bCs w:val="0"/>
          <w:cs/>
        </w:rPr>
        <w:t>(ก)</w:t>
      </w:r>
      <w:r w:rsidRPr="00C52B49">
        <w:rPr>
          <w:b w:val="0"/>
          <w:bCs w:val="0"/>
          <w:cs/>
        </w:rPr>
        <w:tab/>
        <w:t>เกณฑ์การถือปฏิบัติ</w:t>
      </w:r>
    </w:p>
    <w:p w14:paraId="1AC8E3B3" w14:textId="77777777" w:rsidR="00EF58C8" w:rsidRPr="009A176D" w:rsidRDefault="00EF58C8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27D3FFFA" w14:textId="77777777" w:rsidR="005F6C18" w:rsidRPr="009A176D" w:rsidRDefault="00F53050" w:rsidP="002F2F54">
      <w:pPr>
        <w:pStyle w:val="Bo-C1Content"/>
        <w:ind w:right="-25"/>
      </w:pPr>
      <w:r w:rsidRPr="0077427B">
        <w:rPr>
          <w:spacing w:val="-6"/>
          <w:cs/>
        </w:rPr>
        <w:t>งบการเงินระหว่างกาล</w:t>
      </w:r>
      <w:r w:rsidR="001011A5" w:rsidRPr="0077427B">
        <w:rPr>
          <w:rFonts w:hint="cs"/>
          <w:spacing w:val="-6"/>
          <w:cs/>
        </w:rPr>
        <w:t>แบบย่อ</w:t>
      </w:r>
      <w:r w:rsidRPr="0077427B">
        <w:rPr>
          <w:spacing w:val="-6"/>
          <w:cs/>
        </w:rPr>
        <w:t>นี้</w:t>
      </w:r>
      <w:r w:rsidR="00050B11" w:rsidRPr="0077427B">
        <w:rPr>
          <w:spacing w:val="-6"/>
          <w:cs/>
        </w:rPr>
        <w:t>นำเสนอรายการในงบการเงินในรูปแบบเดียวกับงบการเงินประจำปี และจัดทำหมายเหตุ</w:t>
      </w:r>
      <w:r w:rsidR="00050B11" w:rsidRPr="00050B11">
        <w:rPr>
          <w:cs/>
        </w:rPr>
        <w:t>ประกอบงบการเงินระหว่างกาลในรูปแบบย่อ</w:t>
      </w:r>
      <w:r w:rsidR="001011A5">
        <w:rPr>
          <w:rFonts w:hint="cs"/>
          <w:cs/>
        </w:rPr>
        <w:t xml:space="preserve"> (“งบการเงินระหว่างกาล”) </w:t>
      </w:r>
      <w:r w:rsidRPr="00050B11">
        <w:rPr>
          <w:cs/>
        </w:rPr>
        <w:t>ตามมาตรฐานกา</w:t>
      </w:r>
      <w:r w:rsidR="005B3BB1" w:rsidRPr="00050B11">
        <w:rPr>
          <w:cs/>
        </w:rPr>
        <w:t xml:space="preserve">รบัญชี ฉบับที่ </w:t>
      </w:r>
      <w:r w:rsidR="00716EF5" w:rsidRPr="00050B11">
        <w:rPr>
          <w:cs/>
        </w:rPr>
        <w:t>34</w:t>
      </w:r>
      <w:r w:rsidR="005B3BB1" w:rsidRPr="00050B11">
        <w:rPr>
          <w:cs/>
        </w:rPr>
        <w:t xml:space="preserve"> </w:t>
      </w:r>
      <w:r w:rsidRPr="00050B11">
        <w:rPr>
          <w:cs/>
        </w:rPr>
        <w:t>เรื่อง</w:t>
      </w:r>
      <w:r w:rsidR="00050B11">
        <w:t xml:space="preserve"> </w:t>
      </w:r>
      <w:r w:rsidR="00C7411B">
        <w:rPr>
          <w:rFonts w:hint="cs"/>
          <w:i/>
          <w:iCs/>
          <w:cs/>
        </w:rPr>
        <w:t>การรายงานทาง</w:t>
      </w:r>
      <w:r w:rsidRPr="009A176D">
        <w:rPr>
          <w:i/>
          <w:iCs/>
          <w:cs/>
        </w:rPr>
        <w:t>การเงินระหว่างกาล</w:t>
      </w:r>
      <w:r w:rsidRPr="009A176D">
        <w:rPr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9A176D">
        <w:t xml:space="preserve"> </w:t>
      </w:r>
      <w:r w:rsidRPr="009A176D">
        <w:rPr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0B0FEB45" w14:textId="77777777" w:rsidR="007B2482" w:rsidRPr="009A176D" w:rsidRDefault="007B2482">
      <w:pPr>
        <w:tabs>
          <w:tab w:val="left" w:pos="709"/>
        </w:tabs>
        <w:spacing w:line="240" w:lineRule="auto"/>
        <w:ind w:left="540" w:right="-43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7CC17A8C" w14:textId="6472FCF0" w:rsidR="00316382" w:rsidRDefault="0050554C" w:rsidP="00316382">
      <w:pPr>
        <w:pStyle w:val="Bo-C1Content"/>
      </w:pPr>
      <w:r w:rsidRPr="0050554C">
        <w:rPr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896E33">
        <w:rPr>
          <w:rFonts w:hint="cs"/>
          <w:cs/>
        </w:rPr>
        <w:t xml:space="preserve"> </w:t>
      </w:r>
      <w:r w:rsidRPr="0050554C">
        <w:rPr>
          <w:cs/>
        </w:rPr>
        <w:t xml:space="preserve">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>
        <w:t>31</w:t>
      </w:r>
      <w:r w:rsidRPr="0050554C">
        <w:rPr>
          <w:cs/>
        </w:rPr>
        <w:t xml:space="preserve"> ธันวาคม </w:t>
      </w:r>
      <w:r>
        <w:t>2562</w:t>
      </w:r>
    </w:p>
    <w:p w14:paraId="25874DD0" w14:textId="77777777" w:rsidR="00D8719F" w:rsidRPr="00D8719F" w:rsidRDefault="00D8719F" w:rsidP="00316382">
      <w:pPr>
        <w:pStyle w:val="Bo-C1Content"/>
        <w:rPr>
          <w:sz w:val="20"/>
          <w:szCs w:val="20"/>
        </w:rPr>
      </w:pPr>
    </w:p>
    <w:p w14:paraId="52C0EF44" w14:textId="095DB058" w:rsidR="00D8719F" w:rsidRPr="0050554C" w:rsidRDefault="009F0237" w:rsidP="00316382">
      <w:pPr>
        <w:pStyle w:val="Bo-C1Content"/>
        <w:rPr>
          <w:lang w:val="en-US"/>
        </w:rPr>
      </w:pPr>
      <w:r w:rsidRPr="00131AA5">
        <w:rPr>
          <w:cs/>
          <w:lang w:val="en-US"/>
        </w:rPr>
        <w:t xml:space="preserve"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Pr="00131AA5">
        <w:rPr>
          <w:lang w:val="en-US"/>
        </w:rPr>
        <w:t>16</w:t>
      </w:r>
      <w:r w:rsidRPr="00131AA5">
        <w:rPr>
          <w:cs/>
          <w:lang w:val="en-US"/>
        </w:rPr>
        <w:t xml:space="preserve"> เรื่อง สัญญาเช่า (</w:t>
      </w:r>
      <w:r w:rsidRPr="00131AA5">
        <w:rPr>
          <w:lang w:val="en-US"/>
        </w:rPr>
        <w:t>TFRS 16</w:t>
      </w:r>
      <w:r w:rsidRPr="00131AA5">
        <w:rPr>
          <w:cs/>
          <w:lang w:val="en-US"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Pr="00131AA5">
        <w:rPr>
          <w:lang w:val="en-US"/>
        </w:rPr>
        <w:t>3</w:t>
      </w:r>
    </w:p>
    <w:p w14:paraId="4EA7E137" w14:textId="77777777" w:rsidR="00012E2C" w:rsidRPr="009A176D" w:rsidRDefault="00012E2C" w:rsidP="000912A8">
      <w:pPr>
        <w:pStyle w:val="Bo-H2Main"/>
      </w:pPr>
      <w:r w:rsidRPr="004064FD">
        <w:rPr>
          <w:b w:val="0"/>
          <w:bCs w:val="0"/>
          <w:cs/>
        </w:rPr>
        <w:lastRenderedPageBreak/>
        <w:t>(</w:t>
      </w:r>
      <w:r w:rsidR="00B75FBD" w:rsidRPr="004064FD">
        <w:rPr>
          <w:rFonts w:hint="cs"/>
          <w:b w:val="0"/>
          <w:bCs w:val="0"/>
          <w:cs/>
        </w:rPr>
        <w:t>ข</w:t>
      </w:r>
      <w:r w:rsidRPr="004064FD">
        <w:rPr>
          <w:b w:val="0"/>
          <w:bCs w:val="0"/>
          <w:cs/>
        </w:rPr>
        <w:t>)</w:t>
      </w:r>
      <w:r w:rsidRPr="009A176D">
        <w:rPr>
          <w:cs/>
        </w:rPr>
        <w:tab/>
      </w:r>
      <w:r w:rsidR="000E4D32" w:rsidRPr="001D4A95">
        <w:rPr>
          <w:b w:val="0"/>
          <w:bCs w:val="0"/>
          <w:cs/>
        </w:rPr>
        <w:t>การใช้วิจารณญาณ</w:t>
      </w:r>
      <w:r w:rsidR="001D4A95" w:rsidRPr="001D4A95">
        <w:rPr>
          <w:rFonts w:hint="cs"/>
          <w:b w:val="0"/>
          <w:bCs w:val="0"/>
          <w:cs/>
        </w:rPr>
        <w:t>และ</w:t>
      </w:r>
      <w:r w:rsidR="000E4D32" w:rsidRPr="001D4A95">
        <w:rPr>
          <w:b w:val="0"/>
          <w:bCs w:val="0"/>
          <w:cs/>
        </w:rPr>
        <w:t>การประมาณการ</w:t>
      </w:r>
    </w:p>
    <w:p w14:paraId="1977C8D5" w14:textId="77777777" w:rsidR="00012E2C" w:rsidRPr="009A176D" w:rsidRDefault="00012E2C" w:rsidP="00012E2C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236062A8" w14:textId="77777777" w:rsidR="00E5614A" w:rsidRPr="00E5614A" w:rsidRDefault="00212D13" w:rsidP="00E5614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12D13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212D13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2756EA">
        <w:rPr>
          <w:rFonts w:ascii="Angsana New" w:hAnsi="Angsana New"/>
          <w:sz w:val="30"/>
          <w:szCs w:val="30"/>
        </w:rPr>
        <w:t>2562</w:t>
      </w:r>
      <w:r w:rsidR="00080BD6" w:rsidRPr="002756EA">
        <w:rPr>
          <w:rFonts w:ascii="Angsana New" w:hAnsi="Angsana New"/>
          <w:sz w:val="30"/>
          <w:szCs w:val="30"/>
        </w:rPr>
        <w:t xml:space="preserve"> </w:t>
      </w:r>
      <w:r w:rsidR="00080BD6" w:rsidRPr="002756EA">
        <w:rPr>
          <w:rFonts w:ascii="Angsana New" w:hAnsi="Angsana New"/>
          <w:sz w:val="30"/>
          <w:szCs w:val="30"/>
          <w:cs/>
        </w:rPr>
        <w:t xml:space="preserve"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และการแพร่ระบาดของโรคติดเชื้อไวรัสโคโรนา </w:t>
      </w:r>
      <w:r w:rsidR="00080BD6" w:rsidRPr="002756EA">
        <w:rPr>
          <w:rFonts w:ascii="Angsana New" w:hAnsi="Angsana New"/>
          <w:sz w:val="30"/>
          <w:szCs w:val="30"/>
        </w:rPr>
        <w:t xml:space="preserve">2019 (Covid-19) </w:t>
      </w:r>
      <w:r w:rsidR="00080BD6" w:rsidRPr="002756EA">
        <w:rPr>
          <w:rFonts w:ascii="Angsana New" w:hAnsi="Angsana New"/>
          <w:sz w:val="30"/>
          <w:szCs w:val="30"/>
          <w:cs/>
        </w:rPr>
        <w:t xml:space="preserve">ตามที่ได้อธิบายไว้ในหมายเหตุข้อ </w:t>
      </w:r>
      <w:r w:rsidR="00080BD6" w:rsidRPr="002756EA">
        <w:rPr>
          <w:rFonts w:ascii="Angsana New" w:hAnsi="Angsana New"/>
          <w:sz w:val="30"/>
          <w:szCs w:val="30"/>
        </w:rPr>
        <w:t xml:space="preserve">3 </w:t>
      </w:r>
      <w:r w:rsidR="00080BD6" w:rsidRPr="002756EA">
        <w:rPr>
          <w:rFonts w:ascii="Angsana New" w:hAnsi="Angsana New"/>
          <w:sz w:val="30"/>
          <w:szCs w:val="30"/>
          <w:cs/>
        </w:rPr>
        <w:t xml:space="preserve">และ </w:t>
      </w:r>
      <w:r w:rsidR="00080BD6" w:rsidRPr="002756EA">
        <w:rPr>
          <w:rFonts w:ascii="Angsana New" w:hAnsi="Angsana New"/>
          <w:sz w:val="30"/>
          <w:szCs w:val="30"/>
        </w:rPr>
        <w:t xml:space="preserve">4 </w:t>
      </w:r>
      <w:r w:rsidR="00080BD6" w:rsidRPr="002756EA">
        <w:rPr>
          <w:rFonts w:ascii="Angsana New" w:hAnsi="Angsana New"/>
          <w:sz w:val="30"/>
          <w:szCs w:val="30"/>
          <w:cs/>
        </w:rPr>
        <w:t>ตามลำดับ</w:t>
      </w:r>
      <w:r w:rsidR="00080BD6">
        <w:rPr>
          <w:rFonts w:ascii="Angsana New" w:hAnsi="Angsana New"/>
          <w:sz w:val="30"/>
          <w:szCs w:val="30"/>
        </w:rPr>
        <w:t xml:space="preserve"> </w:t>
      </w:r>
    </w:p>
    <w:p w14:paraId="43B58140" w14:textId="77777777" w:rsidR="00E5614A" w:rsidRDefault="00E5614A" w:rsidP="000E4D32">
      <w:pPr>
        <w:pStyle w:val="Bo-C1Content"/>
        <w:rPr>
          <w:sz w:val="20"/>
          <w:szCs w:val="20"/>
        </w:rPr>
      </w:pPr>
    </w:p>
    <w:p w14:paraId="252C5343" w14:textId="77777777" w:rsidR="00C44920" w:rsidRDefault="00DD7706" w:rsidP="00C44920">
      <w:pPr>
        <w:pStyle w:val="Caption"/>
        <w:ind w:hanging="900"/>
        <w:rPr>
          <w:cs/>
        </w:rPr>
      </w:pPr>
      <w:r>
        <w:rPr>
          <w:rFonts w:hint="cs"/>
          <w:cs/>
        </w:rPr>
        <w:t>การ</w:t>
      </w:r>
      <w:r w:rsidRPr="00DD7706">
        <w:rPr>
          <w:cs/>
        </w:rPr>
        <w:t>เปลี่ยนแปลงนโยบายการบัญชี</w:t>
      </w:r>
    </w:p>
    <w:p w14:paraId="3082F11B" w14:textId="77777777" w:rsidR="00C44920" w:rsidRDefault="00C44920" w:rsidP="000E4D32">
      <w:pPr>
        <w:pStyle w:val="Bo-C1Content"/>
        <w:rPr>
          <w:sz w:val="20"/>
          <w:szCs w:val="20"/>
        </w:rPr>
      </w:pPr>
    </w:p>
    <w:p w14:paraId="2A686264" w14:textId="4A668174" w:rsidR="005F3F35" w:rsidRDefault="0075778C" w:rsidP="000E4D32">
      <w:pPr>
        <w:pStyle w:val="Bo-C1Content"/>
      </w:pPr>
      <w:r w:rsidRPr="0075778C">
        <w:rPr>
          <w:cs/>
        </w:rPr>
        <w:t xml:space="preserve">ตั้งแต่วันที่ </w:t>
      </w:r>
      <w:r w:rsidRPr="0075778C">
        <w:t xml:space="preserve">1 </w:t>
      </w:r>
      <w:r w:rsidRPr="0075778C">
        <w:rPr>
          <w:cs/>
        </w:rPr>
        <w:t xml:space="preserve">มกราคม </w:t>
      </w:r>
      <w:r w:rsidRPr="0075778C">
        <w:t xml:space="preserve">2563 </w:t>
      </w:r>
      <w:r w:rsidRPr="0075778C">
        <w:rPr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75778C">
        <w:t xml:space="preserve">TFRS 16 </w:t>
      </w:r>
      <w:r w:rsidRPr="0075778C">
        <w:rPr>
          <w:cs/>
        </w:rPr>
        <w:t>เป็นครั้งแรก ผลกระทบจากการเปลี่ยนแปลงนโยบายการบัญชี มีดังนี้</w:t>
      </w:r>
    </w:p>
    <w:p w14:paraId="59810D24" w14:textId="650FF525" w:rsidR="009F0237" w:rsidRDefault="009F0237" w:rsidP="009F0237">
      <w:pPr>
        <w:pStyle w:val="Bo-Blankline"/>
      </w:pPr>
    </w:p>
    <w:tbl>
      <w:tblPr>
        <w:tblW w:w="91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00"/>
        <w:gridCol w:w="1710"/>
        <w:gridCol w:w="230"/>
        <w:gridCol w:w="1662"/>
      </w:tblGrid>
      <w:tr w:rsidR="00522F63" w:rsidRPr="00D539F1" w14:paraId="4A83293A" w14:textId="77777777" w:rsidTr="005B34D6">
        <w:trPr>
          <w:cantSplit/>
          <w:trHeight w:val="20"/>
          <w:tblHeader/>
        </w:trPr>
        <w:tc>
          <w:tcPr>
            <w:tcW w:w="4680" w:type="dxa"/>
            <w:vAlign w:val="bottom"/>
          </w:tcPr>
          <w:p w14:paraId="0987961E" w14:textId="77777777" w:rsidR="00522F63" w:rsidRPr="00D539F1" w:rsidRDefault="00522F63" w:rsidP="00522F63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196A2BD" w14:textId="77777777" w:rsidR="00522F63" w:rsidRPr="00D539F1" w:rsidRDefault="00522F63" w:rsidP="00522F6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7AEDFC15" w14:textId="56A5BCE5" w:rsidR="00522F63" w:rsidRPr="00D539F1" w:rsidRDefault="00522F63" w:rsidP="00522F63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9F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" w:type="dxa"/>
            <w:vAlign w:val="bottom"/>
          </w:tcPr>
          <w:p w14:paraId="16ECA027" w14:textId="77777777" w:rsidR="00522F63" w:rsidRPr="00D539F1" w:rsidRDefault="00522F63" w:rsidP="00522F6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2" w:type="dxa"/>
            <w:vAlign w:val="bottom"/>
          </w:tcPr>
          <w:p w14:paraId="25362CA6" w14:textId="2F4C8B7D" w:rsidR="00522F63" w:rsidRPr="00D539F1" w:rsidRDefault="00522F63" w:rsidP="00522F63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9F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2F63" w:rsidRPr="00D539F1" w14:paraId="185D8E3F" w14:textId="77777777" w:rsidTr="005B34D6">
        <w:trPr>
          <w:cantSplit/>
          <w:trHeight w:val="20"/>
          <w:tblHeader/>
        </w:trPr>
        <w:tc>
          <w:tcPr>
            <w:tcW w:w="4680" w:type="dxa"/>
            <w:vAlign w:val="bottom"/>
          </w:tcPr>
          <w:p w14:paraId="073FA99D" w14:textId="77777777" w:rsidR="00522F63" w:rsidRPr="00D539F1" w:rsidRDefault="00522F63" w:rsidP="00522F63">
            <w:pPr>
              <w:spacing w:line="240" w:lineRule="auto"/>
              <w:ind w:left="175" w:right="-80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05A9133" w14:textId="77777777" w:rsidR="00522F63" w:rsidRPr="00D539F1" w:rsidRDefault="00522F63" w:rsidP="00522F6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1D812EF7" w14:textId="2A7C0CE8" w:rsidR="00522F63" w:rsidRPr="00D539F1" w:rsidRDefault="00522F63" w:rsidP="00522F63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9F1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230" w:type="dxa"/>
            <w:vAlign w:val="bottom"/>
          </w:tcPr>
          <w:p w14:paraId="7FF3809C" w14:textId="77777777" w:rsidR="00522F63" w:rsidRPr="00D539F1" w:rsidRDefault="00522F63" w:rsidP="00522F6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2" w:type="dxa"/>
            <w:vAlign w:val="bottom"/>
          </w:tcPr>
          <w:p w14:paraId="3B99DA6E" w14:textId="7407F28D" w:rsidR="00522F63" w:rsidRPr="00D539F1" w:rsidRDefault="00522F63" w:rsidP="00522F63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9F1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</w:t>
            </w:r>
          </w:p>
        </w:tc>
      </w:tr>
      <w:tr w:rsidR="00522F63" w:rsidRPr="00D539F1" w14:paraId="1DAED442" w14:textId="77777777" w:rsidTr="005B34D6">
        <w:trPr>
          <w:cantSplit/>
          <w:trHeight w:val="20"/>
          <w:tblHeader/>
        </w:trPr>
        <w:tc>
          <w:tcPr>
            <w:tcW w:w="4680" w:type="dxa"/>
            <w:vAlign w:val="bottom"/>
          </w:tcPr>
          <w:p w14:paraId="342779E6" w14:textId="77777777" w:rsidR="00522F63" w:rsidRPr="00D539F1" w:rsidRDefault="00522F63" w:rsidP="00522F63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97C2DD1" w14:textId="30A1406B" w:rsidR="00522F63" w:rsidRPr="00D539F1" w:rsidRDefault="00522F63" w:rsidP="00522F63">
            <w:pPr>
              <w:pStyle w:val="acctfourfigures"/>
              <w:tabs>
                <w:tab w:val="clear" w:pos="765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539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602" w:type="dxa"/>
            <w:gridSpan w:val="3"/>
            <w:vAlign w:val="bottom"/>
          </w:tcPr>
          <w:p w14:paraId="03BB9333" w14:textId="316EE26B" w:rsidR="00522F63" w:rsidRPr="00D539F1" w:rsidRDefault="00522F63" w:rsidP="00522F63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9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D539F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D539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22F63" w:rsidRPr="00D539F1" w14:paraId="6398C979" w14:textId="77777777" w:rsidTr="005B34D6">
        <w:trPr>
          <w:cantSplit/>
          <w:trHeight w:val="20"/>
        </w:trPr>
        <w:tc>
          <w:tcPr>
            <w:tcW w:w="4680" w:type="dxa"/>
          </w:tcPr>
          <w:p w14:paraId="0BC3E191" w14:textId="77777777" w:rsidR="00522F63" w:rsidRPr="00D539F1" w:rsidRDefault="00522F63" w:rsidP="00522F63">
            <w:pPr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  <w:r w:rsidRPr="00D539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539F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539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539F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D539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539F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539F1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900" w:type="dxa"/>
            <w:vAlign w:val="bottom"/>
          </w:tcPr>
          <w:p w14:paraId="74B13F87" w14:textId="77777777" w:rsidR="00522F63" w:rsidRPr="00D539F1" w:rsidRDefault="00522F63" w:rsidP="00522F6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EDF25AA" w14:textId="7A1BF5AE" w:rsidR="00522F63" w:rsidRPr="00D539F1" w:rsidRDefault="00D8585F" w:rsidP="005B34D6">
            <w:pPr>
              <w:tabs>
                <w:tab w:val="decimal" w:pos="1450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39F1">
              <w:rPr>
                <w:rFonts w:ascii="Angsana New" w:hAnsi="Angsana New"/>
                <w:sz w:val="30"/>
                <w:szCs w:val="30"/>
                <w:lang w:val="en-US"/>
              </w:rPr>
              <w:t>13,341,336</w:t>
            </w:r>
          </w:p>
        </w:tc>
        <w:tc>
          <w:tcPr>
            <w:tcW w:w="230" w:type="dxa"/>
            <w:vAlign w:val="bottom"/>
          </w:tcPr>
          <w:p w14:paraId="61B4BBE7" w14:textId="77777777" w:rsidR="00522F63" w:rsidRPr="00D539F1" w:rsidRDefault="00522F63" w:rsidP="00D539F1">
            <w:pPr>
              <w:tabs>
                <w:tab w:val="decimal" w:pos="1180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62" w:type="dxa"/>
            <w:vAlign w:val="bottom"/>
          </w:tcPr>
          <w:p w14:paraId="2FD34325" w14:textId="6F443A32" w:rsidR="00522F63" w:rsidRPr="00D539F1" w:rsidRDefault="00D8585F" w:rsidP="00D539F1">
            <w:pPr>
              <w:tabs>
                <w:tab w:val="decimal" w:pos="1400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39F1">
              <w:rPr>
                <w:rFonts w:ascii="Angsana New" w:hAnsi="Angsana New"/>
                <w:sz w:val="30"/>
                <w:szCs w:val="30"/>
                <w:lang w:val="en-US"/>
              </w:rPr>
              <w:t>10,676,370</w:t>
            </w:r>
          </w:p>
        </w:tc>
      </w:tr>
      <w:tr w:rsidR="00522F63" w:rsidRPr="00D539F1" w14:paraId="7820A322" w14:textId="77777777" w:rsidTr="005B34D6">
        <w:trPr>
          <w:cantSplit/>
          <w:trHeight w:val="254"/>
        </w:trPr>
        <w:tc>
          <w:tcPr>
            <w:tcW w:w="4680" w:type="dxa"/>
          </w:tcPr>
          <w:p w14:paraId="7776013E" w14:textId="366B9FA9" w:rsidR="00522F63" w:rsidRPr="00D539F1" w:rsidRDefault="00522F63" w:rsidP="00522F63">
            <w:pPr>
              <w:spacing w:line="240" w:lineRule="auto"/>
              <w:ind w:left="14" w:right="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39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ลดลง เนื่องจาก</w:t>
            </w:r>
          </w:p>
        </w:tc>
        <w:tc>
          <w:tcPr>
            <w:tcW w:w="900" w:type="dxa"/>
            <w:vAlign w:val="bottom"/>
          </w:tcPr>
          <w:p w14:paraId="051AA302" w14:textId="77777777" w:rsidR="00522F63" w:rsidRPr="00D539F1" w:rsidRDefault="00522F63" w:rsidP="00522F6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9EC4463" w14:textId="77777777" w:rsidR="00522F63" w:rsidRPr="00D539F1" w:rsidRDefault="00522F63" w:rsidP="005B34D6">
            <w:pPr>
              <w:tabs>
                <w:tab w:val="decimal" w:pos="1450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0" w:type="dxa"/>
            <w:vAlign w:val="bottom"/>
          </w:tcPr>
          <w:p w14:paraId="280880CE" w14:textId="77777777" w:rsidR="00522F63" w:rsidRPr="00D539F1" w:rsidRDefault="00522F63" w:rsidP="00D539F1">
            <w:pPr>
              <w:tabs>
                <w:tab w:val="decimal" w:pos="1180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62" w:type="dxa"/>
            <w:vAlign w:val="bottom"/>
          </w:tcPr>
          <w:p w14:paraId="13775D19" w14:textId="77777777" w:rsidR="00522F63" w:rsidRPr="00D539F1" w:rsidRDefault="00522F63" w:rsidP="00D539F1">
            <w:pPr>
              <w:tabs>
                <w:tab w:val="decimal" w:pos="1400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22F63" w:rsidRPr="00D539F1" w14:paraId="79AA5622" w14:textId="77777777" w:rsidTr="005B34D6">
        <w:trPr>
          <w:cantSplit/>
          <w:trHeight w:val="254"/>
        </w:trPr>
        <w:tc>
          <w:tcPr>
            <w:tcW w:w="4680" w:type="dxa"/>
          </w:tcPr>
          <w:p w14:paraId="171F588C" w14:textId="7AF4681C" w:rsidR="00522F63" w:rsidRPr="00D539F1" w:rsidRDefault="00522F63" w:rsidP="00522F63">
            <w:pPr>
              <w:spacing w:line="240" w:lineRule="auto"/>
              <w:ind w:left="194" w:right="-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539F1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D539F1">
              <w:rPr>
                <w:rFonts w:asciiTheme="majorBidi" w:hAnsiTheme="majorBidi"/>
                <w:sz w:val="30"/>
                <w:szCs w:val="30"/>
                <w:cs/>
              </w:rPr>
              <w:t>มาตรฐานการรายงานทาง</w:t>
            </w:r>
            <w:r w:rsidRPr="00D539F1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D539F1">
              <w:rPr>
                <w:rFonts w:asciiTheme="majorBidi" w:hAnsiTheme="majorBidi"/>
                <w:sz w:val="30"/>
                <w:szCs w:val="30"/>
              </w:rPr>
              <w:br/>
            </w:r>
            <w:r w:rsidRPr="00D539F1">
              <w:rPr>
                <w:rFonts w:asciiTheme="majorBidi" w:hAnsiTheme="majorBidi"/>
                <w:sz w:val="30"/>
                <w:szCs w:val="30"/>
                <w:cs/>
              </w:rPr>
              <w:t>การเงินกลุ่มเครื่องมือทางการเงิน</w:t>
            </w:r>
          </w:p>
        </w:tc>
        <w:tc>
          <w:tcPr>
            <w:tcW w:w="900" w:type="dxa"/>
            <w:vAlign w:val="bottom"/>
          </w:tcPr>
          <w:p w14:paraId="2894BCD1" w14:textId="77777777" w:rsidR="00522F63" w:rsidRPr="00D539F1" w:rsidRDefault="00522F63" w:rsidP="00522F6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D1C5C1D" w14:textId="77777777" w:rsidR="00522F63" w:rsidRPr="00D539F1" w:rsidRDefault="00522F63" w:rsidP="005B34D6">
            <w:pPr>
              <w:tabs>
                <w:tab w:val="decimal" w:pos="1450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0" w:type="dxa"/>
            <w:vAlign w:val="bottom"/>
          </w:tcPr>
          <w:p w14:paraId="7406BB98" w14:textId="77777777" w:rsidR="00522F63" w:rsidRPr="00D539F1" w:rsidRDefault="00522F63" w:rsidP="00D539F1">
            <w:pPr>
              <w:tabs>
                <w:tab w:val="decimal" w:pos="1180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62" w:type="dxa"/>
            <w:vAlign w:val="bottom"/>
          </w:tcPr>
          <w:p w14:paraId="43B4CC51" w14:textId="77777777" w:rsidR="00522F63" w:rsidRPr="00D539F1" w:rsidRDefault="00522F63" w:rsidP="00D539F1">
            <w:pPr>
              <w:tabs>
                <w:tab w:val="decimal" w:pos="1400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22F63" w:rsidRPr="00D539F1" w14:paraId="404D57E5" w14:textId="77777777" w:rsidTr="005B34D6">
        <w:trPr>
          <w:cantSplit/>
          <w:trHeight w:val="20"/>
        </w:trPr>
        <w:tc>
          <w:tcPr>
            <w:tcW w:w="4680" w:type="dxa"/>
          </w:tcPr>
          <w:p w14:paraId="5EDAD777" w14:textId="77777777" w:rsidR="00522F63" w:rsidRPr="00D539F1" w:rsidRDefault="00522F63" w:rsidP="00522F63">
            <w:pPr>
              <w:tabs>
                <w:tab w:val="left" w:pos="371"/>
              </w:tabs>
              <w:spacing w:line="240" w:lineRule="auto"/>
              <w:ind w:left="194" w:right="8" w:hanging="4"/>
              <w:rPr>
                <w:sz w:val="30"/>
                <w:szCs w:val="30"/>
              </w:rPr>
            </w:pPr>
            <w:r w:rsidRPr="00D539F1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0C88E0ED" w14:textId="77777777" w:rsidR="00522F63" w:rsidRPr="00D539F1" w:rsidRDefault="00522F63" w:rsidP="00522F6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39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</w:t>
            </w:r>
            <w:r w:rsidRPr="00D539F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539F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  <w:r w:rsidRPr="00D539F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710" w:type="dxa"/>
            <w:vAlign w:val="bottom"/>
          </w:tcPr>
          <w:p w14:paraId="7A299EC3" w14:textId="5BBC5F64" w:rsidR="00522F63" w:rsidRPr="00D539F1" w:rsidRDefault="00D8585F" w:rsidP="005B34D6">
            <w:pPr>
              <w:tabs>
                <w:tab w:val="decimal" w:pos="1450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39F1">
              <w:rPr>
                <w:rFonts w:ascii="Angsana New" w:hAnsi="Angsana New"/>
                <w:sz w:val="30"/>
                <w:szCs w:val="30"/>
                <w:lang w:val="en-US"/>
              </w:rPr>
              <w:t>(60,040)</w:t>
            </w:r>
          </w:p>
        </w:tc>
        <w:tc>
          <w:tcPr>
            <w:tcW w:w="230" w:type="dxa"/>
            <w:vAlign w:val="bottom"/>
          </w:tcPr>
          <w:p w14:paraId="29BCA7A9" w14:textId="77777777" w:rsidR="00522F63" w:rsidRPr="00D539F1" w:rsidRDefault="00522F63" w:rsidP="00D539F1">
            <w:pPr>
              <w:tabs>
                <w:tab w:val="decimal" w:pos="1180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62" w:type="dxa"/>
            <w:vAlign w:val="bottom"/>
          </w:tcPr>
          <w:p w14:paraId="7502C9E9" w14:textId="3AD31AEF" w:rsidR="00522F63" w:rsidRPr="00D539F1" w:rsidRDefault="00D8585F" w:rsidP="00D539F1">
            <w:pPr>
              <w:tabs>
                <w:tab w:val="decimal" w:pos="1400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39F1">
              <w:rPr>
                <w:rFonts w:ascii="Angsana New" w:hAnsi="Angsana New"/>
                <w:sz w:val="30"/>
                <w:szCs w:val="30"/>
                <w:lang w:val="en-US"/>
              </w:rPr>
              <w:t>(60,040)</w:t>
            </w:r>
          </w:p>
        </w:tc>
      </w:tr>
      <w:tr w:rsidR="00522F63" w:rsidRPr="00D539F1" w14:paraId="7C9A0CEF" w14:textId="77777777" w:rsidTr="005B34D6">
        <w:trPr>
          <w:cantSplit/>
          <w:trHeight w:val="20"/>
        </w:trPr>
        <w:tc>
          <w:tcPr>
            <w:tcW w:w="4680" w:type="dxa"/>
          </w:tcPr>
          <w:p w14:paraId="3B6176B6" w14:textId="77777777" w:rsidR="00522F63" w:rsidRPr="00D539F1" w:rsidRDefault="00522F63" w:rsidP="00522F63">
            <w:pPr>
              <w:spacing w:line="240" w:lineRule="auto"/>
              <w:ind w:left="14" w:righ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9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539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539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539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2563 - </w:t>
            </w:r>
            <w:r w:rsidRPr="00D539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900" w:type="dxa"/>
            <w:vAlign w:val="bottom"/>
          </w:tcPr>
          <w:p w14:paraId="2513F604" w14:textId="77777777" w:rsidR="00522F63" w:rsidRPr="00D539F1" w:rsidRDefault="00522F63" w:rsidP="00522F6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1BF63" w14:textId="0C1F3D31" w:rsidR="00522F63" w:rsidRPr="00D539F1" w:rsidRDefault="00D8585F" w:rsidP="005B34D6">
            <w:pPr>
              <w:tabs>
                <w:tab w:val="decimal" w:pos="1450"/>
              </w:tabs>
              <w:spacing w:line="240" w:lineRule="auto"/>
              <w:ind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539F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13,281,296</w:t>
            </w:r>
          </w:p>
        </w:tc>
        <w:tc>
          <w:tcPr>
            <w:tcW w:w="230" w:type="dxa"/>
            <w:vAlign w:val="bottom"/>
          </w:tcPr>
          <w:p w14:paraId="4EA7FAD4" w14:textId="77777777" w:rsidR="00522F63" w:rsidRPr="00D539F1" w:rsidRDefault="00522F63" w:rsidP="00D539F1">
            <w:pPr>
              <w:tabs>
                <w:tab w:val="decimal" w:pos="1180"/>
              </w:tabs>
              <w:spacing w:line="240" w:lineRule="auto"/>
              <w:ind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8C48BD" w14:textId="6783441E" w:rsidR="00522F63" w:rsidRPr="00D539F1" w:rsidRDefault="00D8585F" w:rsidP="00D539F1">
            <w:pPr>
              <w:tabs>
                <w:tab w:val="decimal" w:pos="1400"/>
              </w:tabs>
              <w:spacing w:line="240" w:lineRule="auto"/>
              <w:ind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539F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10,616,330</w:t>
            </w:r>
          </w:p>
        </w:tc>
      </w:tr>
    </w:tbl>
    <w:p w14:paraId="0193580B" w14:textId="17E3C5E6" w:rsidR="00AF2ABD" w:rsidRDefault="00AF2ABD" w:rsidP="003D4D4A">
      <w:pPr>
        <w:pStyle w:val="Bo-Blankline"/>
      </w:pPr>
    </w:p>
    <w:p w14:paraId="0CA55CF0" w14:textId="77777777" w:rsidR="00325D0A" w:rsidRPr="00D21C4B" w:rsidRDefault="00325D0A" w:rsidP="00C151CD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21C4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Pr="00D21C4B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D21C4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3EEB2CD8" w14:textId="77777777" w:rsidR="00325D0A" w:rsidRPr="00D21C4B" w:rsidRDefault="00325D0A" w:rsidP="003D4D4A">
      <w:pPr>
        <w:pStyle w:val="Bo-Blankline"/>
      </w:pPr>
    </w:p>
    <w:p w14:paraId="35B7095F" w14:textId="77777777" w:rsidR="009F0237" w:rsidRPr="00D21C4B" w:rsidRDefault="009F0237" w:rsidP="009F02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21C4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21C4B">
        <w:rPr>
          <w:rFonts w:ascii="Angsana New" w:hAnsi="Angsana New"/>
          <w:sz w:val="30"/>
          <w:szCs w:val="30"/>
          <w:cs/>
        </w:rPr>
        <w:t>ได้</w:t>
      </w:r>
      <w:r w:rsidRPr="00D21C4B">
        <w:rPr>
          <w:rFonts w:ascii="Angsana New" w:hAnsi="Angsana New" w:hint="cs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ถือปฏิบัติตามมาตรฐานการรายงานทางการเงินกลุ่มเครื่องมือทางการเงินด้วยวิธีปรับปรุง</w:t>
      </w:r>
      <w:r w:rsidRPr="002756EA">
        <w:rPr>
          <w:rFonts w:ascii="Angsana New" w:hAnsi="Angsana New" w:hint="cs"/>
          <w:spacing w:val="-8"/>
          <w:sz w:val="30"/>
          <w:szCs w:val="30"/>
          <w:cs/>
        </w:rPr>
        <w:t xml:space="preserve">ผลกระทบสะสมกับกำไรสะสม ณ วันที่ </w:t>
      </w:r>
      <w:r w:rsidRPr="002756EA">
        <w:rPr>
          <w:rFonts w:ascii="Angsana New" w:hAnsi="Angsana New"/>
          <w:spacing w:val="-8"/>
          <w:sz w:val="30"/>
          <w:szCs w:val="30"/>
        </w:rPr>
        <w:t xml:space="preserve">1 </w:t>
      </w:r>
      <w:r w:rsidRPr="002756EA">
        <w:rPr>
          <w:rFonts w:ascii="Angsana New" w:hAnsi="Angsana New" w:hint="cs"/>
          <w:spacing w:val="-8"/>
          <w:sz w:val="30"/>
          <w:szCs w:val="30"/>
          <w:cs/>
        </w:rPr>
        <w:t xml:space="preserve">มกราคม </w:t>
      </w:r>
      <w:r w:rsidRPr="002756EA">
        <w:rPr>
          <w:rFonts w:ascii="Angsana New" w:hAnsi="Angsana New"/>
          <w:spacing w:val="-8"/>
          <w:sz w:val="30"/>
          <w:szCs w:val="30"/>
        </w:rPr>
        <w:t xml:space="preserve">2563 </w:t>
      </w:r>
      <w:r w:rsidRPr="002756EA">
        <w:rPr>
          <w:rFonts w:asciiTheme="majorBidi" w:hAnsiTheme="majorBidi" w:cstheme="majorBidi"/>
          <w:spacing w:val="-8"/>
          <w:sz w:val="30"/>
          <w:szCs w:val="30"/>
          <w:cs/>
        </w:rPr>
        <w:t xml:space="preserve">ดังนั้น </w:t>
      </w:r>
      <w:r w:rsidRPr="002756EA">
        <w:rPr>
          <w:rFonts w:ascii="Angsana New" w:hAnsi="Angsana New"/>
          <w:spacing w:val="-8"/>
          <w:sz w:val="30"/>
          <w:szCs w:val="30"/>
          <w:cs/>
        </w:rPr>
        <w:t>กลุ่มบริษัทจึงไม่</w:t>
      </w:r>
      <w:r w:rsidRPr="002756EA">
        <w:rPr>
          <w:rFonts w:asciiTheme="majorBidi" w:hAnsiTheme="majorBidi" w:cstheme="majorBidi"/>
          <w:spacing w:val="-8"/>
          <w:sz w:val="30"/>
          <w:szCs w:val="30"/>
          <w:cs/>
        </w:rPr>
        <w:t>ปรับปรุงข้อมูลที่นำเสนอในปี</w:t>
      </w:r>
      <w:r w:rsidRPr="002756EA">
        <w:rPr>
          <w:rFonts w:asciiTheme="majorBidi" w:hAnsiTheme="majorBidi" w:cstheme="majorBidi"/>
          <w:spacing w:val="-8"/>
          <w:sz w:val="30"/>
          <w:szCs w:val="30"/>
        </w:rPr>
        <w:t xml:space="preserve"> 2562</w:t>
      </w:r>
      <w:r w:rsidRPr="00D21C4B">
        <w:rPr>
          <w:rFonts w:ascii="Angsana New" w:hAnsi="Angsana New"/>
          <w:sz w:val="30"/>
          <w:szCs w:val="30"/>
        </w:rPr>
        <w:t xml:space="preserve"> </w:t>
      </w:r>
    </w:p>
    <w:p w14:paraId="49EF3EE1" w14:textId="77777777" w:rsidR="009F0237" w:rsidRPr="009F0237" w:rsidRDefault="009F0237" w:rsidP="009F0237">
      <w:pPr>
        <w:pStyle w:val="Bo-Blankline"/>
        <w:rPr>
          <w:lang w:val="en-US"/>
        </w:rPr>
      </w:pPr>
    </w:p>
    <w:p w14:paraId="7A4C0E82" w14:textId="61354C70" w:rsidR="009F0237" w:rsidRDefault="009F0237" w:rsidP="009F02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D21C4B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D21C4B">
        <w:rPr>
          <w:rFonts w:ascii="Angsana New" w:hAnsi="Angsana New" w:hint="cs"/>
          <w:sz w:val="30"/>
          <w:szCs w:val="30"/>
          <w:cs/>
        </w:rPr>
        <w:t>กลุ่ม</w:t>
      </w:r>
      <w:r w:rsidRPr="00D21C4B">
        <w:rPr>
          <w:rFonts w:ascii="Angsana New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D21C4B">
        <w:rPr>
          <w:rFonts w:ascii="Angsana New" w:hAnsi="Angsana New"/>
          <w:sz w:val="30"/>
          <w:szCs w:val="30"/>
        </w:rPr>
        <w:t xml:space="preserve"> </w:t>
      </w:r>
      <w:r w:rsidRPr="00D21C4B">
        <w:rPr>
          <w:rFonts w:ascii="Angsana New" w:hAnsi="Angsana New"/>
          <w:sz w:val="30"/>
          <w:szCs w:val="30"/>
          <w:cs/>
        </w:rPr>
        <w:t>โดยผลกระทบจากการถือปฏิบัติตามมาตรฐานการรายงานทางการเงิน</w:t>
      </w:r>
      <w:r w:rsidRPr="00D21C4B">
        <w:rPr>
          <w:rFonts w:ascii="Angsana New" w:hAnsi="Angsana New" w:hint="cs"/>
          <w:sz w:val="30"/>
          <w:szCs w:val="30"/>
          <w:cs/>
        </w:rPr>
        <w:t>กลุ่ม</w:t>
      </w:r>
      <w:r w:rsidRPr="00D21C4B">
        <w:rPr>
          <w:rFonts w:ascii="Angsana New" w:hAnsi="Angsana New"/>
          <w:sz w:val="30"/>
          <w:szCs w:val="30"/>
          <w:cs/>
        </w:rPr>
        <w:t>เครื่องมือทางการเงิน มีดังนี้</w:t>
      </w:r>
    </w:p>
    <w:p w14:paraId="54C253A8" w14:textId="0D4AFCA0" w:rsidR="00522F63" w:rsidRDefault="00522F63">
      <w:pPr>
        <w:spacing w:line="240" w:lineRule="auto"/>
        <w:rPr>
          <w:rFonts w:ascii="Angsana New" w:hAnsi="Angsana New"/>
          <w:sz w:val="20"/>
          <w:szCs w:val="20"/>
        </w:rPr>
      </w:pPr>
      <w:r>
        <w:br w:type="page"/>
      </w:r>
    </w:p>
    <w:p w14:paraId="52D58A16" w14:textId="77777777" w:rsidR="009F0237" w:rsidRPr="00D21C4B" w:rsidRDefault="009F0237" w:rsidP="00795643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hanging="710"/>
        <w:jc w:val="thaiDistribute"/>
        <w:rPr>
          <w:rFonts w:ascii="Angsana New" w:hAnsi="Angsana New"/>
          <w:sz w:val="30"/>
          <w:szCs w:val="30"/>
        </w:rPr>
      </w:pPr>
      <w:r w:rsidRPr="00D21C4B">
        <w:rPr>
          <w:rFonts w:ascii="Angsana New" w:hAnsi="Angsana New" w:hint="cs"/>
          <w:sz w:val="30"/>
          <w:szCs w:val="30"/>
          <w:cs/>
        </w:rPr>
        <w:lastRenderedPageBreak/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651F4761" w14:textId="77777777" w:rsidR="009F0237" w:rsidRPr="00D21C4B" w:rsidRDefault="009F0237" w:rsidP="009F0237">
      <w:pPr>
        <w:pStyle w:val="Bo-Blankline"/>
      </w:pPr>
    </w:p>
    <w:p w14:paraId="7C0248D3" w14:textId="3A6F4AD7" w:rsidR="009F0237" w:rsidRDefault="009F0237" w:rsidP="009F02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D21C4B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D21C4B">
        <w:rPr>
          <w:rFonts w:ascii="Angsana New" w:hAnsi="Angsana New"/>
          <w:sz w:val="30"/>
          <w:szCs w:val="30"/>
        </w:rPr>
        <w:t xml:space="preserve">9 (“TFRS </w:t>
      </w:r>
      <w:r>
        <w:rPr>
          <w:rFonts w:ascii="Angsana New" w:hAnsi="Angsana New"/>
          <w:sz w:val="30"/>
          <w:szCs w:val="30"/>
        </w:rPr>
        <w:t>9</w:t>
      </w:r>
      <w:r w:rsidRPr="00D21C4B">
        <w:rPr>
          <w:rFonts w:ascii="Angsana New" w:hAnsi="Angsana New"/>
          <w:sz w:val="30"/>
          <w:szCs w:val="30"/>
        </w:rPr>
        <w:t xml:space="preserve">”) </w:t>
      </w:r>
      <w:r w:rsidRPr="00D21C4B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Pr="00D21C4B">
        <w:rPr>
          <w:rFonts w:ascii="Angsana New" w:hAnsi="Angsana New"/>
          <w:sz w:val="30"/>
          <w:szCs w:val="30"/>
        </w:rPr>
        <w:t xml:space="preserve">3 </w:t>
      </w:r>
      <w:r w:rsidRPr="00D21C4B">
        <w:rPr>
          <w:rFonts w:ascii="Angsana New" w:hAnsi="Angsana New"/>
          <w:sz w:val="30"/>
          <w:szCs w:val="30"/>
          <w:cs/>
        </w:rPr>
        <w:t>ประเภท ได้แก่</w:t>
      </w:r>
      <w:r w:rsidRPr="00D21C4B">
        <w:rPr>
          <w:rFonts w:ascii="Angsana New" w:hAnsi="Angsana New"/>
          <w:sz w:val="30"/>
          <w:szCs w:val="30"/>
        </w:rPr>
        <w:t xml:space="preserve"> </w:t>
      </w:r>
      <w:r w:rsidRPr="00D21C4B">
        <w:rPr>
          <w:rFonts w:ascii="Angsana New" w:hAnsi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</w:t>
      </w:r>
      <w:r w:rsidRPr="00D21C4B">
        <w:rPr>
          <w:rFonts w:ascii="Angsana New" w:hAnsi="Angsana New" w:hint="cs"/>
          <w:sz w:val="30"/>
          <w:szCs w:val="30"/>
          <w:cs/>
        </w:rPr>
        <w:t xml:space="preserve"> </w:t>
      </w:r>
      <w:r w:rsidRPr="00D21C4B">
        <w:rPr>
          <w:rFonts w:ascii="Angsana New" w:hAnsi="Angsana New"/>
          <w:sz w:val="30"/>
          <w:szCs w:val="30"/>
        </w:rPr>
        <w:t>(FVOCI)</w:t>
      </w:r>
      <w:r w:rsidRPr="00D21C4B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D21C4B">
        <w:rPr>
          <w:rFonts w:ascii="Angsana New" w:hAnsi="Angsana New"/>
          <w:sz w:val="30"/>
          <w:szCs w:val="30"/>
        </w:rPr>
        <w:t xml:space="preserve"> (FVTPL) </w:t>
      </w:r>
      <w:r w:rsidRPr="00D21C4B">
        <w:rPr>
          <w:rFonts w:ascii="Angsana New" w:hAnsi="Angsana New"/>
          <w:sz w:val="30"/>
          <w:szCs w:val="30"/>
          <w:cs/>
        </w:rPr>
        <w:t xml:space="preserve">โดยการจัดประเภทตาม </w:t>
      </w:r>
      <w:r w:rsidRPr="00D21C4B">
        <w:rPr>
          <w:rFonts w:ascii="Angsana New" w:hAnsi="Angsana New"/>
          <w:sz w:val="30"/>
          <w:szCs w:val="30"/>
        </w:rPr>
        <w:t xml:space="preserve">TFRS 9 </w:t>
      </w:r>
      <w:r w:rsidRPr="00D21C4B">
        <w:rPr>
          <w:rFonts w:ascii="Angsana New" w:hAnsi="Angsana New"/>
          <w:sz w:val="30"/>
          <w:szCs w:val="30"/>
          <w:cs/>
        </w:rPr>
        <w:t>จะเป็นไปตามลักษณะของกระแสเงินสดของ</w:t>
      </w:r>
      <w:r w:rsidRPr="002756EA">
        <w:rPr>
          <w:rFonts w:ascii="Angsana New" w:hAnsi="Angsana New"/>
          <w:spacing w:val="-2"/>
          <w:sz w:val="30"/>
          <w:szCs w:val="30"/>
          <w:cs/>
        </w:rPr>
        <w:t>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2756EA">
        <w:rPr>
          <w:rFonts w:ascii="Angsana New" w:hAnsi="Angsana New" w:hint="cs"/>
          <w:spacing w:val="-2"/>
          <w:sz w:val="30"/>
          <w:szCs w:val="30"/>
          <w:cs/>
        </w:rPr>
        <w:t xml:space="preserve"> ทั้งนี้ </w:t>
      </w:r>
      <w:r w:rsidRPr="002756EA">
        <w:rPr>
          <w:rFonts w:ascii="Angsana New" w:hAnsi="Angsana New"/>
          <w:spacing w:val="-2"/>
          <w:sz w:val="30"/>
          <w:szCs w:val="30"/>
        </w:rPr>
        <w:t>TFRS 9</w:t>
      </w:r>
      <w:r w:rsidRPr="00D21C4B">
        <w:rPr>
          <w:rFonts w:ascii="Angsana New" w:hAnsi="Angsana New"/>
          <w:sz w:val="30"/>
          <w:szCs w:val="30"/>
        </w:rPr>
        <w:t xml:space="preserve"> </w:t>
      </w:r>
      <w:r w:rsidRPr="00D21C4B">
        <w:rPr>
          <w:rFonts w:ascii="Angsana New" w:hAnsi="Angsana New" w:hint="cs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D21C4B">
        <w:rPr>
          <w:rFonts w:ascii="Angsana New" w:hAnsi="Angsana New" w:hint="cs"/>
          <w:sz w:val="30"/>
          <w:szCs w:val="30"/>
        </w:rPr>
        <w:t>105</w:t>
      </w:r>
    </w:p>
    <w:p w14:paraId="5A96EF73" w14:textId="6B6CE458" w:rsidR="00522F63" w:rsidRDefault="00522F63" w:rsidP="00522F63">
      <w:pPr>
        <w:pStyle w:val="Bo-Blankline"/>
      </w:pPr>
    </w:p>
    <w:p w14:paraId="42F49FAC" w14:textId="77777777" w:rsidR="00522F63" w:rsidRDefault="00522F63" w:rsidP="00E00826">
      <w:pPr>
        <w:pStyle w:val="BodyText2"/>
        <w:tabs>
          <w:tab w:val="clear" w:pos="540"/>
        </w:tabs>
        <w:ind w:left="1260"/>
        <w:jc w:val="thaiDistribute"/>
        <w:rPr>
          <w:rFonts w:ascii="Angsana New" w:hAnsi="Angsana New"/>
          <w:sz w:val="20"/>
          <w:szCs w:val="20"/>
        </w:rPr>
      </w:pPr>
      <w:r w:rsidRPr="002756EA">
        <w:rPr>
          <w:rFonts w:ascii="Angsana New" w:hAnsi="Angsana New"/>
          <w:sz w:val="30"/>
          <w:szCs w:val="30"/>
          <w:cs/>
          <w:lang w:val="en-US"/>
        </w:rPr>
        <w:t xml:space="preserve">กลุ่มบริษัทได้พิจารณาแล้วว่าไม่มีผลกระทบที่มีสาระสำคัญจากการจัดประเภทรายการและการวัดมูลค่าของสินทรัพย์ทางการเงินและหนี้สินทางการเงินตาม </w:t>
      </w:r>
      <w:r w:rsidRPr="002756EA">
        <w:rPr>
          <w:rFonts w:ascii="Angsana New" w:hAnsi="Angsana New"/>
          <w:sz w:val="30"/>
          <w:szCs w:val="30"/>
          <w:lang w:val="en-US"/>
        </w:rPr>
        <w:t xml:space="preserve">TFRS </w:t>
      </w:r>
      <w:r>
        <w:rPr>
          <w:rFonts w:ascii="Angsana New" w:hAnsi="Angsana New"/>
          <w:sz w:val="30"/>
          <w:szCs w:val="30"/>
          <w:lang w:val="en-US"/>
        </w:rPr>
        <w:t>9</w:t>
      </w:r>
      <w:r w:rsidRPr="002756EA">
        <w:rPr>
          <w:rFonts w:ascii="Angsana New" w:hAnsi="Angsana New"/>
          <w:sz w:val="30"/>
          <w:szCs w:val="30"/>
          <w:cs/>
          <w:lang w:val="en-US"/>
        </w:rPr>
        <w:t xml:space="preserve"> ณ วันที่ </w:t>
      </w:r>
      <w:r>
        <w:rPr>
          <w:rFonts w:ascii="Angsana New" w:hAnsi="Angsana New"/>
          <w:sz w:val="30"/>
          <w:szCs w:val="30"/>
          <w:lang w:val="en-US"/>
        </w:rPr>
        <w:t>1</w:t>
      </w:r>
      <w:r w:rsidRPr="002756EA">
        <w:rPr>
          <w:rFonts w:ascii="Angsana New" w:hAnsi="Angsana New"/>
          <w:sz w:val="30"/>
          <w:szCs w:val="30"/>
          <w:cs/>
          <w:lang w:val="en-US"/>
        </w:rPr>
        <w:t xml:space="preserve"> มกราคม </w:t>
      </w:r>
      <w:r>
        <w:rPr>
          <w:rFonts w:ascii="Angsana New" w:hAnsi="Angsana New"/>
          <w:sz w:val="30"/>
          <w:szCs w:val="30"/>
          <w:lang w:val="en-US"/>
        </w:rPr>
        <w:t>2563</w:t>
      </w:r>
    </w:p>
    <w:p w14:paraId="7F491D7A" w14:textId="77777777" w:rsidR="00D32EB0" w:rsidRPr="009E4A31" w:rsidRDefault="00D32EB0" w:rsidP="00D32EB0">
      <w:pPr>
        <w:pStyle w:val="Bo-C1Content"/>
        <w:rPr>
          <w:sz w:val="20"/>
          <w:szCs w:val="20"/>
        </w:rPr>
      </w:pPr>
    </w:p>
    <w:p w14:paraId="32FCD2F3" w14:textId="22D938D7" w:rsidR="00D32EB0" w:rsidRPr="00285DB1" w:rsidRDefault="00D32EB0" w:rsidP="00F26269">
      <w:pPr>
        <w:pStyle w:val="Bo-C1Content"/>
        <w:ind w:left="1260"/>
      </w:pPr>
      <w:r w:rsidRPr="00D21C4B">
        <w:rPr>
          <w:rFonts w:asciiTheme="majorBidi" w:hAnsiTheme="majorBidi" w:cstheme="majorBidi" w:hint="cs"/>
          <w:cs/>
        </w:rPr>
        <w:t>กลุ่มบริษัทและบริษัท</w:t>
      </w:r>
      <w:r w:rsidRPr="00D21C4B">
        <w:rPr>
          <w:cs/>
        </w:rPr>
        <w:t xml:space="preserve">ตั้งใจจะถือตราสารทุนที่ไม่อยู่ในความต้องการของตลาดจำนวน </w:t>
      </w:r>
      <w:r w:rsidR="002908C1" w:rsidRPr="002908C1">
        <w:t>45</w:t>
      </w:r>
      <w:r w:rsidRPr="00D21C4B">
        <w:t xml:space="preserve"> </w:t>
      </w:r>
      <w:r w:rsidRPr="00D21C4B">
        <w:rPr>
          <w:cs/>
        </w:rPr>
        <w:t>ล้านบาท</w:t>
      </w:r>
      <w:r w:rsidRPr="00D21C4B">
        <w:t xml:space="preserve"> </w:t>
      </w:r>
      <w:r w:rsidRPr="002908C1">
        <w:rPr>
          <w:cs/>
        </w:rPr>
        <w:t xml:space="preserve">และ </w:t>
      </w:r>
      <w:r w:rsidR="002908C1">
        <w:br/>
        <w:t>45</w:t>
      </w:r>
      <w:r w:rsidRPr="002908C1">
        <w:t xml:space="preserve"> </w:t>
      </w:r>
      <w:r w:rsidRPr="002908C1">
        <w:rPr>
          <w:cs/>
        </w:rPr>
        <w:t>ล้านบาท ตามลำดับ</w:t>
      </w:r>
      <w:r w:rsidR="002908C1">
        <w:t xml:space="preserve"> </w:t>
      </w:r>
      <w:r w:rsidRPr="00D21C4B">
        <w:rPr>
          <w:cs/>
        </w:rPr>
        <w:t>เพื่อวัตถุประสงค์ทางกลยุทธ์</w:t>
      </w:r>
      <w:r w:rsidRPr="00D21C4B">
        <w:rPr>
          <w:rFonts w:hint="cs"/>
          <w:cs/>
        </w:rPr>
        <w:t xml:space="preserve">ในระยะยาว </w:t>
      </w:r>
      <w:r w:rsidRPr="002908C1">
        <w:rPr>
          <w:rFonts w:hint="cs"/>
          <w:cs/>
        </w:rPr>
        <w:t>กลุ่ม</w:t>
      </w:r>
      <w:r w:rsidRPr="00D21C4B">
        <w:rPr>
          <w:rFonts w:asciiTheme="majorBidi" w:hAnsiTheme="majorBidi" w:cstheme="majorBidi" w:hint="cs"/>
          <w:cs/>
        </w:rPr>
        <w:t>บริษัท</w:t>
      </w:r>
      <w:r w:rsidRPr="00D21C4B">
        <w:rPr>
          <w:cs/>
        </w:rPr>
        <w:t xml:space="preserve">เลือกกำหนดให้เงินลงทุนดังกล่าวเป็นเงินลงทุนที่วัดมูลค่าด้วยมูลค่ายุติธรรมผ่านกำไรขาดทุนเบ็ดเสร็จอื่น ทั้งนี้ ผลกำไร (ขาดทุน) </w:t>
      </w:r>
      <w:r w:rsidRPr="00D21C4B">
        <w:rPr>
          <w:rFonts w:hint="cs"/>
          <w:cs/>
        </w:rPr>
        <w:t>สะสม</w:t>
      </w:r>
      <w:r w:rsidRPr="00D21C4B">
        <w:rPr>
          <w:cs/>
        </w:rPr>
        <w:t>จากการวัดมูลค่ายุติธรรมของเงินลงทุนดังกล่าว</w:t>
      </w:r>
      <w:r w:rsidRPr="00D21C4B">
        <w:rPr>
          <w:rFonts w:hint="cs"/>
          <w:cs/>
        </w:rPr>
        <w:t xml:space="preserve">จะไม่ถูกจัดประเภทไปยังกำไรหรือขาดทุนในภายหลัง </w:t>
      </w:r>
    </w:p>
    <w:p w14:paraId="7EB0B8C4" w14:textId="77777777" w:rsidR="009F0237" w:rsidRPr="009F0237" w:rsidRDefault="009F0237" w:rsidP="009F0237">
      <w:pPr>
        <w:pStyle w:val="Bo-Blankline"/>
      </w:pPr>
    </w:p>
    <w:p w14:paraId="1F325723" w14:textId="77777777" w:rsidR="009F0237" w:rsidRPr="00D21C4B" w:rsidRDefault="009F0237" w:rsidP="009F0237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hanging="720"/>
        <w:jc w:val="thaiDistribute"/>
        <w:rPr>
          <w:rFonts w:asciiTheme="majorBidi" w:hAnsiTheme="majorBidi" w:cstheme="majorBidi"/>
          <w:sz w:val="30"/>
          <w:szCs w:val="30"/>
        </w:rPr>
      </w:pPr>
      <w:r w:rsidRPr="00D21C4B">
        <w:rPr>
          <w:rFonts w:asciiTheme="majorBidi" w:hAnsiTheme="majorBidi" w:cstheme="majorBidi"/>
          <w:sz w:val="30"/>
          <w:szCs w:val="30"/>
          <w:cs/>
        </w:rPr>
        <w:t xml:space="preserve">การด้อยค่าของสินทรัพย์ทางการเงิน </w:t>
      </w:r>
    </w:p>
    <w:p w14:paraId="69459295" w14:textId="77777777" w:rsidR="009F0237" w:rsidRPr="009F0237" w:rsidRDefault="009F0237" w:rsidP="009F0237">
      <w:pPr>
        <w:pStyle w:val="Bo-Blankline"/>
      </w:pPr>
    </w:p>
    <w:p w14:paraId="2D15592A" w14:textId="77777777" w:rsidR="009F0237" w:rsidRPr="00D21C4B" w:rsidRDefault="009F0237" w:rsidP="009F0237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D21C4B">
        <w:rPr>
          <w:rFonts w:asciiTheme="majorBidi" w:hAnsiTheme="majorBidi" w:cstheme="majorBidi"/>
          <w:sz w:val="30"/>
          <w:szCs w:val="30"/>
        </w:rPr>
        <w:t xml:space="preserve">TFRS 9 </w:t>
      </w:r>
      <w:r w:rsidRPr="00D21C4B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D21C4B">
        <w:rPr>
          <w:rFonts w:asciiTheme="majorBidi" w:hAnsiTheme="majorBidi" w:cstheme="majorBidi"/>
          <w:sz w:val="30"/>
          <w:szCs w:val="30"/>
        </w:rPr>
        <w:t xml:space="preserve"> </w:t>
      </w:r>
      <w:r w:rsidRPr="00D21C4B">
        <w:rPr>
          <w:rFonts w:asciiTheme="majorBidi" w:hAnsiTheme="majorBidi" w:cstheme="majorBidi"/>
          <w:sz w:val="30"/>
          <w:szCs w:val="30"/>
          <w:cs/>
        </w:rPr>
        <w:t>เดิม</w:t>
      </w:r>
      <w:r w:rsidRPr="00D21C4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D21C4B">
        <w:rPr>
          <w:rFonts w:asciiTheme="majorBidi" w:hAnsiTheme="majorBidi" w:cstheme="majorBidi"/>
          <w:sz w:val="30"/>
          <w:szCs w:val="30"/>
          <w:cs/>
        </w:rPr>
        <w:t xml:space="preserve">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D21C4B">
        <w:rPr>
          <w:rFonts w:asciiTheme="majorBidi" w:hAnsiTheme="majorBidi" w:cstheme="majorBidi"/>
          <w:sz w:val="30"/>
          <w:szCs w:val="30"/>
        </w:rPr>
        <w:t xml:space="preserve">TFRS 9 </w:t>
      </w:r>
      <w:r w:rsidRPr="00D21C4B">
        <w:rPr>
          <w:rFonts w:asciiTheme="majorBidi" w:hAnsiTheme="majorBidi" w:cstheme="majorBidi"/>
          <w:sz w:val="30"/>
          <w:szCs w:val="30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D21C4B">
        <w:rPr>
          <w:rFonts w:asciiTheme="majorBidi" w:hAnsiTheme="majorBidi" w:cstheme="majorBidi" w:hint="cs"/>
          <w:sz w:val="30"/>
          <w:szCs w:val="30"/>
          <w:cs/>
        </w:rPr>
        <w:t>และพิจารณา</w:t>
      </w:r>
      <w:r w:rsidRPr="00D21C4B">
        <w:rPr>
          <w:rFonts w:asciiTheme="majorBidi" w:hAnsiTheme="majorBidi" w:cstheme="majorBidi"/>
          <w:sz w:val="30"/>
          <w:szCs w:val="30"/>
          <w:cs/>
        </w:rPr>
        <w:t>ความน่าจะเป็นถ่วงน้ำหนัก</w:t>
      </w:r>
      <w:r w:rsidRPr="00D21C4B">
        <w:rPr>
          <w:rFonts w:asciiTheme="majorBidi" w:hAnsiTheme="majorBidi" w:cstheme="majorBidi"/>
          <w:sz w:val="30"/>
          <w:szCs w:val="30"/>
        </w:rPr>
        <w:t xml:space="preserve"> </w:t>
      </w:r>
      <w:r w:rsidRPr="00D21C4B">
        <w:rPr>
          <w:rFonts w:asciiTheme="majorBidi" w:hAnsiTheme="majorBidi" w:cstheme="majorBidi" w:hint="cs"/>
          <w:sz w:val="30"/>
          <w:szCs w:val="30"/>
          <w:cs/>
        </w:rPr>
        <w:t xml:space="preserve">ทั้งนี้ </w:t>
      </w:r>
      <w:r w:rsidRPr="00D21C4B">
        <w:rPr>
          <w:rFonts w:asciiTheme="majorBidi" w:hAnsiTheme="majorBidi" w:cstheme="majorBidi"/>
          <w:sz w:val="30"/>
          <w:szCs w:val="30"/>
          <w:cs/>
        </w:rPr>
        <w:t>การพิจารณาด้อยค่า</w:t>
      </w:r>
      <w:r w:rsidRPr="00D21C4B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D21C4B">
        <w:rPr>
          <w:rFonts w:asciiTheme="majorBidi" w:hAnsiTheme="majorBidi" w:cstheme="majorBidi"/>
          <w:sz w:val="30"/>
          <w:szCs w:val="30"/>
          <w:cs/>
        </w:rPr>
        <w:t>จะถือปฏิบัติกับสินทรัพย์ทางการเงินที่วัดมูลค่าด้วยวิธีราคาทุนตัดจำหน่าย</w:t>
      </w:r>
      <w:r w:rsidRPr="00D21C4B">
        <w:rPr>
          <w:rFonts w:asciiTheme="majorBidi" w:hAnsiTheme="majorBidi" w:cstheme="majorBidi"/>
          <w:sz w:val="30"/>
          <w:szCs w:val="30"/>
        </w:rPr>
        <w:t xml:space="preserve"> </w:t>
      </w:r>
      <w:r w:rsidRPr="00D21C4B">
        <w:rPr>
          <w:rFonts w:asciiTheme="majorBidi" w:hAnsiTheme="majorBidi" w:cstheme="majorBidi" w:hint="cs"/>
          <w:sz w:val="30"/>
          <w:szCs w:val="30"/>
          <w:cs/>
        </w:rPr>
        <w:t>และเงินลงทุนในตราสารหนี้ที่วัดมูลค่าด้วย</w:t>
      </w:r>
      <w:r w:rsidRPr="00D21C4B">
        <w:rPr>
          <w:rFonts w:asciiTheme="majorBidi" w:hAnsiTheme="majorBidi" w:cstheme="majorBidi"/>
          <w:sz w:val="30"/>
          <w:szCs w:val="30"/>
          <w:cs/>
        </w:rPr>
        <w:t>มูลค่ายุติธรรมผ่านกำไรขาดทุนเบ็ดเสร็จอื่น ซึ่งไม่รวมเงินลงทุนในตราสารทุน</w:t>
      </w:r>
    </w:p>
    <w:p w14:paraId="270A5D7A" w14:textId="1122A5A3" w:rsidR="00485361" w:rsidRDefault="00485361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53B0D428" w14:textId="58E09359" w:rsidR="009F0237" w:rsidRDefault="009F0237" w:rsidP="009F02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D21C4B">
        <w:rPr>
          <w:rFonts w:asciiTheme="majorBidi" w:hAnsiTheme="majorBidi" w:cstheme="majorBidi" w:hint="cs"/>
          <w:sz w:val="30"/>
          <w:szCs w:val="30"/>
          <w:cs/>
        </w:rPr>
        <w:lastRenderedPageBreak/>
        <w:t>กลุ่มบริษัทได้</w:t>
      </w:r>
      <w:r w:rsidRPr="00D21C4B">
        <w:rPr>
          <w:rFonts w:asciiTheme="majorBidi" w:hAnsiTheme="majorBidi" w:cstheme="majorBidi"/>
          <w:sz w:val="30"/>
          <w:szCs w:val="30"/>
          <w:cs/>
        </w:rPr>
        <w:t xml:space="preserve">ประเมินการด้อยค่าตาม </w:t>
      </w:r>
      <w:r w:rsidRPr="00D21C4B">
        <w:rPr>
          <w:rFonts w:asciiTheme="majorBidi" w:hAnsiTheme="majorBidi" w:cstheme="majorBidi"/>
          <w:sz w:val="30"/>
          <w:szCs w:val="30"/>
        </w:rPr>
        <w:t xml:space="preserve">TFRS 9 </w:t>
      </w:r>
      <w:r w:rsidRPr="00D21C4B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D21C4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21C4B">
        <w:rPr>
          <w:rFonts w:asciiTheme="majorBidi" w:hAnsiTheme="majorBidi" w:cstheme="majorBidi"/>
          <w:sz w:val="30"/>
          <w:szCs w:val="30"/>
        </w:rPr>
        <w:t xml:space="preserve">1 </w:t>
      </w:r>
      <w:r w:rsidRPr="00D21C4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D21C4B">
        <w:rPr>
          <w:rFonts w:asciiTheme="majorBidi" w:hAnsiTheme="majorBidi" w:cstheme="majorBidi"/>
          <w:sz w:val="30"/>
          <w:szCs w:val="30"/>
        </w:rPr>
        <w:t xml:space="preserve">2563 </w:t>
      </w:r>
      <w:r w:rsidRPr="00D21C4B">
        <w:rPr>
          <w:rFonts w:asciiTheme="majorBidi" w:hAnsiTheme="majorBidi" w:cstheme="majorBidi"/>
          <w:sz w:val="30"/>
          <w:szCs w:val="30"/>
          <w:cs/>
        </w:rPr>
        <w:t>ส่งผลให้มีค่าเผื่อ</w:t>
      </w:r>
      <w:r w:rsidRPr="00D21C4B">
        <w:rPr>
          <w:rFonts w:asciiTheme="majorBidi" w:hAnsiTheme="majorBidi" w:cstheme="majorBidi" w:hint="cs"/>
          <w:sz w:val="30"/>
          <w:szCs w:val="30"/>
          <w:cs/>
        </w:rPr>
        <w:t>ผลขาดทุนจากการ</w:t>
      </w:r>
      <w:r w:rsidRPr="00D21C4B">
        <w:rPr>
          <w:rFonts w:asciiTheme="majorBidi" w:hAnsiTheme="majorBidi" w:cstheme="majorBidi"/>
          <w:sz w:val="30"/>
          <w:szCs w:val="30"/>
          <w:cs/>
        </w:rPr>
        <w:t>ด้อยค่าเพิ่ม</w:t>
      </w:r>
      <w:r w:rsidRPr="00D21C4B">
        <w:rPr>
          <w:rFonts w:asciiTheme="majorBidi" w:hAnsiTheme="majorBidi" w:cstheme="majorBidi" w:hint="cs"/>
          <w:sz w:val="30"/>
          <w:szCs w:val="30"/>
          <w:cs/>
        </w:rPr>
        <w:t>ขึ้น ดัง</w:t>
      </w:r>
      <w:r w:rsidRPr="00D21C4B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3A81A5C8" w14:textId="6F2247A0" w:rsidR="00AF2ABD" w:rsidRDefault="00AF2ABD">
      <w:pPr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8360" w:type="dxa"/>
        <w:tblInd w:w="12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50"/>
        <w:gridCol w:w="1190"/>
        <w:gridCol w:w="180"/>
        <w:gridCol w:w="1140"/>
      </w:tblGrid>
      <w:tr w:rsidR="009F0237" w:rsidRPr="0047113D" w14:paraId="2D780604" w14:textId="77777777" w:rsidTr="00D16761">
        <w:trPr>
          <w:cantSplit/>
          <w:tblHeader/>
        </w:trPr>
        <w:tc>
          <w:tcPr>
            <w:tcW w:w="5850" w:type="dxa"/>
            <w:shd w:val="clear" w:color="auto" w:fill="auto"/>
            <w:vAlign w:val="bottom"/>
          </w:tcPr>
          <w:p w14:paraId="6534A6FF" w14:textId="77777777" w:rsidR="009F0237" w:rsidRPr="00D965CF" w:rsidRDefault="009F0237" w:rsidP="009F023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90" w:type="dxa"/>
          </w:tcPr>
          <w:p w14:paraId="2FF77A93" w14:textId="77777777" w:rsidR="009F0237" w:rsidRPr="00D965CF" w:rsidRDefault="009F0237" w:rsidP="009F0237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44262F7F" w14:textId="77777777" w:rsidR="009F0237" w:rsidRPr="0047113D" w:rsidRDefault="009F0237" w:rsidP="009F0237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47113D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07F8E9AA" w14:textId="77777777" w:rsidR="009F0237" w:rsidRPr="0047113D" w:rsidRDefault="009F0237" w:rsidP="009F023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328E004" w14:textId="77777777" w:rsidR="009F0237" w:rsidRPr="0047113D" w:rsidRDefault="009F0237" w:rsidP="009F0237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113D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งบการเงิน</w:t>
            </w:r>
          </w:p>
          <w:p w14:paraId="022701AD" w14:textId="77777777" w:rsidR="009F0237" w:rsidRPr="0047113D" w:rsidRDefault="009F0237" w:rsidP="009F0237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47113D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เฉพาะกิจการ</w:t>
            </w:r>
            <w:r w:rsidRPr="0047113D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</w:p>
        </w:tc>
      </w:tr>
      <w:tr w:rsidR="009F0237" w:rsidRPr="0047113D" w14:paraId="28DDD60A" w14:textId="77777777" w:rsidTr="00D16761">
        <w:trPr>
          <w:cantSplit/>
          <w:tblHeader/>
        </w:trPr>
        <w:tc>
          <w:tcPr>
            <w:tcW w:w="5850" w:type="dxa"/>
          </w:tcPr>
          <w:p w14:paraId="708B9BD2" w14:textId="77777777" w:rsidR="009F0237" w:rsidRPr="0047113D" w:rsidRDefault="009F0237" w:rsidP="009F023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10" w:type="dxa"/>
            <w:gridSpan w:val="3"/>
          </w:tcPr>
          <w:p w14:paraId="36E5CC5D" w14:textId="77777777" w:rsidR="009F0237" w:rsidRPr="0047113D" w:rsidRDefault="009F0237" w:rsidP="009F023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7113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7113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7113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F0237" w:rsidRPr="0047113D" w14:paraId="0714AD98" w14:textId="77777777" w:rsidTr="00D16761">
        <w:trPr>
          <w:cantSplit/>
          <w:trHeight w:val="191"/>
        </w:trPr>
        <w:tc>
          <w:tcPr>
            <w:tcW w:w="5850" w:type="dxa"/>
          </w:tcPr>
          <w:p w14:paraId="616917B2" w14:textId="77777777" w:rsidR="009F0237" w:rsidRPr="0047113D" w:rsidRDefault="009F0237" w:rsidP="00244D91">
            <w:pPr>
              <w:spacing w:line="240" w:lineRule="auto"/>
              <w:ind w:left="175" w:hanging="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11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471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711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71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90" w:type="dxa"/>
          </w:tcPr>
          <w:p w14:paraId="17BEEE3E" w14:textId="77777777" w:rsidR="009F0237" w:rsidRPr="0047113D" w:rsidRDefault="009F0237" w:rsidP="009F023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2C68D8E" w14:textId="77777777" w:rsidR="009F0237" w:rsidRPr="0047113D" w:rsidRDefault="009F0237" w:rsidP="009F023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6312992" w14:textId="77777777" w:rsidR="009F0237" w:rsidRPr="0047113D" w:rsidRDefault="009F0237" w:rsidP="009F023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0237" w:rsidRPr="0047113D" w14:paraId="1DE50830" w14:textId="77777777" w:rsidTr="00D16761">
        <w:trPr>
          <w:cantSplit/>
          <w:trHeight w:val="191"/>
        </w:trPr>
        <w:tc>
          <w:tcPr>
            <w:tcW w:w="5850" w:type="dxa"/>
          </w:tcPr>
          <w:p w14:paraId="3F5454BE" w14:textId="77777777" w:rsidR="009F0237" w:rsidRPr="0047113D" w:rsidRDefault="009F0237" w:rsidP="009F0237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113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  <w:r w:rsidRPr="0047113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47113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7113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47113D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90" w:type="dxa"/>
          </w:tcPr>
          <w:p w14:paraId="2143E387" w14:textId="77777777" w:rsidR="009F0237" w:rsidRPr="0047113D" w:rsidRDefault="009F0237" w:rsidP="009F0237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447C781A" w14:textId="77777777" w:rsidR="009F0237" w:rsidRPr="0047113D" w:rsidRDefault="009F0237" w:rsidP="009F023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61850EA" w14:textId="77777777" w:rsidR="009F0237" w:rsidRPr="0047113D" w:rsidRDefault="009F0237" w:rsidP="009F0237">
            <w:pPr>
              <w:spacing w:line="240" w:lineRule="auto"/>
              <w:ind w:left="-80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F0237" w:rsidRPr="0047113D" w14:paraId="28CBC890" w14:textId="77777777" w:rsidTr="00D16761">
        <w:trPr>
          <w:cantSplit/>
          <w:trHeight w:val="191"/>
        </w:trPr>
        <w:tc>
          <w:tcPr>
            <w:tcW w:w="5850" w:type="dxa"/>
          </w:tcPr>
          <w:p w14:paraId="7677D18E" w14:textId="77777777" w:rsidR="009F0237" w:rsidRPr="0047113D" w:rsidRDefault="009F0237" w:rsidP="009F0237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47113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6DAF36A9" w14:textId="77777777" w:rsidR="009F0237" w:rsidRPr="0047113D" w:rsidRDefault="009F0237" w:rsidP="009F0237">
            <w:pPr>
              <w:spacing w:line="240" w:lineRule="auto"/>
              <w:ind w:left="-80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75D0D7D2" w14:textId="77777777" w:rsidR="009F0237" w:rsidRPr="0047113D" w:rsidRDefault="009F0237" w:rsidP="009F023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</w:tcPr>
          <w:p w14:paraId="67F478D1" w14:textId="77777777" w:rsidR="009F0237" w:rsidRPr="0047113D" w:rsidRDefault="009F0237" w:rsidP="009F0237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9F0237" w:rsidRPr="0047113D" w14:paraId="328CDB79" w14:textId="77777777" w:rsidTr="00D16761">
        <w:trPr>
          <w:cantSplit/>
          <w:trHeight w:val="191"/>
        </w:trPr>
        <w:tc>
          <w:tcPr>
            <w:tcW w:w="5850" w:type="dxa"/>
          </w:tcPr>
          <w:p w14:paraId="2CD9FF99" w14:textId="77777777" w:rsidR="009F0237" w:rsidRPr="0047113D" w:rsidRDefault="009F0237" w:rsidP="009F0237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7113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ผลขาดทุนจาก</w:t>
            </w:r>
            <w:r w:rsidRPr="0047113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การด้อยค่าที่รับรู้เพิ่มเติม ณ วันที่ </w:t>
            </w:r>
            <w:r w:rsidRPr="0047113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1 </w:t>
            </w:r>
            <w:r w:rsidRPr="0047113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47113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2563 </w:t>
            </w:r>
            <w:r w:rsidRPr="0047113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190" w:type="dxa"/>
          </w:tcPr>
          <w:p w14:paraId="422F6EC4" w14:textId="77777777" w:rsidR="009F0237" w:rsidRPr="0047113D" w:rsidRDefault="009F0237" w:rsidP="009F023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0B93B68" w14:textId="77777777" w:rsidR="009F0237" w:rsidRPr="0047113D" w:rsidRDefault="009F0237" w:rsidP="009F023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D28D554" w14:textId="77777777" w:rsidR="009F0237" w:rsidRPr="0047113D" w:rsidRDefault="009F0237" w:rsidP="009F023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0237" w:rsidRPr="0047113D" w14:paraId="283FE29F" w14:textId="77777777" w:rsidTr="00D16761">
        <w:trPr>
          <w:cantSplit/>
        </w:trPr>
        <w:tc>
          <w:tcPr>
            <w:tcW w:w="5850" w:type="dxa"/>
          </w:tcPr>
          <w:p w14:paraId="60CC7045" w14:textId="77777777" w:rsidR="009F0237" w:rsidRPr="0047113D" w:rsidRDefault="009F0237" w:rsidP="009F0237">
            <w:pPr>
              <w:spacing w:line="240" w:lineRule="auto"/>
              <w:ind w:left="7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7113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7113D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90" w:type="dxa"/>
          </w:tcPr>
          <w:p w14:paraId="1DFBF391" w14:textId="1BE2E625" w:rsidR="009F0237" w:rsidRPr="0047113D" w:rsidRDefault="00522F63" w:rsidP="00DE2270">
            <w:pPr>
              <w:tabs>
                <w:tab w:val="decimal" w:pos="960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60,040</w:t>
            </w:r>
          </w:p>
        </w:tc>
        <w:tc>
          <w:tcPr>
            <w:tcW w:w="180" w:type="dxa"/>
          </w:tcPr>
          <w:p w14:paraId="65BBB5C0" w14:textId="77777777" w:rsidR="009F0237" w:rsidRPr="0047113D" w:rsidRDefault="009F0237" w:rsidP="009F0237">
            <w:pPr>
              <w:tabs>
                <w:tab w:val="decimal" w:pos="916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</w:tcPr>
          <w:p w14:paraId="6D3869CE" w14:textId="42A8815C" w:rsidR="009F0237" w:rsidRPr="0047113D" w:rsidRDefault="00522F63" w:rsidP="00DE2270">
            <w:pPr>
              <w:tabs>
                <w:tab w:val="decimal" w:pos="94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60,040</w:t>
            </w:r>
          </w:p>
        </w:tc>
      </w:tr>
      <w:tr w:rsidR="009F0237" w:rsidRPr="007C1364" w14:paraId="50DB515C" w14:textId="77777777" w:rsidTr="00D16761">
        <w:trPr>
          <w:cantSplit/>
        </w:trPr>
        <w:tc>
          <w:tcPr>
            <w:tcW w:w="5850" w:type="dxa"/>
            <w:vAlign w:val="bottom"/>
          </w:tcPr>
          <w:p w14:paraId="35E5BF0F" w14:textId="77777777" w:rsidR="009F0237" w:rsidRPr="0047113D" w:rsidRDefault="009F0237" w:rsidP="009F0237">
            <w:pPr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11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471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4711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71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F7F5C" w14:textId="20121F3A" w:rsidR="009F0237" w:rsidRPr="0047113D" w:rsidRDefault="00522F63" w:rsidP="00DE2270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60,040</w:t>
            </w:r>
          </w:p>
        </w:tc>
        <w:tc>
          <w:tcPr>
            <w:tcW w:w="180" w:type="dxa"/>
          </w:tcPr>
          <w:p w14:paraId="1E25CF41" w14:textId="77777777" w:rsidR="009F0237" w:rsidRPr="0047113D" w:rsidRDefault="009F0237" w:rsidP="009F0237">
            <w:pPr>
              <w:tabs>
                <w:tab w:val="decimal" w:pos="916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8CBA7F" w14:textId="4EE17DBC" w:rsidR="009F0237" w:rsidRPr="00195163" w:rsidRDefault="00522F63" w:rsidP="00DE2270">
            <w:pPr>
              <w:tabs>
                <w:tab w:val="decimal" w:pos="94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60,040</w:t>
            </w:r>
          </w:p>
        </w:tc>
      </w:tr>
    </w:tbl>
    <w:p w14:paraId="3B823BFC" w14:textId="77777777" w:rsidR="00AF2ABD" w:rsidRDefault="00AF2ABD" w:rsidP="00AF2ABD">
      <w:pPr>
        <w:pStyle w:val="Bo-Blankline"/>
        <w:rPr>
          <w:highlight w:val="cyan"/>
        </w:rPr>
      </w:pPr>
    </w:p>
    <w:p w14:paraId="153D9593" w14:textId="612E0446" w:rsidR="009F0237" w:rsidRPr="00D76E04" w:rsidRDefault="009F0237" w:rsidP="00D167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line="240" w:lineRule="auto"/>
        <w:ind w:left="1320" w:right="65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7D4DF3">
        <w:rPr>
          <w:rFonts w:asciiTheme="majorBidi" w:hAnsiTheme="majorBidi" w:cstheme="majorBidi" w:hint="cs"/>
          <w:sz w:val="30"/>
          <w:szCs w:val="30"/>
          <w:cs/>
        </w:rPr>
        <w:t>กลุ่มบริษัทเลื</w:t>
      </w:r>
      <w:r w:rsidRPr="007D4DF3">
        <w:rPr>
          <w:rFonts w:asciiTheme="majorBidi" w:hAnsiTheme="majorBidi" w:cstheme="majorBidi"/>
          <w:sz w:val="30"/>
          <w:szCs w:val="30"/>
          <w:cs/>
        </w:rPr>
        <w:t>อกที่จะรับรู้</w:t>
      </w:r>
      <w:r w:rsidRPr="007D4DF3">
        <w:rPr>
          <w:rFonts w:asciiTheme="majorBidi" w:hAnsiTheme="majorBidi" w:cstheme="majorBidi" w:hint="cs"/>
          <w:sz w:val="30"/>
          <w:szCs w:val="30"/>
          <w:cs/>
        </w:rPr>
        <w:t>การเพิ่มขึ้นของผลขาดทุนจากการด้อยค่าโดย</w:t>
      </w:r>
      <w:r w:rsidRPr="007D4DF3">
        <w:rPr>
          <w:rFonts w:asciiTheme="majorBidi" w:hAnsiTheme="majorBidi" w:cstheme="majorBidi"/>
          <w:sz w:val="30"/>
          <w:szCs w:val="30"/>
          <w:cs/>
        </w:rPr>
        <w:t>ปรับปรุงกับกำไรสะสม</w:t>
      </w:r>
      <w:r w:rsidRPr="007D4DF3">
        <w:rPr>
          <w:rFonts w:asciiTheme="majorBidi" w:hAnsiTheme="majorBidi" w:cstheme="majorBidi"/>
          <w:sz w:val="30"/>
          <w:szCs w:val="30"/>
        </w:rPr>
        <w:t xml:space="preserve"> </w:t>
      </w:r>
      <w:r w:rsidRPr="007D4DF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D4DF3">
        <w:rPr>
          <w:rFonts w:asciiTheme="majorBidi" w:hAnsiTheme="majorBidi" w:cstheme="majorBidi"/>
          <w:sz w:val="30"/>
          <w:szCs w:val="30"/>
        </w:rPr>
        <w:br/>
      </w:r>
      <w:r w:rsidRPr="007D4DF3">
        <w:rPr>
          <w:rFonts w:asciiTheme="majorBidi" w:hAnsiTheme="majorBidi" w:cstheme="majorBidi"/>
          <w:sz w:val="30"/>
          <w:szCs w:val="30"/>
        </w:rPr>
        <w:t xml:space="preserve">1 </w:t>
      </w:r>
      <w:r w:rsidRPr="007D4DF3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7D4DF3">
        <w:rPr>
          <w:rFonts w:asciiTheme="majorBidi" w:hAnsiTheme="majorBidi" w:cstheme="majorBidi"/>
          <w:sz w:val="30"/>
          <w:szCs w:val="30"/>
        </w:rPr>
        <w:t>2563</w:t>
      </w:r>
    </w:p>
    <w:p w14:paraId="0A1E861A" w14:textId="77777777" w:rsidR="002756EA" w:rsidRPr="009F0237" w:rsidRDefault="002756EA" w:rsidP="009F0237">
      <w:pPr>
        <w:pStyle w:val="Bo-Blankline"/>
        <w:rPr>
          <w:lang w:val="en-US"/>
        </w:rPr>
      </w:pPr>
    </w:p>
    <w:p w14:paraId="500B4738" w14:textId="77777777" w:rsidR="008E13E0" w:rsidRPr="001F4CA3" w:rsidRDefault="008E13E0" w:rsidP="00C151CD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1F4CA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16 </w:t>
      </w:r>
      <w:r w:rsidRPr="001F4CA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5BB81CE3" w14:textId="77777777" w:rsidR="008E13E0" w:rsidRPr="001F4CA3" w:rsidRDefault="008E13E0" w:rsidP="00F3013A">
      <w:pPr>
        <w:pStyle w:val="Bo-Blankline"/>
      </w:pPr>
    </w:p>
    <w:p w14:paraId="41391FBC" w14:textId="77777777" w:rsidR="008E13E0" w:rsidRDefault="008E13E0" w:rsidP="001F4CA3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F4CA3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1F4CA3">
        <w:rPr>
          <w:rFonts w:asciiTheme="majorBidi" w:hAnsiTheme="majorBidi" w:cstheme="majorBidi"/>
          <w:sz w:val="30"/>
          <w:szCs w:val="30"/>
        </w:rPr>
        <w:t xml:space="preserve">1 </w:t>
      </w:r>
      <w:r w:rsidRPr="001F4CA3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1F4CA3">
        <w:rPr>
          <w:rFonts w:asciiTheme="majorBidi" w:hAnsiTheme="majorBidi" w:cstheme="majorBidi"/>
          <w:sz w:val="30"/>
          <w:szCs w:val="30"/>
        </w:rPr>
        <w:t xml:space="preserve">2563 </w:t>
      </w:r>
      <w:r w:rsidRPr="001F4CA3">
        <w:rPr>
          <w:rFonts w:asciiTheme="majorBidi" w:hAnsiTheme="majorBidi" w:cstheme="majorBidi" w:hint="cs"/>
          <w:sz w:val="30"/>
          <w:szCs w:val="30"/>
          <w:cs/>
        </w:rPr>
        <w:t>กลุ่มบริษัทถื</w:t>
      </w:r>
      <w:r w:rsidRPr="001F4CA3">
        <w:rPr>
          <w:rFonts w:asciiTheme="majorBidi" w:hAnsiTheme="majorBidi" w:cstheme="majorBidi"/>
          <w:sz w:val="30"/>
          <w:szCs w:val="30"/>
          <w:cs/>
        </w:rPr>
        <w:t xml:space="preserve">อปฏิบัติตาม </w:t>
      </w:r>
      <w:r w:rsidRPr="001F4CA3">
        <w:rPr>
          <w:rFonts w:asciiTheme="majorBidi" w:hAnsiTheme="majorBidi" w:cstheme="majorBidi"/>
          <w:sz w:val="30"/>
          <w:szCs w:val="30"/>
        </w:rPr>
        <w:t xml:space="preserve">TFRS 16 </w:t>
      </w:r>
      <w:r w:rsidRPr="001F4CA3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Pr="001F4CA3">
        <w:rPr>
          <w:rFonts w:asciiTheme="majorBidi" w:hAnsiTheme="majorBidi" w:cstheme="majorBidi" w:hint="cs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Pr="001F4CA3">
        <w:rPr>
          <w:rFonts w:asciiTheme="majorBidi" w:hAnsiTheme="majorBidi" w:cstheme="majorBidi"/>
          <w:sz w:val="30"/>
          <w:szCs w:val="30"/>
        </w:rPr>
        <w:t xml:space="preserve">17 </w:t>
      </w:r>
      <w:r w:rsidRPr="001F4CA3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1F4CA3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1F4C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F4CA3">
        <w:rPr>
          <w:rFonts w:asciiTheme="majorBidi" w:hAnsiTheme="majorBidi" w:cstheme="majorBidi"/>
          <w:sz w:val="30"/>
          <w:szCs w:val="30"/>
        </w:rPr>
        <w:t xml:space="preserve">(TAS 17) </w:t>
      </w:r>
      <w:r w:rsidRPr="001F4CA3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1F4CA3">
        <w:rPr>
          <w:rFonts w:asciiTheme="majorBidi" w:hAnsiTheme="majorBidi" w:cstheme="majorBidi"/>
          <w:sz w:val="30"/>
          <w:szCs w:val="30"/>
        </w:rPr>
        <w:t xml:space="preserve">4 </w:t>
      </w:r>
      <w:r w:rsidRPr="001F4CA3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1F4CA3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1F4CA3">
        <w:rPr>
          <w:rFonts w:asciiTheme="majorBidi" w:hAnsiTheme="majorBidi" w:cstheme="majorBidi" w:hint="cs"/>
          <w:i/>
          <w:iCs/>
          <w:sz w:val="30"/>
          <w:szCs w:val="30"/>
          <w:cs/>
        </w:rPr>
        <w:t>หรือไม่</w:t>
      </w:r>
      <w:r w:rsidRPr="001F4C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F4CA3">
        <w:rPr>
          <w:rFonts w:asciiTheme="majorBidi" w:hAnsiTheme="majorBidi" w:cstheme="majorBidi"/>
          <w:sz w:val="30"/>
          <w:szCs w:val="30"/>
        </w:rPr>
        <w:t xml:space="preserve">(TFRIC 4) </w:t>
      </w:r>
      <w:r w:rsidRPr="001F4CA3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1F4CA3">
        <w:rPr>
          <w:rFonts w:asciiTheme="majorBidi" w:hAnsiTheme="majorBidi" w:cstheme="majorBidi"/>
          <w:sz w:val="30"/>
          <w:szCs w:val="30"/>
          <w:cs/>
        </w:rPr>
        <w:t>วิธีปรับปรุงย้อนหลังโดยรับรู้ผลกระทบสะสม</w:t>
      </w:r>
      <w:r w:rsidRPr="001F4C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F4CA3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1F4CA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7833F05" w14:textId="77777777" w:rsidR="005768E9" w:rsidRDefault="005768E9">
      <w:pPr>
        <w:spacing w:line="240" w:lineRule="auto"/>
        <w:rPr>
          <w:rFonts w:ascii="Angsana New" w:hAnsi="Angsana New"/>
          <w:sz w:val="20"/>
          <w:szCs w:val="20"/>
          <w:cs/>
        </w:rPr>
      </w:pPr>
    </w:p>
    <w:p w14:paraId="111586D9" w14:textId="43BF15DE" w:rsidR="008E13E0" w:rsidRPr="00895D50" w:rsidRDefault="008E13E0" w:rsidP="008E13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F4CA3">
        <w:rPr>
          <w:rFonts w:asciiTheme="majorBidi" w:eastAsia="Calibri" w:hAnsiTheme="majorBidi" w:cstheme="majorBidi"/>
          <w:sz w:val="30"/>
          <w:szCs w:val="30"/>
          <w:cs/>
        </w:rPr>
        <w:t>เดิม</w:t>
      </w:r>
      <w:r w:rsidRPr="001F4CA3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1F4CA3">
        <w:rPr>
          <w:rFonts w:asciiTheme="majorBidi" w:eastAsia="Calibri" w:hAnsiTheme="majorBidi" w:cstheme="majorBidi"/>
          <w:sz w:val="30"/>
          <w:szCs w:val="30"/>
          <w:cs/>
        </w:rPr>
        <w:t>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ตาม</w:t>
      </w:r>
      <w:r w:rsidRPr="001F4CA3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1F4CA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1F4CA3">
        <w:rPr>
          <w:rFonts w:asciiTheme="majorBidi" w:eastAsia="Calibri" w:hAnsiTheme="majorBidi" w:cstheme="majorBidi"/>
          <w:sz w:val="30"/>
          <w:szCs w:val="30"/>
        </w:rPr>
        <w:t xml:space="preserve">16 </w:t>
      </w:r>
      <w:r w:rsidRPr="001F4CA3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</w:t>
      </w:r>
      <w:r w:rsidRPr="001F4CA3">
        <w:rPr>
          <w:rFonts w:asciiTheme="majorBidi" w:eastAsia="Calibri" w:hAnsiTheme="majorBidi" w:cstheme="majorBidi"/>
          <w:sz w:val="30"/>
          <w:szCs w:val="30"/>
          <w:cs/>
        </w:rPr>
        <w:t xml:space="preserve">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</w:t>
      </w:r>
      <w:r w:rsidRPr="001F4CA3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</w:t>
      </w:r>
      <w:r w:rsidRPr="001F4CA3">
        <w:rPr>
          <w:rFonts w:asciiTheme="majorBidi" w:eastAsia="Calibri" w:hAnsiTheme="majorBidi" w:cstheme="majorBidi"/>
          <w:sz w:val="30"/>
          <w:szCs w:val="30"/>
          <w:cs/>
        </w:rPr>
        <w:t>จะปันส่วนสิ่งตอบแทนที่ต้องจ่าย</w:t>
      </w:r>
      <w:r w:rsidRPr="001F4CA3">
        <w:rPr>
          <w:rFonts w:asciiTheme="majorBidi" w:eastAsia="Calibri" w:hAnsiTheme="majorBidi" w:cstheme="majorBidi" w:hint="cs"/>
          <w:sz w:val="30"/>
          <w:szCs w:val="30"/>
          <w:cs/>
        </w:rPr>
        <w:t xml:space="preserve">ตามราคาขายที่เป็นเอกเทศ </w:t>
      </w:r>
      <w:r w:rsidRPr="001F4CA3">
        <w:rPr>
          <w:rFonts w:asciiTheme="majorBidi" w:eastAsia="Calibri" w:hAnsiTheme="majorBidi" w:cstheme="majorBidi"/>
          <w:sz w:val="30"/>
          <w:szCs w:val="30"/>
        </w:rPr>
        <w:t xml:space="preserve">(Transaction price) </w:t>
      </w:r>
      <w:r w:rsidR="008D7660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1F4CA3">
        <w:rPr>
          <w:rFonts w:asciiTheme="majorBidi" w:eastAsia="Calibri" w:hAnsiTheme="majorBidi" w:cstheme="majorBidi" w:hint="cs"/>
          <w:sz w:val="30"/>
          <w:szCs w:val="30"/>
          <w:cs/>
        </w:rPr>
        <w:t xml:space="preserve">ณ </w:t>
      </w:r>
      <w:r w:rsidRPr="001F4CA3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1F4CA3">
        <w:rPr>
          <w:rFonts w:asciiTheme="majorBidi" w:eastAsia="Calibri" w:hAnsiTheme="majorBidi" w:cstheme="majorBidi"/>
          <w:sz w:val="30"/>
          <w:szCs w:val="30"/>
        </w:rPr>
        <w:t xml:space="preserve"> 1 </w:t>
      </w:r>
      <w:r w:rsidRPr="001F4CA3">
        <w:rPr>
          <w:rFonts w:asciiTheme="majorBidi" w:eastAsia="Calibri" w:hAnsiTheme="majorBidi" w:cstheme="majorBidi"/>
          <w:sz w:val="30"/>
          <w:szCs w:val="30"/>
          <w:cs/>
        </w:rPr>
        <w:t xml:space="preserve">มกราคม </w:t>
      </w:r>
      <w:r w:rsidRPr="001F4CA3">
        <w:rPr>
          <w:rFonts w:asciiTheme="majorBidi" w:eastAsia="Calibri" w:hAnsiTheme="majorBidi" w:cstheme="majorBidi"/>
          <w:sz w:val="30"/>
          <w:szCs w:val="30"/>
        </w:rPr>
        <w:t xml:space="preserve">2563 </w:t>
      </w:r>
      <w:r w:rsidR="003D672C" w:rsidRPr="001F4CA3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</w:t>
      </w:r>
      <w:r w:rsidR="001F4CA3" w:rsidRPr="001F4CA3">
        <w:rPr>
          <w:rFonts w:asciiTheme="majorBidi" w:eastAsia="Calibri" w:hAnsiTheme="majorBidi" w:cstheme="majorBidi" w:hint="cs"/>
          <w:sz w:val="30"/>
          <w:szCs w:val="30"/>
          <w:cs/>
        </w:rPr>
        <w:t>และบริษัท</w:t>
      </w:r>
      <w:r w:rsidRPr="001F4CA3">
        <w:rPr>
          <w:rFonts w:asciiTheme="majorBidi" w:eastAsia="Calibri" w:hAnsiTheme="majorBidi" w:cstheme="majorBidi"/>
          <w:sz w:val="30"/>
          <w:szCs w:val="30"/>
          <w:cs/>
        </w:rPr>
        <w:t>รับรู้สินทรัพย์สิทธิการใช้และหนี้สินตามสัญญาเช่า</w:t>
      </w:r>
      <w:r w:rsidRPr="001F4CA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F4CA3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</w:t>
      </w:r>
      <w:r w:rsidR="003D672C" w:rsidRPr="001F4CA3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1F4CA3">
        <w:rPr>
          <w:rFonts w:asciiTheme="majorBidi" w:eastAsia="Calibri" w:hAnsiTheme="majorBidi" w:cstheme="majorBidi"/>
          <w:sz w:val="30"/>
          <w:szCs w:val="30"/>
          <w:cs/>
        </w:rPr>
        <w:t>รับรู้ค่าเสื่อมราคาของสินทรัพย์สิทธิการใช้และดอกเบี้ยจ่ายของหนี้สินตามสัญญาเช่า</w:t>
      </w:r>
      <w:r w:rsidRPr="00895D50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01E2F91E" w14:textId="1D238814" w:rsidR="00485361" w:rsidRDefault="00485361">
      <w:pPr>
        <w:spacing w:line="240" w:lineRule="auto"/>
        <w:rPr>
          <w:rFonts w:ascii="Angsana New" w:hAnsi="Angsana New"/>
          <w:sz w:val="20"/>
          <w:szCs w:val="20"/>
          <w:highlight w:val="cyan"/>
        </w:rPr>
      </w:pPr>
      <w:r>
        <w:rPr>
          <w:highlight w:val="cyan"/>
        </w:rPr>
        <w:br w:type="page"/>
      </w:r>
    </w:p>
    <w:p w14:paraId="7B7BB5E8" w14:textId="77777777" w:rsidR="00137B39" w:rsidRDefault="008E13E0" w:rsidP="00137B39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F4CA3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ในการปฏิบัติในช่วงเปลี่ยนแปลง</w:t>
      </w:r>
      <w:r w:rsidR="00137B39" w:rsidRPr="001F4CA3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1F4CA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ได้เลือกใช้ข้อยกเว้นต่อไปนี้ </w:t>
      </w:r>
    </w:p>
    <w:p w14:paraId="53FE8676" w14:textId="77777777" w:rsidR="001E6A95" w:rsidRPr="001F4CA3" w:rsidRDefault="001E6A95" w:rsidP="001E6A95">
      <w:pPr>
        <w:pStyle w:val="Bo-Blankline"/>
      </w:pPr>
    </w:p>
    <w:p w14:paraId="66792D1D" w14:textId="77777777" w:rsidR="008E13E0" w:rsidRPr="001E2595" w:rsidRDefault="008E13E0" w:rsidP="00C151CD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  <w:lang w:val="en-GB"/>
        </w:rPr>
      </w:pPr>
      <w:r w:rsidRPr="001E2595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1E2595">
        <w:rPr>
          <w:rFonts w:asciiTheme="majorBidi" w:hAnsiTheme="majorBidi" w:cstheme="majorBidi"/>
          <w:color w:val="000000"/>
          <w:spacing w:val="-2"/>
          <w:sz w:val="30"/>
          <w:szCs w:val="30"/>
          <w:lang w:val="en-GB"/>
        </w:rPr>
        <w:t xml:space="preserve">12 </w:t>
      </w:r>
      <w:r w:rsidRPr="001E2595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>เดือน</w:t>
      </w:r>
    </w:p>
    <w:p w14:paraId="51C49FFB" w14:textId="77777777" w:rsidR="008E13E0" w:rsidRPr="001F4CA3" w:rsidRDefault="008E13E0" w:rsidP="00C151CD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1F4CA3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ใช้ข้อเท็จจริงที่ทราบภายหลังในการกำหนดอายุสัญญาเช่า </w:t>
      </w:r>
      <w:r w:rsidRPr="001F4CA3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</w:p>
    <w:p w14:paraId="7F3A2FFB" w14:textId="77777777" w:rsidR="008E13E0" w:rsidRPr="001F4CA3" w:rsidRDefault="008E13E0" w:rsidP="00C151CD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1F4CA3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  <w:r w:rsidR="00026609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="00026609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และ</w:t>
      </w:r>
      <w:r w:rsidRPr="001F4CA3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</w:t>
      </w:r>
      <w:r w:rsidRPr="001F4CA3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</w:p>
    <w:p w14:paraId="764F9B2E" w14:textId="77777777" w:rsidR="008E13E0" w:rsidRPr="001F4CA3" w:rsidRDefault="008E13E0" w:rsidP="00C151CD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1F4CA3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ไม่รวมต้นทุนทางตรงเริ่มแรกในการวัดมูลค่าสินทรัพย์สิทธิการใช้</w:t>
      </w:r>
      <w:r w:rsidRPr="001F4CA3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</w:p>
    <w:p w14:paraId="67011C3C" w14:textId="77777777" w:rsidR="0036411E" w:rsidRDefault="0036411E">
      <w:pPr>
        <w:spacing w:line="240" w:lineRule="auto"/>
        <w:rPr>
          <w:rFonts w:ascii="Angsana New" w:hAnsi="Angsana New"/>
          <w:sz w:val="20"/>
          <w:szCs w:val="20"/>
          <w:cs/>
        </w:rPr>
      </w:pPr>
    </w:p>
    <w:tbl>
      <w:tblPr>
        <w:tblW w:w="8641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69"/>
        <w:gridCol w:w="1441"/>
        <w:gridCol w:w="181"/>
        <w:gridCol w:w="1350"/>
      </w:tblGrid>
      <w:tr w:rsidR="008E13E0" w:rsidRPr="0036411E" w14:paraId="007A4C46" w14:textId="77777777" w:rsidTr="005D089A">
        <w:trPr>
          <w:cantSplit/>
          <w:trHeight w:val="20"/>
          <w:tblHeader/>
        </w:trPr>
        <w:tc>
          <w:tcPr>
            <w:tcW w:w="5669" w:type="dxa"/>
            <w:shd w:val="clear" w:color="auto" w:fill="auto"/>
            <w:vAlign w:val="bottom"/>
          </w:tcPr>
          <w:p w14:paraId="30A5129F" w14:textId="77777777" w:rsidR="008E13E0" w:rsidRPr="0036411E" w:rsidRDefault="008E13E0" w:rsidP="00285DB1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/>
              </w:rPr>
            </w:pPr>
            <w:r w:rsidRPr="0036411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ผลกระทบจากการ</w:t>
            </w:r>
            <w:r w:rsidRPr="0036411E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ถือ</w:t>
            </w:r>
            <w:r w:rsidRPr="0036411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ปฏิบัติ</w:t>
            </w:r>
            <w:r w:rsidRPr="0036411E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ตาม</w:t>
            </w:r>
            <w:r w:rsidRPr="0036411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6411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TFRS 16</w:t>
            </w:r>
          </w:p>
        </w:tc>
        <w:tc>
          <w:tcPr>
            <w:tcW w:w="1441" w:type="dxa"/>
            <w:vAlign w:val="bottom"/>
          </w:tcPr>
          <w:p w14:paraId="47C83C05" w14:textId="77777777" w:rsidR="008E13E0" w:rsidRPr="0036411E" w:rsidRDefault="008E13E0" w:rsidP="00285DB1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411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67B378FC" w14:textId="77777777" w:rsidR="008E13E0" w:rsidRPr="0036411E" w:rsidRDefault="008E13E0" w:rsidP="00285DB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B354E56" w14:textId="77777777" w:rsidR="008E13E0" w:rsidRPr="0036411E" w:rsidRDefault="008E13E0" w:rsidP="00285DB1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6411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งบการเงิน</w:t>
            </w:r>
          </w:p>
          <w:p w14:paraId="770B1D91" w14:textId="77777777" w:rsidR="008E13E0" w:rsidRPr="0036411E" w:rsidRDefault="008E13E0" w:rsidP="00285DB1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411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เฉพาะกิจการ</w:t>
            </w:r>
          </w:p>
        </w:tc>
      </w:tr>
      <w:tr w:rsidR="008E13E0" w:rsidRPr="0036411E" w14:paraId="3BB4E322" w14:textId="77777777" w:rsidTr="0036411E">
        <w:trPr>
          <w:cantSplit/>
          <w:trHeight w:val="20"/>
          <w:tblHeader/>
        </w:trPr>
        <w:tc>
          <w:tcPr>
            <w:tcW w:w="5669" w:type="dxa"/>
          </w:tcPr>
          <w:p w14:paraId="6ECCD1FF" w14:textId="77777777" w:rsidR="008E13E0" w:rsidRPr="0036411E" w:rsidRDefault="008E13E0" w:rsidP="00285DB1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2" w:type="dxa"/>
            <w:gridSpan w:val="3"/>
          </w:tcPr>
          <w:p w14:paraId="42A12929" w14:textId="77777777" w:rsidR="008E13E0" w:rsidRPr="0036411E" w:rsidRDefault="008E13E0" w:rsidP="001F4CA3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411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41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6411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E13E0" w:rsidRPr="0036411E" w14:paraId="3C320CA7" w14:textId="77777777" w:rsidTr="0036411E">
        <w:trPr>
          <w:cantSplit/>
          <w:trHeight w:val="20"/>
        </w:trPr>
        <w:tc>
          <w:tcPr>
            <w:tcW w:w="5669" w:type="dxa"/>
          </w:tcPr>
          <w:p w14:paraId="257A7601" w14:textId="77777777" w:rsidR="008E13E0" w:rsidRPr="0036411E" w:rsidRDefault="008E13E0" w:rsidP="00285DB1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3641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641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3641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3641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972" w:type="dxa"/>
            <w:gridSpan w:val="3"/>
          </w:tcPr>
          <w:p w14:paraId="660DD85B" w14:textId="77777777" w:rsidR="008E13E0" w:rsidRPr="0036411E" w:rsidRDefault="008E13E0" w:rsidP="00285DB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E13E0" w:rsidRPr="0036411E" w14:paraId="48696F47" w14:textId="77777777" w:rsidTr="005D089A">
        <w:trPr>
          <w:cantSplit/>
          <w:trHeight w:val="20"/>
        </w:trPr>
        <w:tc>
          <w:tcPr>
            <w:tcW w:w="5669" w:type="dxa"/>
            <w:vAlign w:val="bottom"/>
          </w:tcPr>
          <w:p w14:paraId="671C243A" w14:textId="77777777" w:rsidR="008E13E0" w:rsidRPr="0036411E" w:rsidRDefault="001F4CA3" w:rsidP="00285DB1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411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  <w:r w:rsidR="008E13E0" w:rsidRPr="0036411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1" w:type="dxa"/>
            <w:vAlign w:val="bottom"/>
          </w:tcPr>
          <w:p w14:paraId="3DA6C2CD" w14:textId="766468F3" w:rsidR="008E13E0" w:rsidRPr="00811F3E" w:rsidRDefault="00811F3E" w:rsidP="00811F3E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1F3E">
              <w:rPr>
                <w:rFonts w:ascii="Angsana New" w:hAnsi="Angsana New"/>
                <w:sz w:val="30"/>
                <w:szCs w:val="30"/>
                <w:lang w:val="en-US"/>
              </w:rPr>
              <w:t>626,762</w:t>
            </w:r>
          </w:p>
        </w:tc>
        <w:tc>
          <w:tcPr>
            <w:tcW w:w="181" w:type="dxa"/>
            <w:vAlign w:val="bottom"/>
          </w:tcPr>
          <w:p w14:paraId="418C045F" w14:textId="77777777" w:rsidR="008E13E0" w:rsidRPr="0036411E" w:rsidRDefault="008E13E0" w:rsidP="00285DB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3907872" w14:textId="77777777" w:rsidR="008E13E0" w:rsidRPr="007150F1" w:rsidRDefault="00B162D9" w:rsidP="007150F1">
            <w:pPr>
              <w:tabs>
                <w:tab w:val="decimal" w:pos="109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50F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7150F1" w:rsidRPr="007150F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7150F1">
              <w:rPr>
                <w:rFonts w:ascii="Angsana New" w:hAnsi="Angsana New"/>
                <w:sz w:val="30"/>
                <w:szCs w:val="30"/>
                <w:lang w:val="en-US"/>
              </w:rPr>
              <w:t>,7</w:t>
            </w:r>
            <w:r w:rsidR="007150F1" w:rsidRPr="007150F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7150F1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922668" w:rsidRPr="0036411E" w14:paraId="55BC461E" w14:textId="77777777" w:rsidTr="005D089A">
        <w:trPr>
          <w:cantSplit/>
          <w:trHeight w:val="20"/>
        </w:trPr>
        <w:tc>
          <w:tcPr>
            <w:tcW w:w="5669" w:type="dxa"/>
            <w:vAlign w:val="bottom"/>
          </w:tcPr>
          <w:p w14:paraId="0FDEC3AC" w14:textId="77777777" w:rsidR="00922668" w:rsidRPr="0036411E" w:rsidRDefault="00922668" w:rsidP="00285DB1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  <w:r w:rsidR="00B162D9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441" w:type="dxa"/>
            <w:vAlign w:val="bottom"/>
          </w:tcPr>
          <w:p w14:paraId="70055EE5" w14:textId="3C554F69" w:rsidR="00922668" w:rsidRPr="00811F3E" w:rsidRDefault="00811F3E" w:rsidP="00811F3E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1F3E">
              <w:rPr>
                <w:rFonts w:ascii="Angsana New" w:hAnsi="Angsana New"/>
                <w:sz w:val="30"/>
                <w:szCs w:val="30"/>
                <w:lang w:val="en-US"/>
              </w:rPr>
              <w:t>(1,486)</w:t>
            </w:r>
          </w:p>
        </w:tc>
        <w:tc>
          <w:tcPr>
            <w:tcW w:w="181" w:type="dxa"/>
            <w:vAlign w:val="bottom"/>
          </w:tcPr>
          <w:p w14:paraId="191666FD" w14:textId="77777777" w:rsidR="00922668" w:rsidRPr="0036411E" w:rsidRDefault="00922668" w:rsidP="00285DB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B79ABB0" w14:textId="77777777" w:rsidR="00922668" w:rsidRPr="007150F1" w:rsidRDefault="00B162D9" w:rsidP="007150F1">
            <w:pPr>
              <w:tabs>
                <w:tab w:val="decimal" w:pos="109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50F1">
              <w:rPr>
                <w:rFonts w:ascii="Angsana New" w:hAnsi="Angsana New"/>
                <w:sz w:val="30"/>
                <w:szCs w:val="30"/>
                <w:lang w:val="en-US"/>
              </w:rPr>
              <w:t>(14)</w:t>
            </w:r>
          </w:p>
        </w:tc>
      </w:tr>
      <w:tr w:rsidR="00877292" w:rsidRPr="0036411E" w14:paraId="00B735AF" w14:textId="77777777" w:rsidTr="005D089A">
        <w:trPr>
          <w:cantSplit/>
          <w:trHeight w:val="20"/>
        </w:trPr>
        <w:tc>
          <w:tcPr>
            <w:tcW w:w="5669" w:type="dxa"/>
            <w:vAlign w:val="bottom"/>
          </w:tcPr>
          <w:p w14:paraId="32DADC2B" w14:textId="77777777" w:rsidR="00877292" w:rsidRPr="0036411E" w:rsidRDefault="00922668" w:rsidP="00285DB1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</w:t>
            </w:r>
            <w:r w:rsidR="001F14F2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87729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เงินทดรองจ่ายแก่กิจการที่เกี่ยวข้องกันลดลง</w:t>
            </w:r>
          </w:p>
        </w:tc>
        <w:tc>
          <w:tcPr>
            <w:tcW w:w="1441" w:type="dxa"/>
            <w:vAlign w:val="bottom"/>
          </w:tcPr>
          <w:p w14:paraId="113D2D59" w14:textId="07583D63" w:rsidR="00877292" w:rsidRPr="00811F3E" w:rsidRDefault="00811F3E" w:rsidP="00811F3E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1F3E">
              <w:rPr>
                <w:rFonts w:ascii="Angsana New" w:hAnsi="Angsana New"/>
                <w:sz w:val="30"/>
                <w:szCs w:val="30"/>
                <w:lang w:val="en-US"/>
              </w:rPr>
              <w:t>(1,272)</w:t>
            </w:r>
          </w:p>
        </w:tc>
        <w:tc>
          <w:tcPr>
            <w:tcW w:w="181" w:type="dxa"/>
            <w:vAlign w:val="bottom"/>
          </w:tcPr>
          <w:p w14:paraId="73016CFF" w14:textId="77777777" w:rsidR="00877292" w:rsidRPr="0036411E" w:rsidRDefault="00877292" w:rsidP="00285DB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8BF5F49" w14:textId="77777777" w:rsidR="00877292" w:rsidRPr="007150F1" w:rsidRDefault="00B162D9" w:rsidP="007150F1">
            <w:pPr>
              <w:tabs>
                <w:tab w:val="decimal" w:pos="109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50F1">
              <w:rPr>
                <w:rFonts w:ascii="Angsana New" w:hAnsi="Angsana New"/>
                <w:sz w:val="30"/>
                <w:szCs w:val="30"/>
                <w:lang w:val="en-US"/>
              </w:rPr>
              <w:t>(1,712)</w:t>
            </w:r>
          </w:p>
        </w:tc>
      </w:tr>
      <w:tr w:rsidR="00922668" w:rsidRPr="0036411E" w14:paraId="55640AF5" w14:textId="77777777" w:rsidTr="005D089A">
        <w:trPr>
          <w:cantSplit/>
          <w:trHeight w:val="20"/>
        </w:trPr>
        <w:tc>
          <w:tcPr>
            <w:tcW w:w="5669" w:type="dxa"/>
            <w:vAlign w:val="bottom"/>
          </w:tcPr>
          <w:p w14:paraId="0F933CF7" w14:textId="77777777" w:rsidR="00922668" w:rsidRDefault="00922668" w:rsidP="00285DB1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สินทรัพย์ไม่หมุนเวียนอื่นลดลง</w:t>
            </w:r>
          </w:p>
        </w:tc>
        <w:tc>
          <w:tcPr>
            <w:tcW w:w="1441" w:type="dxa"/>
            <w:vAlign w:val="bottom"/>
          </w:tcPr>
          <w:p w14:paraId="1E9680AA" w14:textId="00B095B0" w:rsidR="00922668" w:rsidRPr="00811F3E" w:rsidRDefault="00811F3E" w:rsidP="00811F3E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(170,565)</w:t>
            </w:r>
          </w:p>
        </w:tc>
        <w:tc>
          <w:tcPr>
            <w:tcW w:w="181" w:type="dxa"/>
            <w:vAlign w:val="bottom"/>
          </w:tcPr>
          <w:p w14:paraId="0ED2A9D4" w14:textId="77777777" w:rsidR="00922668" w:rsidRPr="0036411E" w:rsidRDefault="00922668" w:rsidP="00285DB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2C9DE5A" w14:textId="77777777" w:rsidR="00922668" w:rsidRPr="007150F1" w:rsidRDefault="00B162D9" w:rsidP="007150F1">
            <w:pPr>
              <w:tabs>
                <w:tab w:val="decimal" w:pos="109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50F1">
              <w:rPr>
                <w:rFonts w:ascii="Angsana New" w:hAnsi="Angsana New"/>
                <w:sz w:val="30"/>
                <w:szCs w:val="30"/>
                <w:lang w:val="en-US"/>
              </w:rPr>
              <w:t>(125,559)</w:t>
            </w:r>
          </w:p>
        </w:tc>
      </w:tr>
      <w:tr w:rsidR="008E13E0" w:rsidRPr="0036411E" w14:paraId="225AA989" w14:textId="77777777" w:rsidTr="005D089A">
        <w:trPr>
          <w:cantSplit/>
          <w:trHeight w:val="20"/>
        </w:trPr>
        <w:tc>
          <w:tcPr>
            <w:tcW w:w="5669" w:type="dxa"/>
          </w:tcPr>
          <w:p w14:paraId="7A053C81" w14:textId="77777777" w:rsidR="008E13E0" w:rsidRPr="0036411E" w:rsidRDefault="008E13E0" w:rsidP="00285DB1">
            <w:pPr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36411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36411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1" w:type="dxa"/>
            <w:vAlign w:val="bottom"/>
          </w:tcPr>
          <w:p w14:paraId="35EF2975" w14:textId="3F7ACC2F" w:rsidR="008E13E0" w:rsidRPr="00811F3E" w:rsidRDefault="00811F3E" w:rsidP="00811F3E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(453,439)</w:t>
            </w:r>
          </w:p>
        </w:tc>
        <w:tc>
          <w:tcPr>
            <w:tcW w:w="181" w:type="dxa"/>
          </w:tcPr>
          <w:p w14:paraId="33164C70" w14:textId="77777777" w:rsidR="008E13E0" w:rsidRPr="0036411E" w:rsidRDefault="008E13E0" w:rsidP="00285DB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97F43D8" w14:textId="77777777" w:rsidR="008E13E0" w:rsidRPr="007150F1" w:rsidRDefault="00B162D9" w:rsidP="007150F1">
            <w:pPr>
              <w:tabs>
                <w:tab w:val="decimal" w:pos="109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50F1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150F1" w:rsidRPr="007150F1">
              <w:rPr>
                <w:rFonts w:ascii="Angsana New" w:hAnsi="Angsana New"/>
                <w:sz w:val="30"/>
                <w:szCs w:val="30"/>
                <w:lang w:val="en-US"/>
              </w:rPr>
              <w:t>198</w:t>
            </w:r>
            <w:r w:rsidRPr="007150F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150F1" w:rsidRPr="007150F1">
              <w:rPr>
                <w:rFonts w:ascii="Angsana New" w:hAnsi="Angsana New"/>
                <w:sz w:val="30"/>
                <w:szCs w:val="30"/>
                <w:lang w:val="en-US"/>
              </w:rPr>
              <w:t>505</w:t>
            </w:r>
            <w:r w:rsidRPr="007150F1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5D089A" w:rsidRPr="0036411E" w14:paraId="2592F5C4" w14:textId="77777777" w:rsidTr="005D089A">
        <w:trPr>
          <w:cantSplit/>
          <w:trHeight w:val="20"/>
        </w:trPr>
        <w:tc>
          <w:tcPr>
            <w:tcW w:w="5669" w:type="dxa"/>
          </w:tcPr>
          <w:p w14:paraId="0B26AE2F" w14:textId="77777777" w:rsidR="005D089A" w:rsidRPr="0036411E" w:rsidRDefault="005D089A" w:rsidP="00285DB1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1" w:type="dxa"/>
            <w:vAlign w:val="bottom"/>
          </w:tcPr>
          <w:p w14:paraId="65F50A81" w14:textId="77777777" w:rsidR="005D089A" w:rsidRPr="00811F3E" w:rsidRDefault="005D089A" w:rsidP="00811F3E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04A0D102" w14:textId="77777777" w:rsidR="005D089A" w:rsidRPr="0036411E" w:rsidRDefault="005D089A" w:rsidP="00285DB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7EDA8C" w14:textId="77777777" w:rsidR="005D089A" w:rsidRPr="0036411E" w:rsidRDefault="005D089A" w:rsidP="00B162D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5D50" w:rsidRPr="0036411E" w14:paraId="35C78BF1" w14:textId="77777777" w:rsidTr="005D089A">
        <w:trPr>
          <w:cantSplit/>
          <w:trHeight w:val="20"/>
          <w:tblHeader/>
        </w:trPr>
        <w:tc>
          <w:tcPr>
            <w:tcW w:w="5669" w:type="dxa"/>
            <w:shd w:val="clear" w:color="auto" w:fill="auto"/>
            <w:vAlign w:val="bottom"/>
          </w:tcPr>
          <w:p w14:paraId="11EB2FEE" w14:textId="77777777" w:rsidR="00895D50" w:rsidRPr="0036411E" w:rsidRDefault="00895D50" w:rsidP="00143EAD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3641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การวัดมูลค่าหนี้สินตามสัญญาเช่า</w:t>
            </w:r>
            <w:r w:rsidRPr="003641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441" w:type="dxa"/>
            <w:vAlign w:val="bottom"/>
          </w:tcPr>
          <w:p w14:paraId="069A7B21" w14:textId="77777777" w:rsidR="00895D50" w:rsidRPr="00811F3E" w:rsidRDefault="00895D50" w:rsidP="00811F3E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6F726745" w14:textId="77777777" w:rsidR="00895D50" w:rsidRPr="0036411E" w:rsidRDefault="00895D50" w:rsidP="00143EA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2F0AA72" w14:textId="77777777" w:rsidR="00895D50" w:rsidRPr="0036411E" w:rsidRDefault="00895D50" w:rsidP="00143EAD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5D50" w:rsidRPr="0036411E" w14:paraId="71AC6283" w14:textId="77777777" w:rsidTr="009A0F5C">
        <w:trPr>
          <w:cantSplit/>
          <w:trHeight w:val="20"/>
        </w:trPr>
        <w:tc>
          <w:tcPr>
            <w:tcW w:w="5669" w:type="dxa"/>
            <w:vAlign w:val="bottom"/>
          </w:tcPr>
          <w:p w14:paraId="43505CB1" w14:textId="77777777" w:rsidR="00895D50" w:rsidRPr="0036411E" w:rsidRDefault="00895D50" w:rsidP="00143EAD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641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C738BF" w:rsidRPr="0036411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6411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641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6411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1" w:type="dxa"/>
            <w:vAlign w:val="bottom"/>
          </w:tcPr>
          <w:p w14:paraId="7D00B85B" w14:textId="13FDE084" w:rsidR="00895D50" w:rsidRPr="00811F3E" w:rsidRDefault="00811F3E" w:rsidP="00811F3E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623,208</w:t>
            </w:r>
          </w:p>
        </w:tc>
        <w:tc>
          <w:tcPr>
            <w:tcW w:w="181" w:type="dxa"/>
            <w:vAlign w:val="bottom"/>
          </w:tcPr>
          <w:p w14:paraId="1FAD74E5" w14:textId="77777777" w:rsidR="00895D50" w:rsidRPr="0036411E" w:rsidRDefault="00895D50" w:rsidP="00143EA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6A3627" w14:textId="77777777" w:rsidR="00895D50" w:rsidRPr="0036411E" w:rsidRDefault="00F7288A" w:rsidP="007150F1">
            <w:pPr>
              <w:tabs>
                <w:tab w:val="decimal" w:pos="1090"/>
              </w:tabs>
              <w:spacing w:line="240" w:lineRule="auto"/>
              <w:ind w:left="-80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150F1">
              <w:rPr>
                <w:rFonts w:ascii="Angsana New" w:hAnsi="Angsana New"/>
                <w:sz w:val="30"/>
                <w:szCs w:val="30"/>
                <w:lang w:val="en-US"/>
              </w:rPr>
              <w:t>276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,957</w:t>
            </w:r>
          </w:p>
        </w:tc>
      </w:tr>
      <w:tr w:rsidR="00895D50" w:rsidRPr="0036411E" w14:paraId="543FA6B6" w14:textId="77777777" w:rsidTr="009A0F5C">
        <w:trPr>
          <w:cantSplit/>
          <w:trHeight w:val="20"/>
        </w:trPr>
        <w:tc>
          <w:tcPr>
            <w:tcW w:w="5669" w:type="dxa"/>
          </w:tcPr>
          <w:p w14:paraId="7D4C2E74" w14:textId="77777777" w:rsidR="00895D50" w:rsidRPr="0036411E" w:rsidRDefault="00895D50" w:rsidP="00143EAD">
            <w:pPr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36411E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441" w:type="dxa"/>
          </w:tcPr>
          <w:p w14:paraId="6E9F0383" w14:textId="563C43BE" w:rsidR="00895D50" w:rsidRPr="00811F3E" w:rsidRDefault="00811F3E" w:rsidP="00811F3E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(31,882)</w:t>
            </w:r>
          </w:p>
        </w:tc>
        <w:tc>
          <w:tcPr>
            <w:tcW w:w="181" w:type="dxa"/>
          </w:tcPr>
          <w:p w14:paraId="65569DAB" w14:textId="77777777" w:rsidR="00895D50" w:rsidRPr="0036411E" w:rsidRDefault="00895D50" w:rsidP="00143E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6EB844F" w14:textId="477E6EEF" w:rsidR="00895D50" w:rsidRPr="0036411E" w:rsidRDefault="00057E98" w:rsidP="008D23CE">
            <w:pPr>
              <w:tabs>
                <w:tab w:val="decimal" w:pos="1090"/>
              </w:tabs>
              <w:spacing w:line="240" w:lineRule="auto"/>
              <w:ind w:left="-80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8D23CE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AE02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D23CE">
              <w:rPr>
                <w:rFonts w:asciiTheme="majorBidi" w:hAnsiTheme="majorBidi" w:cstheme="majorBidi"/>
                <w:sz w:val="30"/>
                <w:szCs w:val="30"/>
              </w:rPr>
              <w:t>203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1F02AE" w:rsidRPr="0036411E" w14:paraId="744F6E8D" w14:textId="77777777" w:rsidTr="009A0F5C">
        <w:trPr>
          <w:cantSplit/>
          <w:trHeight w:val="20"/>
        </w:trPr>
        <w:tc>
          <w:tcPr>
            <w:tcW w:w="5669" w:type="dxa"/>
          </w:tcPr>
          <w:p w14:paraId="6F0C6817" w14:textId="77777777" w:rsidR="001F02AE" w:rsidRPr="0036411E" w:rsidRDefault="001F02AE" w:rsidP="00143EAD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สัญญาบริการที่ไม่เข้าเงื่อนไข</w:t>
            </w:r>
          </w:p>
        </w:tc>
        <w:tc>
          <w:tcPr>
            <w:tcW w:w="1441" w:type="dxa"/>
          </w:tcPr>
          <w:p w14:paraId="4A0229B3" w14:textId="43C9C766" w:rsidR="001F02AE" w:rsidRPr="00811F3E" w:rsidRDefault="007E543B" w:rsidP="00811F3E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(83,008)</w:t>
            </w:r>
          </w:p>
        </w:tc>
        <w:tc>
          <w:tcPr>
            <w:tcW w:w="181" w:type="dxa"/>
          </w:tcPr>
          <w:p w14:paraId="50068EDE" w14:textId="77777777" w:rsidR="001F02AE" w:rsidRPr="0036411E" w:rsidRDefault="001F02AE" w:rsidP="00143E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6A3C87F" w14:textId="3E55E91B" w:rsidR="001F02AE" w:rsidRPr="007150F1" w:rsidRDefault="00F7288A" w:rsidP="007150F1">
            <w:pPr>
              <w:tabs>
                <w:tab w:val="decimal" w:pos="109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50F1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D23CE"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  <w:r w:rsidRPr="007150F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D23CE">
              <w:rPr>
                <w:rFonts w:ascii="Angsana New" w:hAnsi="Angsana New"/>
                <w:sz w:val="30"/>
                <w:szCs w:val="30"/>
                <w:lang w:val="en-US"/>
              </w:rPr>
              <w:t>599</w:t>
            </w:r>
            <w:r w:rsidRPr="007150F1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895D50" w:rsidRPr="0036411E" w14:paraId="340AA1C5" w14:textId="77777777" w:rsidTr="009A0F5C">
        <w:trPr>
          <w:cantSplit/>
          <w:trHeight w:val="20"/>
        </w:trPr>
        <w:tc>
          <w:tcPr>
            <w:tcW w:w="5669" w:type="dxa"/>
          </w:tcPr>
          <w:p w14:paraId="2650FCD4" w14:textId="132F797C" w:rsidR="00895D50" w:rsidRPr="0036411E" w:rsidRDefault="008D622D" w:rsidP="00143EAD">
            <w:pPr>
              <w:spacing w:line="240" w:lineRule="auto"/>
              <w:ind w:left="175" w:right="-8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สิทธิในการเลือกขยายอายุสัญญาเช่า</w:t>
            </w:r>
          </w:p>
        </w:tc>
        <w:tc>
          <w:tcPr>
            <w:tcW w:w="1441" w:type="dxa"/>
            <w:vAlign w:val="bottom"/>
          </w:tcPr>
          <w:p w14:paraId="0C00102F" w14:textId="52C89D62" w:rsidR="00895D50" w:rsidRPr="00811F3E" w:rsidRDefault="007E543B" w:rsidP="00811F3E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53,929</w:t>
            </w:r>
          </w:p>
        </w:tc>
        <w:tc>
          <w:tcPr>
            <w:tcW w:w="181" w:type="dxa"/>
          </w:tcPr>
          <w:p w14:paraId="79799344" w14:textId="77777777" w:rsidR="00895D50" w:rsidRPr="0036411E" w:rsidRDefault="00895D50" w:rsidP="00143E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13A0BF" w14:textId="0882E347" w:rsidR="00895D50" w:rsidRPr="007150F1" w:rsidRDefault="008D23CE" w:rsidP="007150F1">
            <w:pPr>
              <w:tabs>
                <w:tab w:val="decimal" w:pos="109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  <w:r w:rsidR="00F7288A" w:rsidRPr="007150F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009</w:t>
            </w:r>
          </w:p>
        </w:tc>
      </w:tr>
      <w:tr w:rsidR="00895D50" w:rsidRPr="0036411E" w14:paraId="70A83308" w14:textId="77777777" w:rsidTr="009A0F5C">
        <w:trPr>
          <w:cantSplit/>
          <w:trHeight w:val="20"/>
        </w:trPr>
        <w:tc>
          <w:tcPr>
            <w:tcW w:w="5669" w:type="dxa"/>
          </w:tcPr>
          <w:p w14:paraId="16ECC900" w14:textId="77777777" w:rsidR="00895D50" w:rsidRPr="0036411E" w:rsidRDefault="00895D50" w:rsidP="00143EAD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4E7D4F4" w14:textId="4E63B5A7" w:rsidR="00895D50" w:rsidRPr="00811F3E" w:rsidRDefault="007E543B" w:rsidP="007E543B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562,247</w:t>
            </w:r>
          </w:p>
        </w:tc>
        <w:tc>
          <w:tcPr>
            <w:tcW w:w="181" w:type="dxa"/>
            <w:vAlign w:val="bottom"/>
          </w:tcPr>
          <w:p w14:paraId="1CE140DA" w14:textId="77777777" w:rsidR="00895D50" w:rsidRPr="0036411E" w:rsidRDefault="00895D50" w:rsidP="00143EA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1A51E" w14:textId="34FDF9EF" w:rsidR="00895D50" w:rsidRPr="007150F1" w:rsidRDefault="00F7288A" w:rsidP="007150F1">
            <w:pPr>
              <w:tabs>
                <w:tab w:val="decimal" w:pos="109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150F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8D23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</w:t>
            </w:r>
            <w:r w:rsidRPr="007150F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8D23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164</w:t>
            </w:r>
          </w:p>
        </w:tc>
      </w:tr>
      <w:tr w:rsidR="00895D50" w:rsidRPr="0036411E" w14:paraId="2FBA847A" w14:textId="77777777" w:rsidTr="009A0F5C">
        <w:trPr>
          <w:cantSplit/>
          <w:trHeight w:val="20"/>
        </w:trPr>
        <w:tc>
          <w:tcPr>
            <w:tcW w:w="5669" w:type="dxa"/>
          </w:tcPr>
          <w:p w14:paraId="7FBAB084" w14:textId="77777777" w:rsidR="00895D50" w:rsidRPr="0036411E" w:rsidRDefault="00895D50" w:rsidP="00143EAD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6411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มูลค่าปัจจุบันของค่าเช่าที่</w:t>
            </w:r>
            <w:r w:rsidRPr="003641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14:paraId="3812A679" w14:textId="77777777" w:rsidR="00895D50" w:rsidRPr="0036411E" w:rsidRDefault="00895D50" w:rsidP="00143EAD">
            <w:pPr>
              <w:tabs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6411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Pr="0036411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641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6411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3641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E8946CD" w14:textId="2DFFFF68" w:rsidR="00895D50" w:rsidRPr="00811F3E" w:rsidRDefault="007E543B" w:rsidP="007E543B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453,439</w:t>
            </w:r>
          </w:p>
        </w:tc>
        <w:tc>
          <w:tcPr>
            <w:tcW w:w="181" w:type="dxa"/>
            <w:vAlign w:val="bottom"/>
          </w:tcPr>
          <w:p w14:paraId="336DEDF5" w14:textId="77777777" w:rsidR="00895D50" w:rsidRPr="0036411E" w:rsidRDefault="00895D50" w:rsidP="00143EA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4E8E6C" w14:textId="41AAA600" w:rsidR="00895D50" w:rsidRPr="00AE0275" w:rsidRDefault="00AE0275" w:rsidP="00AE0275">
            <w:pPr>
              <w:tabs>
                <w:tab w:val="decimal" w:pos="109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198,505</w:t>
            </w:r>
          </w:p>
        </w:tc>
      </w:tr>
      <w:tr w:rsidR="00895D50" w:rsidRPr="0036411E" w14:paraId="260E65CF" w14:textId="77777777" w:rsidTr="009A0F5C">
        <w:trPr>
          <w:cantSplit/>
          <w:trHeight w:val="20"/>
        </w:trPr>
        <w:tc>
          <w:tcPr>
            <w:tcW w:w="5669" w:type="dxa"/>
          </w:tcPr>
          <w:p w14:paraId="2178FB7D" w14:textId="77777777" w:rsidR="00895D50" w:rsidRPr="0036411E" w:rsidRDefault="00895D50" w:rsidP="00143EAD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641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36411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641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6411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1" w:type="dxa"/>
          </w:tcPr>
          <w:p w14:paraId="3954A29B" w14:textId="77777777" w:rsidR="00895D50" w:rsidRPr="00811F3E" w:rsidRDefault="00F7288A" w:rsidP="00811F3E">
            <w:pPr>
              <w:spacing w:line="240" w:lineRule="auto"/>
              <w:ind w:left="-80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1F3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1" w:type="dxa"/>
          </w:tcPr>
          <w:p w14:paraId="7EEEF6FC" w14:textId="77777777" w:rsidR="00895D50" w:rsidRPr="0036411E" w:rsidRDefault="00895D50" w:rsidP="00143E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0862A38" w14:textId="77777777" w:rsidR="00895D50" w:rsidRPr="0036411E" w:rsidRDefault="00F7288A" w:rsidP="00AE0275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95D50" w:rsidRPr="0036411E" w14:paraId="41412573" w14:textId="77777777" w:rsidTr="009A0F5C">
        <w:trPr>
          <w:cantSplit/>
          <w:trHeight w:val="20"/>
        </w:trPr>
        <w:tc>
          <w:tcPr>
            <w:tcW w:w="5669" w:type="dxa"/>
            <w:vAlign w:val="bottom"/>
          </w:tcPr>
          <w:p w14:paraId="11648A46" w14:textId="77777777" w:rsidR="00895D50" w:rsidRPr="0036411E" w:rsidRDefault="00895D50" w:rsidP="00143EAD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41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3641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3641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641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194B43" w14:textId="5B58B13F" w:rsidR="00895D50" w:rsidRPr="007E543B" w:rsidRDefault="007E543B" w:rsidP="007E543B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E54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453,439</w:t>
            </w:r>
          </w:p>
        </w:tc>
        <w:tc>
          <w:tcPr>
            <w:tcW w:w="181" w:type="dxa"/>
          </w:tcPr>
          <w:p w14:paraId="3A692D25" w14:textId="77777777" w:rsidR="00895D50" w:rsidRPr="0036411E" w:rsidRDefault="00895D50" w:rsidP="00143E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F5BC2E" w14:textId="4A71CAE2" w:rsidR="00895D50" w:rsidRPr="0036411E" w:rsidRDefault="007150F1" w:rsidP="007150F1">
            <w:pPr>
              <w:tabs>
                <w:tab w:val="decimal" w:pos="1090"/>
              </w:tabs>
              <w:spacing w:line="240" w:lineRule="auto"/>
              <w:ind w:left="-80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198,</w:t>
            </w:r>
            <w:r w:rsidRPr="007150F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505</w:t>
            </w:r>
          </w:p>
        </w:tc>
      </w:tr>
      <w:tr w:rsidR="00895D50" w:rsidRPr="001F4CA3" w14:paraId="745E9B78" w14:textId="77777777" w:rsidTr="009A0F5C">
        <w:trPr>
          <w:cantSplit/>
          <w:trHeight w:val="20"/>
        </w:trPr>
        <w:tc>
          <w:tcPr>
            <w:tcW w:w="5669" w:type="dxa"/>
            <w:vAlign w:val="bottom"/>
          </w:tcPr>
          <w:p w14:paraId="7B46869D" w14:textId="77777777" w:rsidR="00895D50" w:rsidRPr="0036411E" w:rsidRDefault="00895D50" w:rsidP="00143EA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411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3641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6411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3641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A72D12" w14:textId="52E4FD52" w:rsidR="00895D50" w:rsidRPr="007E543B" w:rsidRDefault="00AF2ABD" w:rsidP="007E543B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E54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3.</w:t>
            </w:r>
            <w:r w:rsidR="007E54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Pr="007E54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7E54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9C00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  <w:r w:rsidR="007E54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4.51</w:t>
            </w:r>
          </w:p>
        </w:tc>
        <w:tc>
          <w:tcPr>
            <w:tcW w:w="181" w:type="dxa"/>
            <w:shd w:val="clear" w:color="auto" w:fill="auto"/>
          </w:tcPr>
          <w:p w14:paraId="3778E514" w14:textId="77777777" w:rsidR="00895D50" w:rsidRPr="0036411E" w:rsidRDefault="00895D50" w:rsidP="00143E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F90C6E" w14:textId="07789F20" w:rsidR="00895D50" w:rsidRPr="001F4CA3" w:rsidRDefault="00AF2ABD" w:rsidP="008D23CE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3.</w:t>
            </w:r>
            <w:r w:rsidR="007E54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</w:tbl>
    <w:p w14:paraId="6C7F3DAE" w14:textId="1B7561BE" w:rsidR="00AF2ABD" w:rsidRDefault="00AF2ABD" w:rsidP="0036411E">
      <w:pPr>
        <w:pStyle w:val="Bo-Blankline"/>
        <w:rPr>
          <w:highlight w:val="yellow"/>
        </w:rPr>
      </w:pPr>
    </w:p>
    <w:p w14:paraId="01336708" w14:textId="77777777" w:rsidR="00AF2ABD" w:rsidRDefault="00AF2ABD">
      <w:pPr>
        <w:spacing w:line="240" w:lineRule="auto"/>
        <w:rPr>
          <w:rFonts w:ascii="Angsana New" w:hAnsi="Angsana New"/>
          <w:sz w:val="20"/>
          <w:szCs w:val="20"/>
          <w:highlight w:val="yellow"/>
        </w:rPr>
      </w:pPr>
      <w:r>
        <w:rPr>
          <w:highlight w:val="yellow"/>
        </w:rPr>
        <w:br w:type="page"/>
      </w:r>
    </w:p>
    <w:p w14:paraId="686E3C69" w14:textId="77777777" w:rsidR="0036411E" w:rsidRPr="0036411E" w:rsidRDefault="0036411E" w:rsidP="00621F7F">
      <w:pPr>
        <w:pStyle w:val="Caption"/>
        <w:ind w:hanging="900"/>
      </w:pPr>
      <w:r w:rsidRPr="0036411E">
        <w:rPr>
          <w:cs/>
        </w:rPr>
        <w:lastRenderedPageBreak/>
        <w:t xml:space="preserve">ผลกระทบจากการแพร่ระบาดของโรคติดเชื้อโคโรนา </w:t>
      </w:r>
      <w:r w:rsidR="00601A5E">
        <w:t>2019</w:t>
      </w:r>
      <w:r w:rsidRPr="0036411E">
        <w:rPr>
          <w:cs/>
        </w:rPr>
        <w:t xml:space="preserve"> (</w:t>
      </w:r>
      <w:r w:rsidRPr="0036411E">
        <w:t>Covid-</w:t>
      </w:r>
      <w:r w:rsidRPr="0036411E">
        <w:rPr>
          <w:cs/>
        </w:rPr>
        <w:t>19)</w:t>
      </w:r>
    </w:p>
    <w:p w14:paraId="68108041" w14:textId="77777777" w:rsidR="0036411E" w:rsidRPr="0036411E" w:rsidRDefault="0036411E" w:rsidP="0036411E">
      <w:pPr>
        <w:pStyle w:val="Bo-Blankline"/>
      </w:pPr>
    </w:p>
    <w:p w14:paraId="5C151DF8" w14:textId="251A2336" w:rsidR="0036411E" w:rsidRPr="0036411E" w:rsidRDefault="0036411E" w:rsidP="0036411E">
      <w:pPr>
        <w:pStyle w:val="Ang15"/>
        <w:rPr>
          <w:lang w:val="en-US"/>
        </w:rPr>
      </w:pPr>
      <w:r w:rsidRPr="0036411E">
        <w:rPr>
          <w:cs/>
          <w:lang w:val="en-US"/>
        </w:rPr>
        <w:t xml:space="preserve">ในช่วงต้นปี </w:t>
      </w:r>
      <w:r>
        <w:rPr>
          <w:lang w:val="en-US"/>
        </w:rPr>
        <w:t>2563</w:t>
      </w:r>
      <w:r w:rsidRPr="0036411E">
        <w:rPr>
          <w:cs/>
          <w:lang w:val="en-US"/>
        </w:rPr>
        <w:t xml:space="preserve"> เกิดการแพร่ระบาดของโรคติดเชื้อไวรัสโคโรนา </w:t>
      </w:r>
      <w:r>
        <w:rPr>
          <w:lang w:val="en-US"/>
        </w:rPr>
        <w:t>2019</w:t>
      </w:r>
      <w:r w:rsidRPr="0036411E">
        <w:rPr>
          <w:cs/>
          <w:lang w:val="en-US"/>
        </w:rPr>
        <w:t xml:space="preserve"> (</w:t>
      </w:r>
      <w:r w:rsidRPr="0036411E">
        <w:rPr>
          <w:lang w:val="en-US"/>
        </w:rPr>
        <w:t>Covid-</w:t>
      </w:r>
      <w:r>
        <w:rPr>
          <w:lang w:val="en-US"/>
        </w:rPr>
        <w:t>19</w:t>
      </w:r>
      <w:r w:rsidRPr="0036411E">
        <w:rPr>
          <w:cs/>
          <w:lang w:val="en-US"/>
        </w:rPr>
        <w:t xml:space="preserve">) ทำให้ประเทศไทยมีการประกาศมาตรการป้องกันหลายประการเพื่อป้องกันการแพร่ระบาดของโรค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ซึ่งส่งผลกระทบต่อระบบเศรษฐกิจ ผู้บริหารมีการติดตามสถานการณ์ดังกล่าวอย่างใกล้ชิดเพื่อควบคุมให้มีผลกระทบต่อธุรกิจให้น้อยที่สุด ทั้งนี้ ณ วันที่ </w:t>
      </w:r>
      <w:bookmarkStart w:id="1" w:name="_Hlk47103316"/>
      <w:r>
        <w:rPr>
          <w:lang w:val="en-US"/>
        </w:rPr>
        <w:t>3</w:t>
      </w:r>
      <w:r w:rsidR="00485361">
        <w:rPr>
          <w:lang w:val="en-US"/>
        </w:rPr>
        <w:t>0</w:t>
      </w:r>
      <w:r w:rsidRPr="0036411E">
        <w:rPr>
          <w:cs/>
          <w:lang w:val="en-US"/>
        </w:rPr>
        <w:t xml:space="preserve"> </w:t>
      </w:r>
      <w:r w:rsidR="00485361">
        <w:rPr>
          <w:rFonts w:hint="cs"/>
          <w:cs/>
          <w:lang w:val="en-US"/>
        </w:rPr>
        <w:t>มิถุนายน</w:t>
      </w:r>
      <w:r w:rsidRPr="0036411E">
        <w:rPr>
          <w:cs/>
          <w:lang w:val="en-US"/>
        </w:rPr>
        <w:t xml:space="preserve"> </w:t>
      </w:r>
      <w:bookmarkEnd w:id="1"/>
      <w:r>
        <w:rPr>
          <w:lang w:val="en-US"/>
        </w:rPr>
        <w:t>2563</w:t>
      </w:r>
      <w:r w:rsidRPr="0036411E">
        <w:rPr>
          <w:cs/>
          <w:lang w:val="en-US"/>
        </w:rPr>
        <w:t xml:space="preserve"> 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กลุ่มบริษัทจึงเลือกปฏิบัติตามแนวปฏิบัติทางการบัญชี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โคโรนา </w:t>
      </w:r>
      <w:r>
        <w:rPr>
          <w:lang w:val="en-US"/>
        </w:rPr>
        <w:t>2019</w:t>
      </w:r>
      <w:r w:rsidRPr="0036411E">
        <w:rPr>
          <w:cs/>
          <w:lang w:val="en-US"/>
        </w:rPr>
        <w:t xml:space="preserve"> (</w:t>
      </w:r>
      <w:r w:rsidRPr="0036411E">
        <w:rPr>
          <w:lang w:val="en-US"/>
        </w:rPr>
        <w:t>COVID-</w:t>
      </w:r>
      <w:r>
        <w:rPr>
          <w:lang w:val="en-US"/>
        </w:rPr>
        <w:t>19</w:t>
      </w:r>
      <w:r w:rsidRPr="0036411E">
        <w:rPr>
          <w:cs/>
          <w:lang w:val="en-US"/>
        </w:rPr>
        <w:t xml:space="preserve">) ในเรื่องดังต่อไปนี้ </w:t>
      </w:r>
    </w:p>
    <w:p w14:paraId="312BA390" w14:textId="77777777" w:rsidR="0036411E" w:rsidRPr="0036411E" w:rsidRDefault="0036411E" w:rsidP="0036411E">
      <w:pPr>
        <w:pStyle w:val="Bo-Blankline"/>
      </w:pPr>
    </w:p>
    <w:p w14:paraId="722E9770" w14:textId="77777777" w:rsidR="0036411E" w:rsidRPr="0036411E" w:rsidRDefault="0036411E" w:rsidP="00C151CD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36411E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14:paraId="00749283" w14:textId="77777777" w:rsidR="0036411E" w:rsidRPr="0036411E" w:rsidRDefault="0036411E" w:rsidP="0036411E">
      <w:pPr>
        <w:pStyle w:val="Bo-Blankline"/>
      </w:pPr>
    </w:p>
    <w:p w14:paraId="13255195" w14:textId="77777777" w:rsidR="0036411E" w:rsidRPr="0036411E" w:rsidRDefault="0036411E" w:rsidP="003641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6411E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36411E">
        <w:rPr>
          <w:rFonts w:ascii="Angsana New" w:hAnsi="Angsana New" w:hint="cs"/>
          <w:color w:val="000000"/>
          <w:sz w:val="30"/>
          <w:szCs w:val="30"/>
          <w:cs/>
        </w:rPr>
        <w:t>พิจารณาการด้อยค่าของลูกหนี้การค้าตามวิธีการอย่างง่าย</w:t>
      </w:r>
      <w:r w:rsidRPr="0036411E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36411E">
        <w:rPr>
          <w:rFonts w:ascii="Angsana New" w:hAnsi="Angsana New"/>
          <w:color w:val="000000"/>
          <w:sz w:val="30"/>
          <w:szCs w:val="30"/>
        </w:rPr>
        <w:t>Simplified approach)</w:t>
      </w:r>
      <w:r w:rsidRPr="0036411E">
        <w:rPr>
          <w:rFonts w:ascii="Angsana New" w:hAnsi="Angsana New" w:hint="cs"/>
          <w:color w:val="000000"/>
          <w:sz w:val="30"/>
          <w:szCs w:val="30"/>
          <w:cs/>
        </w:rPr>
        <w:t xml:space="preserve"> โดยใช้ข้อมูลผลขาดทุนด้านเครดิตในอดีตมาพิจารณาอัตราการสูญเสีย</w:t>
      </w:r>
      <w:r w:rsidRPr="0036411E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36411E">
        <w:rPr>
          <w:rFonts w:ascii="Angsana New" w:hAnsi="Angsana New"/>
          <w:color w:val="000000"/>
          <w:sz w:val="30"/>
          <w:szCs w:val="30"/>
        </w:rPr>
        <w:t>loss rate)</w:t>
      </w:r>
      <w:r w:rsidRPr="0036411E">
        <w:rPr>
          <w:rFonts w:ascii="Angsana New" w:hAnsi="Angsana New" w:hint="cs"/>
          <w:color w:val="000000"/>
          <w:sz w:val="30"/>
          <w:szCs w:val="30"/>
          <w:cs/>
        </w:rPr>
        <w:t xml:space="preserve"> และ</w:t>
      </w:r>
      <w:r w:rsidRPr="0036411E">
        <w:rPr>
          <w:rFonts w:ascii="Angsana New" w:hAnsi="Angsana New"/>
          <w:sz w:val="30"/>
          <w:szCs w:val="30"/>
          <w:cs/>
        </w:rPr>
        <w:t xml:space="preserve">ไม่นำข้อมูลที่มีการคาดการณ์ในอนาคต </w:t>
      </w:r>
      <w:r w:rsidRPr="0036411E">
        <w:rPr>
          <w:rFonts w:ascii="Angsana New" w:hAnsi="Angsana New"/>
          <w:sz w:val="30"/>
          <w:szCs w:val="30"/>
        </w:rPr>
        <w:t xml:space="preserve">(Forward-looking information) </w:t>
      </w:r>
      <w:r w:rsidRPr="0036411E">
        <w:rPr>
          <w:rFonts w:ascii="Angsana New" w:hAnsi="Angsana New"/>
          <w:sz w:val="30"/>
          <w:szCs w:val="30"/>
          <w:cs/>
        </w:rPr>
        <w:t>มา</w:t>
      </w:r>
      <w:r w:rsidRPr="0036411E">
        <w:rPr>
          <w:rFonts w:ascii="Angsana New" w:hAnsi="Angsana New" w:hint="cs"/>
          <w:sz w:val="30"/>
          <w:szCs w:val="30"/>
          <w:cs/>
        </w:rPr>
        <w:t>พิจารณา</w:t>
      </w:r>
    </w:p>
    <w:p w14:paraId="19B77821" w14:textId="77777777" w:rsidR="0036411E" w:rsidRPr="0036411E" w:rsidRDefault="0036411E" w:rsidP="0036411E">
      <w:pPr>
        <w:pStyle w:val="Bo-Blankline"/>
        <w:rPr>
          <w:highlight w:val="cyan"/>
        </w:rPr>
      </w:pPr>
    </w:p>
    <w:p w14:paraId="2E885568" w14:textId="77777777" w:rsidR="0036411E" w:rsidRPr="0036411E" w:rsidRDefault="0036411E" w:rsidP="00C151CD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36411E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การวัดมูลค่ายุติธรรม</w:t>
      </w:r>
    </w:p>
    <w:p w14:paraId="3F413695" w14:textId="77777777" w:rsidR="0036411E" w:rsidRPr="0036411E" w:rsidRDefault="0036411E" w:rsidP="0036411E">
      <w:pPr>
        <w:pStyle w:val="Bo-Blankline"/>
      </w:pPr>
    </w:p>
    <w:p w14:paraId="43D7D260" w14:textId="42C5D213" w:rsidR="0036411E" w:rsidRPr="0036411E" w:rsidRDefault="0036411E" w:rsidP="003641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485361">
        <w:rPr>
          <w:rFonts w:ascii="Angsana New" w:hAnsi="Angsana New"/>
          <w:spacing w:val="-2"/>
          <w:sz w:val="30"/>
          <w:szCs w:val="30"/>
          <w:cs/>
        </w:rPr>
        <w:t>บริษัทเลือกวัดมูลค่ายุติธรรมของเงินลงทุนในตราสารทุนที่ไม่อยู่ในความต้องการของตลาด</w:t>
      </w:r>
      <w:r w:rsidRPr="00485361">
        <w:rPr>
          <w:rFonts w:ascii="Angsana New" w:hAnsi="Angsana New" w:hint="cs"/>
          <w:spacing w:val="-2"/>
          <w:sz w:val="30"/>
          <w:szCs w:val="30"/>
          <w:cs/>
        </w:rPr>
        <w:t xml:space="preserve"> ณ วันที่ </w:t>
      </w:r>
      <w:r w:rsidR="00485361" w:rsidRPr="00485361">
        <w:rPr>
          <w:rFonts w:ascii="Angsana New" w:hAnsi="Angsana New"/>
          <w:spacing w:val="-2"/>
          <w:sz w:val="30"/>
          <w:szCs w:val="30"/>
        </w:rPr>
        <w:t xml:space="preserve">30 </w:t>
      </w:r>
      <w:r w:rsidR="00485361" w:rsidRPr="00485361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 w:rsidR="00485361" w:rsidRPr="00485361">
        <w:rPr>
          <w:rFonts w:ascii="Angsana New" w:hAnsi="Angsana New"/>
          <w:sz w:val="30"/>
          <w:szCs w:val="30"/>
          <w:cs/>
        </w:rPr>
        <w:t xml:space="preserve"> </w:t>
      </w:r>
      <w:r w:rsidRPr="0036411E">
        <w:rPr>
          <w:rFonts w:ascii="Angsana New" w:hAnsi="Angsana New"/>
          <w:sz w:val="30"/>
          <w:szCs w:val="30"/>
        </w:rPr>
        <w:t>2563</w:t>
      </w:r>
      <w:r w:rsidRPr="0036411E">
        <w:rPr>
          <w:rFonts w:ascii="Angsana New" w:hAnsi="Angsana New" w:hint="cs"/>
          <w:sz w:val="30"/>
          <w:szCs w:val="30"/>
          <w:cs/>
        </w:rPr>
        <w:t xml:space="preserve"> </w:t>
      </w:r>
      <w:r w:rsidRPr="0036411E">
        <w:rPr>
          <w:rFonts w:ascii="Angsana New" w:hAnsi="Angsana New"/>
          <w:sz w:val="30"/>
          <w:szCs w:val="30"/>
          <w:cs/>
        </w:rPr>
        <w:t xml:space="preserve">ด้วยมูลค่ายุติธรรม ณ วันที่ </w:t>
      </w:r>
      <w:r w:rsidRPr="0036411E">
        <w:rPr>
          <w:rFonts w:ascii="Angsana New" w:hAnsi="Angsana New"/>
          <w:sz w:val="30"/>
          <w:szCs w:val="30"/>
        </w:rPr>
        <w:t>1</w:t>
      </w:r>
      <w:r w:rsidRPr="0036411E">
        <w:rPr>
          <w:rFonts w:ascii="Angsana New" w:hAnsi="Angsana New"/>
          <w:sz w:val="30"/>
          <w:szCs w:val="30"/>
          <w:cs/>
        </w:rPr>
        <w:t xml:space="preserve"> มกราคม </w:t>
      </w:r>
      <w:r w:rsidRPr="0036411E">
        <w:rPr>
          <w:rFonts w:ascii="Angsana New" w:hAnsi="Angsana New"/>
          <w:sz w:val="30"/>
          <w:szCs w:val="30"/>
        </w:rPr>
        <w:t>2563</w:t>
      </w:r>
    </w:p>
    <w:p w14:paraId="49AE7FBF" w14:textId="77777777" w:rsidR="0036411E" w:rsidRPr="0036411E" w:rsidRDefault="0036411E" w:rsidP="0036411E">
      <w:pPr>
        <w:pStyle w:val="Bo-Blankline"/>
        <w:rPr>
          <w:highlight w:val="cyan"/>
        </w:rPr>
      </w:pPr>
    </w:p>
    <w:p w14:paraId="4667982E" w14:textId="77777777" w:rsidR="0036411E" w:rsidRPr="0036411E" w:rsidRDefault="0036411E" w:rsidP="00C151CD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36411E">
        <w:rPr>
          <w:rFonts w:ascii="Angsana New" w:hAnsi="Angsana New" w:hint="cs"/>
          <w:i/>
          <w:iCs/>
          <w:color w:val="000000"/>
          <w:sz w:val="30"/>
          <w:szCs w:val="30"/>
          <w:cs/>
        </w:rPr>
        <w:t>ภาษีเงินได้รอการตัดบัญชี</w:t>
      </w:r>
    </w:p>
    <w:p w14:paraId="0F45F5BB" w14:textId="77777777" w:rsidR="0036411E" w:rsidRPr="0036411E" w:rsidRDefault="0036411E" w:rsidP="0036411E">
      <w:pPr>
        <w:pStyle w:val="Bo-Blankline"/>
        <w:rPr>
          <w:shd w:val="clear" w:color="auto" w:fill="D9D9D9" w:themeFill="background1" w:themeFillShade="D9"/>
        </w:rPr>
      </w:pPr>
    </w:p>
    <w:p w14:paraId="09F0B252" w14:textId="4DCD8A88" w:rsidR="0036411E" w:rsidRDefault="0036411E" w:rsidP="003641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  <w:r w:rsidRPr="0036411E">
        <w:rPr>
          <w:rFonts w:ascii="Angsana New" w:hAnsi="Angsana New"/>
          <w:sz w:val="30"/>
          <w:szCs w:val="30"/>
          <w:cs/>
        </w:rPr>
        <w:t>กลุ่มบริษัท</w:t>
      </w:r>
      <w:r w:rsidRPr="0036411E">
        <w:rPr>
          <w:rFonts w:ascii="Angsana New" w:hAnsi="Angsana New" w:hint="cs"/>
          <w:sz w:val="30"/>
          <w:szCs w:val="30"/>
          <w:cs/>
        </w:rPr>
        <w:t>เลือกไม่นำข้อมูลสถานการณ์</w:t>
      </w:r>
      <w:r w:rsidRPr="0036411E">
        <w:rPr>
          <w:rFonts w:ascii="Angsana New" w:hAnsi="Angsana New"/>
          <w:sz w:val="30"/>
          <w:szCs w:val="30"/>
          <w:cs/>
        </w:rPr>
        <w:t xml:space="preserve"> </w:t>
      </w:r>
      <w:r w:rsidRPr="0036411E">
        <w:rPr>
          <w:rFonts w:ascii="Angsana New" w:hAnsi="Angsana New"/>
          <w:sz w:val="30"/>
          <w:szCs w:val="30"/>
        </w:rPr>
        <w:t xml:space="preserve">COVID-19 </w:t>
      </w:r>
      <w:r w:rsidRPr="0036411E">
        <w:rPr>
          <w:rFonts w:ascii="Angsana New" w:hAnsi="Angsana New" w:hint="cs"/>
          <w:sz w:val="30"/>
          <w:szCs w:val="30"/>
          <w:cs/>
        </w:rPr>
        <w:t>มาเป็นข้อมูลในการประมาณการความเพียงพอของกำไรทางภาษีในอนาคตเพื่อใช้ในการทบทวนมูลค่าของสินทรัพย์ภาษีเงินได้รอการตัดบัญชี ณ วันที่</w:t>
      </w:r>
      <w:r w:rsidR="00485361">
        <w:rPr>
          <w:rFonts w:ascii="Angsana New" w:hAnsi="Angsana New" w:hint="cs"/>
          <w:sz w:val="30"/>
          <w:szCs w:val="30"/>
          <w:cs/>
        </w:rPr>
        <w:t xml:space="preserve"> </w:t>
      </w:r>
      <w:r w:rsidR="00485361">
        <w:rPr>
          <w:rFonts w:ascii="Angsana New" w:hAnsi="Angsana New"/>
          <w:sz w:val="30"/>
          <w:szCs w:val="30"/>
        </w:rPr>
        <w:t xml:space="preserve">30 </w:t>
      </w:r>
      <w:r w:rsidR="00485361">
        <w:rPr>
          <w:rFonts w:ascii="Angsana New" w:hAnsi="Angsana New" w:hint="cs"/>
          <w:sz w:val="30"/>
          <w:szCs w:val="30"/>
          <w:cs/>
        </w:rPr>
        <w:t>มิถุนายน</w:t>
      </w:r>
      <w:r w:rsidRPr="0036411E">
        <w:rPr>
          <w:rFonts w:ascii="Angsana New" w:hAnsi="Angsana New" w:hint="cs"/>
          <w:sz w:val="30"/>
          <w:szCs w:val="30"/>
          <w:cs/>
        </w:rPr>
        <w:t xml:space="preserve"> </w:t>
      </w:r>
      <w:r w:rsidRPr="0036411E">
        <w:rPr>
          <w:rFonts w:ascii="Angsana New" w:hAnsi="Angsana New"/>
          <w:sz w:val="30"/>
          <w:szCs w:val="30"/>
        </w:rPr>
        <w:t>2563</w:t>
      </w:r>
    </w:p>
    <w:p w14:paraId="71F5ADC8" w14:textId="77777777" w:rsidR="0036411E" w:rsidRDefault="0036411E">
      <w:pPr>
        <w:spacing w:line="240" w:lineRule="auto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7918C21F" w14:textId="77777777" w:rsidR="004B6888" w:rsidRDefault="004B6888" w:rsidP="00621F7F">
      <w:pPr>
        <w:pStyle w:val="Caption"/>
        <w:ind w:hanging="900"/>
        <w:rPr>
          <w:cs/>
        </w:rPr>
      </w:pPr>
      <w:r>
        <w:rPr>
          <w:rFonts w:hint="cs"/>
          <w:cs/>
        </w:rPr>
        <w:lastRenderedPageBreak/>
        <w:t>บุคคลหรือ</w:t>
      </w:r>
      <w:r>
        <w:rPr>
          <w:cs/>
        </w:rPr>
        <w:t>กิจการที่เกี่ยวข้องกัน</w:t>
      </w:r>
    </w:p>
    <w:p w14:paraId="45DC11D4" w14:textId="77777777" w:rsidR="004B6888" w:rsidRPr="00F91B1B" w:rsidRDefault="004B6888" w:rsidP="004B6888">
      <w:pPr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26A4C184" w14:textId="6121C8D6" w:rsidR="00F91B1B" w:rsidRDefault="00EA4D1F" w:rsidP="00F91B1B">
      <w:pPr>
        <w:pStyle w:val="Bo-Blankline"/>
        <w:rPr>
          <w:b/>
          <w:sz w:val="30"/>
          <w:szCs w:val="30"/>
        </w:rPr>
      </w:pPr>
      <w:r w:rsidRPr="00EA4D1F">
        <w:rPr>
          <w:b/>
          <w:sz w:val="30"/>
          <w:szCs w:val="30"/>
          <w:cs/>
        </w:rPr>
        <w:t xml:space="preserve">ความสัมพันธ์ที่มีกับบริษัทย่อย และบริษัทร่วมได้เปิดเผยในหมายเหตุข้อ </w:t>
      </w:r>
      <w:r w:rsidR="00485361">
        <w:rPr>
          <w:bCs/>
          <w:sz w:val="30"/>
          <w:szCs w:val="30"/>
          <w:lang w:val="en-US"/>
        </w:rPr>
        <w:t>8</w:t>
      </w:r>
      <w:r w:rsidRPr="00EA4D1F">
        <w:rPr>
          <w:b/>
          <w:sz w:val="30"/>
          <w:szCs w:val="30"/>
          <w:cs/>
        </w:rPr>
        <w:t xml:space="preserve"> และ </w:t>
      </w:r>
      <w:r w:rsidR="00485361">
        <w:rPr>
          <w:bCs/>
          <w:sz w:val="30"/>
          <w:szCs w:val="30"/>
        </w:rPr>
        <w:t>7</w:t>
      </w:r>
      <w:r w:rsidRPr="00EA4D1F">
        <w:rPr>
          <w:b/>
          <w:sz w:val="30"/>
          <w:szCs w:val="30"/>
          <w:cs/>
        </w:rPr>
        <w:t xml:space="preserve"> </w:t>
      </w:r>
      <w:r w:rsidR="00247690">
        <w:rPr>
          <w:rFonts w:hint="cs"/>
          <w:b/>
          <w:sz w:val="30"/>
          <w:szCs w:val="30"/>
          <w:cs/>
        </w:rPr>
        <w:t>สำหรับ</w:t>
      </w:r>
      <w:r w:rsidRPr="00EA4D1F">
        <w:rPr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 ในระหว่าง</w:t>
      </w:r>
      <w:r w:rsidR="00247690">
        <w:rPr>
          <w:rFonts w:hint="cs"/>
          <w:b/>
          <w:sz w:val="30"/>
          <w:szCs w:val="30"/>
          <w:cs/>
        </w:rPr>
        <w:t>งวด</w:t>
      </w:r>
      <w:r w:rsidRPr="00EA4D1F">
        <w:rPr>
          <w:b/>
          <w:sz w:val="30"/>
          <w:szCs w:val="30"/>
          <w:cs/>
        </w:rPr>
        <w:t>มีดังต่อไปนี้</w:t>
      </w:r>
    </w:p>
    <w:p w14:paraId="19A0B414" w14:textId="77777777" w:rsidR="00EA4D1F" w:rsidRPr="00C0326D" w:rsidRDefault="00EA4D1F" w:rsidP="00F91B1B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1"/>
        <w:gridCol w:w="1417"/>
        <w:gridCol w:w="3852"/>
      </w:tblGrid>
      <w:tr w:rsidR="00F91B1B" w:rsidRPr="002E2783" w14:paraId="6B244B51" w14:textId="77777777" w:rsidTr="002B6355">
        <w:trPr>
          <w:trHeight w:val="20"/>
          <w:tblHeader/>
        </w:trPr>
        <w:tc>
          <w:tcPr>
            <w:tcW w:w="3911" w:type="dxa"/>
            <w:shd w:val="clear" w:color="auto" w:fill="auto"/>
          </w:tcPr>
          <w:p w14:paraId="452935E9" w14:textId="77777777" w:rsidR="00F91B1B" w:rsidRDefault="00F91B1B" w:rsidP="00F978C7">
            <w:pPr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4E3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  <w:p w14:paraId="590612E5" w14:textId="77777777" w:rsidR="00F91B1B" w:rsidRPr="00DC00B8" w:rsidRDefault="00F91B1B" w:rsidP="00F978C7">
            <w:pPr>
              <w:ind w:right="-108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90FC091" w14:textId="77777777" w:rsidR="00F91B1B" w:rsidRPr="008A2F4C" w:rsidRDefault="00F91B1B" w:rsidP="00F978C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</w:t>
            </w:r>
            <w:r w:rsidRPr="004E3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จัดตั้ง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4E3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852" w:type="dxa"/>
            <w:shd w:val="clear" w:color="auto" w:fill="auto"/>
          </w:tcPr>
          <w:p w14:paraId="4C5B71A9" w14:textId="77777777" w:rsidR="00F91B1B" w:rsidRPr="004E3A1B" w:rsidRDefault="00F91B1B" w:rsidP="00F978C7">
            <w:pPr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4E3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A4D1F" w:rsidRPr="002E2783" w14:paraId="75A2A197" w14:textId="77777777" w:rsidTr="002B6355">
        <w:trPr>
          <w:trHeight w:val="20"/>
        </w:trPr>
        <w:tc>
          <w:tcPr>
            <w:tcW w:w="3911" w:type="dxa"/>
            <w:shd w:val="clear" w:color="auto" w:fill="auto"/>
          </w:tcPr>
          <w:p w14:paraId="6A6A43FB" w14:textId="77777777" w:rsidR="00EA4D1F" w:rsidRPr="00744476" w:rsidRDefault="00EA4D1F" w:rsidP="00EA4D1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17" w:type="dxa"/>
            <w:shd w:val="clear" w:color="auto" w:fill="auto"/>
          </w:tcPr>
          <w:p w14:paraId="09BEE135" w14:textId="77777777" w:rsidR="00EA4D1F" w:rsidRPr="00744476" w:rsidRDefault="00EA4D1F" w:rsidP="00EA4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  <w:shd w:val="clear" w:color="auto" w:fill="auto"/>
          </w:tcPr>
          <w:p w14:paraId="7AD26CBE" w14:textId="77777777" w:rsidR="00EA4D1F" w:rsidRPr="00744476" w:rsidRDefault="00EA4D1F" w:rsidP="00661902">
            <w:pPr>
              <w:ind w:left="252" w:right="-13" w:hanging="25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สั่งการ และควบคุมกิจกรรมต่าง ๆ ของกิจการไม่ว่าทางตรงหรือทางอ้อม ทั้งนี้รวมถึงกรรมการของกลุ่มบริษัท 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ไม่ว่าจะทำหน้าที่ในระดับบริหารหรือไม่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EA4D1F" w:rsidRPr="002E2783" w14:paraId="7E4DC855" w14:textId="77777777" w:rsidTr="002B6355">
        <w:trPr>
          <w:trHeight w:val="20"/>
        </w:trPr>
        <w:tc>
          <w:tcPr>
            <w:tcW w:w="3911" w:type="dxa"/>
            <w:shd w:val="clear" w:color="auto" w:fill="auto"/>
          </w:tcPr>
          <w:p w14:paraId="7B1E25B2" w14:textId="77777777" w:rsidR="00EA4D1F" w:rsidRPr="00930523" w:rsidRDefault="00EA4D1F" w:rsidP="00EA4D1F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417" w:type="dxa"/>
            <w:shd w:val="clear" w:color="auto" w:fill="auto"/>
          </w:tcPr>
          <w:p w14:paraId="4E992A01" w14:textId="77777777" w:rsidR="00EA4D1F" w:rsidRPr="00930523" w:rsidRDefault="00EA4D1F" w:rsidP="00EA4D1F">
            <w:pPr>
              <w:spacing w:line="360" w:lineRule="exact"/>
              <w:jc w:val="center"/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  <w:shd w:val="clear" w:color="auto" w:fill="auto"/>
          </w:tcPr>
          <w:p w14:paraId="64ED4A71" w14:textId="77777777" w:rsidR="00EA4D1F" w:rsidRPr="00930523" w:rsidRDefault="00EA4D1F" w:rsidP="00EA4D1F">
            <w:pPr>
              <w:spacing w:line="360" w:lineRule="exact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A4D1F" w:rsidRPr="002E2783" w14:paraId="472F98BF" w14:textId="77777777" w:rsidTr="002B6355">
        <w:trPr>
          <w:trHeight w:val="20"/>
        </w:trPr>
        <w:tc>
          <w:tcPr>
            <w:tcW w:w="3911" w:type="dxa"/>
            <w:shd w:val="clear" w:color="auto" w:fill="auto"/>
          </w:tcPr>
          <w:p w14:paraId="090B6BAE" w14:textId="77777777" w:rsidR="00EA4D1F" w:rsidRPr="00930523" w:rsidRDefault="00EA4D1F" w:rsidP="00EA4D1F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930523">
              <w:rPr>
                <w:rFonts w:ascii="Angsana New" w:hAnsi="Angsana New"/>
                <w:sz w:val="30"/>
                <w:szCs w:val="30"/>
                <w:cs/>
              </w:rPr>
              <w:t>ทีพีไอ โฮลดิ้ง</w:t>
            </w: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14:paraId="162E9CFF" w14:textId="77777777" w:rsidR="00EA4D1F" w:rsidRPr="00930523" w:rsidRDefault="00EA4D1F" w:rsidP="00EA4D1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  <w:shd w:val="clear" w:color="auto" w:fill="auto"/>
          </w:tcPr>
          <w:p w14:paraId="1549B19D" w14:textId="77777777" w:rsidR="00EA4D1F" w:rsidRPr="00930523" w:rsidRDefault="00EA4D1F" w:rsidP="00EA4D1F">
            <w:pPr>
              <w:spacing w:line="360" w:lineRule="exact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A4D1F" w:rsidRPr="002E2783" w14:paraId="4C092484" w14:textId="77777777" w:rsidTr="002B6355">
        <w:trPr>
          <w:trHeight w:val="20"/>
        </w:trPr>
        <w:tc>
          <w:tcPr>
            <w:tcW w:w="3911" w:type="dxa"/>
            <w:shd w:val="clear" w:color="auto" w:fill="auto"/>
          </w:tcPr>
          <w:p w14:paraId="0803A085" w14:textId="77777777" w:rsidR="00EA4D1F" w:rsidRPr="00930523" w:rsidRDefault="00EA4D1F" w:rsidP="00EA4D1F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930523">
              <w:rPr>
                <w:rFonts w:ascii="Angsana New" w:hAnsi="Angsana New"/>
                <w:sz w:val="30"/>
                <w:szCs w:val="30"/>
                <w:cs/>
              </w:rPr>
              <w:t>เลียวไพรัตนวิสาหกิจ</w:t>
            </w: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14:paraId="0E31CC96" w14:textId="77777777" w:rsidR="00EA4D1F" w:rsidRPr="00930523" w:rsidRDefault="00EA4D1F" w:rsidP="00EA4D1F">
            <w:pPr>
              <w:spacing w:line="360" w:lineRule="exact"/>
              <w:jc w:val="center"/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  <w:shd w:val="clear" w:color="auto" w:fill="auto"/>
          </w:tcPr>
          <w:p w14:paraId="278247CC" w14:textId="77777777" w:rsidR="00EA4D1F" w:rsidRPr="00930523" w:rsidRDefault="00EA4D1F" w:rsidP="00EA4D1F">
            <w:pPr>
              <w:spacing w:line="360" w:lineRule="exact"/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A4D1F" w:rsidRPr="002E2783" w14:paraId="2A46FB50" w14:textId="77777777" w:rsidTr="002B6355">
        <w:trPr>
          <w:trHeight w:val="20"/>
        </w:trPr>
        <w:tc>
          <w:tcPr>
            <w:tcW w:w="3911" w:type="dxa"/>
            <w:shd w:val="clear" w:color="auto" w:fill="auto"/>
          </w:tcPr>
          <w:p w14:paraId="15CAB9C4" w14:textId="77777777" w:rsidR="00EA4D1F" w:rsidRPr="00930523" w:rsidRDefault="00EA4D1F" w:rsidP="00EA4D1F">
            <w:pPr>
              <w:pStyle w:val="block"/>
              <w:spacing w:after="0" w:line="360" w:lineRule="exact"/>
              <w:ind w:left="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930523">
              <w:rPr>
                <w:rFonts w:ascii="Angsana New" w:hAnsi="Angsana New"/>
                <w:sz w:val="30"/>
                <w:szCs w:val="30"/>
                <w:cs/>
              </w:rPr>
              <w:t>บางกอกสหประกันภัย</w:t>
            </w: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417" w:type="dxa"/>
            <w:shd w:val="clear" w:color="auto" w:fill="auto"/>
          </w:tcPr>
          <w:p w14:paraId="1D455791" w14:textId="77777777" w:rsidR="00EA4D1F" w:rsidRPr="00930523" w:rsidRDefault="00EA4D1F" w:rsidP="00EA4D1F">
            <w:pPr>
              <w:spacing w:line="360" w:lineRule="exact"/>
              <w:jc w:val="center"/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  <w:shd w:val="clear" w:color="auto" w:fill="auto"/>
          </w:tcPr>
          <w:p w14:paraId="083D1478" w14:textId="77777777" w:rsidR="00EA4D1F" w:rsidRPr="00930523" w:rsidRDefault="00EA4D1F" w:rsidP="00EA4D1F">
            <w:pPr>
              <w:spacing w:line="360" w:lineRule="exact"/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A4D1F" w:rsidRPr="002E2783" w14:paraId="2469975F" w14:textId="77777777" w:rsidTr="002B6355">
        <w:trPr>
          <w:trHeight w:val="20"/>
        </w:trPr>
        <w:tc>
          <w:tcPr>
            <w:tcW w:w="3911" w:type="dxa"/>
            <w:shd w:val="clear" w:color="auto" w:fill="auto"/>
          </w:tcPr>
          <w:p w14:paraId="0023FCFD" w14:textId="77777777" w:rsidR="00EA4D1F" w:rsidRPr="00930523" w:rsidRDefault="00EA4D1F" w:rsidP="00EA4D1F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บริษัท ลำปางฟู้ดโปรดักส์ จำกัด</w:t>
            </w:r>
          </w:p>
        </w:tc>
        <w:tc>
          <w:tcPr>
            <w:tcW w:w="1417" w:type="dxa"/>
            <w:shd w:val="clear" w:color="auto" w:fill="auto"/>
          </w:tcPr>
          <w:p w14:paraId="7FAD2FFA" w14:textId="77777777" w:rsidR="00EA4D1F" w:rsidRPr="00930523" w:rsidRDefault="00EA4D1F" w:rsidP="00EA4D1F">
            <w:pPr>
              <w:spacing w:line="360" w:lineRule="exact"/>
              <w:jc w:val="center"/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  <w:shd w:val="clear" w:color="auto" w:fill="auto"/>
          </w:tcPr>
          <w:p w14:paraId="32168142" w14:textId="77777777" w:rsidR="00EA4D1F" w:rsidRPr="00930523" w:rsidRDefault="00EA4D1F" w:rsidP="00EA4D1F">
            <w:pPr>
              <w:spacing w:line="360" w:lineRule="exact"/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A4D1F" w:rsidRPr="002E2783" w14:paraId="018F2E5C" w14:textId="77777777" w:rsidTr="002B6355">
        <w:trPr>
          <w:trHeight w:val="20"/>
        </w:trPr>
        <w:tc>
          <w:tcPr>
            <w:tcW w:w="3911" w:type="dxa"/>
            <w:shd w:val="clear" w:color="auto" w:fill="auto"/>
          </w:tcPr>
          <w:p w14:paraId="01E0DB8D" w14:textId="77777777" w:rsidR="00EA4D1F" w:rsidRPr="00930523" w:rsidRDefault="00EA4D1F" w:rsidP="00EA4D1F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417" w:type="dxa"/>
            <w:shd w:val="clear" w:color="auto" w:fill="auto"/>
          </w:tcPr>
          <w:p w14:paraId="2A536101" w14:textId="77777777" w:rsidR="00EA4D1F" w:rsidRPr="00930523" w:rsidRDefault="00EA4D1F" w:rsidP="00EA4D1F">
            <w:pPr>
              <w:spacing w:line="360" w:lineRule="exact"/>
              <w:jc w:val="center"/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  <w:shd w:val="clear" w:color="auto" w:fill="auto"/>
          </w:tcPr>
          <w:p w14:paraId="5BBD205B" w14:textId="77777777" w:rsidR="00EA4D1F" w:rsidRPr="00930523" w:rsidRDefault="00EA4D1F" w:rsidP="00EA4D1F">
            <w:pPr>
              <w:spacing w:line="360" w:lineRule="exact"/>
              <w:rPr>
                <w:lang w:val="en-US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A4D1F" w:rsidRPr="002E2783" w14:paraId="24AA2188" w14:textId="77777777" w:rsidTr="002B6355">
        <w:trPr>
          <w:trHeight w:val="20"/>
        </w:trPr>
        <w:tc>
          <w:tcPr>
            <w:tcW w:w="3911" w:type="dxa"/>
            <w:shd w:val="clear" w:color="auto" w:fill="auto"/>
          </w:tcPr>
          <w:p w14:paraId="6CF23717" w14:textId="77777777" w:rsidR="00EA4D1F" w:rsidRPr="00930523" w:rsidRDefault="00EA4D1F" w:rsidP="00EA4D1F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บริษัท โรงงานฝ้ายสระบุรี จำกัด</w:t>
            </w:r>
          </w:p>
        </w:tc>
        <w:tc>
          <w:tcPr>
            <w:tcW w:w="1417" w:type="dxa"/>
            <w:shd w:val="clear" w:color="auto" w:fill="auto"/>
          </w:tcPr>
          <w:p w14:paraId="23386BFD" w14:textId="77777777" w:rsidR="00EA4D1F" w:rsidRPr="00930523" w:rsidRDefault="00EA4D1F" w:rsidP="00EA4D1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  <w:shd w:val="clear" w:color="auto" w:fill="auto"/>
          </w:tcPr>
          <w:p w14:paraId="469386E0" w14:textId="77777777" w:rsidR="00EA4D1F" w:rsidRPr="00930523" w:rsidRDefault="00EA4D1F" w:rsidP="00EA4D1F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A4D1F" w:rsidRPr="002E2783" w14:paraId="4975678F" w14:textId="77777777" w:rsidTr="002B6355">
        <w:trPr>
          <w:trHeight w:val="20"/>
        </w:trPr>
        <w:tc>
          <w:tcPr>
            <w:tcW w:w="3911" w:type="dxa"/>
            <w:shd w:val="clear" w:color="auto" w:fill="auto"/>
          </w:tcPr>
          <w:p w14:paraId="2DD5364C" w14:textId="77777777" w:rsidR="00EA4D1F" w:rsidRPr="00930523" w:rsidRDefault="00EA4D1F" w:rsidP="00EA4D1F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บริษัท ไทย ปิโตรเคมีกัล อุตสาหกรรม จำกัด</w:t>
            </w:r>
          </w:p>
        </w:tc>
        <w:tc>
          <w:tcPr>
            <w:tcW w:w="1417" w:type="dxa"/>
            <w:shd w:val="clear" w:color="auto" w:fill="auto"/>
          </w:tcPr>
          <w:p w14:paraId="6790DDEB" w14:textId="77777777" w:rsidR="00EA4D1F" w:rsidRPr="00930523" w:rsidRDefault="00EA4D1F" w:rsidP="00EA4D1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  <w:shd w:val="clear" w:color="auto" w:fill="auto"/>
          </w:tcPr>
          <w:p w14:paraId="3B9E782F" w14:textId="77777777" w:rsidR="00EA4D1F" w:rsidRPr="00930523" w:rsidRDefault="00EA4D1F" w:rsidP="00EA4D1F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A4D1F" w:rsidRPr="002E2783" w14:paraId="7FB1AB92" w14:textId="77777777" w:rsidTr="002B6355">
        <w:trPr>
          <w:trHeight w:val="20"/>
        </w:trPr>
        <w:tc>
          <w:tcPr>
            <w:tcW w:w="3911" w:type="dxa"/>
            <w:shd w:val="clear" w:color="auto" w:fill="auto"/>
          </w:tcPr>
          <w:p w14:paraId="3812B38A" w14:textId="77777777" w:rsidR="00EA4D1F" w:rsidRPr="00930523" w:rsidRDefault="00EA4D1F" w:rsidP="00EA4D1F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417" w:type="dxa"/>
            <w:shd w:val="clear" w:color="auto" w:fill="auto"/>
          </w:tcPr>
          <w:p w14:paraId="407E7FC3" w14:textId="77777777" w:rsidR="00EA4D1F" w:rsidRPr="00930523" w:rsidRDefault="00EA4D1F" w:rsidP="00EA4D1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  <w:shd w:val="clear" w:color="auto" w:fill="auto"/>
          </w:tcPr>
          <w:p w14:paraId="4FF83262" w14:textId="77777777" w:rsidR="00EA4D1F" w:rsidRPr="00930523" w:rsidRDefault="00EA4D1F" w:rsidP="00EA4D1F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A4D1F" w:rsidRPr="002E2783" w14:paraId="54885919" w14:textId="77777777" w:rsidTr="002B6355">
        <w:trPr>
          <w:trHeight w:val="20"/>
        </w:trPr>
        <w:tc>
          <w:tcPr>
            <w:tcW w:w="3911" w:type="dxa"/>
            <w:shd w:val="clear" w:color="auto" w:fill="auto"/>
          </w:tcPr>
          <w:p w14:paraId="5E0FF54D" w14:textId="77777777" w:rsidR="00EA4D1F" w:rsidRPr="00930523" w:rsidRDefault="00EA4D1F" w:rsidP="00EA4D1F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417" w:type="dxa"/>
            <w:shd w:val="clear" w:color="auto" w:fill="auto"/>
          </w:tcPr>
          <w:p w14:paraId="25426F27" w14:textId="77777777" w:rsidR="00EA4D1F" w:rsidRPr="00930523" w:rsidRDefault="00EA4D1F" w:rsidP="00EA4D1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  <w:shd w:val="clear" w:color="auto" w:fill="auto"/>
          </w:tcPr>
          <w:p w14:paraId="00AEFF64" w14:textId="77777777" w:rsidR="00EA4D1F" w:rsidRPr="00930523" w:rsidRDefault="00EA4D1F" w:rsidP="00EA4D1F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A4D1F" w:rsidRPr="002E2783" w14:paraId="228CBF26" w14:textId="77777777" w:rsidTr="002B6355">
        <w:trPr>
          <w:trHeight w:val="20"/>
        </w:trPr>
        <w:tc>
          <w:tcPr>
            <w:tcW w:w="3911" w:type="dxa"/>
            <w:shd w:val="clear" w:color="auto" w:fill="auto"/>
          </w:tcPr>
          <w:p w14:paraId="0DCEEFA6" w14:textId="77777777" w:rsidR="00EA4D1F" w:rsidRPr="00930523" w:rsidRDefault="00EA4D1F" w:rsidP="00EA4D1F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อีโออีจี จำกัด</w:t>
            </w:r>
          </w:p>
        </w:tc>
        <w:tc>
          <w:tcPr>
            <w:tcW w:w="1417" w:type="dxa"/>
            <w:shd w:val="clear" w:color="auto" w:fill="auto"/>
          </w:tcPr>
          <w:p w14:paraId="56CC70E5" w14:textId="77777777" w:rsidR="00EA4D1F" w:rsidRPr="00930523" w:rsidRDefault="00EA4D1F" w:rsidP="00EA4D1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  <w:shd w:val="clear" w:color="auto" w:fill="auto"/>
          </w:tcPr>
          <w:p w14:paraId="7C13E6DE" w14:textId="77777777" w:rsidR="00EA4D1F" w:rsidRPr="00930523" w:rsidRDefault="00EA4D1F" w:rsidP="00EA4D1F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0C8DC8E2" w14:textId="77777777" w:rsidR="00F91B1B" w:rsidRPr="002C4E0B" w:rsidRDefault="00F91B1B" w:rsidP="00F91B1B">
      <w:pPr>
        <w:pStyle w:val="Bo-Blankline"/>
        <w:rPr>
          <w:sz w:val="12"/>
          <w:szCs w:val="12"/>
        </w:rPr>
      </w:pPr>
    </w:p>
    <w:p w14:paraId="366042CB" w14:textId="77777777" w:rsidR="00BB3DBA" w:rsidRDefault="00BB3DBA">
      <w:pPr>
        <w:spacing w:line="240" w:lineRule="auto"/>
        <w:rPr>
          <w:rFonts w:ascii="Angsana New" w:hAnsi="Angsana New"/>
          <w:spacing w:val="10"/>
          <w:sz w:val="30"/>
          <w:szCs w:val="30"/>
          <w:cs/>
        </w:rPr>
      </w:pPr>
      <w:r>
        <w:rPr>
          <w:spacing w:val="10"/>
          <w:cs/>
        </w:rPr>
        <w:br w:type="page"/>
      </w:r>
    </w:p>
    <w:p w14:paraId="25EF4488" w14:textId="77777777" w:rsidR="00F91B1B" w:rsidRPr="007B39D9" w:rsidRDefault="00EA1BAE" w:rsidP="00EA1BAE">
      <w:pPr>
        <w:pStyle w:val="Bo-C1Content"/>
        <w:ind w:hanging="7"/>
        <w:rPr>
          <w:spacing w:val="10"/>
        </w:rPr>
      </w:pPr>
      <w:r w:rsidRPr="00EA1BAE">
        <w:rPr>
          <w:spacing w:val="12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14:paraId="6724E6A0" w14:textId="77777777" w:rsidR="00F91B1B" w:rsidRPr="00133541" w:rsidRDefault="00F91B1B" w:rsidP="00133541">
      <w:pPr>
        <w:pStyle w:val="Bo-Blankline"/>
      </w:pPr>
    </w:p>
    <w:tbl>
      <w:tblPr>
        <w:tblW w:w="88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3"/>
        <w:gridCol w:w="4819"/>
      </w:tblGrid>
      <w:tr w:rsidR="00F91B1B" w14:paraId="5E741883" w14:textId="77777777" w:rsidTr="00BB3DBA">
        <w:trPr>
          <w:tblHeader/>
        </w:trPr>
        <w:tc>
          <w:tcPr>
            <w:tcW w:w="4053" w:type="dxa"/>
          </w:tcPr>
          <w:p w14:paraId="0DB0846F" w14:textId="77777777" w:rsidR="00F91B1B" w:rsidRDefault="00F91B1B" w:rsidP="00F978C7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819" w:type="dxa"/>
          </w:tcPr>
          <w:p w14:paraId="47D556EA" w14:textId="77777777" w:rsidR="00F91B1B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นโยบายการกำหนดราคา</w:t>
            </w:r>
          </w:p>
        </w:tc>
      </w:tr>
      <w:tr w:rsidR="00F91B1B" w14:paraId="763A43A2" w14:textId="77777777" w:rsidTr="00BB3DBA">
        <w:tc>
          <w:tcPr>
            <w:tcW w:w="4053" w:type="dxa"/>
          </w:tcPr>
          <w:p w14:paraId="26DD3AB3" w14:textId="77777777" w:rsidR="00F91B1B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4819" w:type="dxa"/>
          </w:tcPr>
          <w:p w14:paraId="1021A817" w14:textId="77777777" w:rsidR="00F91B1B" w:rsidRPr="008E2B87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ราคาตลาด </w:t>
            </w:r>
          </w:p>
        </w:tc>
      </w:tr>
      <w:tr w:rsidR="00F91B1B" w14:paraId="1B6F93A3" w14:textId="77777777" w:rsidTr="00BB3DBA">
        <w:tc>
          <w:tcPr>
            <w:tcW w:w="4053" w:type="dxa"/>
          </w:tcPr>
          <w:p w14:paraId="3441906B" w14:textId="77777777" w:rsidR="00F91B1B" w:rsidRPr="005420D9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420D9">
              <w:rPr>
                <w:rFonts w:ascii="Angsana New" w:hAnsi="Angsana New" w:hint="cs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4819" w:type="dxa"/>
          </w:tcPr>
          <w:p w14:paraId="524E285F" w14:textId="77777777" w:rsidR="00F91B1B" w:rsidRPr="005420D9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5420D9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F91B1B" w14:paraId="779ED65C" w14:textId="77777777" w:rsidTr="00BB3DBA">
        <w:tc>
          <w:tcPr>
            <w:tcW w:w="4053" w:type="dxa"/>
          </w:tcPr>
          <w:p w14:paraId="227FA6DD" w14:textId="77777777" w:rsidR="00F91B1B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รายได้ค่าบริการพลังงานเพื่อการผลิตไฟฟ้า</w:t>
            </w:r>
          </w:p>
        </w:tc>
        <w:tc>
          <w:tcPr>
            <w:tcW w:w="4819" w:type="dxa"/>
          </w:tcPr>
          <w:p w14:paraId="16312D2D" w14:textId="77777777" w:rsidR="00F91B1B" w:rsidRPr="00765E6D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9470C0">
              <w:rPr>
                <w:rFonts w:ascii="Angsana New" w:hAnsi="Angsana New" w:hint="cs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F91B1B" w14:paraId="468D48F2" w14:textId="77777777" w:rsidTr="00BB3DBA">
        <w:tc>
          <w:tcPr>
            <w:tcW w:w="4053" w:type="dxa"/>
          </w:tcPr>
          <w:p w14:paraId="23927E69" w14:textId="77777777" w:rsidR="00F91B1B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รายได้ค่าบริการส่วนกลาง</w:t>
            </w:r>
          </w:p>
        </w:tc>
        <w:tc>
          <w:tcPr>
            <w:tcW w:w="4819" w:type="dxa"/>
          </w:tcPr>
          <w:p w14:paraId="460846B4" w14:textId="77777777" w:rsidR="00F91B1B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470C0">
              <w:rPr>
                <w:rFonts w:ascii="Angsana New" w:hAnsi="Angsana New" w:hint="cs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DB6C03" w14:paraId="6D3ADEA3" w14:textId="77777777" w:rsidTr="00BB3DBA">
        <w:tc>
          <w:tcPr>
            <w:tcW w:w="4053" w:type="dxa"/>
          </w:tcPr>
          <w:p w14:paraId="353458C9" w14:textId="77777777" w:rsidR="00DB6C03" w:rsidRDefault="00DB6C03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รายได้จากการกำจัดขยะ</w:t>
            </w:r>
          </w:p>
        </w:tc>
        <w:tc>
          <w:tcPr>
            <w:tcW w:w="4819" w:type="dxa"/>
          </w:tcPr>
          <w:p w14:paraId="343EEDF0" w14:textId="77777777" w:rsidR="00DB6C03" w:rsidRPr="009470C0" w:rsidRDefault="00DB6C03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อ้างอิงตามราคาตลาด</w:t>
            </w:r>
          </w:p>
        </w:tc>
      </w:tr>
      <w:tr w:rsidR="00F91B1B" w14:paraId="41A466A8" w14:textId="77777777" w:rsidTr="00BB3DBA">
        <w:tc>
          <w:tcPr>
            <w:tcW w:w="4053" w:type="dxa"/>
          </w:tcPr>
          <w:p w14:paraId="067BF3E0" w14:textId="77777777" w:rsidR="00F91B1B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4819" w:type="dxa"/>
          </w:tcPr>
          <w:p w14:paraId="5C479823" w14:textId="77777777" w:rsidR="00F91B1B" w:rsidRDefault="00DB6C03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อ้างอิงตามราคาตลาด</w:t>
            </w:r>
          </w:p>
        </w:tc>
      </w:tr>
      <w:tr w:rsidR="00F91B1B" w14:paraId="574C2A30" w14:textId="77777777" w:rsidTr="00BB3DBA">
        <w:tc>
          <w:tcPr>
            <w:tcW w:w="4053" w:type="dxa"/>
            <w:shd w:val="clear" w:color="auto" w:fill="auto"/>
          </w:tcPr>
          <w:p w14:paraId="5B03231B" w14:textId="77777777" w:rsidR="00F91B1B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4819" w:type="dxa"/>
            <w:shd w:val="clear" w:color="auto" w:fill="auto"/>
          </w:tcPr>
          <w:p w14:paraId="2266A81D" w14:textId="77777777" w:rsidR="00F91B1B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อ้างอิงตามราคาตลาด</w:t>
            </w:r>
          </w:p>
        </w:tc>
      </w:tr>
      <w:tr w:rsidR="00F91B1B" w14:paraId="6D01B3AD" w14:textId="77777777" w:rsidTr="00BB3DBA">
        <w:tc>
          <w:tcPr>
            <w:tcW w:w="4053" w:type="dxa"/>
            <w:shd w:val="clear" w:color="auto" w:fill="auto"/>
          </w:tcPr>
          <w:p w14:paraId="1FFB627C" w14:textId="77777777" w:rsidR="00F91B1B" w:rsidRPr="005420D9" w:rsidRDefault="00F91B1B" w:rsidP="00D47F2D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D47F2D">
              <w:rPr>
                <w:rFonts w:ascii="Angsana New" w:hAnsi="Angsana New" w:hint="cs"/>
                <w:sz w:val="30"/>
                <w:szCs w:val="30"/>
                <w:cs/>
              </w:rPr>
              <w:t>ไอน้ำ</w:t>
            </w:r>
          </w:p>
        </w:tc>
        <w:tc>
          <w:tcPr>
            <w:tcW w:w="4819" w:type="dxa"/>
            <w:shd w:val="clear" w:color="auto" w:fill="auto"/>
          </w:tcPr>
          <w:p w14:paraId="09FDE9DF" w14:textId="77777777" w:rsidR="00F91B1B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470C0">
              <w:rPr>
                <w:rFonts w:ascii="Angsana New" w:hAnsi="Angsana New" w:hint="cs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F91B1B" w14:paraId="1C137A35" w14:textId="77777777" w:rsidTr="00BB3DBA">
        <w:tc>
          <w:tcPr>
            <w:tcW w:w="4053" w:type="dxa"/>
            <w:shd w:val="clear" w:color="auto" w:fill="auto"/>
          </w:tcPr>
          <w:p w14:paraId="7556DF5E" w14:textId="77777777" w:rsidR="00F91B1B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ซื้อสินค้าเพื่อส่งเสริมการขาย</w:t>
            </w:r>
          </w:p>
        </w:tc>
        <w:tc>
          <w:tcPr>
            <w:tcW w:w="4819" w:type="dxa"/>
            <w:shd w:val="clear" w:color="auto" w:fill="auto"/>
          </w:tcPr>
          <w:p w14:paraId="20C40C2A" w14:textId="77777777" w:rsidR="00F91B1B" w:rsidRPr="009470C0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F91B1B" w:rsidRPr="00DE3B72" w14:paraId="0520BA26" w14:textId="77777777" w:rsidTr="00BB3DBA">
        <w:tc>
          <w:tcPr>
            <w:tcW w:w="4053" w:type="dxa"/>
            <w:shd w:val="clear" w:color="auto" w:fill="auto"/>
          </w:tcPr>
          <w:p w14:paraId="403E5688" w14:textId="77777777" w:rsidR="00F91B1B" w:rsidRPr="00DE3B72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E3B72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819" w:type="dxa"/>
            <w:shd w:val="clear" w:color="auto" w:fill="auto"/>
          </w:tcPr>
          <w:p w14:paraId="328A77BF" w14:textId="77777777" w:rsidR="00F91B1B" w:rsidRPr="00DE3B72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3B72">
              <w:rPr>
                <w:rFonts w:ascii="Angsana New" w:hAnsi="Angsana New"/>
                <w:sz w:val="30"/>
                <w:szCs w:val="30"/>
                <w:lang w:val="en-US"/>
              </w:rPr>
              <w:t xml:space="preserve">MLR </w:t>
            </w:r>
            <w:r w:rsidRPr="00DE3B7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ลบร้อยละ </w:t>
            </w:r>
            <w:r w:rsidR="00035BD4">
              <w:rPr>
                <w:rFonts w:ascii="Angsana New" w:hAnsi="Angsana New"/>
                <w:sz w:val="30"/>
                <w:szCs w:val="30"/>
                <w:lang w:val="en-US"/>
              </w:rPr>
              <w:t>1.5</w:t>
            </w:r>
            <w:r w:rsidR="001E318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E97114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="001E318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E9711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F91B1B" w14:paraId="44F8D0C0" w14:textId="77777777" w:rsidTr="00BB3DBA">
        <w:tc>
          <w:tcPr>
            <w:tcW w:w="4053" w:type="dxa"/>
            <w:shd w:val="clear" w:color="auto" w:fill="auto"/>
          </w:tcPr>
          <w:p w14:paraId="5391FC86" w14:textId="77777777" w:rsidR="00F91B1B" w:rsidRPr="00DE3B72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E3B72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819" w:type="dxa"/>
            <w:shd w:val="clear" w:color="auto" w:fill="auto"/>
          </w:tcPr>
          <w:p w14:paraId="22918DC7" w14:textId="77777777" w:rsidR="00F91B1B" w:rsidRPr="00DE3B72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3B72">
              <w:rPr>
                <w:rFonts w:ascii="Angsana New" w:hAnsi="Angsana New"/>
                <w:sz w:val="30"/>
                <w:szCs w:val="30"/>
                <w:lang w:val="en-US"/>
              </w:rPr>
              <w:t xml:space="preserve">MLR </w:t>
            </w:r>
            <w:r w:rsidRPr="00DE3B7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ลบร้อยละ </w:t>
            </w:r>
            <w:r w:rsidR="00716EF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E3B72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716EF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F91B1B" w14:paraId="13FD0E1D" w14:textId="77777777" w:rsidTr="00BB3DBA">
        <w:tc>
          <w:tcPr>
            <w:tcW w:w="4053" w:type="dxa"/>
          </w:tcPr>
          <w:p w14:paraId="186D3E34" w14:textId="77777777" w:rsidR="00F91B1B" w:rsidRPr="005420D9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420D9"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4819" w:type="dxa"/>
          </w:tcPr>
          <w:p w14:paraId="31F80C4F" w14:textId="77777777" w:rsidR="00F91B1B" w:rsidRPr="005420D9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5420D9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F91B1B" w14:paraId="7EEADEB3" w14:textId="77777777" w:rsidTr="00BB3DBA">
        <w:tc>
          <w:tcPr>
            <w:tcW w:w="4053" w:type="dxa"/>
          </w:tcPr>
          <w:p w14:paraId="6E133916" w14:textId="77777777" w:rsidR="00F91B1B" w:rsidRPr="005420D9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420D9">
              <w:rPr>
                <w:rFonts w:ascii="Angsana New" w:hAnsi="Angsana New" w:hint="cs"/>
                <w:sz w:val="30"/>
                <w:szCs w:val="30"/>
                <w:cs/>
              </w:rPr>
              <w:t>ค่าจ้างผลิตถุงกระดาษ</w:t>
            </w:r>
          </w:p>
        </w:tc>
        <w:tc>
          <w:tcPr>
            <w:tcW w:w="4819" w:type="dxa"/>
          </w:tcPr>
          <w:p w14:paraId="7281F6ED" w14:textId="4BEAAA51" w:rsidR="00F91B1B" w:rsidRPr="005420D9" w:rsidRDefault="00716EF5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F91B1B" w:rsidRPr="005420D9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F91B1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48536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="00F91B1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BD1832">
              <w:rPr>
                <w:rFonts w:ascii="Angsana New" w:hAnsi="Angsana New"/>
                <w:sz w:val="30"/>
                <w:szCs w:val="30"/>
              </w:rPr>
              <w:t>2.6</w:t>
            </w:r>
            <w:r w:rsidR="00F91B1B" w:rsidRPr="005420D9">
              <w:rPr>
                <w:rFonts w:ascii="Angsana New" w:hAnsi="Angsana New" w:hint="cs"/>
                <w:sz w:val="30"/>
                <w:szCs w:val="30"/>
                <w:cs/>
              </w:rPr>
              <w:t xml:space="preserve"> บาทต่อถุง</w:t>
            </w:r>
          </w:p>
        </w:tc>
      </w:tr>
    </w:tbl>
    <w:p w14:paraId="136E7BEE" w14:textId="77777777" w:rsidR="00F91B1B" w:rsidRPr="00D26C90" w:rsidRDefault="00F91B1B" w:rsidP="00434C44">
      <w:pPr>
        <w:pStyle w:val="Bo-Blankline"/>
      </w:pPr>
    </w:p>
    <w:p w14:paraId="2C57001C" w14:textId="0604308B" w:rsidR="00D26C90" w:rsidRPr="00D26C90" w:rsidRDefault="00D26C90" w:rsidP="00D26C90">
      <w:pPr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D26C90">
        <w:rPr>
          <w:rFonts w:ascii="Angsana New" w:hAnsi="Angsana New"/>
          <w:spacing w:val="-2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Pr="00D26C90">
        <w:rPr>
          <w:rFonts w:ascii="Angsana New" w:hAnsi="Angsana New" w:hint="cs"/>
          <w:spacing w:val="-2"/>
          <w:sz w:val="30"/>
          <w:szCs w:val="30"/>
          <w:cs/>
        </w:rPr>
        <w:t>งวดสามเดือนและหกเดือน</w:t>
      </w:r>
      <w:r w:rsidRPr="00D26C90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Pr="00D26C90">
        <w:rPr>
          <w:rFonts w:ascii="Angsana New" w:hAnsi="Angsana New"/>
          <w:spacing w:val="-2"/>
          <w:sz w:val="30"/>
          <w:szCs w:val="30"/>
          <w:lang w:val="en-US"/>
        </w:rPr>
        <w:t>30</w:t>
      </w:r>
      <w:r w:rsidRPr="00D26C90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มิถุนายน </w:t>
      </w:r>
      <w:r w:rsidRPr="00D26C90">
        <w:rPr>
          <w:rFonts w:ascii="Angsana New" w:hAnsi="Angsana New"/>
          <w:spacing w:val="-2"/>
          <w:sz w:val="30"/>
          <w:szCs w:val="30"/>
          <w:cs/>
        </w:rPr>
        <w:t>สรุปได้ดังนี้</w:t>
      </w:r>
    </w:p>
    <w:p w14:paraId="6F3C794B" w14:textId="77777777" w:rsidR="00D26C90" w:rsidRPr="00434C44" w:rsidRDefault="00D26C90" w:rsidP="00434C44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96"/>
        <w:gridCol w:w="1134"/>
        <w:gridCol w:w="236"/>
        <w:gridCol w:w="1135"/>
        <w:gridCol w:w="236"/>
        <w:gridCol w:w="1135"/>
        <w:gridCol w:w="236"/>
        <w:gridCol w:w="1072"/>
      </w:tblGrid>
      <w:tr w:rsidR="00D26C90" w:rsidRPr="00482416" w14:paraId="464AD8DC" w14:textId="77777777" w:rsidTr="002555E1">
        <w:trPr>
          <w:tblHeader/>
        </w:trPr>
        <w:tc>
          <w:tcPr>
            <w:tcW w:w="3996" w:type="dxa"/>
          </w:tcPr>
          <w:p w14:paraId="7E061B4B" w14:textId="77777777" w:rsidR="00D26C90" w:rsidRPr="00482416" w:rsidRDefault="00D26C90" w:rsidP="00D26C90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14:paraId="4B51FF8F" w14:textId="77777777" w:rsidR="00D26C90" w:rsidRPr="00482416" w:rsidRDefault="00D26C90" w:rsidP="00D26C90">
            <w:pPr>
              <w:spacing w:line="240" w:lineRule="auto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3C5FFC5" w14:textId="77777777" w:rsidR="00D26C90" w:rsidRPr="00482416" w:rsidRDefault="00D26C90" w:rsidP="00D26C90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3" w:type="dxa"/>
            <w:gridSpan w:val="3"/>
          </w:tcPr>
          <w:p w14:paraId="7DF1F4D7" w14:textId="77777777" w:rsidR="00D26C90" w:rsidRPr="00482416" w:rsidRDefault="00D26C90" w:rsidP="00D26C90">
            <w:pPr>
              <w:spacing w:line="240" w:lineRule="auto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6C90" w:rsidRPr="00482416" w14:paraId="6400D70C" w14:textId="77777777" w:rsidTr="002555E1">
        <w:trPr>
          <w:tblHeader/>
        </w:trPr>
        <w:tc>
          <w:tcPr>
            <w:tcW w:w="3996" w:type="dxa"/>
          </w:tcPr>
          <w:p w14:paraId="406E5A65" w14:textId="77777777" w:rsidR="00D26C90" w:rsidRPr="00482416" w:rsidRDefault="00D26C90" w:rsidP="00D26C90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824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48241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34" w:type="dxa"/>
          </w:tcPr>
          <w:p w14:paraId="648EB2CD" w14:textId="6277B165" w:rsidR="00D26C90" w:rsidRPr="00482416" w:rsidRDefault="00D26C90" w:rsidP="00D26C9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516E41B5" w14:textId="77777777" w:rsidR="00D26C90" w:rsidRPr="00482416" w:rsidRDefault="00D26C90" w:rsidP="00D26C9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DDB916D" w14:textId="4B42BAF5" w:rsidR="00D26C90" w:rsidRPr="00482416" w:rsidRDefault="00D26C90" w:rsidP="00D26C9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3B66BFD1" w14:textId="77777777" w:rsidR="00D26C90" w:rsidRPr="00482416" w:rsidRDefault="00D26C90" w:rsidP="00D26C9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14:paraId="6FD977C2" w14:textId="36F6CF4A" w:rsidR="00D26C90" w:rsidRPr="00482416" w:rsidRDefault="00D26C90" w:rsidP="00D26C9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04D44E95" w14:textId="77777777" w:rsidR="00D26C90" w:rsidRPr="00482416" w:rsidRDefault="00D26C90" w:rsidP="00D26C9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5FD75C67" w14:textId="4EB4B1C9" w:rsidR="00D26C90" w:rsidRPr="00482416" w:rsidRDefault="00D26C90" w:rsidP="00D26C9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26C90" w:rsidRPr="00482416" w14:paraId="24A3A157" w14:textId="77777777" w:rsidTr="002555E1">
        <w:trPr>
          <w:tblHeader/>
        </w:trPr>
        <w:tc>
          <w:tcPr>
            <w:tcW w:w="3996" w:type="dxa"/>
          </w:tcPr>
          <w:p w14:paraId="0F46DC53" w14:textId="77777777" w:rsidR="00D26C90" w:rsidRPr="00482416" w:rsidRDefault="00D26C90" w:rsidP="00D26C90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4" w:type="dxa"/>
            <w:gridSpan w:val="7"/>
          </w:tcPr>
          <w:p w14:paraId="2C7F2462" w14:textId="77777777" w:rsidR="00D26C90" w:rsidRPr="00482416" w:rsidRDefault="00D26C90" w:rsidP="00D26C90">
            <w:pPr>
              <w:spacing w:line="240" w:lineRule="auto"/>
              <w:ind w:left="-119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241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8241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8241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26C90" w:rsidRPr="00482416" w14:paraId="01BDD594" w14:textId="77777777" w:rsidTr="002555E1">
        <w:tc>
          <w:tcPr>
            <w:tcW w:w="3996" w:type="dxa"/>
          </w:tcPr>
          <w:p w14:paraId="34714300" w14:textId="77777777" w:rsidR="00D26C90" w:rsidRPr="00482416" w:rsidRDefault="00D26C90" w:rsidP="00D26C90">
            <w:pPr>
              <w:spacing w:line="240" w:lineRule="auto"/>
              <w:rPr>
                <w:b/>
                <w:bCs/>
                <w:sz w:val="30"/>
                <w:szCs w:val="30"/>
              </w:rPr>
            </w:pPr>
            <w:r w:rsidRPr="00482416">
              <w:rPr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782419E8" w14:textId="77777777" w:rsidR="00D26C90" w:rsidRPr="00482416" w:rsidRDefault="00D26C90" w:rsidP="00D26C90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02E15B" w14:textId="77777777" w:rsidR="00D26C90" w:rsidRPr="00482416" w:rsidRDefault="00D26C90" w:rsidP="00D26C90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58C0E24" w14:textId="77777777" w:rsidR="00D26C90" w:rsidRPr="00482416" w:rsidRDefault="00D26C90" w:rsidP="00D26C90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0749C0" w14:textId="77777777" w:rsidR="00D26C90" w:rsidRPr="00482416" w:rsidRDefault="00D26C90" w:rsidP="00D26C90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7A54051" w14:textId="77777777" w:rsidR="00D26C90" w:rsidRPr="00482416" w:rsidRDefault="00D26C90" w:rsidP="00D26C90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A116AD" w14:textId="77777777" w:rsidR="00D26C90" w:rsidRPr="00482416" w:rsidRDefault="00D26C90" w:rsidP="00D26C90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63EFCDFA" w14:textId="77777777" w:rsidR="00D26C90" w:rsidRPr="00482416" w:rsidRDefault="00D26C90" w:rsidP="00D26C90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0907" w:rsidRPr="00482416" w14:paraId="20EF9335" w14:textId="77777777" w:rsidTr="00A47A8F">
        <w:tc>
          <w:tcPr>
            <w:tcW w:w="3996" w:type="dxa"/>
          </w:tcPr>
          <w:p w14:paraId="6AB73580" w14:textId="77777777" w:rsidR="007A0907" w:rsidRPr="00482416" w:rsidRDefault="007A0907" w:rsidP="007A0907">
            <w:pPr>
              <w:spacing w:line="240" w:lineRule="auto"/>
              <w:rPr>
                <w:sz w:val="30"/>
                <w:szCs w:val="30"/>
              </w:rPr>
            </w:pPr>
            <w:r w:rsidRPr="00482416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  <w:shd w:val="clear" w:color="auto" w:fill="auto"/>
          </w:tcPr>
          <w:p w14:paraId="118C6C30" w14:textId="6B4B5063" w:rsidR="007A0907" w:rsidRPr="00482416" w:rsidRDefault="007A0907" w:rsidP="007A0907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1F1B25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B612CA3" w14:textId="5D7CB4A1" w:rsidR="007A0907" w:rsidRPr="00482416" w:rsidRDefault="007A0907" w:rsidP="007A0907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FA4D06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269908E" w14:textId="43F828BB" w:rsidR="007A0907" w:rsidRPr="00482416" w:rsidRDefault="007A0907" w:rsidP="007A0907">
            <w:pPr>
              <w:tabs>
                <w:tab w:val="decimal" w:pos="918"/>
              </w:tabs>
              <w:spacing w:line="240" w:lineRule="auto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AE7137">
              <w:rPr>
                <w:rFonts w:ascii="Angsana New" w:hAnsi="Angsana New"/>
                <w:sz w:val="30"/>
                <w:szCs w:val="30"/>
                <w:lang w:val="en-US"/>
              </w:rPr>
              <w:t>309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E7137">
              <w:rPr>
                <w:rFonts w:ascii="Angsana New" w:hAnsi="Angsana New"/>
                <w:sz w:val="30"/>
                <w:szCs w:val="30"/>
              </w:rPr>
              <w:t>176</w:t>
            </w:r>
          </w:p>
        </w:tc>
        <w:tc>
          <w:tcPr>
            <w:tcW w:w="236" w:type="dxa"/>
          </w:tcPr>
          <w:p w14:paraId="06DB8C54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2FA325D8" w14:textId="4399A874" w:rsidR="007A0907" w:rsidRPr="00482416" w:rsidRDefault="007A0907" w:rsidP="007A0907">
            <w:pPr>
              <w:tabs>
                <w:tab w:val="decimal" w:pos="850"/>
              </w:tabs>
              <w:spacing w:line="240" w:lineRule="auto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  <w:r w:rsidRPr="0008180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  <w:r w:rsidRPr="0008180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917</w:t>
            </w:r>
          </w:p>
        </w:tc>
      </w:tr>
      <w:tr w:rsidR="007A0907" w:rsidRPr="00482416" w14:paraId="5E6D8AE9" w14:textId="77777777" w:rsidTr="00A47A8F">
        <w:tc>
          <w:tcPr>
            <w:tcW w:w="3996" w:type="dxa"/>
          </w:tcPr>
          <w:p w14:paraId="21EF1386" w14:textId="77777777" w:rsidR="007A0907" w:rsidRPr="00482416" w:rsidRDefault="007A0907" w:rsidP="007A0907">
            <w:pPr>
              <w:spacing w:line="240" w:lineRule="auto"/>
              <w:rPr>
                <w:sz w:val="30"/>
                <w:szCs w:val="30"/>
              </w:rPr>
            </w:pPr>
            <w:r w:rsidRPr="00482416">
              <w:rPr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134" w:type="dxa"/>
            <w:shd w:val="clear" w:color="auto" w:fill="auto"/>
          </w:tcPr>
          <w:p w14:paraId="6BCCC927" w14:textId="4357D8C1" w:rsidR="007A0907" w:rsidRPr="00482416" w:rsidRDefault="007A0907" w:rsidP="007A0907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4DD654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724236B" w14:textId="3D0C192A" w:rsidR="007A0907" w:rsidRPr="00482416" w:rsidRDefault="007A0907" w:rsidP="007A0907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6F7D9E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032BD4A" w14:textId="4E553342" w:rsidR="007A0907" w:rsidRPr="00482416" w:rsidRDefault="007A0907" w:rsidP="007A0907">
            <w:pPr>
              <w:tabs>
                <w:tab w:val="decimal" w:pos="918"/>
              </w:tabs>
              <w:spacing w:line="240" w:lineRule="auto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</w:t>
            </w:r>
            <w:r w:rsidR="00AE7137">
              <w:rPr>
                <w:rFonts w:ascii="Angsana New" w:hAnsi="Angsana New"/>
                <w:sz w:val="30"/>
                <w:szCs w:val="30"/>
              </w:rPr>
              <w:t>242</w:t>
            </w:r>
          </w:p>
        </w:tc>
        <w:tc>
          <w:tcPr>
            <w:tcW w:w="236" w:type="dxa"/>
          </w:tcPr>
          <w:p w14:paraId="55947DC6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3CA9F01E" w14:textId="4C24624F" w:rsidR="007A0907" w:rsidRPr="00482416" w:rsidRDefault="007A0907" w:rsidP="007A0907">
            <w:pPr>
              <w:tabs>
                <w:tab w:val="decimal" w:pos="850"/>
              </w:tabs>
              <w:spacing w:line="240" w:lineRule="auto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51,064</w:t>
            </w:r>
          </w:p>
        </w:tc>
      </w:tr>
      <w:tr w:rsidR="007A0907" w:rsidRPr="00482416" w14:paraId="65925A9E" w14:textId="77777777" w:rsidTr="00A47A8F">
        <w:tc>
          <w:tcPr>
            <w:tcW w:w="3996" w:type="dxa"/>
          </w:tcPr>
          <w:p w14:paraId="2B76E895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134" w:type="dxa"/>
            <w:shd w:val="clear" w:color="auto" w:fill="auto"/>
          </w:tcPr>
          <w:p w14:paraId="0BC5711A" w14:textId="1C234872" w:rsidR="007A0907" w:rsidRPr="00482416" w:rsidRDefault="007A0907" w:rsidP="007A0907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90A52C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81D61B3" w14:textId="4C272660" w:rsidR="007A0907" w:rsidRPr="00482416" w:rsidRDefault="007A0907" w:rsidP="007A0907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39EC43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B29B72E" w14:textId="428D1E16" w:rsidR="007A0907" w:rsidRPr="00482416" w:rsidRDefault="007A0907" w:rsidP="007A0907">
            <w:pPr>
              <w:tabs>
                <w:tab w:val="decimal" w:pos="918"/>
              </w:tabs>
              <w:spacing w:line="240" w:lineRule="auto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99,093</w:t>
            </w:r>
          </w:p>
        </w:tc>
        <w:tc>
          <w:tcPr>
            <w:tcW w:w="236" w:type="dxa"/>
          </w:tcPr>
          <w:p w14:paraId="0A654EAF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6B88437F" w14:textId="090E25A3" w:rsidR="007A0907" w:rsidRPr="00482416" w:rsidRDefault="007A0907" w:rsidP="007A0907">
            <w:pPr>
              <w:tabs>
                <w:tab w:val="decimal" w:pos="850"/>
              </w:tabs>
              <w:spacing w:line="240" w:lineRule="auto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762554">
              <w:rPr>
                <w:rFonts w:ascii="Angsana New" w:hAnsi="Angsana New"/>
                <w:sz w:val="30"/>
                <w:szCs w:val="30"/>
              </w:rPr>
              <w:t>66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62554">
              <w:rPr>
                <w:rFonts w:ascii="Angsana New" w:hAnsi="Angsana New"/>
                <w:sz w:val="30"/>
                <w:szCs w:val="30"/>
              </w:rPr>
              <w:t>780</w:t>
            </w:r>
          </w:p>
        </w:tc>
      </w:tr>
      <w:tr w:rsidR="007A0907" w:rsidRPr="00482416" w14:paraId="31A50C23" w14:textId="77777777" w:rsidTr="00A47A8F">
        <w:tc>
          <w:tcPr>
            <w:tcW w:w="3996" w:type="dxa"/>
          </w:tcPr>
          <w:p w14:paraId="3AAB466D" w14:textId="77777777" w:rsidR="007A0907" w:rsidRPr="00482416" w:rsidRDefault="007A0907" w:rsidP="007A0907">
            <w:pPr>
              <w:spacing w:line="240" w:lineRule="auto"/>
              <w:rPr>
                <w:sz w:val="30"/>
                <w:szCs w:val="30"/>
              </w:rPr>
            </w:pPr>
            <w:r w:rsidRPr="00482416">
              <w:rPr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1134" w:type="dxa"/>
            <w:shd w:val="clear" w:color="auto" w:fill="auto"/>
          </w:tcPr>
          <w:p w14:paraId="57B99412" w14:textId="109EF936" w:rsidR="007A0907" w:rsidRPr="00482416" w:rsidRDefault="007A0907" w:rsidP="007A0907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725387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DFB257B" w14:textId="0ABA206A" w:rsidR="007A0907" w:rsidRPr="00482416" w:rsidRDefault="007A0907" w:rsidP="007A0907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D9A570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6ACBE04" w14:textId="3AC810ED" w:rsidR="007A0907" w:rsidRPr="00482416" w:rsidRDefault="007A0907" w:rsidP="007A0907">
            <w:pPr>
              <w:tabs>
                <w:tab w:val="decimal" w:pos="918"/>
              </w:tabs>
              <w:spacing w:line="240" w:lineRule="auto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473,700</w:t>
            </w:r>
          </w:p>
        </w:tc>
        <w:tc>
          <w:tcPr>
            <w:tcW w:w="236" w:type="dxa"/>
          </w:tcPr>
          <w:p w14:paraId="7C024A89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7EF2549D" w14:textId="3538595E" w:rsidR="007A0907" w:rsidRPr="00482416" w:rsidRDefault="007A0907" w:rsidP="007A0907">
            <w:pPr>
              <w:tabs>
                <w:tab w:val="decimal" w:pos="850"/>
              </w:tabs>
              <w:spacing w:line="240" w:lineRule="auto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518,728</w:t>
            </w:r>
          </w:p>
        </w:tc>
      </w:tr>
      <w:tr w:rsidR="007A0907" w:rsidRPr="00482416" w14:paraId="2F6A84F7" w14:textId="77777777" w:rsidTr="00A47A8F">
        <w:tc>
          <w:tcPr>
            <w:tcW w:w="3996" w:type="dxa"/>
          </w:tcPr>
          <w:p w14:paraId="23CF735B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ซื้อไอน้ำ</w:t>
            </w:r>
          </w:p>
        </w:tc>
        <w:tc>
          <w:tcPr>
            <w:tcW w:w="1134" w:type="dxa"/>
            <w:shd w:val="clear" w:color="auto" w:fill="auto"/>
          </w:tcPr>
          <w:p w14:paraId="68893F53" w14:textId="3DCB3E25" w:rsidR="007A0907" w:rsidRPr="00482416" w:rsidRDefault="007A0907" w:rsidP="007A0907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4F481D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08E6F22" w14:textId="69A0C8C4" w:rsidR="007A0907" w:rsidRPr="00482416" w:rsidRDefault="007A0907" w:rsidP="007A0907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4A22BA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E22F5F7" w14:textId="283E3342" w:rsidR="007A0907" w:rsidRPr="00482416" w:rsidRDefault="007A0907" w:rsidP="007A0907">
            <w:pPr>
              <w:tabs>
                <w:tab w:val="decimal" w:pos="918"/>
              </w:tabs>
              <w:spacing w:line="240" w:lineRule="auto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8,921</w:t>
            </w:r>
          </w:p>
        </w:tc>
        <w:tc>
          <w:tcPr>
            <w:tcW w:w="236" w:type="dxa"/>
          </w:tcPr>
          <w:p w14:paraId="3E42C7A4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22F1C049" w14:textId="392420BA" w:rsidR="007A0907" w:rsidRPr="00482416" w:rsidRDefault="007A0907" w:rsidP="007A0907">
            <w:pPr>
              <w:tabs>
                <w:tab w:val="decimal" w:pos="850"/>
              </w:tabs>
              <w:spacing w:line="240" w:lineRule="auto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12,057</w:t>
            </w:r>
          </w:p>
        </w:tc>
      </w:tr>
      <w:tr w:rsidR="00762554" w:rsidRPr="00482416" w14:paraId="3E5FE8AF" w14:textId="77777777" w:rsidTr="00A47A8F">
        <w:tc>
          <w:tcPr>
            <w:tcW w:w="3996" w:type="dxa"/>
          </w:tcPr>
          <w:p w14:paraId="247BC668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ซื้อสินค้าเพื่อส่งเสริมการขาย</w:t>
            </w:r>
          </w:p>
        </w:tc>
        <w:tc>
          <w:tcPr>
            <w:tcW w:w="1134" w:type="dxa"/>
            <w:shd w:val="clear" w:color="auto" w:fill="auto"/>
          </w:tcPr>
          <w:p w14:paraId="3B7752FB" w14:textId="391BEDC1" w:rsidR="00762554" w:rsidRPr="00482416" w:rsidRDefault="00762554" w:rsidP="0076255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B740CC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03DB53D" w14:textId="1D71BE9D" w:rsidR="00762554" w:rsidRPr="00482416" w:rsidRDefault="00762554" w:rsidP="0076255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5ECAFE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19E200D" w14:textId="754138AD" w:rsidR="00762554" w:rsidRPr="00482416" w:rsidRDefault="00762554" w:rsidP="00762554">
            <w:pPr>
              <w:tabs>
                <w:tab w:val="decimal" w:pos="918"/>
              </w:tabs>
              <w:spacing w:line="240" w:lineRule="auto"/>
              <w:ind w:left="-115" w:right="-10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18,903</w:t>
            </w:r>
          </w:p>
        </w:tc>
        <w:tc>
          <w:tcPr>
            <w:tcW w:w="236" w:type="dxa"/>
          </w:tcPr>
          <w:p w14:paraId="5A409240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7A378114" w14:textId="713CC74F" w:rsidR="00762554" w:rsidRPr="00482416" w:rsidRDefault="00762554" w:rsidP="00762554">
            <w:pPr>
              <w:tabs>
                <w:tab w:val="decimal" w:pos="850"/>
              </w:tabs>
              <w:spacing w:line="240" w:lineRule="auto"/>
              <w:ind w:left="-115" w:right="-10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5,868</w:t>
            </w:r>
          </w:p>
        </w:tc>
      </w:tr>
      <w:tr w:rsidR="00762554" w:rsidRPr="00482416" w14:paraId="72F054B3" w14:textId="77777777" w:rsidTr="00A47A8F">
        <w:tc>
          <w:tcPr>
            <w:tcW w:w="3996" w:type="dxa"/>
          </w:tcPr>
          <w:p w14:paraId="006E4457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34" w:type="dxa"/>
            <w:shd w:val="clear" w:color="auto" w:fill="auto"/>
          </w:tcPr>
          <w:p w14:paraId="21406B04" w14:textId="7F7CD68F" w:rsidR="00762554" w:rsidRPr="00482416" w:rsidRDefault="00762554" w:rsidP="0076255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562EC7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84D61B8" w14:textId="31F82D93" w:rsidR="00762554" w:rsidRPr="00482416" w:rsidRDefault="00762554" w:rsidP="0076255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AAB4B2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EE2FD3C" w14:textId="62282C8C" w:rsidR="00762554" w:rsidRPr="00482416" w:rsidRDefault="00762554" w:rsidP="00762554">
            <w:pPr>
              <w:tabs>
                <w:tab w:val="decimal" w:pos="918"/>
              </w:tabs>
              <w:spacing w:line="240" w:lineRule="auto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1,264,375</w:t>
            </w:r>
          </w:p>
        </w:tc>
        <w:tc>
          <w:tcPr>
            <w:tcW w:w="236" w:type="dxa"/>
          </w:tcPr>
          <w:p w14:paraId="4519C847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092531B3" w14:textId="58854EDB" w:rsidR="00762554" w:rsidRPr="00482416" w:rsidRDefault="00762554" w:rsidP="00762554">
            <w:pPr>
              <w:tabs>
                <w:tab w:val="decimal" w:pos="850"/>
              </w:tabs>
              <w:spacing w:line="240" w:lineRule="auto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815,499</w:t>
            </w:r>
          </w:p>
        </w:tc>
      </w:tr>
      <w:tr w:rsidR="00762554" w:rsidRPr="00482416" w14:paraId="4332D41E" w14:textId="77777777" w:rsidTr="00A47A8F">
        <w:tc>
          <w:tcPr>
            <w:tcW w:w="3996" w:type="dxa"/>
          </w:tcPr>
          <w:p w14:paraId="08EE4B78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ดอกเบี้</w:t>
            </w:r>
            <w:r w:rsidRPr="00482416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ยรับ</w:t>
            </w:r>
          </w:p>
        </w:tc>
        <w:tc>
          <w:tcPr>
            <w:tcW w:w="1134" w:type="dxa"/>
            <w:shd w:val="clear" w:color="auto" w:fill="auto"/>
          </w:tcPr>
          <w:p w14:paraId="38D1F88F" w14:textId="734016CB" w:rsidR="00762554" w:rsidRPr="00482416" w:rsidRDefault="00762554" w:rsidP="0076255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39681A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75BABB3" w14:textId="27FD9F15" w:rsidR="00762554" w:rsidRPr="00482416" w:rsidRDefault="00762554" w:rsidP="0076255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2D6CE57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5B6B10E" w14:textId="675072FD" w:rsidR="00762554" w:rsidRPr="00482416" w:rsidRDefault="00762554" w:rsidP="00762554">
            <w:pPr>
              <w:tabs>
                <w:tab w:val="decimal" w:pos="918"/>
              </w:tabs>
              <w:spacing w:line="240" w:lineRule="auto"/>
              <w:ind w:left="-115" w:right="-10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6,085</w:t>
            </w:r>
          </w:p>
        </w:tc>
        <w:tc>
          <w:tcPr>
            <w:tcW w:w="236" w:type="dxa"/>
          </w:tcPr>
          <w:p w14:paraId="1CB32A93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2074FDA1" w14:textId="5E3EA445" w:rsidR="00762554" w:rsidRPr="00482416" w:rsidRDefault="00762554" w:rsidP="00762554">
            <w:pPr>
              <w:tabs>
                <w:tab w:val="decimal" w:pos="850"/>
              </w:tabs>
              <w:spacing w:line="240" w:lineRule="auto"/>
              <w:ind w:left="-115" w:right="-10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3,483</w:t>
            </w:r>
          </w:p>
        </w:tc>
      </w:tr>
      <w:tr w:rsidR="00762554" w:rsidRPr="00482416" w14:paraId="05AE12D6" w14:textId="77777777" w:rsidTr="00A47A8F">
        <w:tc>
          <w:tcPr>
            <w:tcW w:w="3996" w:type="dxa"/>
          </w:tcPr>
          <w:p w14:paraId="10005972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ดอกเบี้</w:t>
            </w:r>
            <w:r w:rsidRPr="00482416">
              <w:rPr>
                <w:rFonts w:ascii="Angsana New" w:hAnsi="Angsana New"/>
                <w:sz w:val="30"/>
                <w:szCs w:val="30"/>
                <w:cs/>
                <w:lang w:val="en-US"/>
              </w:rPr>
              <w:t>ย</w:t>
            </w:r>
            <w:r w:rsidRPr="004824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จ่าย</w:t>
            </w:r>
          </w:p>
        </w:tc>
        <w:tc>
          <w:tcPr>
            <w:tcW w:w="1134" w:type="dxa"/>
            <w:shd w:val="clear" w:color="auto" w:fill="auto"/>
          </w:tcPr>
          <w:p w14:paraId="78741605" w14:textId="7CB76AD8" w:rsidR="00762554" w:rsidRPr="00482416" w:rsidRDefault="00762554" w:rsidP="0076255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7DB315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94BEA72" w14:textId="12F7622B" w:rsidR="00762554" w:rsidRPr="00482416" w:rsidRDefault="00762554" w:rsidP="0076255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6DEBA2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3F585FB" w14:textId="0C2F1AD6" w:rsidR="00762554" w:rsidRPr="00482416" w:rsidRDefault="00762554" w:rsidP="00762554">
            <w:pPr>
              <w:tabs>
                <w:tab w:val="decimal" w:pos="918"/>
              </w:tabs>
              <w:spacing w:line="240" w:lineRule="auto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236" w:type="dxa"/>
          </w:tcPr>
          <w:p w14:paraId="2D21F01C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0A053AD1" w14:textId="00578EEE" w:rsidR="00762554" w:rsidRPr="00482416" w:rsidRDefault="00762554" w:rsidP="00762554">
            <w:pPr>
              <w:tabs>
                <w:tab w:val="decimal" w:pos="850"/>
              </w:tabs>
              <w:spacing w:line="240" w:lineRule="auto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515</w:t>
            </w:r>
          </w:p>
        </w:tc>
      </w:tr>
      <w:tr w:rsidR="00762554" w:rsidRPr="00482416" w14:paraId="09DC508E" w14:textId="77777777" w:rsidTr="00A47A8F">
        <w:tc>
          <w:tcPr>
            <w:tcW w:w="3996" w:type="dxa"/>
          </w:tcPr>
          <w:p w14:paraId="021543FC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รายได้จากการกำจัดขยะ</w:t>
            </w:r>
          </w:p>
        </w:tc>
        <w:tc>
          <w:tcPr>
            <w:tcW w:w="1134" w:type="dxa"/>
            <w:shd w:val="clear" w:color="auto" w:fill="auto"/>
          </w:tcPr>
          <w:p w14:paraId="04DDBC6B" w14:textId="238ADF79" w:rsidR="00762554" w:rsidRPr="00B24305" w:rsidRDefault="00762554" w:rsidP="0076255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920C3F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2ECA047" w14:textId="70019DC4" w:rsidR="00762554" w:rsidRPr="00B24305" w:rsidRDefault="00762554" w:rsidP="0076255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CD6E5A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60F5321" w14:textId="7E1BE401" w:rsidR="00762554" w:rsidRPr="00482416" w:rsidRDefault="00762554" w:rsidP="00762554">
            <w:pPr>
              <w:tabs>
                <w:tab w:val="decimal" w:pos="918"/>
              </w:tabs>
              <w:spacing w:line="240" w:lineRule="auto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57,897</w:t>
            </w:r>
          </w:p>
        </w:tc>
        <w:tc>
          <w:tcPr>
            <w:tcW w:w="236" w:type="dxa"/>
          </w:tcPr>
          <w:p w14:paraId="54F50110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5636A81D" w14:textId="017BCE84" w:rsidR="00762554" w:rsidRPr="00482416" w:rsidRDefault="00762554" w:rsidP="00762554">
            <w:pPr>
              <w:tabs>
                <w:tab w:val="decimal" w:pos="850"/>
              </w:tabs>
              <w:spacing w:line="240" w:lineRule="auto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40,758</w:t>
            </w:r>
          </w:p>
        </w:tc>
      </w:tr>
      <w:tr w:rsidR="00434C44" w:rsidRPr="00482416" w14:paraId="245BE979" w14:textId="77777777" w:rsidTr="00A47A8F">
        <w:tc>
          <w:tcPr>
            <w:tcW w:w="3996" w:type="dxa"/>
          </w:tcPr>
          <w:p w14:paraId="38323F32" w14:textId="77777777" w:rsidR="00434C44" w:rsidRDefault="00434C4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AAF3AED" w14:textId="77777777" w:rsidR="00434C44" w:rsidRDefault="00434C44" w:rsidP="0076255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F74872A" w14:textId="77777777" w:rsidR="00434C44" w:rsidRPr="00482416" w:rsidRDefault="00434C4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47233D8" w14:textId="77777777" w:rsidR="00434C44" w:rsidRDefault="00434C44" w:rsidP="0076255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C3BBA4A" w14:textId="77777777" w:rsidR="00434C44" w:rsidRPr="00482416" w:rsidRDefault="00434C4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A66740A" w14:textId="77777777" w:rsidR="00434C44" w:rsidRDefault="00434C44" w:rsidP="00762554">
            <w:pPr>
              <w:tabs>
                <w:tab w:val="decimal" w:pos="918"/>
              </w:tabs>
              <w:spacing w:line="240" w:lineRule="auto"/>
              <w:ind w:left="-115" w:right="-10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77E5E3A" w14:textId="77777777" w:rsidR="00434C44" w:rsidRPr="00482416" w:rsidRDefault="00434C4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05F1B290" w14:textId="77777777" w:rsidR="00434C44" w:rsidRDefault="00434C44" w:rsidP="00762554">
            <w:pPr>
              <w:tabs>
                <w:tab w:val="decimal" w:pos="850"/>
              </w:tabs>
              <w:spacing w:line="240" w:lineRule="auto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2554" w:rsidRPr="00482416" w14:paraId="47AB2A9D" w14:textId="77777777" w:rsidTr="002555E1">
        <w:tc>
          <w:tcPr>
            <w:tcW w:w="3996" w:type="dxa"/>
          </w:tcPr>
          <w:p w14:paraId="640B2044" w14:textId="05F3A4F2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3A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  <w:r w:rsidRPr="00923AF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923A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</w:t>
            </w:r>
            <w:r w:rsidRPr="00923A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9E1B1E3" w14:textId="24B06152" w:rsidR="00762554" w:rsidRPr="00482416" w:rsidRDefault="00762554" w:rsidP="0076255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2721B80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E959C4B" w14:textId="3073903A" w:rsidR="00762554" w:rsidRPr="00482416" w:rsidRDefault="00762554" w:rsidP="0076255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C99DC2F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5A1006B" w14:textId="0E6D8A46" w:rsidR="00762554" w:rsidRPr="00482416" w:rsidRDefault="00762554" w:rsidP="00762554">
            <w:pPr>
              <w:tabs>
                <w:tab w:val="decimal" w:pos="918"/>
              </w:tabs>
              <w:spacing w:line="240" w:lineRule="auto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99E0C2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36507527" w14:textId="1C7E32E7" w:rsidR="00762554" w:rsidRPr="00482416" w:rsidRDefault="00762554" w:rsidP="00762554">
            <w:pPr>
              <w:tabs>
                <w:tab w:val="decimal" w:pos="850"/>
              </w:tabs>
              <w:spacing w:line="240" w:lineRule="auto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2554" w:rsidRPr="00482416" w14:paraId="1FE1230B" w14:textId="77777777" w:rsidTr="00A47A8F">
        <w:tc>
          <w:tcPr>
            <w:tcW w:w="3996" w:type="dxa"/>
          </w:tcPr>
          <w:p w14:paraId="3AFCD42C" w14:textId="6ACEF93C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</w:tcPr>
          <w:p w14:paraId="10647766" w14:textId="7EAF659A" w:rsidR="00762554" w:rsidRPr="00482416" w:rsidRDefault="00762554" w:rsidP="0076255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454E9B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2E5863E" w14:textId="213C50AF" w:rsidR="00762554" w:rsidRPr="00482416" w:rsidRDefault="00762554" w:rsidP="0076255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5BF520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4D7CF86" w14:textId="46FD581D" w:rsidR="00762554" w:rsidRPr="00482416" w:rsidRDefault="00762554" w:rsidP="00762554">
            <w:pPr>
              <w:tabs>
                <w:tab w:val="decimal" w:pos="918"/>
              </w:tabs>
              <w:spacing w:line="240" w:lineRule="auto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50,384</w:t>
            </w:r>
          </w:p>
        </w:tc>
        <w:tc>
          <w:tcPr>
            <w:tcW w:w="236" w:type="dxa"/>
          </w:tcPr>
          <w:p w14:paraId="46412E08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4D8FC764" w14:textId="21F013FB" w:rsidR="00762554" w:rsidRDefault="00762554" w:rsidP="00762554">
            <w:pPr>
              <w:tabs>
                <w:tab w:val="decimal" w:pos="850"/>
              </w:tabs>
              <w:spacing w:line="240" w:lineRule="auto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56,963</w:t>
            </w:r>
          </w:p>
        </w:tc>
      </w:tr>
      <w:tr w:rsidR="00762554" w:rsidRPr="00482416" w14:paraId="75B2614B" w14:textId="77777777" w:rsidTr="00A47A8F">
        <w:tc>
          <w:tcPr>
            <w:tcW w:w="3996" w:type="dxa"/>
          </w:tcPr>
          <w:p w14:paraId="0C8EB3E3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ค่าใช้จ่ายใน</w:t>
            </w: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482416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34" w:type="dxa"/>
            <w:shd w:val="clear" w:color="auto" w:fill="auto"/>
          </w:tcPr>
          <w:p w14:paraId="5997BFB0" w14:textId="5B64F97A" w:rsidR="00762554" w:rsidRPr="00482416" w:rsidRDefault="00762554" w:rsidP="0076255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DA1B3EE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F808801" w14:textId="6BF5B0A9" w:rsidR="00762554" w:rsidRPr="00482416" w:rsidRDefault="00762554" w:rsidP="0076255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EE6055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3F29225" w14:textId="7EFA31B7" w:rsidR="00762554" w:rsidRPr="00482416" w:rsidRDefault="00762554" w:rsidP="0076255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5,127</w:t>
            </w:r>
          </w:p>
        </w:tc>
        <w:tc>
          <w:tcPr>
            <w:tcW w:w="236" w:type="dxa"/>
          </w:tcPr>
          <w:p w14:paraId="0BDD5343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44CFDF32" w14:textId="3B84868C" w:rsidR="00762554" w:rsidRPr="00482416" w:rsidRDefault="00E03799" w:rsidP="00762554">
            <w:pPr>
              <w:tabs>
                <w:tab w:val="decimal" w:pos="85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="007625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155</w:t>
            </w:r>
          </w:p>
        </w:tc>
      </w:tr>
      <w:tr w:rsidR="00762554" w:rsidRPr="00482416" w14:paraId="4946CDF2" w14:textId="77777777" w:rsidTr="00A47A8F">
        <w:tc>
          <w:tcPr>
            <w:tcW w:w="3996" w:type="dxa"/>
          </w:tcPr>
          <w:p w14:paraId="574B7C2C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4" w:type="dxa"/>
            <w:shd w:val="clear" w:color="auto" w:fill="auto"/>
          </w:tcPr>
          <w:p w14:paraId="05E77CA1" w14:textId="77777777" w:rsidR="00762554" w:rsidRPr="00482416" w:rsidRDefault="00762554" w:rsidP="0076255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A4DB65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B81804A" w14:textId="77777777" w:rsidR="00762554" w:rsidRPr="00482416" w:rsidRDefault="00762554" w:rsidP="0076255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23857A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7C4770F" w14:textId="77777777" w:rsidR="00762554" w:rsidRPr="00482416" w:rsidRDefault="00762554" w:rsidP="0076255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1836D7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26FCBF62" w14:textId="77777777" w:rsidR="00762554" w:rsidRPr="00482416" w:rsidRDefault="00762554" w:rsidP="0076255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2554" w:rsidRPr="00482416" w14:paraId="364BCA5C" w14:textId="77777777" w:rsidTr="00A47A8F">
        <w:tc>
          <w:tcPr>
            <w:tcW w:w="3996" w:type="dxa"/>
          </w:tcPr>
          <w:p w14:paraId="3C57915C" w14:textId="77777777" w:rsidR="00762554" w:rsidRPr="00482416" w:rsidRDefault="00762554" w:rsidP="0076255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  <w:shd w:val="clear" w:color="auto" w:fill="auto"/>
          </w:tcPr>
          <w:p w14:paraId="0670451A" w14:textId="03D13456" w:rsidR="00762554" w:rsidRPr="00422A22" w:rsidRDefault="004E61F3" w:rsidP="0076255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36" w:type="dxa"/>
          </w:tcPr>
          <w:p w14:paraId="1C179F49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14666C5" w14:textId="1A84AC72" w:rsidR="00762554" w:rsidRPr="00482416" w:rsidRDefault="00762554" w:rsidP="0076255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36" w:type="dxa"/>
          </w:tcPr>
          <w:p w14:paraId="14E176B3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893706B" w14:textId="010AA87E" w:rsidR="00762554" w:rsidRPr="00422A22" w:rsidRDefault="00762554" w:rsidP="0076255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  <w:tc>
          <w:tcPr>
            <w:tcW w:w="236" w:type="dxa"/>
          </w:tcPr>
          <w:p w14:paraId="3B4C85F9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01BC77C7" w14:textId="63C8C682" w:rsidR="00762554" w:rsidRPr="00482416" w:rsidRDefault="00762554" w:rsidP="00762554">
            <w:pPr>
              <w:tabs>
                <w:tab w:val="decimal" w:pos="850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2A22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762554" w:rsidRPr="00482416" w14:paraId="480CC335" w14:textId="77777777" w:rsidTr="00A47A8F">
        <w:tc>
          <w:tcPr>
            <w:tcW w:w="3996" w:type="dxa"/>
          </w:tcPr>
          <w:p w14:paraId="149F06B1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34" w:type="dxa"/>
            <w:shd w:val="clear" w:color="auto" w:fill="auto"/>
          </w:tcPr>
          <w:p w14:paraId="33D0618F" w14:textId="1C8F403E" w:rsidR="00762554" w:rsidRPr="00341171" w:rsidRDefault="00762554" w:rsidP="0076255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4E61F3">
              <w:rPr>
                <w:rFonts w:ascii="Angsana New" w:hAnsi="Angsana New"/>
                <w:sz w:val="30"/>
                <w:szCs w:val="30"/>
              </w:rPr>
              <w:t>39,953</w:t>
            </w:r>
          </w:p>
        </w:tc>
        <w:tc>
          <w:tcPr>
            <w:tcW w:w="236" w:type="dxa"/>
          </w:tcPr>
          <w:p w14:paraId="5C3B79B3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0B89E31" w14:textId="79D4D0A0" w:rsidR="00762554" w:rsidRPr="00482416" w:rsidRDefault="00762554" w:rsidP="0076255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117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341171">
              <w:rPr>
                <w:rFonts w:ascii="Angsana New" w:hAnsi="Angsana New"/>
                <w:sz w:val="30"/>
                <w:szCs w:val="30"/>
              </w:rPr>
              <w:t>,0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34117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7599B9A8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574459D" w14:textId="10EE9456" w:rsidR="00762554" w:rsidRPr="00081808" w:rsidRDefault="00762554" w:rsidP="0076255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132,300</w:t>
            </w:r>
          </w:p>
        </w:tc>
        <w:tc>
          <w:tcPr>
            <w:tcW w:w="236" w:type="dxa"/>
          </w:tcPr>
          <w:p w14:paraId="789F5AF1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1470D7A0" w14:textId="13318754" w:rsidR="00762554" w:rsidRPr="00482416" w:rsidRDefault="00762554" w:rsidP="00762554">
            <w:pPr>
              <w:tabs>
                <w:tab w:val="decimal" w:pos="85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8180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Pr="0008180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969</w:t>
            </w:r>
          </w:p>
        </w:tc>
      </w:tr>
      <w:tr w:rsidR="00762554" w:rsidRPr="00482416" w14:paraId="106A1947" w14:textId="77777777" w:rsidTr="00A47A8F">
        <w:tc>
          <w:tcPr>
            <w:tcW w:w="3996" w:type="dxa"/>
          </w:tcPr>
          <w:p w14:paraId="7F051EEC" w14:textId="6FB5A7F8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  <w:shd w:val="clear" w:color="auto" w:fill="auto"/>
          </w:tcPr>
          <w:p w14:paraId="02805181" w14:textId="4F967D38" w:rsidR="00762554" w:rsidRPr="00341171" w:rsidRDefault="004E61F3" w:rsidP="0076255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1,166</w:t>
            </w:r>
          </w:p>
        </w:tc>
        <w:tc>
          <w:tcPr>
            <w:tcW w:w="236" w:type="dxa"/>
          </w:tcPr>
          <w:p w14:paraId="0FC36874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68AF286" w14:textId="3CC81BDD" w:rsidR="00762554" w:rsidRPr="00341171" w:rsidRDefault="00762554" w:rsidP="00762554">
            <w:pPr>
              <w:spacing w:line="240" w:lineRule="auto"/>
              <w:ind w:left="-70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B86DAFE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F8C13B8" w14:textId="2BBD6150" w:rsidR="00762554" w:rsidRPr="00081808" w:rsidRDefault="00762554" w:rsidP="0076255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236" w:type="dxa"/>
          </w:tcPr>
          <w:p w14:paraId="6BDD64B0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276CB50A" w14:textId="12778A7D" w:rsidR="00762554" w:rsidRPr="00081808" w:rsidRDefault="00762554" w:rsidP="0076255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762554" w:rsidRPr="00482416" w14:paraId="2FE7CD0B" w14:textId="77777777" w:rsidTr="00A47A8F">
        <w:tc>
          <w:tcPr>
            <w:tcW w:w="3996" w:type="dxa"/>
          </w:tcPr>
          <w:p w14:paraId="2CA996EE" w14:textId="77777777" w:rsidR="00762554" w:rsidRPr="00482416" w:rsidRDefault="00762554" w:rsidP="0076255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134" w:type="dxa"/>
            <w:shd w:val="clear" w:color="auto" w:fill="auto"/>
          </w:tcPr>
          <w:p w14:paraId="010FF7AA" w14:textId="6CC19AB6" w:rsidR="00762554" w:rsidRPr="00341171" w:rsidRDefault="004E61F3" w:rsidP="0076255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7,299</w:t>
            </w:r>
          </w:p>
        </w:tc>
        <w:tc>
          <w:tcPr>
            <w:tcW w:w="236" w:type="dxa"/>
          </w:tcPr>
          <w:p w14:paraId="5C9CE802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A7D77DD" w14:textId="6ADB43CB" w:rsidR="00762554" w:rsidRPr="00482416" w:rsidRDefault="00762554" w:rsidP="0076255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34117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251</w:t>
            </w:r>
          </w:p>
        </w:tc>
        <w:tc>
          <w:tcPr>
            <w:tcW w:w="236" w:type="dxa"/>
          </w:tcPr>
          <w:p w14:paraId="0A6BFDC7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BF38060" w14:textId="0FFD455F" w:rsidR="00762554" w:rsidRPr="00081808" w:rsidRDefault="00762554" w:rsidP="0076255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5,196</w:t>
            </w:r>
          </w:p>
        </w:tc>
        <w:tc>
          <w:tcPr>
            <w:tcW w:w="236" w:type="dxa"/>
          </w:tcPr>
          <w:p w14:paraId="7790CED8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095C2AEF" w14:textId="10C91A4F" w:rsidR="00762554" w:rsidRPr="00482416" w:rsidRDefault="00762554" w:rsidP="00762554">
            <w:pPr>
              <w:tabs>
                <w:tab w:val="decimal" w:pos="85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08180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566</w:t>
            </w:r>
          </w:p>
        </w:tc>
      </w:tr>
      <w:tr w:rsidR="00762554" w:rsidRPr="00482416" w14:paraId="2F5CC310" w14:textId="77777777" w:rsidTr="00A47A8F">
        <w:tc>
          <w:tcPr>
            <w:tcW w:w="3996" w:type="dxa"/>
          </w:tcPr>
          <w:p w14:paraId="6AB1FE01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ค่าใช้จ่ายใน</w:t>
            </w: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482416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34" w:type="dxa"/>
            <w:shd w:val="clear" w:color="auto" w:fill="auto"/>
          </w:tcPr>
          <w:p w14:paraId="496A527E" w14:textId="2E23D551" w:rsidR="00762554" w:rsidRPr="00341171" w:rsidRDefault="004E61F3" w:rsidP="004E61F3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EB755B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A01E5C4" w14:textId="2E528337" w:rsidR="00762554" w:rsidRPr="00482416" w:rsidRDefault="00762554" w:rsidP="0076255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1171">
              <w:rPr>
                <w:rFonts w:ascii="Angsana New" w:hAnsi="Angsana New"/>
                <w:sz w:val="30"/>
                <w:szCs w:val="30"/>
              </w:rPr>
              <w:t>632</w:t>
            </w:r>
          </w:p>
        </w:tc>
        <w:tc>
          <w:tcPr>
            <w:tcW w:w="236" w:type="dxa"/>
          </w:tcPr>
          <w:p w14:paraId="35D89BDF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1E083AA" w14:textId="6F0F9ADE" w:rsidR="00762554" w:rsidRPr="00081808" w:rsidRDefault="00762554" w:rsidP="0076255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D27FFCE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728D3CA7" w14:textId="256886D0" w:rsidR="00762554" w:rsidRPr="00482416" w:rsidRDefault="00762554" w:rsidP="00762554">
            <w:pPr>
              <w:tabs>
                <w:tab w:val="decimal" w:pos="85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81808">
              <w:rPr>
                <w:rFonts w:ascii="Angsana New" w:hAnsi="Angsana New"/>
                <w:sz w:val="30"/>
                <w:szCs w:val="30"/>
              </w:rPr>
              <w:t>392</w:t>
            </w:r>
          </w:p>
        </w:tc>
      </w:tr>
      <w:tr w:rsidR="00762554" w:rsidRPr="00482416" w14:paraId="3B512B40" w14:textId="77777777" w:rsidTr="00A47A8F">
        <w:tc>
          <w:tcPr>
            <w:tcW w:w="3996" w:type="dxa"/>
          </w:tcPr>
          <w:p w14:paraId="14B401F9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58BC7A08" w14:textId="77777777" w:rsidR="00762554" w:rsidRPr="00341171" w:rsidRDefault="00762554" w:rsidP="0076255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A2772C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0C2ACE6" w14:textId="77777777" w:rsidR="00762554" w:rsidRPr="00482416" w:rsidRDefault="00762554" w:rsidP="0076255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6FCC32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6F96F70" w14:textId="73425F2F" w:rsidR="00762554" w:rsidRPr="00081808" w:rsidRDefault="00762554" w:rsidP="0076255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34C3ED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454D2354" w14:textId="77777777" w:rsidR="00762554" w:rsidRPr="00482416" w:rsidRDefault="00762554" w:rsidP="00762554">
            <w:pPr>
              <w:tabs>
                <w:tab w:val="decimal" w:pos="85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2554" w:rsidRPr="00482416" w14:paraId="033186BA" w14:textId="77777777" w:rsidTr="00A47A8F">
        <w:tc>
          <w:tcPr>
            <w:tcW w:w="3996" w:type="dxa"/>
          </w:tcPr>
          <w:p w14:paraId="33F51902" w14:textId="77777777" w:rsidR="00762554" w:rsidRPr="00482416" w:rsidRDefault="00762554" w:rsidP="0076255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  <w:shd w:val="clear" w:color="auto" w:fill="auto"/>
          </w:tcPr>
          <w:p w14:paraId="5CCD24A3" w14:textId="7FFF8DA3" w:rsidR="00762554" w:rsidRPr="00341171" w:rsidRDefault="004E61F3" w:rsidP="0076255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266</w:t>
            </w:r>
          </w:p>
        </w:tc>
        <w:tc>
          <w:tcPr>
            <w:tcW w:w="236" w:type="dxa"/>
          </w:tcPr>
          <w:p w14:paraId="450362EC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DF6CC2E" w14:textId="1A7D376E" w:rsidR="00762554" w:rsidRPr="00482416" w:rsidRDefault="00762554" w:rsidP="0076255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177</w:t>
            </w:r>
          </w:p>
        </w:tc>
        <w:tc>
          <w:tcPr>
            <w:tcW w:w="236" w:type="dxa"/>
          </w:tcPr>
          <w:p w14:paraId="7003CF62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D37D82A" w14:textId="710994E1" w:rsidR="00762554" w:rsidRPr="00081808" w:rsidRDefault="00762554" w:rsidP="0076255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236" w:type="dxa"/>
          </w:tcPr>
          <w:p w14:paraId="426C9CF2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5BCDDA03" w14:textId="0339B1BD" w:rsidR="00762554" w:rsidRPr="00482416" w:rsidRDefault="00762554" w:rsidP="00762554">
            <w:pPr>
              <w:tabs>
                <w:tab w:val="decimal" w:pos="85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</w:t>
            </w:r>
          </w:p>
        </w:tc>
      </w:tr>
      <w:tr w:rsidR="00762554" w:rsidRPr="00482416" w14:paraId="0F8ED696" w14:textId="77777777" w:rsidTr="00A47A8F">
        <w:tc>
          <w:tcPr>
            <w:tcW w:w="3996" w:type="dxa"/>
          </w:tcPr>
          <w:p w14:paraId="4066E28E" w14:textId="7E3FACFA" w:rsidR="00762554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  <w:shd w:val="clear" w:color="auto" w:fill="auto"/>
          </w:tcPr>
          <w:p w14:paraId="460E4ADC" w14:textId="610768B6" w:rsidR="00762554" w:rsidRPr="00815428" w:rsidRDefault="004E61F3" w:rsidP="0076255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845</w:t>
            </w:r>
          </w:p>
        </w:tc>
        <w:tc>
          <w:tcPr>
            <w:tcW w:w="236" w:type="dxa"/>
          </w:tcPr>
          <w:p w14:paraId="2D5ABBA1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CDCE3F0" w14:textId="25F0933A" w:rsidR="00762554" w:rsidRDefault="00762554" w:rsidP="00762554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1211681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D68FBB3" w14:textId="7C68749F" w:rsidR="00762554" w:rsidRPr="00482416" w:rsidRDefault="00762554" w:rsidP="0076255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487</w:t>
            </w:r>
          </w:p>
        </w:tc>
        <w:tc>
          <w:tcPr>
            <w:tcW w:w="236" w:type="dxa"/>
          </w:tcPr>
          <w:p w14:paraId="7F8CDBA3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59D305B5" w14:textId="194CD0F2" w:rsidR="00762554" w:rsidRDefault="00762554" w:rsidP="00762554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62554" w:rsidRPr="00482416" w14:paraId="2B3E64D9" w14:textId="77777777" w:rsidTr="00A47A8F">
        <w:tc>
          <w:tcPr>
            <w:tcW w:w="3996" w:type="dxa"/>
          </w:tcPr>
          <w:p w14:paraId="1E05A3DB" w14:textId="77777777" w:rsidR="00762554" w:rsidRPr="00482416" w:rsidRDefault="00762554" w:rsidP="0076255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เบี้ย</w:t>
            </w:r>
            <w:r w:rsidRPr="00482416">
              <w:rPr>
                <w:rFonts w:ascii="Angsana New" w:hAnsi="Angsana New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1134" w:type="dxa"/>
            <w:shd w:val="clear" w:color="auto" w:fill="auto"/>
          </w:tcPr>
          <w:p w14:paraId="596BD5A9" w14:textId="1363D841" w:rsidR="00762554" w:rsidRPr="00341171" w:rsidRDefault="00762554" w:rsidP="0076255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54,0</w:t>
            </w:r>
            <w:r w:rsidR="004E61F3"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236" w:type="dxa"/>
          </w:tcPr>
          <w:p w14:paraId="18F08AB7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F064B8C" w14:textId="39F9453F" w:rsidR="00762554" w:rsidRPr="00482416" w:rsidRDefault="00762554" w:rsidP="0076255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1171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34117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236" w:type="dxa"/>
          </w:tcPr>
          <w:p w14:paraId="0F8D1520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270293E" w14:textId="4E4EE0E3" w:rsidR="00762554" w:rsidRPr="00081808" w:rsidRDefault="00762554" w:rsidP="0076255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24,807</w:t>
            </w:r>
          </w:p>
        </w:tc>
        <w:tc>
          <w:tcPr>
            <w:tcW w:w="236" w:type="dxa"/>
          </w:tcPr>
          <w:p w14:paraId="13EB0758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3A8569F3" w14:textId="50FDFFC8" w:rsidR="00762554" w:rsidRPr="00482416" w:rsidRDefault="00762554" w:rsidP="00762554">
            <w:pPr>
              <w:tabs>
                <w:tab w:val="decimal" w:pos="85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81808">
              <w:rPr>
                <w:rFonts w:ascii="Angsana New" w:hAnsi="Angsana New"/>
                <w:sz w:val="30"/>
                <w:szCs w:val="30"/>
              </w:rPr>
              <w:t>28,</w:t>
            </w:r>
            <w:r>
              <w:rPr>
                <w:rFonts w:ascii="Angsana New" w:hAnsi="Angsana New"/>
                <w:sz w:val="30"/>
                <w:szCs w:val="30"/>
              </w:rPr>
              <w:t>043</w:t>
            </w:r>
          </w:p>
        </w:tc>
      </w:tr>
      <w:tr w:rsidR="00762554" w:rsidRPr="00482416" w14:paraId="66DAF139" w14:textId="77777777" w:rsidTr="00A47A8F">
        <w:tc>
          <w:tcPr>
            <w:tcW w:w="3996" w:type="dxa"/>
          </w:tcPr>
          <w:p w14:paraId="13AF9CF2" w14:textId="77777777" w:rsidR="00762554" w:rsidRPr="00482416" w:rsidRDefault="00762554" w:rsidP="0076255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ค่าใช้จ่ายใน</w:t>
            </w: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482416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34" w:type="dxa"/>
            <w:shd w:val="clear" w:color="auto" w:fill="auto"/>
          </w:tcPr>
          <w:p w14:paraId="5324A7A9" w14:textId="2AB817BD" w:rsidR="00762554" w:rsidRPr="00341171" w:rsidRDefault="00762554" w:rsidP="0076255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4E61F3">
              <w:rPr>
                <w:rFonts w:ascii="Angsana New" w:hAnsi="Angsana New"/>
                <w:sz w:val="30"/>
                <w:szCs w:val="30"/>
              </w:rPr>
              <w:t>6,933</w:t>
            </w:r>
          </w:p>
        </w:tc>
        <w:tc>
          <w:tcPr>
            <w:tcW w:w="236" w:type="dxa"/>
          </w:tcPr>
          <w:p w14:paraId="4040DDA1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3833E29" w14:textId="457BE78F" w:rsidR="00762554" w:rsidRPr="00482416" w:rsidRDefault="00762554" w:rsidP="0076255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1171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34117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305</w:t>
            </w:r>
          </w:p>
        </w:tc>
        <w:tc>
          <w:tcPr>
            <w:tcW w:w="236" w:type="dxa"/>
          </w:tcPr>
          <w:p w14:paraId="2CF4681D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74AE35F" w14:textId="2AD4D315" w:rsidR="00762554" w:rsidRPr="00081808" w:rsidRDefault="00762554" w:rsidP="0076255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15,494</w:t>
            </w:r>
          </w:p>
        </w:tc>
        <w:tc>
          <w:tcPr>
            <w:tcW w:w="236" w:type="dxa"/>
          </w:tcPr>
          <w:p w14:paraId="4F018E40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09BB05D2" w14:textId="35505ADE" w:rsidR="00762554" w:rsidRPr="00482416" w:rsidRDefault="00762554" w:rsidP="00762554">
            <w:pPr>
              <w:tabs>
                <w:tab w:val="decimal" w:pos="85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81808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08180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818</w:t>
            </w:r>
          </w:p>
        </w:tc>
      </w:tr>
      <w:tr w:rsidR="00762554" w:rsidRPr="00482416" w14:paraId="76A98E0E" w14:textId="77777777" w:rsidTr="00A47A8F">
        <w:tc>
          <w:tcPr>
            <w:tcW w:w="3996" w:type="dxa"/>
          </w:tcPr>
          <w:p w14:paraId="786510CA" w14:textId="77777777" w:rsidR="00762554" w:rsidRPr="00482416" w:rsidRDefault="00762554" w:rsidP="00762554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842039A" w14:textId="77777777" w:rsidR="00762554" w:rsidRPr="00482416" w:rsidRDefault="00762554" w:rsidP="0076255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77910C46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5" w:type="dxa"/>
          </w:tcPr>
          <w:p w14:paraId="1290D7C3" w14:textId="77777777" w:rsidR="00762554" w:rsidRPr="00482416" w:rsidRDefault="00762554" w:rsidP="0076255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59B210E8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5" w:type="dxa"/>
          </w:tcPr>
          <w:p w14:paraId="1F3F6F8C" w14:textId="77777777" w:rsidR="00762554" w:rsidRPr="00482416" w:rsidRDefault="00762554" w:rsidP="0076255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5FA70A7A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2" w:type="dxa"/>
          </w:tcPr>
          <w:p w14:paraId="2649C223" w14:textId="77777777" w:rsidR="00762554" w:rsidRPr="00482416" w:rsidRDefault="00762554" w:rsidP="00762554">
            <w:pPr>
              <w:tabs>
                <w:tab w:val="decimal" w:pos="85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62554" w:rsidRPr="00482416" w14:paraId="56D03197" w14:textId="77777777" w:rsidTr="00A47A8F">
        <w:tc>
          <w:tcPr>
            <w:tcW w:w="3996" w:type="dxa"/>
          </w:tcPr>
          <w:p w14:paraId="61BBAB04" w14:textId="77777777" w:rsidR="00762554" w:rsidRPr="00482416" w:rsidRDefault="00762554" w:rsidP="00762554">
            <w:pPr>
              <w:tabs>
                <w:tab w:val="left" w:pos="27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  <w:shd w:val="clear" w:color="auto" w:fill="auto"/>
          </w:tcPr>
          <w:p w14:paraId="779CA313" w14:textId="77777777" w:rsidR="00762554" w:rsidRPr="00482416" w:rsidRDefault="00762554" w:rsidP="0076255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28FBF3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256706B" w14:textId="77777777" w:rsidR="00762554" w:rsidRPr="00482416" w:rsidRDefault="00762554" w:rsidP="0076255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239C39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62D3183" w14:textId="77777777" w:rsidR="00762554" w:rsidRPr="00482416" w:rsidRDefault="00762554" w:rsidP="0076255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D163B3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71EAC68E" w14:textId="77777777" w:rsidR="00762554" w:rsidRPr="00482416" w:rsidRDefault="00762554" w:rsidP="00762554">
            <w:pPr>
              <w:tabs>
                <w:tab w:val="decimal" w:pos="85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2554" w:rsidRPr="00482416" w14:paraId="132EB37D" w14:textId="77777777" w:rsidTr="00A47A8F">
        <w:tc>
          <w:tcPr>
            <w:tcW w:w="3996" w:type="dxa"/>
          </w:tcPr>
          <w:p w14:paraId="0C0B5F60" w14:textId="77777777" w:rsidR="00762554" w:rsidRPr="00482416" w:rsidRDefault="00762554" w:rsidP="00762554">
            <w:pPr>
              <w:tabs>
                <w:tab w:val="left" w:pos="2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34" w:type="dxa"/>
            <w:shd w:val="clear" w:color="auto" w:fill="auto"/>
          </w:tcPr>
          <w:p w14:paraId="2B56A078" w14:textId="77777777" w:rsidR="00762554" w:rsidRPr="00482416" w:rsidRDefault="00762554" w:rsidP="0076255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56F715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451B226" w14:textId="77777777" w:rsidR="00762554" w:rsidRPr="00482416" w:rsidRDefault="00762554" w:rsidP="0076255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2C4D9F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7AAA33B" w14:textId="77777777" w:rsidR="00762554" w:rsidRPr="00482416" w:rsidRDefault="00762554" w:rsidP="0076255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44D971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545670B5" w14:textId="77777777" w:rsidR="00762554" w:rsidRPr="00482416" w:rsidRDefault="00762554" w:rsidP="00762554">
            <w:pPr>
              <w:tabs>
                <w:tab w:val="decimal" w:pos="85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2554" w:rsidRPr="00482416" w14:paraId="5694CF55" w14:textId="77777777" w:rsidTr="00A47A8F">
        <w:tc>
          <w:tcPr>
            <w:tcW w:w="3996" w:type="dxa"/>
          </w:tcPr>
          <w:p w14:paraId="01A86CD3" w14:textId="77777777" w:rsidR="00762554" w:rsidRPr="00482416" w:rsidRDefault="00762554" w:rsidP="00762554">
            <w:pPr>
              <w:tabs>
                <w:tab w:val="left" w:pos="2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ab/>
            </w: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34" w:type="dxa"/>
            <w:shd w:val="clear" w:color="auto" w:fill="auto"/>
          </w:tcPr>
          <w:p w14:paraId="356386C9" w14:textId="4F20C065" w:rsidR="00762554" w:rsidRPr="00482416" w:rsidRDefault="00762554" w:rsidP="0076255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115,045</w:t>
            </w:r>
          </w:p>
        </w:tc>
        <w:tc>
          <w:tcPr>
            <w:tcW w:w="236" w:type="dxa"/>
          </w:tcPr>
          <w:p w14:paraId="4636A656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99803F7" w14:textId="6BF11897" w:rsidR="00762554" w:rsidRPr="00482416" w:rsidRDefault="00762554" w:rsidP="0076255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93,901</w:t>
            </w:r>
          </w:p>
        </w:tc>
        <w:tc>
          <w:tcPr>
            <w:tcW w:w="236" w:type="dxa"/>
          </w:tcPr>
          <w:p w14:paraId="17DCE297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FED75C1" w14:textId="1A8BE1F9" w:rsidR="00762554" w:rsidRPr="00482416" w:rsidRDefault="00762554" w:rsidP="0076255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95,347</w:t>
            </w:r>
          </w:p>
        </w:tc>
        <w:tc>
          <w:tcPr>
            <w:tcW w:w="236" w:type="dxa"/>
          </w:tcPr>
          <w:p w14:paraId="23CB17C0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415AE1CA" w14:textId="24BB212A" w:rsidR="00762554" w:rsidRPr="00482416" w:rsidRDefault="00762554" w:rsidP="00762554">
            <w:pPr>
              <w:tabs>
                <w:tab w:val="decimal" w:pos="85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74,915</w:t>
            </w:r>
          </w:p>
        </w:tc>
      </w:tr>
      <w:tr w:rsidR="00762554" w:rsidRPr="00482416" w14:paraId="121552BE" w14:textId="77777777" w:rsidTr="00A47A8F">
        <w:tc>
          <w:tcPr>
            <w:tcW w:w="3996" w:type="dxa"/>
          </w:tcPr>
          <w:p w14:paraId="25E2DEA0" w14:textId="77777777" w:rsidR="00762554" w:rsidRPr="00482416" w:rsidRDefault="00762554" w:rsidP="00762554">
            <w:pPr>
              <w:tabs>
                <w:tab w:val="left" w:pos="2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ab/>
            </w: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B836570" w14:textId="3681B26A" w:rsidR="00762554" w:rsidRPr="00482416" w:rsidRDefault="00762554" w:rsidP="0076255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627</w:t>
            </w:r>
          </w:p>
        </w:tc>
        <w:tc>
          <w:tcPr>
            <w:tcW w:w="236" w:type="dxa"/>
          </w:tcPr>
          <w:p w14:paraId="4AD72DD6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3C0654C4" w14:textId="654404B7" w:rsidR="00762554" w:rsidRPr="00482416" w:rsidRDefault="00762554" w:rsidP="0076255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42,570</w:t>
            </w:r>
          </w:p>
        </w:tc>
        <w:tc>
          <w:tcPr>
            <w:tcW w:w="236" w:type="dxa"/>
          </w:tcPr>
          <w:p w14:paraId="59EEBDDD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36F6BF3F" w14:textId="0368BC37" w:rsidR="00762554" w:rsidRPr="00482416" w:rsidRDefault="00762554" w:rsidP="0076255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313A64F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13DFF70C" w14:textId="65908D78" w:rsidR="00762554" w:rsidRPr="00482416" w:rsidRDefault="00762554" w:rsidP="00762554">
            <w:pPr>
              <w:tabs>
                <w:tab w:val="decimal" w:pos="85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39,501</w:t>
            </w:r>
          </w:p>
        </w:tc>
      </w:tr>
      <w:tr w:rsidR="00762554" w:rsidRPr="00482416" w14:paraId="1A00EAD4" w14:textId="77777777" w:rsidTr="00A47A8F">
        <w:trPr>
          <w:trHeight w:val="370"/>
        </w:trPr>
        <w:tc>
          <w:tcPr>
            <w:tcW w:w="3996" w:type="dxa"/>
          </w:tcPr>
          <w:p w14:paraId="5713EC28" w14:textId="77777777" w:rsidR="00762554" w:rsidRPr="00482416" w:rsidRDefault="00762554" w:rsidP="00762554">
            <w:pPr>
              <w:tabs>
                <w:tab w:val="left" w:pos="2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ab/>
            </w:r>
            <w:r w:rsidRPr="004824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257B005" w14:textId="28A6708A" w:rsidR="00762554" w:rsidRPr="00482416" w:rsidRDefault="00762554" w:rsidP="0076255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115,672</w:t>
            </w:r>
          </w:p>
        </w:tc>
        <w:tc>
          <w:tcPr>
            <w:tcW w:w="236" w:type="dxa"/>
            <w:vAlign w:val="center"/>
          </w:tcPr>
          <w:p w14:paraId="69088276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81D01F" w14:textId="2B792AEF" w:rsidR="00762554" w:rsidRPr="00482416" w:rsidRDefault="00762554" w:rsidP="0076255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136,471</w:t>
            </w:r>
          </w:p>
        </w:tc>
        <w:tc>
          <w:tcPr>
            <w:tcW w:w="236" w:type="dxa"/>
            <w:vAlign w:val="center"/>
          </w:tcPr>
          <w:p w14:paraId="3D19F447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BD186B" w14:textId="64094AA4" w:rsidR="00762554" w:rsidRPr="00482416" w:rsidRDefault="00762554" w:rsidP="0076255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95,347</w:t>
            </w:r>
          </w:p>
        </w:tc>
        <w:tc>
          <w:tcPr>
            <w:tcW w:w="236" w:type="dxa"/>
            <w:vAlign w:val="center"/>
          </w:tcPr>
          <w:p w14:paraId="1C5E856F" w14:textId="77777777" w:rsidR="00762554" w:rsidRPr="00482416" w:rsidRDefault="00762554" w:rsidP="00762554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31AE84" w14:textId="33EDD9D5" w:rsidR="00762554" w:rsidRPr="00482416" w:rsidRDefault="00762554" w:rsidP="00762554">
            <w:pPr>
              <w:tabs>
                <w:tab w:val="decimal" w:pos="85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114,416</w:t>
            </w:r>
          </w:p>
        </w:tc>
      </w:tr>
    </w:tbl>
    <w:p w14:paraId="303D77A5" w14:textId="77777777" w:rsidR="00D26C90" w:rsidRPr="00482416" w:rsidRDefault="00D26C90" w:rsidP="00D26C90">
      <w:pPr>
        <w:spacing w:line="240" w:lineRule="auto"/>
        <w:ind w:left="540" w:right="-25"/>
        <w:jc w:val="both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87"/>
        <w:gridCol w:w="1134"/>
        <w:gridCol w:w="236"/>
        <w:gridCol w:w="1136"/>
        <w:gridCol w:w="236"/>
        <w:gridCol w:w="1138"/>
        <w:gridCol w:w="239"/>
        <w:gridCol w:w="1074"/>
      </w:tblGrid>
      <w:tr w:rsidR="00D26C90" w:rsidRPr="00482416" w14:paraId="2CB0F536" w14:textId="77777777" w:rsidTr="002555E1">
        <w:trPr>
          <w:tblHeader/>
        </w:trPr>
        <w:tc>
          <w:tcPr>
            <w:tcW w:w="3987" w:type="dxa"/>
          </w:tcPr>
          <w:p w14:paraId="4123CA5C" w14:textId="77777777" w:rsidR="00D26C90" w:rsidRPr="00482416" w:rsidRDefault="00D26C90" w:rsidP="00D26C90">
            <w:pPr>
              <w:spacing w:line="240" w:lineRule="auto"/>
              <w:rPr>
                <w:b/>
                <w:bCs/>
                <w:sz w:val="30"/>
                <w:szCs w:val="30"/>
                <w:cs/>
              </w:rPr>
            </w:pPr>
            <w:r w:rsidRPr="00482416">
              <w:br w:type="page"/>
            </w:r>
          </w:p>
        </w:tc>
        <w:tc>
          <w:tcPr>
            <w:tcW w:w="2506" w:type="dxa"/>
            <w:gridSpan w:val="3"/>
          </w:tcPr>
          <w:p w14:paraId="151707F6" w14:textId="77777777" w:rsidR="00D26C90" w:rsidRPr="00482416" w:rsidRDefault="00D26C90" w:rsidP="00D26C90">
            <w:pPr>
              <w:spacing w:line="240" w:lineRule="auto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F99285B" w14:textId="77777777" w:rsidR="00D26C90" w:rsidRPr="00482416" w:rsidRDefault="00D26C90" w:rsidP="00D26C90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1" w:type="dxa"/>
            <w:gridSpan w:val="3"/>
          </w:tcPr>
          <w:p w14:paraId="21AE098C" w14:textId="77777777" w:rsidR="00D26C90" w:rsidRPr="00482416" w:rsidRDefault="00D26C90" w:rsidP="00D26C90">
            <w:pPr>
              <w:spacing w:line="240" w:lineRule="auto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6C90" w:rsidRPr="00482416" w14:paraId="09360157" w14:textId="77777777" w:rsidTr="002555E1">
        <w:trPr>
          <w:tblHeader/>
        </w:trPr>
        <w:tc>
          <w:tcPr>
            <w:tcW w:w="3987" w:type="dxa"/>
          </w:tcPr>
          <w:p w14:paraId="1BBBD8AF" w14:textId="77777777" w:rsidR="00D26C90" w:rsidRPr="00482416" w:rsidRDefault="00D26C90" w:rsidP="00D26C90">
            <w:pPr>
              <w:spacing w:line="240" w:lineRule="auto"/>
              <w:rPr>
                <w:b/>
                <w:bCs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48241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824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4824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48241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34" w:type="dxa"/>
          </w:tcPr>
          <w:p w14:paraId="107470AB" w14:textId="7C8005FC" w:rsidR="00D26C90" w:rsidRPr="00482416" w:rsidRDefault="00D26C90" w:rsidP="00D26C9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5E130159" w14:textId="77777777" w:rsidR="00D26C90" w:rsidRPr="00482416" w:rsidRDefault="00D26C90" w:rsidP="00D26C9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A279A23" w14:textId="06176C30" w:rsidR="00D26C90" w:rsidRPr="00482416" w:rsidRDefault="00D26C90" w:rsidP="00D26C9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7C50EC48" w14:textId="77777777" w:rsidR="00D26C90" w:rsidRPr="00482416" w:rsidRDefault="00D26C90" w:rsidP="00D26C9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</w:tcPr>
          <w:p w14:paraId="47856F81" w14:textId="09E63F44" w:rsidR="00D26C90" w:rsidRPr="00482416" w:rsidRDefault="00D26C90" w:rsidP="00D26C9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9" w:type="dxa"/>
          </w:tcPr>
          <w:p w14:paraId="651390B0" w14:textId="77777777" w:rsidR="00D26C90" w:rsidRPr="00482416" w:rsidRDefault="00D26C90" w:rsidP="00D26C9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3AA28E33" w14:textId="19F7735D" w:rsidR="00D26C90" w:rsidRPr="00482416" w:rsidRDefault="00D26C90" w:rsidP="00D26C9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26C90" w:rsidRPr="00482416" w14:paraId="2FE77E02" w14:textId="77777777" w:rsidTr="002555E1">
        <w:trPr>
          <w:tblHeader/>
        </w:trPr>
        <w:tc>
          <w:tcPr>
            <w:tcW w:w="3987" w:type="dxa"/>
          </w:tcPr>
          <w:p w14:paraId="77DE0CAA" w14:textId="77777777" w:rsidR="00D26C90" w:rsidRPr="00482416" w:rsidRDefault="00D26C90" w:rsidP="00D26C90">
            <w:pPr>
              <w:spacing w:line="240" w:lineRule="auto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93" w:type="dxa"/>
            <w:gridSpan w:val="7"/>
          </w:tcPr>
          <w:p w14:paraId="1C98E074" w14:textId="77777777" w:rsidR="00D26C90" w:rsidRPr="00482416" w:rsidRDefault="00D26C90" w:rsidP="00D26C90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241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824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26C90" w:rsidRPr="00482416" w14:paraId="10B271F7" w14:textId="77777777" w:rsidTr="002555E1">
        <w:tc>
          <w:tcPr>
            <w:tcW w:w="3987" w:type="dxa"/>
          </w:tcPr>
          <w:p w14:paraId="5ED9F196" w14:textId="77777777" w:rsidR="00D26C90" w:rsidRPr="00482416" w:rsidRDefault="00D26C90" w:rsidP="00D26C90">
            <w:pPr>
              <w:spacing w:line="240" w:lineRule="auto"/>
              <w:rPr>
                <w:b/>
                <w:bCs/>
                <w:sz w:val="30"/>
                <w:szCs w:val="30"/>
              </w:rPr>
            </w:pPr>
            <w:r w:rsidRPr="00482416">
              <w:rPr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6A15DFAE" w14:textId="77777777" w:rsidR="00D26C90" w:rsidRPr="00482416" w:rsidRDefault="00D26C90" w:rsidP="00D26C90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4330E65" w14:textId="77777777" w:rsidR="00D26C90" w:rsidRPr="00482416" w:rsidRDefault="00D26C90" w:rsidP="00D26C90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15BC2005" w14:textId="77777777" w:rsidR="00D26C90" w:rsidRPr="00482416" w:rsidRDefault="00D26C90" w:rsidP="00D26C90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D2525CC" w14:textId="77777777" w:rsidR="00D26C90" w:rsidRPr="00482416" w:rsidRDefault="00D26C90" w:rsidP="00D26C90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4527F5F9" w14:textId="77777777" w:rsidR="00D26C90" w:rsidRPr="00482416" w:rsidRDefault="00D26C90" w:rsidP="00D26C90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9143CD5" w14:textId="77777777" w:rsidR="00D26C90" w:rsidRPr="00482416" w:rsidRDefault="00D26C90" w:rsidP="00D26C90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086E7606" w14:textId="77777777" w:rsidR="00D26C90" w:rsidRPr="00482416" w:rsidRDefault="00D26C90" w:rsidP="00D26C90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0907" w:rsidRPr="00482416" w14:paraId="7145CD93" w14:textId="77777777" w:rsidTr="00A47A8F">
        <w:tc>
          <w:tcPr>
            <w:tcW w:w="3987" w:type="dxa"/>
          </w:tcPr>
          <w:p w14:paraId="28CAC389" w14:textId="77777777" w:rsidR="007A0907" w:rsidRPr="00482416" w:rsidRDefault="007A0907" w:rsidP="007A0907">
            <w:pPr>
              <w:spacing w:line="240" w:lineRule="auto"/>
              <w:rPr>
                <w:sz w:val="30"/>
                <w:szCs w:val="30"/>
              </w:rPr>
            </w:pPr>
            <w:r w:rsidRPr="00482416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  <w:shd w:val="clear" w:color="auto" w:fill="auto"/>
          </w:tcPr>
          <w:p w14:paraId="05BC1818" w14:textId="12530394" w:rsidR="007A0907" w:rsidRPr="00482416" w:rsidRDefault="007A0907" w:rsidP="007A0907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F50279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216CA6D0" w14:textId="749FDD7D" w:rsidR="007A0907" w:rsidRPr="00482416" w:rsidRDefault="007A0907" w:rsidP="007A0907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483EA5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4E982BEA" w14:textId="07F67949" w:rsidR="007A0907" w:rsidRPr="00860725" w:rsidRDefault="00AE7137" w:rsidP="007A090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A090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708</w:t>
            </w:r>
            <w:r w:rsidR="007A090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064</w:t>
            </w:r>
          </w:p>
        </w:tc>
        <w:tc>
          <w:tcPr>
            <w:tcW w:w="239" w:type="dxa"/>
            <w:shd w:val="clear" w:color="auto" w:fill="auto"/>
          </w:tcPr>
          <w:p w14:paraId="3ED98008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39118C72" w14:textId="6375DF5E" w:rsidR="007A0907" w:rsidRPr="00482416" w:rsidRDefault="007A0907" w:rsidP="007A0907">
            <w:pPr>
              <w:tabs>
                <w:tab w:val="decimal" w:pos="88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2702">
              <w:rPr>
                <w:rFonts w:ascii="Angsana New" w:hAnsi="Angsana New"/>
                <w:sz w:val="30"/>
                <w:szCs w:val="30"/>
              </w:rPr>
              <w:t>7,821,753</w:t>
            </w:r>
          </w:p>
        </w:tc>
      </w:tr>
      <w:tr w:rsidR="007A0907" w:rsidRPr="00482416" w14:paraId="246004F8" w14:textId="77777777" w:rsidTr="00A47A8F">
        <w:tc>
          <w:tcPr>
            <w:tcW w:w="3987" w:type="dxa"/>
          </w:tcPr>
          <w:p w14:paraId="1DEC6A47" w14:textId="77777777" w:rsidR="007A0907" w:rsidRPr="00482416" w:rsidRDefault="007A0907" w:rsidP="007A0907">
            <w:pPr>
              <w:spacing w:line="240" w:lineRule="auto"/>
              <w:rPr>
                <w:sz w:val="30"/>
                <w:szCs w:val="30"/>
              </w:rPr>
            </w:pPr>
            <w:r w:rsidRPr="00482416">
              <w:rPr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134" w:type="dxa"/>
            <w:shd w:val="clear" w:color="auto" w:fill="auto"/>
          </w:tcPr>
          <w:p w14:paraId="11B5F299" w14:textId="15BCFE17" w:rsidR="007A0907" w:rsidRPr="00482416" w:rsidRDefault="007A0907" w:rsidP="007A0907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289208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0B76E419" w14:textId="21E7BD27" w:rsidR="007A0907" w:rsidRPr="00482416" w:rsidRDefault="007A0907" w:rsidP="007A0907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19467B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43B1CDC0" w14:textId="03099188" w:rsidR="007A0907" w:rsidRPr="00860725" w:rsidRDefault="007A0907" w:rsidP="007A090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</w:t>
            </w:r>
            <w:r w:rsidR="00AE7137">
              <w:rPr>
                <w:rFonts w:ascii="Angsana New" w:hAnsi="Angsana New"/>
                <w:sz w:val="30"/>
                <w:szCs w:val="30"/>
              </w:rPr>
              <w:t>453</w:t>
            </w:r>
          </w:p>
        </w:tc>
        <w:tc>
          <w:tcPr>
            <w:tcW w:w="239" w:type="dxa"/>
            <w:shd w:val="clear" w:color="auto" w:fill="auto"/>
          </w:tcPr>
          <w:p w14:paraId="172F1C57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055EE411" w14:textId="722BBF80" w:rsidR="007A0907" w:rsidRPr="00482416" w:rsidRDefault="007A0907" w:rsidP="007A0907">
            <w:pPr>
              <w:tabs>
                <w:tab w:val="decimal" w:pos="88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110,142</w:t>
            </w:r>
          </w:p>
        </w:tc>
      </w:tr>
      <w:tr w:rsidR="007A0907" w:rsidRPr="00482416" w14:paraId="3B1DF1EE" w14:textId="77777777" w:rsidTr="00A47A8F">
        <w:tc>
          <w:tcPr>
            <w:tcW w:w="3987" w:type="dxa"/>
          </w:tcPr>
          <w:p w14:paraId="12AB58B1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134" w:type="dxa"/>
            <w:shd w:val="clear" w:color="auto" w:fill="auto"/>
          </w:tcPr>
          <w:p w14:paraId="5276336D" w14:textId="0E6C6A1C" w:rsidR="007A0907" w:rsidRPr="00482416" w:rsidRDefault="007A0907" w:rsidP="007A0907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9FAE1F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57E7A6B7" w14:textId="6BFD38B8" w:rsidR="007A0907" w:rsidRPr="00482416" w:rsidRDefault="007A0907" w:rsidP="007A0907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F390F2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570C8548" w14:textId="008AB7BF" w:rsidR="007A0907" w:rsidRPr="00860725" w:rsidRDefault="007A0907" w:rsidP="007A090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182,954</w:t>
            </w:r>
          </w:p>
        </w:tc>
        <w:tc>
          <w:tcPr>
            <w:tcW w:w="239" w:type="dxa"/>
            <w:shd w:val="clear" w:color="auto" w:fill="auto"/>
          </w:tcPr>
          <w:p w14:paraId="1661EE41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45FDF7F3" w14:textId="468AEE7A" w:rsidR="007A0907" w:rsidRPr="00482416" w:rsidRDefault="007A0907" w:rsidP="007A0907">
            <w:pPr>
              <w:tabs>
                <w:tab w:val="decimal" w:pos="88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</w:t>
            </w:r>
            <w:r w:rsidR="00A47A8F">
              <w:rPr>
                <w:rFonts w:ascii="Angsana New" w:hAnsi="Angsana New"/>
                <w:sz w:val="30"/>
                <w:szCs w:val="30"/>
              </w:rPr>
              <w:t>41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47A8F">
              <w:rPr>
                <w:rFonts w:ascii="Angsana New" w:hAnsi="Angsana New"/>
                <w:sz w:val="30"/>
                <w:szCs w:val="30"/>
              </w:rPr>
              <w:t>310</w:t>
            </w:r>
          </w:p>
        </w:tc>
      </w:tr>
      <w:tr w:rsidR="007A0907" w:rsidRPr="00482416" w14:paraId="21CD6916" w14:textId="77777777" w:rsidTr="00A47A8F">
        <w:tc>
          <w:tcPr>
            <w:tcW w:w="3987" w:type="dxa"/>
          </w:tcPr>
          <w:p w14:paraId="06D70A56" w14:textId="77777777" w:rsidR="007A0907" w:rsidRPr="00482416" w:rsidRDefault="007A0907" w:rsidP="007A0907">
            <w:pPr>
              <w:spacing w:line="240" w:lineRule="auto"/>
              <w:rPr>
                <w:sz w:val="30"/>
                <w:szCs w:val="30"/>
              </w:rPr>
            </w:pPr>
            <w:r w:rsidRPr="00482416">
              <w:rPr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1134" w:type="dxa"/>
            <w:shd w:val="clear" w:color="auto" w:fill="auto"/>
          </w:tcPr>
          <w:p w14:paraId="02B434AD" w14:textId="702F7F06" w:rsidR="007A0907" w:rsidRPr="00482416" w:rsidRDefault="007A0907" w:rsidP="007A0907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558380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29A29740" w14:textId="02A19EDE" w:rsidR="007A0907" w:rsidRPr="00482416" w:rsidRDefault="007A0907" w:rsidP="007A0907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91433F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28CDAF4A" w14:textId="64B7BCED" w:rsidR="007A0907" w:rsidRPr="00860725" w:rsidRDefault="007A0907" w:rsidP="007A090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865,548</w:t>
            </w:r>
          </w:p>
        </w:tc>
        <w:tc>
          <w:tcPr>
            <w:tcW w:w="239" w:type="dxa"/>
            <w:shd w:val="clear" w:color="auto" w:fill="auto"/>
          </w:tcPr>
          <w:p w14:paraId="75CA76D5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733DB81F" w14:textId="39F8FDD5" w:rsidR="007A0907" w:rsidRPr="00482416" w:rsidRDefault="007A0907" w:rsidP="007A0907">
            <w:pPr>
              <w:tabs>
                <w:tab w:val="decimal" w:pos="88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1,057,333</w:t>
            </w:r>
          </w:p>
        </w:tc>
      </w:tr>
      <w:tr w:rsidR="006E5DA7" w:rsidRPr="00482416" w14:paraId="47FA6530" w14:textId="77777777" w:rsidTr="00A47A8F">
        <w:tc>
          <w:tcPr>
            <w:tcW w:w="3987" w:type="dxa"/>
          </w:tcPr>
          <w:p w14:paraId="258463F5" w14:textId="77777777" w:rsidR="006E5DA7" w:rsidRPr="00482416" w:rsidRDefault="006E5DA7" w:rsidP="007A0907">
            <w:pPr>
              <w:spacing w:line="240" w:lineRule="auto"/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2FB63BA" w14:textId="77777777" w:rsidR="006E5DA7" w:rsidRPr="00482416" w:rsidRDefault="006E5DA7" w:rsidP="007A0907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12DB979" w14:textId="77777777" w:rsidR="006E5DA7" w:rsidRPr="00482416" w:rsidRDefault="006E5DA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32314E2B" w14:textId="77777777" w:rsidR="006E5DA7" w:rsidRPr="00482416" w:rsidRDefault="006E5DA7" w:rsidP="007A0907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890A116" w14:textId="77777777" w:rsidR="006E5DA7" w:rsidRPr="00482416" w:rsidRDefault="006E5DA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4F809E2F" w14:textId="77777777" w:rsidR="006E5DA7" w:rsidRDefault="006E5DA7" w:rsidP="007A090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14415F12" w14:textId="77777777" w:rsidR="006E5DA7" w:rsidRPr="00482416" w:rsidRDefault="006E5DA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2AE901E5" w14:textId="77777777" w:rsidR="006E5DA7" w:rsidRDefault="006E5DA7" w:rsidP="007A0907">
            <w:pPr>
              <w:tabs>
                <w:tab w:val="decimal" w:pos="88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0907" w:rsidRPr="00482416" w14:paraId="6E187CBD" w14:textId="77777777" w:rsidTr="00485361">
        <w:tc>
          <w:tcPr>
            <w:tcW w:w="3987" w:type="dxa"/>
          </w:tcPr>
          <w:p w14:paraId="58D259DE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3A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  <w:r w:rsidRPr="00923AF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923A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</w:t>
            </w:r>
            <w:r w:rsidRPr="00923A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8CE810D" w14:textId="77777777" w:rsidR="007A0907" w:rsidRPr="00482416" w:rsidRDefault="007A0907" w:rsidP="007A0907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5399CAD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4E3C613A" w14:textId="77777777" w:rsidR="007A0907" w:rsidRPr="00482416" w:rsidRDefault="007A0907" w:rsidP="007A0907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D6AD9BD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730288A" w14:textId="77777777" w:rsidR="007A0907" w:rsidRDefault="007A0907" w:rsidP="007A090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5D8FF9CB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776EBB68" w14:textId="77777777" w:rsidR="007A0907" w:rsidRPr="00482416" w:rsidRDefault="007A0907" w:rsidP="007A0907">
            <w:pPr>
              <w:tabs>
                <w:tab w:val="decimal" w:pos="88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A0907" w:rsidRPr="00482416" w14:paraId="3075F436" w14:textId="77777777" w:rsidTr="00A47A8F">
        <w:tc>
          <w:tcPr>
            <w:tcW w:w="3987" w:type="dxa"/>
          </w:tcPr>
          <w:p w14:paraId="60453327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ซื้อไอน้ำ</w:t>
            </w:r>
          </w:p>
        </w:tc>
        <w:tc>
          <w:tcPr>
            <w:tcW w:w="1134" w:type="dxa"/>
            <w:shd w:val="clear" w:color="auto" w:fill="auto"/>
          </w:tcPr>
          <w:p w14:paraId="59C847EB" w14:textId="5DB354FE" w:rsidR="007A0907" w:rsidRPr="00482416" w:rsidRDefault="007A0907" w:rsidP="007A0907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7BD9A9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715A19AF" w14:textId="10AFD3DB" w:rsidR="007A0907" w:rsidRPr="00482416" w:rsidRDefault="007A0907" w:rsidP="007A0907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9840FE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740211D5" w14:textId="5F1868A9" w:rsidR="007A0907" w:rsidRPr="00802702" w:rsidRDefault="007A0907" w:rsidP="007A090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17,971</w:t>
            </w:r>
          </w:p>
        </w:tc>
        <w:tc>
          <w:tcPr>
            <w:tcW w:w="239" w:type="dxa"/>
            <w:shd w:val="clear" w:color="auto" w:fill="auto"/>
          </w:tcPr>
          <w:p w14:paraId="0E73161D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70240237" w14:textId="36DEEE8C" w:rsidR="007A0907" w:rsidRPr="00482416" w:rsidRDefault="007A0907" w:rsidP="007A0907">
            <w:pPr>
              <w:tabs>
                <w:tab w:val="decimal" w:pos="88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2702">
              <w:rPr>
                <w:rFonts w:ascii="Angsana New" w:hAnsi="Angsana New"/>
                <w:sz w:val="30"/>
                <w:szCs w:val="30"/>
              </w:rPr>
              <w:t>20,914</w:t>
            </w:r>
          </w:p>
        </w:tc>
      </w:tr>
      <w:tr w:rsidR="007A0907" w:rsidRPr="00482416" w14:paraId="6B91E206" w14:textId="77777777" w:rsidTr="00A47A8F">
        <w:tc>
          <w:tcPr>
            <w:tcW w:w="3987" w:type="dxa"/>
          </w:tcPr>
          <w:p w14:paraId="38269BC0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ซื้อสินค้าเพื่อส่งเสริมการขาย</w:t>
            </w:r>
          </w:p>
        </w:tc>
        <w:tc>
          <w:tcPr>
            <w:tcW w:w="1134" w:type="dxa"/>
            <w:shd w:val="clear" w:color="auto" w:fill="auto"/>
          </w:tcPr>
          <w:p w14:paraId="3C31F050" w14:textId="43D07EAC" w:rsidR="007A0907" w:rsidRPr="00482416" w:rsidRDefault="007A0907" w:rsidP="007A0907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DD058D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542ADFEB" w14:textId="141A7092" w:rsidR="007A0907" w:rsidRPr="00482416" w:rsidRDefault="007A0907" w:rsidP="007A0907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DD1137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3AEA3276" w14:textId="4674124E" w:rsidR="007A0907" w:rsidRPr="00860725" w:rsidRDefault="007A0907" w:rsidP="007A090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34,153</w:t>
            </w:r>
          </w:p>
        </w:tc>
        <w:tc>
          <w:tcPr>
            <w:tcW w:w="239" w:type="dxa"/>
            <w:shd w:val="clear" w:color="auto" w:fill="auto"/>
          </w:tcPr>
          <w:p w14:paraId="459EBDA5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75DE488B" w14:textId="0EB80414" w:rsidR="007A0907" w:rsidRPr="00482416" w:rsidRDefault="00A47A8F" w:rsidP="007A0907">
            <w:pPr>
              <w:tabs>
                <w:tab w:val="decimal" w:pos="88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15,546</w:t>
            </w:r>
          </w:p>
        </w:tc>
      </w:tr>
      <w:tr w:rsidR="007A0907" w:rsidRPr="00482416" w14:paraId="2A387FF1" w14:textId="77777777" w:rsidTr="00A47A8F">
        <w:tc>
          <w:tcPr>
            <w:tcW w:w="3987" w:type="dxa"/>
          </w:tcPr>
          <w:p w14:paraId="6A2BD591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34" w:type="dxa"/>
            <w:shd w:val="clear" w:color="auto" w:fill="auto"/>
          </w:tcPr>
          <w:p w14:paraId="2EAD1210" w14:textId="309863A1" w:rsidR="007A0907" w:rsidRPr="00482416" w:rsidRDefault="007A0907" w:rsidP="007A0907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9AC95A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0D2B5DDC" w14:textId="77777777" w:rsidR="007A0907" w:rsidRPr="00482416" w:rsidRDefault="007A0907" w:rsidP="007A0907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BC846E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231630E" w14:textId="6DEF1E4A" w:rsidR="007A0907" w:rsidRDefault="007A0907" w:rsidP="007A090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1,264,375</w:t>
            </w:r>
          </w:p>
        </w:tc>
        <w:tc>
          <w:tcPr>
            <w:tcW w:w="239" w:type="dxa"/>
            <w:shd w:val="clear" w:color="auto" w:fill="auto"/>
          </w:tcPr>
          <w:p w14:paraId="3BB1C390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2DA83CFD" w14:textId="77777777" w:rsidR="007A0907" w:rsidRPr="00482416" w:rsidRDefault="007A0907" w:rsidP="007A0907">
            <w:pPr>
              <w:tabs>
                <w:tab w:val="decimal" w:pos="88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815,499</w:t>
            </w:r>
          </w:p>
        </w:tc>
      </w:tr>
      <w:tr w:rsidR="007A0907" w:rsidRPr="00482416" w14:paraId="4DB68933" w14:textId="77777777" w:rsidTr="00A47A8F">
        <w:tc>
          <w:tcPr>
            <w:tcW w:w="3987" w:type="dxa"/>
          </w:tcPr>
          <w:p w14:paraId="01921096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ดอกเบี้</w:t>
            </w:r>
            <w:r w:rsidRPr="00482416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ยรับ</w:t>
            </w:r>
          </w:p>
        </w:tc>
        <w:tc>
          <w:tcPr>
            <w:tcW w:w="1134" w:type="dxa"/>
            <w:shd w:val="clear" w:color="auto" w:fill="auto"/>
          </w:tcPr>
          <w:p w14:paraId="5B930C94" w14:textId="6132D47A" w:rsidR="007A0907" w:rsidRPr="00482416" w:rsidRDefault="007A0907" w:rsidP="007A0907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3566B8D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1568C0BD" w14:textId="7EBBF0B3" w:rsidR="007A0907" w:rsidRPr="00482416" w:rsidRDefault="007A0907" w:rsidP="007A0907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B6D532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771DC464" w14:textId="14CA8544" w:rsidR="007A0907" w:rsidRPr="00860725" w:rsidRDefault="00815428" w:rsidP="007A090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11,864</w:t>
            </w:r>
          </w:p>
        </w:tc>
        <w:tc>
          <w:tcPr>
            <w:tcW w:w="239" w:type="dxa"/>
            <w:shd w:val="clear" w:color="auto" w:fill="auto"/>
          </w:tcPr>
          <w:p w14:paraId="4C041974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54514AFC" w14:textId="5C26EF44" w:rsidR="007A0907" w:rsidRPr="00482416" w:rsidRDefault="007A0907" w:rsidP="007A0907">
            <w:pPr>
              <w:tabs>
                <w:tab w:val="decimal" w:pos="88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6,686</w:t>
            </w:r>
          </w:p>
        </w:tc>
      </w:tr>
      <w:tr w:rsidR="007A0907" w:rsidRPr="00482416" w14:paraId="2C3E3534" w14:textId="77777777" w:rsidTr="00A47A8F">
        <w:tc>
          <w:tcPr>
            <w:tcW w:w="3987" w:type="dxa"/>
          </w:tcPr>
          <w:p w14:paraId="6EBA59B1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  <w:shd w:val="clear" w:color="auto" w:fill="auto"/>
          </w:tcPr>
          <w:p w14:paraId="7E0FD847" w14:textId="760E46FA" w:rsidR="007A0907" w:rsidRPr="00482416" w:rsidRDefault="007A0907" w:rsidP="007A0907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E91B19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49C158EF" w14:textId="31D8949D" w:rsidR="007A0907" w:rsidRPr="00482416" w:rsidRDefault="007A0907" w:rsidP="007A0907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7DB446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679A70B" w14:textId="3E257485" w:rsidR="007A0907" w:rsidRPr="00860725" w:rsidRDefault="007A0907" w:rsidP="007A090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239" w:type="dxa"/>
            <w:shd w:val="clear" w:color="auto" w:fill="auto"/>
          </w:tcPr>
          <w:p w14:paraId="0409FAA9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0DE1D893" w14:textId="48CFE5DB" w:rsidR="007A0907" w:rsidRPr="00482416" w:rsidRDefault="007A0907" w:rsidP="007A0907">
            <w:pPr>
              <w:tabs>
                <w:tab w:val="decimal" w:pos="88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1,023</w:t>
            </w:r>
          </w:p>
        </w:tc>
      </w:tr>
      <w:tr w:rsidR="007A0907" w:rsidRPr="00482416" w14:paraId="714E415E" w14:textId="77777777" w:rsidTr="00A47A8F">
        <w:tc>
          <w:tcPr>
            <w:tcW w:w="3987" w:type="dxa"/>
          </w:tcPr>
          <w:p w14:paraId="698BCF66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รายได้จากการกำจัดขยะ</w:t>
            </w:r>
          </w:p>
        </w:tc>
        <w:tc>
          <w:tcPr>
            <w:tcW w:w="1134" w:type="dxa"/>
            <w:shd w:val="clear" w:color="auto" w:fill="auto"/>
          </w:tcPr>
          <w:p w14:paraId="33A06F25" w14:textId="1CC5CBED" w:rsidR="007A0907" w:rsidRPr="00482416" w:rsidRDefault="007A0907" w:rsidP="007A0907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CD4B848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77AE73D3" w14:textId="52C74D9B" w:rsidR="007A0907" w:rsidRPr="00482416" w:rsidRDefault="007A0907" w:rsidP="007A0907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9E6567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29A51515" w14:textId="3DF3F3B9" w:rsidR="007A0907" w:rsidRPr="004F5741" w:rsidRDefault="007A0907" w:rsidP="007A090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122,696</w:t>
            </w:r>
          </w:p>
        </w:tc>
        <w:tc>
          <w:tcPr>
            <w:tcW w:w="239" w:type="dxa"/>
            <w:shd w:val="clear" w:color="auto" w:fill="auto"/>
          </w:tcPr>
          <w:p w14:paraId="3D26996D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0CD8B96D" w14:textId="45D6B5EA" w:rsidR="007A0907" w:rsidRPr="00B24305" w:rsidRDefault="007A0907" w:rsidP="007A090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42,134</w:t>
            </w:r>
          </w:p>
        </w:tc>
      </w:tr>
      <w:tr w:rsidR="007A0907" w:rsidRPr="00482416" w14:paraId="2A256AB8" w14:textId="77777777" w:rsidTr="00A47A8F">
        <w:tc>
          <w:tcPr>
            <w:tcW w:w="3987" w:type="dxa"/>
          </w:tcPr>
          <w:p w14:paraId="622EAAE2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</w:tcPr>
          <w:p w14:paraId="335E8422" w14:textId="6B2CF42C" w:rsidR="007A0907" w:rsidRPr="00482416" w:rsidRDefault="007A0907" w:rsidP="007A0907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FFD2A2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3040793A" w14:textId="6851D2C6" w:rsidR="007A0907" w:rsidRPr="00482416" w:rsidRDefault="007A0907" w:rsidP="007A0907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7780E2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67983DA2" w14:textId="7E8A929A" w:rsidR="007A0907" w:rsidRPr="00860725" w:rsidRDefault="007A0907" w:rsidP="007A090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815428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15428">
              <w:rPr>
                <w:rFonts w:ascii="Angsana New" w:hAnsi="Angsana New"/>
                <w:sz w:val="30"/>
                <w:szCs w:val="30"/>
              </w:rPr>
              <w:t>510</w:t>
            </w:r>
          </w:p>
        </w:tc>
        <w:tc>
          <w:tcPr>
            <w:tcW w:w="239" w:type="dxa"/>
            <w:shd w:val="clear" w:color="auto" w:fill="auto"/>
          </w:tcPr>
          <w:p w14:paraId="56816065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3C5BD5CA" w14:textId="7CA8F3F3" w:rsidR="007A0907" w:rsidRPr="00482416" w:rsidRDefault="007A0907" w:rsidP="007A090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102,529</w:t>
            </w:r>
          </w:p>
        </w:tc>
      </w:tr>
      <w:tr w:rsidR="007A0907" w:rsidRPr="00482416" w14:paraId="27820C60" w14:textId="77777777" w:rsidTr="00A47A8F">
        <w:tc>
          <w:tcPr>
            <w:tcW w:w="3987" w:type="dxa"/>
          </w:tcPr>
          <w:p w14:paraId="787BE17E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ค่าใช้จ่ายใน</w:t>
            </w: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482416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34" w:type="dxa"/>
            <w:shd w:val="clear" w:color="auto" w:fill="auto"/>
          </w:tcPr>
          <w:p w14:paraId="43869802" w14:textId="36A03B37" w:rsidR="007A0907" w:rsidRPr="00482416" w:rsidRDefault="007A0907" w:rsidP="007A0907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825AAC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2CDD3913" w14:textId="4CFDAC8D" w:rsidR="007A0907" w:rsidRPr="00482416" w:rsidRDefault="007A0907" w:rsidP="007A0907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E35768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559D11E3" w14:textId="53E0CA85" w:rsidR="007A0907" w:rsidRPr="00860725" w:rsidRDefault="007A0907" w:rsidP="007A090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815428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15428">
              <w:rPr>
                <w:rFonts w:ascii="Angsana New" w:hAnsi="Angsana New"/>
                <w:sz w:val="30"/>
                <w:szCs w:val="30"/>
              </w:rPr>
              <w:t>974</w:t>
            </w:r>
          </w:p>
        </w:tc>
        <w:tc>
          <w:tcPr>
            <w:tcW w:w="239" w:type="dxa"/>
            <w:shd w:val="clear" w:color="auto" w:fill="auto"/>
          </w:tcPr>
          <w:p w14:paraId="05C41AE5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4F48661B" w14:textId="3921E159" w:rsidR="007A0907" w:rsidRPr="00482416" w:rsidRDefault="007A0907" w:rsidP="007A090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39,676</w:t>
            </w:r>
          </w:p>
        </w:tc>
      </w:tr>
      <w:tr w:rsidR="007A0907" w:rsidRPr="00482416" w14:paraId="792EB037" w14:textId="77777777" w:rsidTr="002555E1">
        <w:tc>
          <w:tcPr>
            <w:tcW w:w="3987" w:type="dxa"/>
          </w:tcPr>
          <w:p w14:paraId="43218E4D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4" w:type="dxa"/>
            <w:shd w:val="clear" w:color="auto" w:fill="auto"/>
          </w:tcPr>
          <w:p w14:paraId="795CE820" w14:textId="77777777" w:rsidR="007A0907" w:rsidRPr="00482416" w:rsidRDefault="007A0907" w:rsidP="007A090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4210C0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0D89A325" w14:textId="77777777" w:rsidR="007A0907" w:rsidRPr="00482416" w:rsidRDefault="007A0907" w:rsidP="007A090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446CA0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0081A15" w14:textId="77777777" w:rsidR="007A0907" w:rsidRPr="00482416" w:rsidRDefault="007A0907" w:rsidP="007A090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1DD5718" w14:textId="77777777" w:rsidR="007A0907" w:rsidRPr="00482416" w:rsidRDefault="007A0907" w:rsidP="007A090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336307CA" w14:textId="77777777" w:rsidR="007A0907" w:rsidRPr="00482416" w:rsidRDefault="007A0907" w:rsidP="007A090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5428" w:rsidRPr="00482416" w14:paraId="2DAD3BAD" w14:textId="77777777" w:rsidTr="00A47A8F">
        <w:tc>
          <w:tcPr>
            <w:tcW w:w="3987" w:type="dxa"/>
          </w:tcPr>
          <w:p w14:paraId="0F2B1409" w14:textId="77777777" w:rsidR="00815428" w:rsidRPr="00482416" w:rsidRDefault="00815428" w:rsidP="0081542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  <w:shd w:val="clear" w:color="auto" w:fill="auto"/>
          </w:tcPr>
          <w:p w14:paraId="02AC6009" w14:textId="1DAB85CB" w:rsidR="00815428" w:rsidRPr="00F033E9" w:rsidRDefault="00A47A8F" w:rsidP="0081542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155</w:t>
            </w:r>
          </w:p>
        </w:tc>
        <w:tc>
          <w:tcPr>
            <w:tcW w:w="236" w:type="dxa"/>
            <w:shd w:val="clear" w:color="auto" w:fill="auto"/>
          </w:tcPr>
          <w:p w14:paraId="29ECE6AE" w14:textId="77777777" w:rsidR="00815428" w:rsidRPr="00482416" w:rsidRDefault="00815428" w:rsidP="0081542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005A578A" w14:textId="0F5EA32C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4,974</w:t>
            </w:r>
          </w:p>
        </w:tc>
        <w:tc>
          <w:tcPr>
            <w:tcW w:w="236" w:type="dxa"/>
            <w:shd w:val="clear" w:color="auto" w:fill="auto"/>
          </w:tcPr>
          <w:p w14:paraId="24DD07B3" w14:textId="77777777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4E7D2B34" w14:textId="5FB07236" w:rsidR="00815428" w:rsidRPr="00860725" w:rsidRDefault="00815428" w:rsidP="0081542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</w:p>
        </w:tc>
        <w:tc>
          <w:tcPr>
            <w:tcW w:w="239" w:type="dxa"/>
          </w:tcPr>
          <w:p w14:paraId="32EF5590" w14:textId="77777777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22B24FD4" w14:textId="12C9D58A" w:rsidR="00815428" w:rsidRPr="00482416" w:rsidRDefault="00815428" w:rsidP="00815428">
            <w:pPr>
              <w:tabs>
                <w:tab w:val="decimal" w:pos="860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4,904</w:t>
            </w:r>
          </w:p>
        </w:tc>
      </w:tr>
      <w:tr w:rsidR="00815428" w:rsidRPr="00482416" w14:paraId="4E3720B9" w14:textId="77777777" w:rsidTr="00A47A8F">
        <w:tc>
          <w:tcPr>
            <w:tcW w:w="3987" w:type="dxa"/>
          </w:tcPr>
          <w:p w14:paraId="69D73682" w14:textId="77777777" w:rsidR="00815428" w:rsidRPr="00482416" w:rsidRDefault="00815428" w:rsidP="0081542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34" w:type="dxa"/>
            <w:shd w:val="clear" w:color="auto" w:fill="auto"/>
          </w:tcPr>
          <w:p w14:paraId="00531131" w14:textId="0C127304" w:rsidR="00815428" w:rsidRPr="004F5741" w:rsidRDefault="00A47A8F" w:rsidP="0081542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303,704</w:t>
            </w:r>
          </w:p>
        </w:tc>
        <w:tc>
          <w:tcPr>
            <w:tcW w:w="236" w:type="dxa"/>
            <w:shd w:val="clear" w:color="auto" w:fill="auto"/>
          </w:tcPr>
          <w:p w14:paraId="0DC730DD" w14:textId="77777777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2DAA3A45" w14:textId="5A04A4C1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F5741">
              <w:rPr>
                <w:rFonts w:ascii="Angsana New" w:hAnsi="Angsana New"/>
                <w:sz w:val="30"/>
                <w:szCs w:val="30"/>
                <w:lang w:val="en-US"/>
              </w:rPr>
              <w:t>281,118</w:t>
            </w:r>
          </w:p>
        </w:tc>
        <w:tc>
          <w:tcPr>
            <w:tcW w:w="236" w:type="dxa"/>
            <w:shd w:val="clear" w:color="auto" w:fill="auto"/>
          </w:tcPr>
          <w:p w14:paraId="768A42CF" w14:textId="77777777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3131F822" w14:textId="0F1A5C82" w:rsidR="00815428" w:rsidRPr="004F5741" w:rsidRDefault="00815428" w:rsidP="0081542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289,725</w:t>
            </w:r>
          </w:p>
        </w:tc>
        <w:tc>
          <w:tcPr>
            <w:tcW w:w="239" w:type="dxa"/>
          </w:tcPr>
          <w:p w14:paraId="650910C8" w14:textId="77777777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27D5C018" w14:textId="1C407FDC" w:rsidR="00815428" w:rsidRPr="00482416" w:rsidRDefault="00815428" w:rsidP="00815428">
            <w:pPr>
              <w:tabs>
                <w:tab w:val="decimal" w:pos="8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F5741">
              <w:rPr>
                <w:rFonts w:ascii="Angsana New" w:hAnsi="Angsana New"/>
                <w:sz w:val="30"/>
                <w:szCs w:val="30"/>
                <w:lang w:val="en-US"/>
              </w:rPr>
              <w:t>260,279</w:t>
            </w:r>
          </w:p>
        </w:tc>
      </w:tr>
      <w:tr w:rsidR="00815428" w:rsidRPr="00482416" w14:paraId="231CC23E" w14:textId="77777777" w:rsidTr="00A47A8F">
        <w:tc>
          <w:tcPr>
            <w:tcW w:w="3987" w:type="dxa"/>
          </w:tcPr>
          <w:p w14:paraId="16BAC22E" w14:textId="42135815" w:rsidR="00815428" w:rsidRPr="00482416" w:rsidRDefault="00815428" w:rsidP="0081542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  <w:shd w:val="clear" w:color="auto" w:fill="auto"/>
          </w:tcPr>
          <w:p w14:paraId="15B814AA" w14:textId="3F8F9E84" w:rsidR="00815428" w:rsidRPr="004F5741" w:rsidRDefault="00A47A8F" w:rsidP="0081542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1,223</w:t>
            </w:r>
          </w:p>
        </w:tc>
        <w:tc>
          <w:tcPr>
            <w:tcW w:w="236" w:type="dxa"/>
            <w:shd w:val="clear" w:color="auto" w:fill="auto"/>
          </w:tcPr>
          <w:p w14:paraId="51FD68D7" w14:textId="77777777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01ABEAF5" w14:textId="190D9189" w:rsidR="00815428" w:rsidRPr="004F5741" w:rsidRDefault="00815428" w:rsidP="00815428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616D3B" w14:textId="77777777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23A83B11" w14:textId="015BA75F" w:rsidR="00815428" w:rsidRPr="004F5741" w:rsidRDefault="00815428" w:rsidP="0081542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39" w:type="dxa"/>
          </w:tcPr>
          <w:p w14:paraId="07EEC25D" w14:textId="77777777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6DA30C53" w14:textId="29B82D49" w:rsidR="00815428" w:rsidRPr="004F5741" w:rsidRDefault="00815428" w:rsidP="00815428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15428" w:rsidRPr="00482416" w14:paraId="4DF0592A" w14:textId="77777777" w:rsidTr="00A47A8F">
        <w:tc>
          <w:tcPr>
            <w:tcW w:w="3987" w:type="dxa"/>
          </w:tcPr>
          <w:p w14:paraId="33EF4867" w14:textId="77777777" w:rsidR="00815428" w:rsidRPr="00482416" w:rsidRDefault="00815428" w:rsidP="0081542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</w:tcPr>
          <w:p w14:paraId="7DB9602B" w14:textId="5D285F1B" w:rsidR="00815428" w:rsidRPr="004F5741" w:rsidRDefault="00815428" w:rsidP="00A47A8F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AB6022" w14:textId="77777777" w:rsidR="00815428" w:rsidRPr="00482416" w:rsidRDefault="00815428" w:rsidP="0081542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0893E4C7" w14:textId="260F37E3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F574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2CBC5367" w14:textId="77777777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4FD8573B" w14:textId="34308735" w:rsidR="00815428" w:rsidRPr="004F5741" w:rsidRDefault="00815428" w:rsidP="00815428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399750D8" w14:textId="77777777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7D054336" w14:textId="4FAFAE66" w:rsidR="00815428" w:rsidRPr="00482416" w:rsidRDefault="00815428" w:rsidP="00815428">
            <w:pPr>
              <w:tabs>
                <w:tab w:val="decimal" w:pos="8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F574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815428" w:rsidRPr="00482416" w14:paraId="59BB679E" w14:textId="77777777" w:rsidTr="00A47A8F">
        <w:tc>
          <w:tcPr>
            <w:tcW w:w="3987" w:type="dxa"/>
          </w:tcPr>
          <w:p w14:paraId="1899857D" w14:textId="77777777" w:rsidR="00815428" w:rsidRPr="00482416" w:rsidRDefault="00815428" w:rsidP="0081542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134" w:type="dxa"/>
            <w:shd w:val="clear" w:color="auto" w:fill="auto"/>
          </w:tcPr>
          <w:p w14:paraId="54A2CF18" w14:textId="49DC8306" w:rsidR="00815428" w:rsidRPr="004F5741" w:rsidRDefault="00A47A8F" w:rsidP="0081542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13,808</w:t>
            </w:r>
          </w:p>
        </w:tc>
        <w:tc>
          <w:tcPr>
            <w:tcW w:w="236" w:type="dxa"/>
            <w:shd w:val="clear" w:color="auto" w:fill="auto"/>
          </w:tcPr>
          <w:p w14:paraId="04EFBEE3" w14:textId="77777777" w:rsidR="00815428" w:rsidRPr="00482416" w:rsidRDefault="00815428" w:rsidP="0081542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7C7AC4E8" w14:textId="15F99E83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F5741">
              <w:rPr>
                <w:rFonts w:ascii="Angsana New" w:hAnsi="Angsana New"/>
                <w:sz w:val="30"/>
                <w:szCs w:val="30"/>
                <w:lang w:val="en-US"/>
              </w:rPr>
              <w:t>11,663</w:t>
            </w:r>
          </w:p>
        </w:tc>
        <w:tc>
          <w:tcPr>
            <w:tcW w:w="236" w:type="dxa"/>
            <w:shd w:val="clear" w:color="auto" w:fill="auto"/>
          </w:tcPr>
          <w:p w14:paraId="0CE0EC33" w14:textId="77777777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2BD21401" w14:textId="44BFCFBA" w:rsidR="00815428" w:rsidRPr="004F5741" w:rsidRDefault="00815428" w:rsidP="0081542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10,373</w:t>
            </w:r>
          </w:p>
        </w:tc>
        <w:tc>
          <w:tcPr>
            <w:tcW w:w="239" w:type="dxa"/>
          </w:tcPr>
          <w:p w14:paraId="35563C09" w14:textId="77777777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4849FEA9" w14:textId="3829973E" w:rsidR="00815428" w:rsidRPr="00482416" w:rsidRDefault="00815428" w:rsidP="00815428">
            <w:pPr>
              <w:tabs>
                <w:tab w:val="decimal" w:pos="8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F5741">
              <w:rPr>
                <w:rFonts w:ascii="Angsana New" w:hAnsi="Angsana New"/>
                <w:sz w:val="30"/>
                <w:szCs w:val="30"/>
                <w:lang w:val="en-US"/>
              </w:rPr>
              <w:t>8,648</w:t>
            </w:r>
          </w:p>
        </w:tc>
      </w:tr>
      <w:tr w:rsidR="00815428" w:rsidRPr="00482416" w14:paraId="54DCBB7C" w14:textId="77777777" w:rsidTr="00A47A8F">
        <w:tc>
          <w:tcPr>
            <w:tcW w:w="3987" w:type="dxa"/>
          </w:tcPr>
          <w:p w14:paraId="05830A85" w14:textId="77777777" w:rsidR="00815428" w:rsidRPr="00482416" w:rsidRDefault="00815428" w:rsidP="0081542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</w:tcPr>
          <w:p w14:paraId="0F3735EF" w14:textId="3EF5F218" w:rsidR="00815428" w:rsidRPr="004F5741" w:rsidRDefault="00A47A8F" w:rsidP="00A47A8F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1CCC58" w14:textId="77777777" w:rsidR="00815428" w:rsidRPr="00482416" w:rsidRDefault="00815428" w:rsidP="0081542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FD8207C" w14:textId="30513E5D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F5741">
              <w:rPr>
                <w:rFonts w:ascii="Angsana New" w:hAnsi="Angsana New"/>
                <w:sz w:val="30"/>
                <w:szCs w:val="30"/>
                <w:lang w:val="en-US"/>
              </w:rPr>
              <w:t>1,264</w:t>
            </w:r>
          </w:p>
        </w:tc>
        <w:tc>
          <w:tcPr>
            <w:tcW w:w="236" w:type="dxa"/>
            <w:shd w:val="clear" w:color="auto" w:fill="auto"/>
          </w:tcPr>
          <w:p w14:paraId="5163310D" w14:textId="77777777" w:rsidR="00815428" w:rsidRPr="00482416" w:rsidRDefault="00815428" w:rsidP="0081542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655DB13D" w14:textId="487D79E2" w:rsidR="00815428" w:rsidRPr="004F5741" w:rsidRDefault="00AE7137" w:rsidP="00AE7137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5665521E" w14:textId="77777777" w:rsidR="00815428" w:rsidRPr="00482416" w:rsidRDefault="00815428" w:rsidP="0081542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080C2464" w14:textId="3183A5C0" w:rsidR="00815428" w:rsidRPr="00482416" w:rsidRDefault="00815428" w:rsidP="00815428">
            <w:pPr>
              <w:tabs>
                <w:tab w:val="decimal" w:pos="8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F5741">
              <w:rPr>
                <w:rFonts w:ascii="Angsana New" w:hAnsi="Angsana New"/>
                <w:sz w:val="30"/>
                <w:szCs w:val="30"/>
                <w:lang w:val="en-US"/>
              </w:rPr>
              <w:t>784</w:t>
            </w:r>
          </w:p>
        </w:tc>
      </w:tr>
      <w:tr w:rsidR="00815428" w:rsidRPr="00482416" w14:paraId="4838977E" w14:textId="77777777" w:rsidTr="002555E1">
        <w:tc>
          <w:tcPr>
            <w:tcW w:w="3987" w:type="dxa"/>
          </w:tcPr>
          <w:p w14:paraId="331175DD" w14:textId="77777777" w:rsidR="00815428" w:rsidRPr="00482416" w:rsidRDefault="00815428" w:rsidP="0081542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3FE375C1" w14:textId="77777777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429381F" w14:textId="77777777" w:rsidR="00815428" w:rsidRPr="00482416" w:rsidRDefault="00815428" w:rsidP="0081542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0C5AA9EC" w14:textId="77777777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D35801B" w14:textId="77777777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58803638" w14:textId="77777777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9ACD4D7" w14:textId="77777777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066E156D" w14:textId="77777777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5428" w:rsidRPr="00482416" w14:paraId="71E7920C" w14:textId="77777777" w:rsidTr="00A47A8F">
        <w:tc>
          <w:tcPr>
            <w:tcW w:w="3987" w:type="dxa"/>
          </w:tcPr>
          <w:p w14:paraId="3E188CA6" w14:textId="77777777" w:rsidR="00815428" w:rsidRPr="00482416" w:rsidRDefault="00815428" w:rsidP="0081542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  <w:shd w:val="clear" w:color="auto" w:fill="auto"/>
          </w:tcPr>
          <w:p w14:paraId="4ED887E8" w14:textId="2ADB01F6" w:rsidR="00815428" w:rsidRPr="00482416" w:rsidRDefault="00A47A8F" w:rsidP="0081542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1,338</w:t>
            </w:r>
          </w:p>
        </w:tc>
        <w:tc>
          <w:tcPr>
            <w:tcW w:w="236" w:type="dxa"/>
            <w:shd w:val="clear" w:color="auto" w:fill="auto"/>
          </w:tcPr>
          <w:p w14:paraId="63E2B3AF" w14:textId="77777777" w:rsidR="00815428" w:rsidRPr="00482416" w:rsidRDefault="00815428" w:rsidP="0081542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0B1429B4" w14:textId="1A0641A5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1,147</w:t>
            </w:r>
          </w:p>
        </w:tc>
        <w:tc>
          <w:tcPr>
            <w:tcW w:w="236" w:type="dxa"/>
            <w:shd w:val="clear" w:color="auto" w:fill="auto"/>
          </w:tcPr>
          <w:p w14:paraId="1F908BCD" w14:textId="77777777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74FEDCD" w14:textId="56972895" w:rsidR="00815428" w:rsidRPr="00482416" w:rsidRDefault="00AE7137" w:rsidP="0081542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547</w:t>
            </w:r>
          </w:p>
        </w:tc>
        <w:tc>
          <w:tcPr>
            <w:tcW w:w="239" w:type="dxa"/>
          </w:tcPr>
          <w:p w14:paraId="20627909" w14:textId="77777777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7CCA2482" w14:textId="5365BE63" w:rsidR="00815428" w:rsidRPr="00482416" w:rsidRDefault="00815428" w:rsidP="00815428">
            <w:pPr>
              <w:tabs>
                <w:tab w:val="decimal" w:pos="8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523</w:t>
            </w:r>
          </w:p>
        </w:tc>
      </w:tr>
      <w:tr w:rsidR="00815428" w:rsidRPr="00482416" w14:paraId="7735A05B" w14:textId="77777777" w:rsidTr="00A47A8F">
        <w:tc>
          <w:tcPr>
            <w:tcW w:w="3987" w:type="dxa"/>
          </w:tcPr>
          <w:p w14:paraId="5BDADC41" w14:textId="77777777" w:rsidR="00815428" w:rsidRPr="00482416" w:rsidRDefault="00815428" w:rsidP="0081542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134" w:type="dxa"/>
            <w:shd w:val="clear" w:color="auto" w:fill="auto"/>
          </w:tcPr>
          <w:p w14:paraId="76409A3A" w14:textId="758A007E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2769A380" w14:textId="77777777" w:rsidR="00815428" w:rsidRPr="00482416" w:rsidRDefault="00815428" w:rsidP="0081542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1AB225DE" w14:textId="13CEE544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36" w:type="dxa"/>
            <w:shd w:val="clear" w:color="auto" w:fill="auto"/>
          </w:tcPr>
          <w:p w14:paraId="3F636A40" w14:textId="77777777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63EFE05B" w14:textId="37B36798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9" w:type="dxa"/>
          </w:tcPr>
          <w:p w14:paraId="047EEB5D" w14:textId="77777777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1417FC45" w14:textId="6D870D09" w:rsidR="00815428" w:rsidRPr="00482416" w:rsidRDefault="00815428" w:rsidP="00815428">
            <w:pPr>
              <w:tabs>
                <w:tab w:val="decimal" w:pos="8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815428" w:rsidRPr="00482416" w14:paraId="33064E28" w14:textId="77777777" w:rsidTr="00A47A8F">
        <w:tc>
          <w:tcPr>
            <w:tcW w:w="3987" w:type="dxa"/>
          </w:tcPr>
          <w:p w14:paraId="5F55B33A" w14:textId="796B3860" w:rsidR="00815428" w:rsidRPr="00482416" w:rsidRDefault="00AE7137" w:rsidP="0081542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  <w:shd w:val="clear" w:color="auto" w:fill="auto"/>
          </w:tcPr>
          <w:p w14:paraId="75C98EC2" w14:textId="2E8AEBD0" w:rsidR="00815428" w:rsidRPr="00482416" w:rsidRDefault="00A47A8F" w:rsidP="0081542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1,468</w:t>
            </w:r>
          </w:p>
        </w:tc>
        <w:tc>
          <w:tcPr>
            <w:tcW w:w="236" w:type="dxa"/>
            <w:shd w:val="clear" w:color="auto" w:fill="auto"/>
          </w:tcPr>
          <w:p w14:paraId="5076AEBF" w14:textId="77777777" w:rsidR="00815428" w:rsidRPr="00482416" w:rsidRDefault="00815428" w:rsidP="0081542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741AC268" w14:textId="03852BEF" w:rsidR="00815428" w:rsidRPr="00405A5A" w:rsidRDefault="00815428" w:rsidP="00815428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A0F4A3" w14:textId="77777777" w:rsidR="00815428" w:rsidRPr="00482416" w:rsidRDefault="00815428" w:rsidP="0081542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56D5D792" w14:textId="789A0191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873</w:t>
            </w:r>
          </w:p>
        </w:tc>
        <w:tc>
          <w:tcPr>
            <w:tcW w:w="239" w:type="dxa"/>
          </w:tcPr>
          <w:p w14:paraId="64BBEB61" w14:textId="77777777" w:rsidR="00815428" w:rsidRPr="00482416" w:rsidRDefault="00815428" w:rsidP="0081542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1841E54C" w14:textId="756D1D6A" w:rsidR="00815428" w:rsidRPr="00405A5A" w:rsidRDefault="00815428" w:rsidP="00815428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5428" w:rsidRPr="00482416" w14:paraId="3AFA49ED" w14:textId="77777777" w:rsidTr="00A47A8F">
        <w:tc>
          <w:tcPr>
            <w:tcW w:w="3987" w:type="dxa"/>
          </w:tcPr>
          <w:p w14:paraId="13F11B31" w14:textId="77777777" w:rsidR="00815428" w:rsidRPr="00482416" w:rsidRDefault="00815428" w:rsidP="0081542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134" w:type="dxa"/>
            <w:shd w:val="clear" w:color="auto" w:fill="auto"/>
          </w:tcPr>
          <w:p w14:paraId="23ACE54B" w14:textId="019AB24A" w:rsidR="00815428" w:rsidRPr="00F726A3" w:rsidRDefault="004E61F3" w:rsidP="0081542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108,178</w:t>
            </w:r>
          </w:p>
        </w:tc>
        <w:tc>
          <w:tcPr>
            <w:tcW w:w="236" w:type="dxa"/>
            <w:shd w:val="clear" w:color="auto" w:fill="auto"/>
          </w:tcPr>
          <w:p w14:paraId="3AE53474" w14:textId="77777777" w:rsidR="00815428" w:rsidRPr="00482416" w:rsidRDefault="00815428" w:rsidP="0081542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061A278D" w14:textId="5802F09F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95,907</w:t>
            </w:r>
          </w:p>
        </w:tc>
        <w:tc>
          <w:tcPr>
            <w:tcW w:w="236" w:type="dxa"/>
            <w:shd w:val="clear" w:color="auto" w:fill="auto"/>
          </w:tcPr>
          <w:p w14:paraId="346C04CB" w14:textId="77777777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2F00BEE8" w14:textId="473AFF3A" w:rsidR="00815428" w:rsidRPr="009F1ED2" w:rsidRDefault="00815428" w:rsidP="0081542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49,288</w:t>
            </w:r>
          </w:p>
        </w:tc>
        <w:tc>
          <w:tcPr>
            <w:tcW w:w="239" w:type="dxa"/>
          </w:tcPr>
          <w:p w14:paraId="4AA897FB" w14:textId="77777777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40DB5FE2" w14:textId="21B73D55" w:rsidR="00815428" w:rsidRPr="00482416" w:rsidRDefault="00815428" w:rsidP="00815428">
            <w:pPr>
              <w:tabs>
                <w:tab w:val="decimal" w:pos="8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56,807</w:t>
            </w:r>
          </w:p>
        </w:tc>
      </w:tr>
      <w:tr w:rsidR="00815428" w:rsidRPr="00482416" w14:paraId="7DBFCACD" w14:textId="77777777" w:rsidTr="00A47A8F">
        <w:tc>
          <w:tcPr>
            <w:tcW w:w="3987" w:type="dxa"/>
          </w:tcPr>
          <w:p w14:paraId="2EF2E75C" w14:textId="77777777" w:rsidR="00815428" w:rsidRPr="00482416" w:rsidRDefault="00815428" w:rsidP="0081542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</w:tcPr>
          <w:p w14:paraId="37A27B3B" w14:textId="6603D334" w:rsidR="00815428" w:rsidRPr="00F726A3" w:rsidRDefault="004E61F3" w:rsidP="0081542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36,376</w:t>
            </w:r>
          </w:p>
        </w:tc>
        <w:tc>
          <w:tcPr>
            <w:tcW w:w="236" w:type="dxa"/>
            <w:shd w:val="clear" w:color="auto" w:fill="auto"/>
          </w:tcPr>
          <w:p w14:paraId="6F5E52DC" w14:textId="77777777" w:rsidR="00815428" w:rsidRPr="00482416" w:rsidRDefault="00815428" w:rsidP="0081542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109DA641" w14:textId="3F87B460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55,888</w:t>
            </w:r>
          </w:p>
        </w:tc>
        <w:tc>
          <w:tcPr>
            <w:tcW w:w="236" w:type="dxa"/>
            <w:shd w:val="clear" w:color="auto" w:fill="auto"/>
          </w:tcPr>
          <w:p w14:paraId="0AFFC77C" w14:textId="77777777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1194988C" w14:textId="2651A59A" w:rsidR="00815428" w:rsidRPr="00F15B0D" w:rsidRDefault="00815428" w:rsidP="0081542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33,488</w:t>
            </w:r>
          </w:p>
        </w:tc>
        <w:tc>
          <w:tcPr>
            <w:tcW w:w="239" w:type="dxa"/>
          </w:tcPr>
          <w:p w14:paraId="0CACE4B1" w14:textId="77777777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5FCE05C2" w14:textId="00FF25C8" w:rsidR="00815428" w:rsidRPr="00482416" w:rsidRDefault="00815428" w:rsidP="00815428">
            <w:pPr>
              <w:tabs>
                <w:tab w:val="decimal" w:pos="8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48,850</w:t>
            </w:r>
          </w:p>
        </w:tc>
      </w:tr>
      <w:tr w:rsidR="00815428" w:rsidRPr="00482416" w14:paraId="72D88275" w14:textId="77777777" w:rsidTr="002555E1">
        <w:tc>
          <w:tcPr>
            <w:tcW w:w="3987" w:type="dxa"/>
          </w:tcPr>
          <w:p w14:paraId="41D406D2" w14:textId="77777777" w:rsidR="00815428" w:rsidRPr="00482416" w:rsidRDefault="00815428" w:rsidP="0081542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E1672F0" w14:textId="77777777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445A6C" w14:textId="77777777" w:rsidR="00815428" w:rsidRPr="00482416" w:rsidRDefault="00815428" w:rsidP="0081542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5F4DB72D" w14:textId="77777777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379204D" w14:textId="77777777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18D8F37B" w14:textId="77777777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601706D" w14:textId="77777777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1042EF06" w14:textId="77777777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5428" w:rsidRPr="00482416" w14:paraId="24F100DB" w14:textId="77777777" w:rsidTr="002555E1">
        <w:tc>
          <w:tcPr>
            <w:tcW w:w="3987" w:type="dxa"/>
          </w:tcPr>
          <w:p w14:paraId="7711B511" w14:textId="77777777" w:rsidR="00815428" w:rsidRPr="00482416" w:rsidRDefault="00815428" w:rsidP="0081542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  <w:shd w:val="clear" w:color="auto" w:fill="auto"/>
          </w:tcPr>
          <w:p w14:paraId="7D5C4309" w14:textId="77777777" w:rsidR="00815428" w:rsidRPr="00482416" w:rsidRDefault="00815428" w:rsidP="00815428">
            <w:pPr>
              <w:tabs>
                <w:tab w:val="decimal" w:pos="54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84A5D5" w14:textId="77777777" w:rsidR="00815428" w:rsidRPr="00482416" w:rsidRDefault="00815428" w:rsidP="0081542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6DAB612" w14:textId="77777777" w:rsidR="00815428" w:rsidRPr="00482416" w:rsidRDefault="00815428" w:rsidP="00815428">
            <w:pPr>
              <w:tabs>
                <w:tab w:val="decimal" w:pos="54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879446" w14:textId="77777777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6F50230F" w14:textId="77777777" w:rsidR="00815428" w:rsidRPr="00482416" w:rsidRDefault="00815428" w:rsidP="00815428">
            <w:pPr>
              <w:tabs>
                <w:tab w:val="decimal" w:pos="54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05DEA49" w14:textId="77777777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5DF1EBD4" w14:textId="77777777" w:rsidR="00815428" w:rsidRPr="00482416" w:rsidRDefault="00815428" w:rsidP="00815428">
            <w:pPr>
              <w:tabs>
                <w:tab w:val="decimal" w:pos="54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5428" w:rsidRPr="00482416" w14:paraId="00D5B066" w14:textId="77777777" w:rsidTr="002555E1">
        <w:tc>
          <w:tcPr>
            <w:tcW w:w="3987" w:type="dxa"/>
          </w:tcPr>
          <w:p w14:paraId="4CBA870F" w14:textId="77777777" w:rsidR="00815428" w:rsidRPr="00482416" w:rsidRDefault="00815428" w:rsidP="00815428">
            <w:pPr>
              <w:tabs>
                <w:tab w:val="left" w:pos="2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34" w:type="dxa"/>
            <w:shd w:val="clear" w:color="auto" w:fill="auto"/>
          </w:tcPr>
          <w:p w14:paraId="2ADC1874" w14:textId="77777777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A2D0FD" w14:textId="77777777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938523F" w14:textId="77777777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B84103" w14:textId="77777777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37A2C8F6" w14:textId="77777777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B045A09" w14:textId="77777777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70FEFA50" w14:textId="77777777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5428" w:rsidRPr="00482416" w14:paraId="38D4C79F" w14:textId="77777777" w:rsidTr="00A47A8F">
        <w:tc>
          <w:tcPr>
            <w:tcW w:w="3987" w:type="dxa"/>
          </w:tcPr>
          <w:p w14:paraId="20DCEABC" w14:textId="77777777" w:rsidR="00815428" w:rsidRPr="00482416" w:rsidRDefault="00815428" w:rsidP="00815428">
            <w:pPr>
              <w:tabs>
                <w:tab w:val="left" w:pos="2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ab/>
            </w:r>
            <w:r w:rsidRPr="0048241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34" w:type="dxa"/>
            <w:shd w:val="clear" w:color="auto" w:fill="auto"/>
          </w:tcPr>
          <w:p w14:paraId="5625F22F" w14:textId="672B05A0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206,982</w:t>
            </w:r>
          </w:p>
        </w:tc>
        <w:tc>
          <w:tcPr>
            <w:tcW w:w="236" w:type="dxa"/>
          </w:tcPr>
          <w:p w14:paraId="08C8C9C9" w14:textId="77777777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9F1D194" w14:textId="59BEFCAC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190,529</w:t>
            </w:r>
          </w:p>
        </w:tc>
        <w:tc>
          <w:tcPr>
            <w:tcW w:w="236" w:type="dxa"/>
          </w:tcPr>
          <w:p w14:paraId="6D01DF06" w14:textId="77777777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7BD5D539" w14:textId="180EE3DD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167,704</w:t>
            </w:r>
          </w:p>
        </w:tc>
        <w:tc>
          <w:tcPr>
            <w:tcW w:w="239" w:type="dxa"/>
          </w:tcPr>
          <w:p w14:paraId="5561E936" w14:textId="77777777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283CA00C" w14:textId="11776AC0" w:rsidR="00815428" w:rsidRPr="00482416" w:rsidRDefault="00815428" w:rsidP="00815428">
            <w:pPr>
              <w:tabs>
                <w:tab w:val="decimal" w:pos="88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153,140</w:t>
            </w:r>
          </w:p>
        </w:tc>
      </w:tr>
      <w:tr w:rsidR="00815428" w:rsidRPr="00482416" w14:paraId="7272909C" w14:textId="77777777" w:rsidTr="00A47A8F">
        <w:tc>
          <w:tcPr>
            <w:tcW w:w="3987" w:type="dxa"/>
          </w:tcPr>
          <w:p w14:paraId="55FB01BE" w14:textId="77777777" w:rsidR="00815428" w:rsidRPr="00482416" w:rsidRDefault="00815428" w:rsidP="00815428">
            <w:pPr>
              <w:tabs>
                <w:tab w:val="left" w:pos="2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ab/>
            </w:r>
            <w:r w:rsidRPr="0048241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97EADD8" w14:textId="7883B48C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3,222</w:t>
            </w:r>
          </w:p>
        </w:tc>
        <w:tc>
          <w:tcPr>
            <w:tcW w:w="236" w:type="dxa"/>
          </w:tcPr>
          <w:p w14:paraId="2BDFE673" w14:textId="77777777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47989F58" w14:textId="30D56753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44,997</w:t>
            </w:r>
          </w:p>
        </w:tc>
        <w:tc>
          <w:tcPr>
            <w:tcW w:w="236" w:type="dxa"/>
          </w:tcPr>
          <w:p w14:paraId="4525DD71" w14:textId="77777777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58AD1629" w14:textId="0E4842FF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1,745</w:t>
            </w:r>
          </w:p>
        </w:tc>
        <w:tc>
          <w:tcPr>
            <w:tcW w:w="239" w:type="dxa"/>
          </w:tcPr>
          <w:p w14:paraId="03380222" w14:textId="77777777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16B680A9" w14:textId="197F3675" w:rsidR="00815428" w:rsidRPr="00482416" w:rsidRDefault="00815428" w:rsidP="00815428">
            <w:pPr>
              <w:tabs>
                <w:tab w:val="decimal" w:pos="88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40,983</w:t>
            </w:r>
          </w:p>
        </w:tc>
      </w:tr>
      <w:tr w:rsidR="00815428" w:rsidRPr="00482416" w14:paraId="504F181D" w14:textId="77777777" w:rsidTr="00A47A8F">
        <w:tc>
          <w:tcPr>
            <w:tcW w:w="3987" w:type="dxa"/>
          </w:tcPr>
          <w:p w14:paraId="3022B0E0" w14:textId="77777777" w:rsidR="00815428" w:rsidRPr="00482416" w:rsidRDefault="00815428" w:rsidP="00815428">
            <w:pPr>
              <w:tabs>
                <w:tab w:val="left" w:pos="2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ab/>
            </w:r>
            <w:r w:rsidRPr="004824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DE8531F" w14:textId="6FB24E80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210,204</w:t>
            </w:r>
          </w:p>
        </w:tc>
        <w:tc>
          <w:tcPr>
            <w:tcW w:w="236" w:type="dxa"/>
          </w:tcPr>
          <w:p w14:paraId="14C9AC9F" w14:textId="77777777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F019DE" w14:textId="6DC67480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235,526</w:t>
            </w:r>
          </w:p>
        </w:tc>
        <w:tc>
          <w:tcPr>
            <w:tcW w:w="236" w:type="dxa"/>
          </w:tcPr>
          <w:p w14:paraId="711D25C6" w14:textId="77777777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63F0BC1" w14:textId="053EDC79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169,449</w:t>
            </w:r>
          </w:p>
        </w:tc>
        <w:tc>
          <w:tcPr>
            <w:tcW w:w="239" w:type="dxa"/>
          </w:tcPr>
          <w:p w14:paraId="3BB2911A" w14:textId="77777777" w:rsidR="00815428" w:rsidRPr="00482416" w:rsidRDefault="00815428" w:rsidP="00815428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756FCE" w14:textId="2D898E85" w:rsidR="00815428" w:rsidRPr="00482416" w:rsidRDefault="00815428" w:rsidP="00815428">
            <w:pPr>
              <w:tabs>
                <w:tab w:val="decimal" w:pos="88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194,123</w:t>
            </w:r>
          </w:p>
        </w:tc>
      </w:tr>
    </w:tbl>
    <w:p w14:paraId="055CE80E" w14:textId="77777777" w:rsidR="00D26C90" w:rsidRDefault="00D26C90" w:rsidP="00D26C90">
      <w:pPr>
        <w:spacing w:line="240" w:lineRule="auto"/>
        <w:ind w:left="540" w:right="-25"/>
        <w:jc w:val="both"/>
        <w:rPr>
          <w:rFonts w:ascii="Angsana New" w:hAnsi="Angsana New"/>
          <w:sz w:val="20"/>
          <w:szCs w:val="20"/>
          <w:cs/>
        </w:rPr>
      </w:pPr>
    </w:p>
    <w:p w14:paraId="325AA679" w14:textId="77777777" w:rsidR="005C345C" w:rsidRDefault="005C345C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p w14:paraId="5AB13424" w14:textId="07579A17" w:rsidR="00C45000" w:rsidRDefault="00C45000" w:rsidP="00BB3DBA">
      <w:pPr>
        <w:pStyle w:val="Bo-C1Content"/>
        <w:ind w:hanging="7"/>
      </w:pPr>
      <w:r w:rsidRPr="000B20C7">
        <w:rPr>
          <w:cs/>
        </w:rPr>
        <w:lastRenderedPageBreak/>
        <w:t>ยอดคงเหลือกับกิจการที่เก</w:t>
      </w:r>
      <w:r>
        <w:rPr>
          <w:cs/>
        </w:rPr>
        <w:t xml:space="preserve">ี่ยวข้องกัน ณ วันที่ </w:t>
      </w:r>
      <w:r w:rsidR="00D26C90">
        <w:t>30</w:t>
      </w:r>
      <w:r w:rsidR="00DC04CF">
        <w:t xml:space="preserve"> </w:t>
      </w:r>
      <w:r w:rsidR="00D26C90">
        <w:rPr>
          <w:rFonts w:hint="cs"/>
          <w:cs/>
          <w:lang w:val="en-US"/>
        </w:rPr>
        <w:t>มิถุนายน</w:t>
      </w:r>
      <w:r w:rsidR="00DC04CF">
        <w:rPr>
          <w:rFonts w:hint="cs"/>
          <w:cs/>
        </w:rPr>
        <w:t xml:space="preserve"> </w:t>
      </w:r>
      <w:r w:rsidR="00DC04CF">
        <w:t xml:space="preserve">2563 </w:t>
      </w:r>
      <w:r w:rsidR="00DC04CF">
        <w:rPr>
          <w:rFonts w:hint="cs"/>
          <w:cs/>
        </w:rPr>
        <w:t xml:space="preserve">และ </w:t>
      </w:r>
      <w:r w:rsidR="00DC04CF">
        <w:rPr>
          <w:lang w:val="en-US"/>
        </w:rPr>
        <w:t>31</w:t>
      </w:r>
      <w:r w:rsidR="00DC04CF">
        <w:rPr>
          <w:cs/>
        </w:rPr>
        <w:t xml:space="preserve"> ธันวาคม</w:t>
      </w:r>
      <w:r w:rsidR="00DC04CF" w:rsidRPr="000B20C7">
        <w:rPr>
          <w:cs/>
        </w:rPr>
        <w:t xml:space="preserve"> </w:t>
      </w:r>
      <w:r w:rsidR="00DC04CF">
        <w:t xml:space="preserve">2562 </w:t>
      </w:r>
      <w:r>
        <w:rPr>
          <w:cs/>
        </w:rPr>
        <w:t>มีดังนี้</w:t>
      </w:r>
    </w:p>
    <w:p w14:paraId="5B2A2E28" w14:textId="77777777" w:rsidR="00DC04CF" w:rsidRPr="00364D9D" w:rsidRDefault="00DC04CF" w:rsidP="00BB3DBA">
      <w:pPr>
        <w:pStyle w:val="Bo-C1Content"/>
        <w:ind w:hanging="7"/>
        <w:rPr>
          <w:sz w:val="20"/>
          <w:szCs w:val="20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DC04CF" w:rsidRPr="00744476" w14:paraId="75EE7A6B" w14:textId="77777777" w:rsidTr="00B37E56">
        <w:trPr>
          <w:tblHeader/>
        </w:trPr>
        <w:tc>
          <w:tcPr>
            <w:tcW w:w="3931" w:type="dxa"/>
          </w:tcPr>
          <w:p w14:paraId="7C398FA4" w14:textId="77777777" w:rsidR="00DC04CF" w:rsidRPr="00744476" w:rsidRDefault="00DC04CF" w:rsidP="00B37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2505" w:type="dxa"/>
            <w:gridSpan w:val="3"/>
          </w:tcPr>
          <w:p w14:paraId="474881FC" w14:textId="77777777" w:rsidR="00DC04CF" w:rsidRPr="00744476" w:rsidRDefault="00DC04CF" w:rsidP="00B37E56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3AF80AE" w14:textId="77777777" w:rsidR="00DC04CF" w:rsidRPr="00744476" w:rsidRDefault="00DC04CF" w:rsidP="00B37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3EE86EC6" w14:textId="77777777" w:rsidR="00DC04CF" w:rsidRPr="00744476" w:rsidRDefault="00DC04CF" w:rsidP="00B37E56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6C90" w:rsidRPr="00744476" w14:paraId="7140985C" w14:textId="77777777" w:rsidTr="00B37E56">
        <w:trPr>
          <w:tblHeader/>
        </w:trPr>
        <w:tc>
          <w:tcPr>
            <w:tcW w:w="3931" w:type="dxa"/>
          </w:tcPr>
          <w:p w14:paraId="58DB4891" w14:textId="77777777" w:rsidR="00D26C90" w:rsidRPr="00744476" w:rsidRDefault="00D26C90" w:rsidP="00D26C9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F7BB984" w14:textId="51DD6202" w:rsidR="00D26C90" w:rsidRPr="00744476" w:rsidRDefault="00D26C90" w:rsidP="00D26C9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7888EACB" w14:textId="77777777" w:rsidR="00D26C90" w:rsidRPr="00744476" w:rsidRDefault="00D26C90" w:rsidP="00D26C90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7A4790A" w14:textId="77777777" w:rsidR="00D26C90" w:rsidRPr="00744476" w:rsidRDefault="00D26C90" w:rsidP="00D26C9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3BC441E2" w14:textId="77777777" w:rsidR="00D26C90" w:rsidRPr="00744476" w:rsidRDefault="00D26C90" w:rsidP="00D26C90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14:paraId="73205F5A" w14:textId="7ECBC91F" w:rsidR="00D26C90" w:rsidRPr="00744476" w:rsidRDefault="00D26C90" w:rsidP="00D26C9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3BF7013F" w14:textId="77777777" w:rsidR="00D26C90" w:rsidRPr="00744476" w:rsidRDefault="00D26C90" w:rsidP="00D26C90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DF7A9FA" w14:textId="06B09176" w:rsidR="00D26C90" w:rsidRPr="00744476" w:rsidRDefault="00D26C90" w:rsidP="00D26C9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26C90" w:rsidRPr="00744476" w14:paraId="2BBD450C" w14:textId="77777777" w:rsidTr="00B37E56">
        <w:trPr>
          <w:tblHeader/>
        </w:trPr>
        <w:tc>
          <w:tcPr>
            <w:tcW w:w="3931" w:type="dxa"/>
          </w:tcPr>
          <w:p w14:paraId="5621F8A2" w14:textId="77777777" w:rsidR="00D26C90" w:rsidRPr="00744476" w:rsidRDefault="00D26C90" w:rsidP="00D26C9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04C3863" w14:textId="77777777" w:rsidR="00D26C90" w:rsidRPr="00744476" w:rsidRDefault="00D26C90" w:rsidP="00D26C9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2563</w:t>
            </w:r>
          </w:p>
        </w:tc>
        <w:tc>
          <w:tcPr>
            <w:tcW w:w="236" w:type="dxa"/>
          </w:tcPr>
          <w:p w14:paraId="371C307E" w14:textId="77777777" w:rsidR="00D26C90" w:rsidRPr="00744476" w:rsidRDefault="00D26C90" w:rsidP="00D26C90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F7D156F" w14:textId="77777777" w:rsidR="00D26C90" w:rsidRPr="00744476" w:rsidRDefault="00D26C90" w:rsidP="00D26C9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</w:tcPr>
          <w:p w14:paraId="0CAC1DFE" w14:textId="77777777" w:rsidR="00D26C90" w:rsidRPr="00744476" w:rsidRDefault="00D26C90" w:rsidP="00D26C90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14:paraId="42074482" w14:textId="444CDE66" w:rsidR="00D26C90" w:rsidRPr="00744476" w:rsidRDefault="00D26C90" w:rsidP="00D26C9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2563</w:t>
            </w:r>
          </w:p>
        </w:tc>
        <w:tc>
          <w:tcPr>
            <w:tcW w:w="236" w:type="dxa"/>
          </w:tcPr>
          <w:p w14:paraId="2BDC01A6" w14:textId="77777777" w:rsidR="00D26C90" w:rsidRPr="00744476" w:rsidRDefault="00D26C90" w:rsidP="00D26C90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2380FA7" w14:textId="20E52B32" w:rsidR="00D26C90" w:rsidRPr="00744476" w:rsidRDefault="00D26C90" w:rsidP="00D26C9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</w:tr>
      <w:tr w:rsidR="00D26C90" w:rsidRPr="00744476" w14:paraId="09BAF602" w14:textId="77777777" w:rsidTr="00B37E56">
        <w:trPr>
          <w:tblHeader/>
        </w:trPr>
        <w:tc>
          <w:tcPr>
            <w:tcW w:w="3931" w:type="dxa"/>
          </w:tcPr>
          <w:p w14:paraId="170EACDC" w14:textId="77777777" w:rsidR="00D26C90" w:rsidRPr="00744476" w:rsidRDefault="00D26C90" w:rsidP="00D26C9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290A430C" w14:textId="77777777" w:rsidR="00D26C90" w:rsidRPr="00744476" w:rsidRDefault="00D26C90" w:rsidP="00D26C90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26C90" w:rsidRPr="00744476" w14:paraId="2B67684F" w14:textId="77777777" w:rsidTr="00B37E56">
        <w:tc>
          <w:tcPr>
            <w:tcW w:w="3931" w:type="dxa"/>
          </w:tcPr>
          <w:p w14:paraId="647C6B9D" w14:textId="77777777" w:rsidR="00D26C90" w:rsidRPr="00744476" w:rsidRDefault="00D26C90" w:rsidP="00D26C9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14394B6B" w14:textId="77777777" w:rsidR="00D26C90" w:rsidRPr="00744476" w:rsidRDefault="00D26C90" w:rsidP="00D26C9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0EF221" w14:textId="77777777" w:rsidR="00D26C90" w:rsidRPr="00744476" w:rsidRDefault="00D26C90" w:rsidP="00D26C9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96BC6E9" w14:textId="77777777" w:rsidR="00D26C90" w:rsidRPr="00744476" w:rsidRDefault="00D26C90" w:rsidP="00D26C9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BABA47" w14:textId="77777777" w:rsidR="00D26C90" w:rsidRPr="00744476" w:rsidRDefault="00D26C90" w:rsidP="00D26C9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4890346" w14:textId="77777777" w:rsidR="00D26C90" w:rsidRPr="00744476" w:rsidRDefault="00D26C90" w:rsidP="00D26C9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4F40DC" w14:textId="77777777" w:rsidR="00D26C90" w:rsidRPr="00744476" w:rsidRDefault="00D26C90" w:rsidP="00D26C9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6782D1C" w14:textId="77777777" w:rsidR="00D26C90" w:rsidRPr="00744476" w:rsidRDefault="00D26C90" w:rsidP="00D26C9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0907" w:rsidRPr="00744476" w14:paraId="38604B4D" w14:textId="77777777" w:rsidTr="00A47A8F">
        <w:tc>
          <w:tcPr>
            <w:tcW w:w="3931" w:type="dxa"/>
          </w:tcPr>
          <w:p w14:paraId="39197012" w14:textId="77777777" w:rsidR="007A0907" w:rsidRPr="00744476" w:rsidRDefault="007A0907" w:rsidP="007A090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134" w:type="dxa"/>
            <w:shd w:val="clear" w:color="auto" w:fill="auto"/>
          </w:tcPr>
          <w:p w14:paraId="1FED466C" w14:textId="0B550F1E" w:rsidR="007A0907" w:rsidRPr="00744476" w:rsidRDefault="007A0907" w:rsidP="007A090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CB35594" w14:textId="77777777" w:rsidR="007A0907" w:rsidRPr="00744476" w:rsidRDefault="007A0907" w:rsidP="007A090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6E6FF62" w14:textId="77777777" w:rsidR="007A0907" w:rsidRPr="00744476" w:rsidRDefault="007A0907" w:rsidP="007A090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6E02CBD" w14:textId="77777777" w:rsidR="007A0907" w:rsidRPr="00744476" w:rsidRDefault="007A0907" w:rsidP="007A090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1213C34" w14:textId="0A8B7718" w:rsidR="007A0907" w:rsidRPr="00744476" w:rsidRDefault="007A0907" w:rsidP="007A090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1,018,650</w:t>
            </w:r>
          </w:p>
        </w:tc>
        <w:tc>
          <w:tcPr>
            <w:tcW w:w="236" w:type="dxa"/>
          </w:tcPr>
          <w:p w14:paraId="230F8629" w14:textId="77777777" w:rsidR="007A0907" w:rsidRPr="00744476" w:rsidRDefault="007A0907" w:rsidP="007A090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59AA2B2" w14:textId="77777777" w:rsidR="007A0907" w:rsidRPr="00744476" w:rsidRDefault="007A0907" w:rsidP="007A090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1,002,883</w:t>
            </w:r>
          </w:p>
        </w:tc>
      </w:tr>
      <w:tr w:rsidR="007A0907" w:rsidRPr="00744476" w14:paraId="483AFD8E" w14:textId="77777777" w:rsidTr="00A47A8F">
        <w:tc>
          <w:tcPr>
            <w:tcW w:w="3931" w:type="dxa"/>
            <w:vAlign w:val="bottom"/>
          </w:tcPr>
          <w:p w14:paraId="61358B22" w14:textId="77777777" w:rsidR="007A0907" w:rsidRPr="00744476" w:rsidRDefault="007A0907" w:rsidP="007A090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E27801A" w14:textId="5931A779" w:rsidR="007A0907" w:rsidRPr="00744476" w:rsidRDefault="007A0907" w:rsidP="007A090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C6A3CBD" w14:textId="77777777" w:rsidR="007A0907" w:rsidRPr="00744476" w:rsidRDefault="007A0907" w:rsidP="007A090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2A8E998" w14:textId="77777777" w:rsidR="007A0907" w:rsidRPr="00744476" w:rsidRDefault="007A0907" w:rsidP="007A090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51611E9" w14:textId="77777777" w:rsidR="007A0907" w:rsidRPr="00744476" w:rsidRDefault="007A0907" w:rsidP="007A090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AB9D922" w14:textId="236498BB" w:rsidR="007A0907" w:rsidRPr="00744476" w:rsidRDefault="007A0907" w:rsidP="007A090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24,528</w:t>
            </w:r>
          </w:p>
        </w:tc>
        <w:tc>
          <w:tcPr>
            <w:tcW w:w="236" w:type="dxa"/>
          </w:tcPr>
          <w:p w14:paraId="26CBD4C1" w14:textId="77777777" w:rsidR="007A0907" w:rsidRPr="00744476" w:rsidRDefault="007A0907" w:rsidP="007A090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4ADBD10" w14:textId="77777777" w:rsidR="007A0907" w:rsidRPr="00744476" w:rsidRDefault="007A0907" w:rsidP="007A090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196,727</w:t>
            </w:r>
          </w:p>
        </w:tc>
      </w:tr>
      <w:tr w:rsidR="007A0907" w:rsidRPr="00744476" w14:paraId="3A448E3C" w14:textId="77777777" w:rsidTr="00A47A8F">
        <w:tc>
          <w:tcPr>
            <w:tcW w:w="3931" w:type="dxa"/>
            <w:vAlign w:val="bottom"/>
          </w:tcPr>
          <w:p w14:paraId="1A1E1C69" w14:textId="77777777" w:rsidR="007A0907" w:rsidRPr="00744476" w:rsidRDefault="007A0907" w:rsidP="007A090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34" w:type="dxa"/>
            <w:shd w:val="clear" w:color="auto" w:fill="auto"/>
          </w:tcPr>
          <w:p w14:paraId="1034AA3C" w14:textId="60F2A1ED" w:rsidR="007A0907" w:rsidRPr="00744476" w:rsidRDefault="007A0907" w:rsidP="007A090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F737B37" w14:textId="77777777" w:rsidR="007A0907" w:rsidRPr="00744476" w:rsidRDefault="007A0907" w:rsidP="007A090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C4AC865" w14:textId="77777777" w:rsidR="007A0907" w:rsidRPr="00744476" w:rsidRDefault="007A0907" w:rsidP="007A090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BF6953E" w14:textId="77777777" w:rsidR="007A0907" w:rsidRPr="00744476" w:rsidRDefault="007A0907" w:rsidP="007A090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DC86176" w14:textId="6543FC92" w:rsidR="007A0907" w:rsidRPr="00744476" w:rsidRDefault="007A0907" w:rsidP="007A090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311,311</w:t>
            </w:r>
          </w:p>
        </w:tc>
        <w:tc>
          <w:tcPr>
            <w:tcW w:w="236" w:type="dxa"/>
          </w:tcPr>
          <w:p w14:paraId="4B4FC21C" w14:textId="77777777" w:rsidR="007A0907" w:rsidRPr="00744476" w:rsidRDefault="007A0907" w:rsidP="007A090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DD688A2" w14:textId="77777777" w:rsidR="007A0907" w:rsidRPr="00744476" w:rsidRDefault="007A0907" w:rsidP="007A090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309,302</w:t>
            </w:r>
          </w:p>
        </w:tc>
      </w:tr>
      <w:tr w:rsidR="007A0907" w:rsidRPr="00744476" w14:paraId="47BE20B6" w14:textId="77777777" w:rsidTr="00A47A8F">
        <w:tc>
          <w:tcPr>
            <w:tcW w:w="3931" w:type="dxa"/>
            <w:vAlign w:val="bottom"/>
          </w:tcPr>
          <w:p w14:paraId="73117666" w14:textId="77777777" w:rsidR="007A0907" w:rsidRPr="00744476" w:rsidRDefault="007A0907" w:rsidP="007A090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พลาสติก โพลีน จำกัด</w:t>
            </w:r>
          </w:p>
        </w:tc>
        <w:tc>
          <w:tcPr>
            <w:tcW w:w="1134" w:type="dxa"/>
            <w:shd w:val="clear" w:color="auto" w:fill="auto"/>
          </w:tcPr>
          <w:p w14:paraId="7FF828C1" w14:textId="573ADA30" w:rsidR="007A0907" w:rsidRPr="00744476" w:rsidRDefault="007A0907" w:rsidP="007A090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E405E22" w14:textId="77777777" w:rsidR="007A0907" w:rsidRPr="00744476" w:rsidRDefault="007A0907" w:rsidP="007A090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6683F74" w14:textId="77777777" w:rsidR="007A0907" w:rsidRPr="00744476" w:rsidRDefault="007A0907" w:rsidP="007A090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8571DC8" w14:textId="77777777" w:rsidR="007A0907" w:rsidRPr="00744476" w:rsidRDefault="007A0907" w:rsidP="007A090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11E56ED" w14:textId="7C3D678B" w:rsidR="007A0907" w:rsidRPr="00744476" w:rsidRDefault="007A0907" w:rsidP="007A090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1,312,477</w:t>
            </w:r>
          </w:p>
        </w:tc>
        <w:tc>
          <w:tcPr>
            <w:tcW w:w="236" w:type="dxa"/>
          </w:tcPr>
          <w:p w14:paraId="23F990B3" w14:textId="77777777" w:rsidR="007A0907" w:rsidRPr="00744476" w:rsidRDefault="007A0907" w:rsidP="007A090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830EB42" w14:textId="77777777" w:rsidR="007A0907" w:rsidRPr="00744476" w:rsidRDefault="007A0907" w:rsidP="007A090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1,675,989</w:t>
            </w:r>
          </w:p>
        </w:tc>
      </w:tr>
      <w:tr w:rsidR="007A0907" w:rsidRPr="00744476" w14:paraId="45D16DA4" w14:textId="77777777" w:rsidTr="00A47A8F">
        <w:tc>
          <w:tcPr>
            <w:tcW w:w="3931" w:type="dxa"/>
            <w:vAlign w:val="bottom"/>
          </w:tcPr>
          <w:p w14:paraId="63F9C8DF" w14:textId="77777777" w:rsidR="007A0907" w:rsidRPr="00744476" w:rsidRDefault="007A0907" w:rsidP="007A090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34" w:type="dxa"/>
            <w:shd w:val="clear" w:color="auto" w:fill="auto"/>
          </w:tcPr>
          <w:p w14:paraId="009BFC4A" w14:textId="07D13C28" w:rsidR="007A0907" w:rsidRPr="00744476" w:rsidRDefault="007A0907" w:rsidP="007A090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B2A5E39" w14:textId="77777777" w:rsidR="007A0907" w:rsidRPr="00744476" w:rsidRDefault="007A0907" w:rsidP="007A090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36DAB85" w14:textId="77777777" w:rsidR="007A0907" w:rsidRPr="00744476" w:rsidRDefault="007A0907" w:rsidP="007A090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159C13E" w14:textId="77777777" w:rsidR="007A0907" w:rsidRPr="00744476" w:rsidRDefault="007A0907" w:rsidP="007A090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B573CA5" w14:textId="5ABA3F06" w:rsidR="007A0907" w:rsidRPr="00744476" w:rsidRDefault="007A0907" w:rsidP="007A090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22,037</w:t>
            </w:r>
          </w:p>
        </w:tc>
        <w:tc>
          <w:tcPr>
            <w:tcW w:w="236" w:type="dxa"/>
          </w:tcPr>
          <w:p w14:paraId="4CBE469B" w14:textId="77777777" w:rsidR="007A0907" w:rsidRPr="00744476" w:rsidRDefault="007A0907" w:rsidP="007A090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AA778C8" w14:textId="77777777" w:rsidR="007A0907" w:rsidRPr="00744476" w:rsidRDefault="007A0907" w:rsidP="007A090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27,335</w:t>
            </w:r>
          </w:p>
        </w:tc>
      </w:tr>
      <w:tr w:rsidR="007A0907" w:rsidRPr="00744476" w14:paraId="385F48A8" w14:textId="77777777" w:rsidTr="00A47A8F">
        <w:tc>
          <w:tcPr>
            <w:tcW w:w="3931" w:type="dxa"/>
            <w:vAlign w:val="bottom"/>
          </w:tcPr>
          <w:p w14:paraId="0E681661" w14:textId="77777777" w:rsidR="007A0907" w:rsidRPr="00744476" w:rsidRDefault="007A0907" w:rsidP="007A090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134" w:type="dxa"/>
            <w:shd w:val="clear" w:color="auto" w:fill="auto"/>
          </w:tcPr>
          <w:p w14:paraId="4A2F4CFF" w14:textId="00FD8069" w:rsidR="007A0907" w:rsidRPr="00744476" w:rsidRDefault="007A0907" w:rsidP="007A090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3A9B09A" w14:textId="77777777" w:rsidR="007A0907" w:rsidRPr="00744476" w:rsidRDefault="007A0907" w:rsidP="007A090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FE8AEE0" w14:textId="77777777" w:rsidR="007A0907" w:rsidRPr="00744476" w:rsidRDefault="007A0907" w:rsidP="007A090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C89CAA6" w14:textId="77777777" w:rsidR="007A0907" w:rsidRPr="00744476" w:rsidRDefault="007A0907" w:rsidP="007A090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D302522" w14:textId="3610A904" w:rsidR="007A0907" w:rsidRPr="00744476" w:rsidRDefault="007A0907" w:rsidP="007A090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4,340</w:t>
            </w:r>
          </w:p>
        </w:tc>
        <w:tc>
          <w:tcPr>
            <w:tcW w:w="236" w:type="dxa"/>
          </w:tcPr>
          <w:p w14:paraId="1B0D7999" w14:textId="77777777" w:rsidR="007A0907" w:rsidRPr="00744476" w:rsidRDefault="007A0907" w:rsidP="007A090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EFE99CD" w14:textId="77777777" w:rsidR="007A0907" w:rsidRPr="00744476" w:rsidRDefault="007A0907" w:rsidP="007A090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3,529</w:t>
            </w:r>
          </w:p>
        </w:tc>
      </w:tr>
      <w:tr w:rsidR="007A0907" w:rsidRPr="00744476" w14:paraId="4DD4B934" w14:textId="77777777" w:rsidTr="00A47A8F">
        <w:tc>
          <w:tcPr>
            <w:tcW w:w="3931" w:type="dxa"/>
          </w:tcPr>
          <w:p w14:paraId="3A73202F" w14:textId="77777777" w:rsidR="007A0907" w:rsidRPr="00744476" w:rsidRDefault="007A0907" w:rsidP="007A090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34" w:type="dxa"/>
            <w:shd w:val="clear" w:color="auto" w:fill="auto"/>
          </w:tcPr>
          <w:p w14:paraId="6DA68C07" w14:textId="1833E043" w:rsidR="007A0907" w:rsidRPr="00744476" w:rsidRDefault="007A0907" w:rsidP="007A090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956EA65" w14:textId="77777777" w:rsidR="007A0907" w:rsidRPr="00744476" w:rsidRDefault="007A0907" w:rsidP="007A090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66AF64B" w14:textId="77777777" w:rsidR="007A0907" w:rsidRPr="00744476" w:rsidRDefault="007A0907" w:rsidP="007A090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077474E" w14:textId="77777777" w:rsidR="007A0907" w:rsidRPr="00744476" w:rsidRDefault="007A0907" w:rsidP="007A090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AF74DB0" w14:textId="3830BE25" w:rsidR="007A0907" w:rsidRPr="00744476" w:rsidRDefault="007A0907" w:rsidP="007A090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36" w:type="dxa"/>
          </w:tcPr>
          <w:p w14:paraId="4C6BFDF4" w14:textId="77777777" w:rsidR="007A0907" w:rsidRPr="00744476" w:rsidRDefault="007A0907" w:rsidP="007A090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5FA4923" w14:textId="77777777" w:rsidR="007A0907" w:rsidRPr="00744476" w:rsidRDefault="007A0907" w:rsidP="007A090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7A0907" w:rsidRPr="00744476" w14:paraId="2013AE9F" w14:textId="77777777" w:rsidTr="007746ED">
        <w:tc>
          <w:tcPr>
            <w:tcW w:w="3931" w:type="dxa"/>
          </w:tcPr>
          <w:p w14:paraId="74D1D289" w14:textId="77777777" w:rsidR="007A0907" w:rsidRPr="00744476" w:rsidRDefault="007A0907" w:rsidP="007A090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4" w:type="dxa"/>
            <w:shd w:val="clear" w:color="auto" w:fill="auto"/>
          </w:tcPr>
          <w:p w14:paraId="3086B906" w14:textId="77777777" w:rsidR="007A0907" w:rsidRPr="00744476" w:rsidRDefault="007A0907" w:rsidP="007A090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B74DA58" w14:textId="77777777" w:rsidR="007A0907" w:rsidRPr="00744476" w:rsidRDefault="007A0907" w:rsidP="007A090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CE94088" w14:textId="77777777" w:rsidR="007A0907" w:rsidRPr="00744476" w:rsidRDefault="007A0907" w:rsidP="007A090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B5D5DB9" w14:textId="77777777" w:rsidR="007A0907" w:rsidRPr="00744476" w:rsidRDefault="007A0907" w:rsidP="007A090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7E16483" w14:textId="77777777" w:rsidR="007A0907" w:rsidRPr="00744476" w:rsidRDefault="007A0907" w:rsidP="007A090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D9DB6B" w14:textId="77777777" w:rsidR="007A0907" w:rsidRPr="00744476" w:rsidRDefault="007A0907" w:rsidP="007A090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CC36C03" w14:textId="77777777" w:rsidR="007A0907" w:rsidRPr="00744476" w:rsidRDefault="007A0907" w:rsidP="007A090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5428" w:rsidRPr="00744476" w14:paraId="71AE5285" w14:textId="77777777" w:rsidTr="00A47A8F">
        <w:tc>
          <w:tcPr>
            <w:tcW w:w="3931" w:type="dxa"/>
            <w:vAlign w:val="bottom"/>
          </w:tcPr>
          <w:p w14:paraId="2E1EC33C" w14:textId="77777777" w:rsidR="00815428" w:rsidRPr="00744476" w:rsidRDefault="00815428" w:rsidP="00815428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 xml:space="preserve">บริษัท </w:t>
            </w:r>
            <w:r w:rsidRPr="0074447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บางกอกสหประกันชีวิต จำกัด (มหาชน)</w:t>
            </w:r>
          </w:p>
        </w:tc>
        <w:tc>
          <w:tcPr>
            <w:tcW w:w="1134" w:type="dxa"/>
            <w:shd w:val="clear" w:color="auto" w:fill="auto"/>
          </w:tcPr>
          <w:p w14:paraId="6D34947C" w14:textId="666D5720" w:rsidR="00815428" w:rsidRPr="00744476" w:rsidRDefault="00A47A8F" w:rsidP="0081542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15314206" w14:textId="77777777" w:rsidR="00815428" w:rsidRPr="00744476" w:rsidRDefault="00815428" w:rsidP="0081542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DBEA617" w14:textId="77777777" w:rsidR="00815428" w:rsidRPr="00744476" w:rsidRDefault="00815428" w:rsidP="0081542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14:paraId="35F685E4" w14:textId="77777777" w:rsidR="00815428" w:rsidRPr="00744476" w:rsidRDefault="00815428" w:rsidP="0081542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D7B44E2" w14:textId="24F831D4" w:rsidR="00815428" w:rsidRPr="00744476" w:rsidRDefault="00815428" w:rsidP="0081542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D0E6FC4" w14:textId="77777777" w:rsidR="00815428" w:rsidRPr="00744476" w:rsidRDefault="00815428" w:rsidP="0081542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DE267A0" w14:textId="77777777" w:rsidR="00815428" w:rsidRPr="00744476" w:rsidRDefault="00815428" w:rsidP="0081542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5428" w:rsidRPr="00744476" w14:paraId="7D666619" w14:textId="77777777" w:rsidTr="00A47A8F">
        <w:tc>
          <w:tcPr>
            <w:tcW w:w="3931" w:type="dxa"/>
          </w:tcPr>
          <w:p w14:paraId="47A099A6" w14:textId="77777777" w:rsidR="00815428" w:rsidRPr="00744476" w:rsidRDefault="00815428" w:rsidP="0081542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อุตสาหกรรม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สหธัญญพืช จำกัด</w:t>
            </w:r>
          </w:p>
        </w:tc>
        <w:tc>
          <w:tcPr>
            <w:tcW w:w="1134" w:type="dxa"/>
            <w:shd w:val="clear" w:color="auto" w:fill="auto"/>
          </w:tcPr>
          <w:p w14:paraId="77334D58" w14:textId="6C06D555" w:rsidR="00815428" w:rsidRPr="00744476" w:rsidRDefault="00A47A8F" w:rsidP="0081542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236" w:type="dxa"/>
          </w:tcPr>
          <w:p w14:paraId="062B1339" w14:textId="77777777" w:rsidR="00815428" w:rsidRPr="00744476" w:rsidRDefault="00815428" w:rsidP="0081542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D8D14B3" w14:textId="77777777" w:rsidR="00815428" w:rsidRPr="00744476" w:rsidRDefault="00815428" w:rsidP="0081542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36" w:type="dxa"/>
          </w:tcPr>
          <w:p w14:paraId="685FEA32" w14:textId="77777777" w:rsidR="00815428" w:rsidRPr="00744476" w:rsidRDefault="00815428" w:rsidP="0081542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2A871D5" w14:textId="609C4A23" w:rsidR="00815428" w:rsidRPr="00744476" w:rsidRDefault="00815428" w:rsidP="0081542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236" w:type="dxa"/>
          </w:tcPr>
          <w:p w14:paraId="5323C0E9" w14:textId="77777777" w:rsidR="00815428" w:rsidRPr="00744476" w:rsidRDefault="00815428" w:rsidP="0081542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DAC7DE4" w14:textId="77777777" w:rsidR="00815428" w:rsidRPr="00744476" w:rsidRDefault="00815428" w:rsidP="0081542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815428" w:rsidRPr="00744476" w14:paraId="69306A14" w14:textId="77777777" w:rsidTr="00A47A8F">
        <w:tc>
          <w:tcPr>
            <w:tcW w:w="3931" w:type="dxa"/>
          </w:tcPr>
          <w:p w14:paraId="5C67B7DA" w14:textId="77777777" w:rsidR="00815428" w:rsidRPr="00744476" w:rsidRDefault="00815428" w:rsidP="0081542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134" w:type="dxa"/>
            <w:shd w:val="clear" w:color="auto" w:fill="auto"/>
          </w:tcPr>
          <w:p w14:paraId="12052042" w14:textId="0B113CC7" w:rsidR="00815428" w:rsidRPr="00744476" w:rsidRDefault="00815428" w:rsidP="0081542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9B33354" w14:textId="77777777" w:rsidR="00815428" w:rsidRPr="00744476" w:rsidRDefault="00815428" w:rsidP="0081542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AC515EE" w14:textId="77777777" w:rsidR="00815428" w:rsidRPr="00744476" w:rsidRDefault="00815428" w:rsidP="0081542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1,284</w:t>
            </w:r>
          </w:p>
        </w:tc>
        <w:tc>
          <w:tcPr>
            <w:tcW w:w="236" w:type="dxa"/>
          </w:tcPr>
          <w:p w14:paraId="15E6FAF8" w14:textId="77777777" w:rsidR="00815428" w:rsidRPr="00744476" w:rsidRDefault="00815428" w:rsidP="0081542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936B5B6" w14:textId="66D4FC6D" w:rsidR="00815428" w:rsidRPr="00744476" w:rsidRDefault="00815428" w:rsidP="0081542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2E5FB1C" w14:textId="77777777" w:rsidR="00815428" w:rsidRPr="00744476" w:rsidRDefault="00815428" w:rsidP="0081542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BDF1B8A" w14:textId="77777777" w:rsidR="00815428" w:rsidRPr="00744476" w:rsidRDefault="00815428" w:rsidP="0081542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1,284</w:t>
            </w:r>
          </w:p>
        </w:tc>
      </w:tr>
      <w:tr w:rsidR="00815428" w:rsidRPr="00744476" w14:paraId="549819D8" w14:textId="77777777" w:rsidTr="00A47A8F">
        <w:tc>
          <w:tcPr>
            <w:tcW w:w="3931" w:type="dxa"/>
          </w:tcPr>
          <w:p w14:paraId="01625F4E" w14:textId="77777777" w:rsidR="00815428" w:rsidRPr="00744476" w:rsidRDefault="00815428" w:rsidP="0081542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35EEE53D" w14:textId="77777777" w:rsidR="00815428" w:rsidRPr="00744476" w:rsidRDefault="00815428" w:rsidP="0081542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8DD2DF4" w14:textId="77777777" w:rsidR="00815428" w:rsidRPr="00744476" w:rsidRDefault="00815428" w:rsidP="0081542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838B1F2" w14:textId="77777777" w:rsidR="00815428" w:rsidRPr="00744476" w:rsidRDefault="00815428" w:rsidP="0081542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20F759E" w14:textId="77777777" w:rsidR="00815428" w:rsidRPr="00744476" w:rsidRDefault="00815428" w:rsidP="0081542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6200D08" w14:textId="77777777" w:rsidR="00815428" w:rsidRPr="00744476" w:rsidRDefault="00815428" w:rsidP="0081542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A0D58D" w14:textId="77777777" w:rsidR="00815428" w:rsidRPr="00744476" w:rsidRDefault="00815428" w:rsidP="0081542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32D86C6" w14:textId="77777777" w:rsidR="00815428" w:rsidRPr="00744476" w:rsidRDefault="00815428" w:rsidP="0081542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5428" w:rsidRPr="00744476" w14:paraId="4E513760" w14:textId="77777777" w:rsidTr="00A47A8F">
        <w:tc>
          <w:tcPr>
            <w:tcW w:w="3931" w:type="dxa"/>
          </w:tcPr>
          <w:p w14:paraId="6A244AFC" w14:textId="77777777" w:rsidR="00815428" w:rsidRPr="00744476" w:rsidRDefault="00815428" w:rsidP="0081542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บางกอก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สหประกันภัย จำกัด 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D5D8562" w14:textId="56DDCDED" w:rsidR="00815428" w:rsidRPr="00744476" w:rsidRDefault="00A47A8F" w:rsidP="0081542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36" w:type="dxa"/>
          </w:tcPr>
          <w:p w14:paraId="57D2C04A" w14:textId="77777777" w:rsidR="00815428" w:rsidRPr="00744476" w:rsidRDefault="00815428" w:rsidP="0081542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B27BFDB" w14:textId="77777777" w:rsidR="00815428" w:rsidRPr="00744476" w:rsidRDefault="00815428" w:rsidP="0081542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36" w:type="dxa"/>
          </w:tcPr>
          <w:p w14:paraId="4EF820C1" w14:textId="77777777" w:rsidR="00815428" w:rsidRPr="00744476" w:rsidRDefault="00815428" w:rsidP="0081542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00D710B" w14:textId="290EFAE8" w:rsidR="00815428" w:rsidRPr="00744476" w:rsidRDefault="00815428" w:rsidP="0081542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3EB6802C" w14:textId="77777777" w:rsidR="00815428" w:rsidRPr="00744476" w:rsidRDefault="00815428" w:rsidP="0081542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A5FF544" w14:textId="77777777" w:rsidR="00815428" w:rsidRPr="00744476" w:rsidRDefault="00815428" w:rsidP="0081542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  <w:tr w:rsidR="00815428" w:rsidRPr="00744476" w14:paraId="4CB76E75" w14:textId="77777777" w:rsidTr="00A47A8F">
        <w:tc>
          <w:tcPr>
            <w:tcW w:w="3931" w:type="dxa"/>
          </w:tcPr>
          <w:p w14:paraId="1CC63984" w14:textId="77777777" w:rsidR="00815428" w:rsidRPr="00744476" w:rsidRDefault="00815428" w:rsidP="0081542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34" w:type="dxa"/>
            <w:shd w:val="clear" w:color="auto" w:fill="auto"/>
          </w:tcPr>
          <w:p w14:paraId="7B99360C" w14:textId="0E4FFC10" w:rsidR="00815428" w:rsidRPr="00744476" w:rsidRDefault="00A47A8F" w:rsidP="0081542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  <w:tc>
          <w:tcPr>
            <w:tcW w:w="236" w:type="dxa"/>
          </w:tcPr>
          <w:p w14:paraId="3FBB53EF" w14:textId="77777777" w:rsidR="00815428" w:rsidRPr="00744476" w:rsidRDefault="00815428" w:rsidP="0081542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08FCF1E" w14:textId="77777777" w:rsidR="00815428" w:rsidRPr="00744476" w:rsidRDefault="00815428" w:rsidP="0081542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36" w:type="dxa"/>
          </w:tcPr>
          <w:p w14:paraId="78097CD3" w14:textId="77777777" w:rsidR="00815428" w:rsidRPr="00744476" w:rsidRDefault="00815428" w:rsidP="0081542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F069D12" w14:textId="3EBC61A9" w:rsidR="00815428" w:rsidRPr="00744476" w:rsidRDefault="00815428" w:rsidP="0081542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36" w:type="dxa"/>
          </w:tcPr>
          <w:p w14:paraId="5BC47D1A" w14:textId="77777777" w:rsidR="00815428" w:rsidRPr="00744476" w:rsidRDefault="00815428" w:rsidP="0081542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C0025D0" w14:textId="77777777" w:rsidR="00815428" w:rsidRPr="00744476" w:rsidRDefault="00815428" w:rsidP="0081542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15428" w:rsidRPr="00744476" w14:paraId="0BAAA294" w14:textId="77777777" w:rsidTr="00A47A8F">
        <w:tc>
          <w:tcPr>
            <w:tcW w:w="3931" w:type="dxa"/>
          </w:tcPr>
          <w:p w14:paraId="34156CCD" w14:textId="77777777" w:rsidR="00815428" w:rsidRPr="00744476" w:rsidRDefault="00815428" w:rsidP="0081542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ลำปางฟู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้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ดโปรดักส์ จำกัด</w:t>
            </w:r>
          </w:p>
        </w:tc>
        <w:tc>
          <w:tcPr>
            <w:tcW w:w="1134" w:type="dxa"/>
            <w:shd w:val="clear" w:color="auto" w:fill="auto"/>
          </w:tcPr>
          <w:p w14:paraId="34FBB656" w14:textId="5369C2BB" w:rsidR="00815428" w:rsidRPr="00744476" w:rsidRDefault="00A47A8F" w:rsidP="0081542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378ECE1F" w14:textId="77777777" w:rsidR="00815428" w:rsidRPr="00744476" w:rsidRDefault="00815428" w:rsidP="0081542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C863CAC" w14:textId="77777777" w:rsidR="00815428" w:rsidRPr="00744476" w:rsidRDefault="00815428" w:rsidP="0081542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44D28247" w14:textId="77777777" w:rsidR="00815428" w:rsidRPr="00744476" w:rsidRDefault="00815428" w:rsidP="0081542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ADCB7EE" w14:textId="5BFB5FE4" w:rsidR="00815428" w:rsidRPr="00744476" w:rsidRDefault="00815428" w:rsidP="0081542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60891301" w14:textId="77777777" w:rsidR="00815428" w:rsidRPr="00744476" w:rsidRDefault="00815428" w:rsidP="0081542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5AAFCA3" w14:textId="77777777" w:rsidR="00815428" w:rsidRPr="00744476" w:rsidRDefault="00815428" w:rsidP="0081542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15428" w:rsidRPr="00744476" w14:paraId="276FEAEC" w14:textId="77777777" w:rsidTr="00A47A8F">
        <w:tc>
          <w:tcPr>
            <w:tcW w:w="3931" w:type="dxa"/>
          </w:tcPr>
          <w:p w14:paraId="2C2BC56F" w14:textId="77777777" w:rsidR="00815428" w:rsidRPr="00744476" w:rsidRDefault="00815428" w:rsidP="0081542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134" w:type="dxa"/>
            <w:shd w:val="clear" w:color="auto" w:fill="auto"/>
          </w:tcPr>
          <w:p w14:paraId="2641F99C" w14:textId="47922707" w:rsidR="00815428" w:rsidRPr="00744476" w:rsidRDefault="00815428" w:rsidP="0081542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A47A8F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236" w:type="dxa"/>
          </w:tcPr>
          <w:p w14:paraId="4C1197AF" w14:textId="77777777" w:rsidR="00815428" w:rsidRPr="00744476" w:rsidRDefault="00815428" w:rsidP="0081542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9F4EF63" w14:textId="77777777" w:rsidR="00815428" w:rsidRPr="00744476" w:rsidRDefault="00815428" w:rsidP="0081542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1,292</w:t>
            </w:r>
          </w:p>
        </w:tc>
        <w:tc>
          <w:tcPr>
            <w:tcW w:w="236" w:type="dxa"/>
          </w:tcPr>
          <w:p w14:paraId="24908880" w14:textId="77777777" w:rsidR="00815428" w:rsidRPr="00744476" w:rsidRDefault="00815428" w:rsidP="0081542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7D160AE" w14:textId="559AA351" w:rsidR="00815428" w:rsidRPr="00744476" w:rsidRDefault="00815428" w:rsidP="0081542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676C64F" w14:textId="77777777" w:rsidR="00815428" w:rsidRPr="00744476" w:rsidRDefault="00815428" w:rsidP="0081542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5A28908" w14:textId="77777777" w:rsidR="00815428" w:rsidRPr="00744476" w:rsidRDefault="00815428" w:rsidP="0081542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5428" w:rsidRPr="00744476" w14:paraId="7CA3831B" w14:textId="77777777" w:rsidTr="00A47A8F">
        <w:tc>
          <w:tcPr>
            <w:tcW w:w="3931" w:type="dxa"/>
          </w:tcPr>
          <w:p w14:paraId="0B94329C" w14:textId="77777777" w:rsidR="00815428" w:rsidRPr="00744476" w:rsidRDefault="00815428" w:rsidP="0081542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34" w:type="dxa"/>
            <w:shd w:val="clear" w:color="auto" w:fill="auto"/>
          </w:tcPr>
          <w:p w14:paraId="4F663A1A" w14:textId="66C77B90" w:rsidR="00815428" w:rsidRPr="00744476" w:rsidRDefault="00815428" w:rsidP="0081542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36" w:type="dxa"/>
          </w:tcPr>
          <w:p w14:paraId="1FCFD076" w14:textId="77777777" w:rsidR="00815428" w:rsidRPr="00744476" w:rsidRDefault="00815428" w:rsidP="00815428">
            <w:pPr>
              <w:tabs>
                <w:tab w:val="decimal" w:pos="821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27D109E" w14:textId="77777777" w:rsidR="00815428" w:rsidRPr="00744476" w:rsidRDefault="00815428" w:rsidP="0081542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36" w:type="dxa"/>
          </w:tcPr>
          <w:p w14:paraId="12F33765" w14:textId="77777777" w:rsidR="00815428" w:rsidRPr="00744476" w:rsidRDefault="00815428" w:rsidP="0081542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7A0E7CD" w14:textId="28782D13" w:rsidR="00815428" w:rsidRPr="00744476" w:rsidRDefault="00815428" w:rsidP="0081542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2E9603E" w14:textId="77777777" w:rsidR="00815428" w:rsidRPr="00744476" w:rsidRDefault="00815428" w:rsidP="0081542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E1DE9EA" w14:textId="77777777" w:rsidR="00815428" w:rsidRPr="00744476" w:rsidRDefault="00815428" w:rsidP="0081542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  <w:tr w:rsidR="00815428" w:rsidRPr="001F7848" w14:paraId="3981A0D0" w14:textId="77777777" w:rsidTr="00A47A8F">
        <w:trPr>
          <w:trHeight w:val="70"/>
        </w:trPr>
        <w:tc>
          <w:tcPr>
            <w:tcW w:w="3931" w:type="dxa"/>
            <w:vAlign w:val="bottom"/>
          </w:tcPr>
          <w:p w14:paraId="27E99F7E" w14:textId="77777777" w:rsidR="00815428" w:rsidRPr="001F7848" w:rsidRDefault="00815428" w:rsidP="0081542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89861D7" w14:textId="2D447886" w:rsidR="00815428" w:rsidRPr="001F7848" w:rsidRDefault="00815428" w:rsidP="0081542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A47A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659</w:t>
            </w:r>
          </w:p>
        </w:tc>
        <w:tc>
          <w:tcPr>
            <w:tcW w:w="236" w:type="dxa"/>
          </w:tcPr>
          <w:p w14:paraId="18EE505F" w14:textId="77777777" w:rsidR="00815428" w:rsidRPr="001F7848" w:rsidRDefault="00815428" w:rsidP="0081542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098E0922" w14:textId="77777777" w:rsidR="00815428" w:rsidRPr="001F7848" w:rsidRDefault="00815428" w:rsidP="0081542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2,772</w:t>
            </w:r>
          </w:p>
        </w:tc>
        <w:tc>
          <w:tcPr>
            <w:tcW w:w="236" w:type="dxa"/>
          </w:tcPr>
          <w:p w14:paraId="29010ECE" w14:textId="77777777" w:rsidR="00815428" w:rsidRPr="001F7848" w:rsidRDefault="00815428" w:rsidP="0081542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28A1CA2E" w14:textId="532014C3" w:rsidR="00815428" w:rsidRPr="001F7848" w:rsidRDefault="00815428" w:rsidP="0081542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2,693,546</w:t>
            </w:r>
          </w:p>
        </w:tc>
        <w:tc>
          <w:tcPr>
            <w:tcW w:w="236" w:type="dxa"/>
          </w:tcPr>
          <w:p w14:paraId="61D61C47" w14:textId="77777777" w:rsidR="00815428" w:rsidRPr="001F7848" w:rsidRDefault="00815428" w:rsidP="0081542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6E07BA43" w14:textId="77777777" w:rsidR="00815428" w:rsidRPr="001F7848" w:rsidRDefault="00815428" w:rsidP="0081542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3,217,177</w:t>
            </w:r>
          </w:p>
        </w:tc>
      </w:tr>
      <w:tr w:rsidR="00815428" w:rsidRPr="001F7848" w14:paraId="4883D3A5" w14:textId="77777777" w:rsidTr="00A47A8F">
        <w:trPr>
          <w:trHeight w:val="70"/>
        </w:trPr>
        <w:tc>
          <w:tcPr>
            <w:tcW w:w="3931" w:type="dxa"/>
            <w:vAlign w:val="bottom"/>
          </w:tcPr>
          <w:p w14:paraId="3D032ACC" w14:textId="77777777" w:rsidR="00815428" w:rsidRPr="009357E7" w:rsidRDefault="00815428" w:rsidP="0081542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357E7">
              <w:rPr>
                <w:rFonts w:asciiTheme="majorBidi" w:hAnsiTheme="majorBidi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9357E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ค่าเผื่อผลขาดทุนจากการด้อยค่า </w:t>
            </w:r>
          </w:p>
        </w:tc>
        <w:tc>
          <w:tcPr>
            <w:tcW w:w="1134" w:type="dxa"/>
            <w:shd w:val="clear" w:color="auto" w:fill="auto"/>
          </w:tcPr>
          <w:p w14:paraId="3D8DA8C7" w14:textId="77777777" w:rsidR="00815428" w:rsidRPr="001F7848" w:rsidRDefault="00815428" w:rsidP="0081542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E90BDDF" w14:textId="77777777" w:rsidR="00815428" w:rsidRPr="001F7848" w:rsidRDefault="00815428" w:rsidP="0081542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14:paraId="11D0FD37" w14:textId="77777777" w:rsidR="00815428" w:rsidRDefault="00815428" w:rsidP="0081542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98EDB5C" w14:textId="77777777" w:rsidR="00815428" w:rsidRPr="001F7848" w:rsidRDefault="00815428" w:rsidP="0081542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</w:tcPr>
          <w:p w14:paraId="18820AA0" w14:textId="77777777" w:rsidR="00815428" w:rsidRPr="001F7848" w:rsidRDefault="00815428" w:rsidP="0081542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FDE6A6D" w14:textId="77777777" w:rsidR="00815428" w:rsidRPr="001F7848" w:rsidRDefault="00815428" w:rsidP="0081542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14:paraId="22A5AA52" w14:textId="77777777" w:rsidR="00815428" w:rsidRDefault="00815428" w:rsidP="0081542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15428" w:rsidRPr="001F7848" w14:paraId="26BEC415" w14:textId="77777777" w:rsidTr="00A47A8F">
        <w:trPr>
          <w:trHeight w:val="70"/>
        </w:trPr>
        <w:tc>
          <w:tcPr>
            <w:tcW w:w="3931" w:type="dxa"/>
            <w:vAlign w:val="bottom"/>
          </w:tcPr>
          <w:p w14:paraId="045B4234" w14:textId="289D3EF0" w:rsidR="00815428" w:rsidRPr="009357E7" w:rsidRDefault="00815428" w:rsidP="00815428">
            <w:pPr>
              <w:spacing w:line="240" w:lineRule="auto"/>
              <w:ind w:left="52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9357E7">
              <w:rPr>
                <w:rFonts w:asciiTheme="majorBidi" w:hAnsiTheme="majorBidi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F2AB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 xml:space="preserve">2562: </w:t>
            </w:r>
            <w:r w:rsidRPr="00AF2AB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ค่า</w:t>
            </w:r>
            <w:r w:rsidRPr="00AF2ABD">
              <w:rPr>
                <w:rFonts w:asciiTheme="majorBidi" w:hAnsiTheme="majorBidi"/>
                <w:i/>
                <w:iCs/>
                <w:sz w:val="30"/>
                <w:szCs w:val="30"/>
                <w:cs/>
                <w:lang w:val="en-US"/>
              </w:rPr>
              <w:t>เผื่อหนี้</w:t>
            </w:r>
            <w:r w:rsidRPr="00AF2ABD">
              <w:rPr>
                <w:rFonts w:asciiTheme="majorBidi" w:hAnsiTheme="majorBidi" w:hint="cs"/>
                <w:i/>
                <w:iCs/>
                <w:sz w:val="30"/>
                <w:szCs w:val="30"/>
                <w:cs/>
                <w:lang w:val="en-US"/>
              </w:rPr>
              <w:t>สงสัยจะสูญ</w:t>
            </w:r>
            <w:r>
              <w:rPr>
                <w:rFonts w:asciiTheme="majorBidi" w:hAnsi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C076F87" w14:textId="558FD6B4" w:rsidR="00815428" w:rsidRPr="009357E7" w:rsidRDefault="00815428" w:rsidP="0081542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44E4F16" w14:textId="77777777" w:rsidR="00815428" w:rsidRPr="009357E7" w:rsidRDefault="00815428" w:rsidP="0081542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4B3CA594" w14:textId="77777777" w:rsidR="00815428" w:rsidRPr="00247690" w:rsidRDefault="00815428" w:rsidP="0081542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0A90D82" w14:textId="77777777" w:rsidR="00815428" w:rsidRPr="009357E7" w:rsidRDefault="00815428" w:rsidP="0081542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20781FE7" w14:textId="43DF1D33" w:rsidR="00815428" w:rsidRPr="009357E7" w:rsidRDefault="00815428" w:rsidP="0081542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6C9525" w14:textId="77777777" w:rsidR="00815428" w:rsidRPr="009357E7" w:rsidRDefault="00815428" w:rsidP="0081542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4FA27712" w14:textId="77777777" w:rsidR="00815428" w:rsidRPr="009357E7" w:rsidRDefault="00815428" w:rsidP="0081542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5428" w:rsidRPr="001F7848" w14:paraId="406CB60F" w14:textId="77777777" w:rsidTr="00A47A8F">
        <w:trPr>
          <w:trHeight w:val="70"/>
        </w:trPr>
        <w:tc>
          <w:tcPr>
            <w:tcW w:w="3931" w:type="dxa"/>
            <w:vAlign w:val="bottom"/>
          </w:tcPr>
          <w:p w14:paraId="7F752B99" w14:textId="77777777" w:rsidR="00815428" w:rsidRPr="001F7848" w:rsidRDefault="00815428" w:rsidP="0081542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1681D8" w14:textId="59BE82EF" w:rsidR="00815428" w:rsidRPr="001F7848" w:rsidRDefault="00815428" w:rsidP="0081542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A47A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659</w:t>
            </w:r>
          </w:p>
        </w:tc>
        <w:tc>
          <w:tcPr>
            <w:tcW w:w="236" w:type="dxa"/>
          </w:tcPr>
          <w:p w14:paraId="73801FA5" w14:textId="77777777" w:rsidR="00815428" w:rsidRPr="001F7848" w:rsidRDefault="00815428" w:rsidP="0081542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154AF787" w14:textId="77777777" w:rsidR="00815428" w:rsidRDefault="00815428" w:rsidP="0081542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2,772</w:t>
            </w:r>
          </w:p>
        </w:tc>
        <w:tc>
          <w:tcPr>
            <w:tcW w:w="236" w:type="dxa"/>
          </w:tcPr>
          <w:p w14:paraId="7806AFCF" w14:textId="77777777" w:rsidR="00815428" w:rsidRPr="001F7848" w:rsidRDefault="00815428" w:rsidP="0081542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939A20" w14:textId="616FF48F" w:rsidR="00815428" w:rsidRPr="001F7848" w:rsidRDefault="00815428" w:rsidP="0081542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2,693,546</w:t>
            </w:r>
          </w:p>
        </w:tc>
        <w:tc>
          <w:tcPr>
            <w:tcW w:w="236" w:type="dxa"/>
          </w:tcPr>
          <w:p w14:paraId="408C9644" w14:textId="77777777" w:rsidR="00815428" w:rsidRPr="001F7848" w:rsidRDefault="00815428" w:rsidP="0081542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6C6D83F8" w14:textId="77777777" w:rsidR="00815428" w:rsidRDefault="00815428" w:rsidP="0081542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3,217,177</w:t>
            </w:r>
          </w:p>
        </w:tc>
      </w:tr>
    </w:tbl>
    <w:p w14:paraId="259125C2" w14:textId="77777777" w:rsidR="003D753D" w:rsidRDefault="003D753D">
      <w:pPr>
        <w:spacing w:line="240" w:lineRule="auto"/>
        <w:rPr>
          <w:rFonts w:ascii="Angsana New" w:hAnsi="Angsana New"/>
          <w:sz w:val="20"/>
          <w:szCs w:val="20"/>
        </w:rPr>
      </w:pPr>
    </w:p>
    <w:p w14:paraId="4C6241D1" w14:textId="77777777" w:rsidR="003D753D" w:rsidRDefault="003D753D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3D753D" w:rsidRPr="00744476" w14:paraId="60F4BE1C" w14:textId="77777777" w:rsidTr="009F0237">
        <w:tc>
          <w:tcPr>
            <w:tcW w:w="3931" w:type="dxa"/>
          </w:tcPr>
          <w:p w14:paraId="7083CD8F" w14:textId="77777777" w:rsidR="003D753D" w:rsidRPr="00744476" w:rsidRDefault="003D753D" w:rsidP="009F023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05" w:type="dxa"/>
            <w:gridSpan w:val="3"/>
            <w:shd w:val="clear" w:color="auto" w:fill="auto"/>
          </w:tcPr>
          <w:p w14:paraId="0B71D09A" w14:textId="77777777" w:rsidR="003D753D" w:rsidRPr="005E6955" w:rsidRDefault="003D753D" w:rsidP="009F023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85C5BEB" w14:textId="77777777" w:rsidR="003D753D" w:rsidRPr="00744476" w:rsidRDefault="003D753D" w:rsidP="009F02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  <w:shd w:val="clear" w:color="auto" w:fill="auto"/>
          </w:tcPr>
          <w:p w14:paraId="7A3F1425" w14:textId="77777777" w:rsidR="003D753D" w:rsidRPr="005E6955" w:rsidRDefault="003D753D" w:rsidP="009F023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D753D" w:rsidRPr="00744476" w14:paraId="1A88FF13" w14:textId="77777777" w:rsidTr="009F0237">
        <w:tc>
          <w:tcPr>
            <w:tcW w:w="3931" w:type="dxa"/>
          </w:tcPr>
          <w:p w14:paraId="282E1CF4" w14:textId="77777777" w:rsidR="003D753D" w:rsidRPr="00744476" w:rsidRDefault="003D753D" w:rsidP="009F023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0C197BE2" w14:textId="77777777" w:rsidR="003D753D" w:rsidRPr="00DC04CF" w:rsidRDefault="003D753D" w:rsidP="009F023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48B24C44" w14:textId="77777777" w:rsidR="003D753D" w:rsidRPr="00D87537" w:rsidRDefault="003D753D" w:rsidP="009F023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B24AB42" w14:textId="77777777" w:rsidR="003D753D" w:rsidRPr="00D87537" w:rsidRDefault="003D753D" w:rsidP="009F023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48CB0C05" w14:textId="77777777" w:rsidR="003D753D" w:rsidRPr="00744476" w:rsidRDefault="003D753D" w:rsidP="009F02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098FE33" w14:textId="77777777" w:rsidR="003D753D" w:rsidRPr="00DC04CF" w:rsidRDefault="003D753D" w:rsidP="009F023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785CB0F5" w14:textId="77777777" w:rsidR="003D753D" w:rsidRPr="00D87537" w:rsidRDefault="003D753D" w:rsidP="009F023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6FD9D52" w14:textId="77777777" w:rsidR="003D753D" w:rsidRPr="00D87537" w:rsidRDefault="003D753D" w:rsidP="009F023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D753D" w:rsidRPr="00744476" w14:paraId="052D6777" w14:textId="77777777" w:rsidTr="009F0237">
        <w:tc>
          <w:tcPr>
            <w:tcW w:w="3931" w:type="dxa"/>
          </w:tcPr>
          <w:p w14:paraId="14AE3CCB" w14:textId="77777777" w:rsidR="003D753D" w:rsidRPr="00744476" w:rsidRDefault="003D753D" w:rsidP="009F023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247" w:type="dxa"/>
            <w:gridSpan w:val="7"/>
            <w:shd w:val="clear" w:color="auto" w:fill="auto"/>
          </w:tcPr>
          <w:p w14:paraId="7B5EF6C2" w14:textId="77777777" w:rsidR="003D753D" w:rsidRPr="00744476" w:rsidRDefault="003D753D" w:rsidP="009F023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D753D" w:rsidRPr="00744476" w14:paraId="596D265D" w14:textId="77777777" w:rsidTr="009F0237">
        <w:tc>
          <w:tcPr>
            <w:tcW w:w="3931" w:type="dxa"/>
          </w:tcPr>
          <w:p w14:paraId="39E704CA" w14:textId="77777777" w:rsidR="003D753D" w:rsidRPr="00744476" w:rsidRDefault="003D753D" w:rsidP="009F0237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4AF4">
              <w:rPr>
                <w:rFonts w:asciiTheme="majorBidi" w:hAnsiTheme="majorBidi"/>
                <w:sz w:val="30"/>
                <w:szCs w:val="30"/>
                <w:cs/>
              </w:rPr>
              <w:t xml:space="preserve">ขาดทุนจากการด้อยค่า </w:t>
            </w:r>
          </w:p>
        </w:tc>
        <w:tc>
          <w:tcPr>
            <w:tcW w:w="1134" w:type="dxa"/>
            <w:shd w:val="clear" w:color="auto" w:fill="auto"/>
          </w:tcPr>
          <w:p w14:paraId="6EAF9AF0" w14:textId="77777777" w:rsidR="003D753D" w:rsidRPr="00744476" w:rsidRDefault="003D753D" w:rsidP="009F023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D7D60E" w14:textId="77777777" w:rsidR="003D753D" w:rsidRPr="00744476" w:rsidRDefault="003D753D" w:rsidP="009F02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03BD471" w14:textId="77777777" w:rsidR="003D753D" w:rsidRPr="00744476" w:rsidRDefault="003D753D" w:rsidP="009F023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51C879" w14:textId="77777777" w:rsidR="003D753D" w:rsidRPr="00744476" w:rsidRDefault="003D753D" w:rsidP="009F02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6848022" w14:textId="77777777" w:rsidR="003D753D" w:rsidRPr="00744476" w:rsidRDefault="003D753D" w:rsidP="009F023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345857" w14:textId="77777777" w:rsidR="003D753D" w:rsidRPr="00744476" w:rsidRDefault="003D753D" w:rsidP="009F02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72DF719" w14:textId="77777777" w:rsidR="003D753D" w:rsidRPr="00744476" w:rsidRDefault="003D753D" w:rsidP="009F023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753D" w:rsidRPr="00744476" w14:paraId="2551D829" w14:textId="77777777" w:rsidTr="00E75640">
        <w:tc>
          <w:tcPr>
            <w:tcW w:w="3931" w:type="dxa"/>
          </w:tcPr>
          <w:p w14:paraId="4B65A509" w14:textId="77777777" w:rsidR="003D753D" w:rsidRPr="00744476" w:rsidRDefault="003D753D" w:rsidP="009F0237">
            <w:pPr>
              <w:tabs>
                <w:tab w:val="left" w:pos="720"/>
              </w:tabs>
              <w:spacing w:line="240" w:lineRule="auto"/>
              <w:ind w:left="1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3A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/>
                <w:i/>
                <w:iCs/>
                <w:sz w:val="30"/>
                <w:szCs w:val="30"/>
              </w:rPr>
              <w:t>2562</w:t>
            </w:r>
            <w:r w:rsidRPr="00D813A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: หนี้สูญและหนี้สงสัยจะสูญ)</w:t>
            </w:r>
            <w:r w:rsidRPr="001F4AF4">
              <w:rPr>
                <w:rFonts w:asciiTheme="majorBidi" w:hAnsiTheme="majorBidi"/>
                <w:sz w:val="30"/>
                <w:szCs w:val="30"/>
                <w:cs/>
              </w:rPr>
              <w:t xml:space="preserve"> สำหรับ</w:t>
            </w:r>
          </w:p>
        </w:tc>
        <w:tc>
          <w:tcPr>
            <w:tcW w:w="1134" w:type="dxa"/>
            <w:shd w:val="clear" w:color="auto" w:fill="auto"/>
          </w:tcPr>
          <w:p w14:paraId="15792FA7" w14:textId="77777777" w:rsidR="003D753D" w:rsidRPr="00744476" w:rsidRDefault="003D753D" w:rsidP="009F023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25C3ED" w14:textId="77777777" w:rsidR="003D753D" w:rsidRPr="00744476" w:rsidRDefault="003D753D" w:rsidP="009F02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4DA4604" w14:textId="77777777" w:rsidR="003D753D" w:rsidRPr="00744476" w:rsidRDefault="003D753D" w:rsidP="009F023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BD0F5F" w14:textId="77777777" w:rsidR="003D753D" w:rsidRPr="00744476" w:rsidRDefault="003D753D" w:rsidP="009F02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4039C89" w14:textId="77777777" w:rsidR="003D753D" w:rsidRPr="00744476" w:rsidRDefault="003D753D" w:rsidP="009F023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98F255" w14:textId="77777777" w:rsidR="003D753D" w:rsidRPr="00744476" w:rsidRDefault="003D753D" w:rsidP="009F02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B959A6B" w14:textId="77777777" w:rsidR="003D753D" w:rsidRPr="00744476" w:rsidRDefault="003D753D" w:rsidP="009F023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5428" w:rsidRPr="00744476" w14:paraId="5C07F25D" w14:textId="77777777" w:rsidTr="00E75640">
        <w:tc>
          <w:tcPr>
            <w:tcW w:w="3931" w:type="dxa"/>
          </w:tcPr>
          <w:p w14:paraId="4FE0849C" w14:textId="6FA9EC59" w:rsidR="00815428" w:rsidRPr="00D813A0" w:rsidRDefault="00815428" w:rsidP="00815428">
            <w:pPr>
              <w:tabs>
                <w:tab w:val="left" w:pos="720"/>
              </w:tabs>
              <w:spacing w:line="240" w:lineRule="auto"/>
              <w:ind w:left="156"/>
              <w:jc w:val="both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D813A0">
              <w:rPr>
                <w:rFonts w:asciiTheme="majorBidi" w:hAnsiTheme="majorBidi"/>
                <w:sz w:val="30"/>
                <w:szCs w:val="30"/>
                <w:cs/>
              </w:rPr>
              <w:t>งวด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สาม</w:t>
            </w:r>
            <w:r w:rsidRPr="00D813A0">
              <w:rPr>
                <w:rFonts w:asciiTheme="majorBidi" w:hAnsiTheme="majorBidi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734C2571" w14:textId="5819379A" w:rsidR="00815428" w:rsidRPr="00744476" w:rsidRDefault="00815428" w:rsidP="0081542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B4558E9" w14:textId="77777777" w:rsidR="00815428" w:rsidRPr="00744476" w:rsidRDefault="00815428" w:rsidP="0081542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3E70BC09" w14:textId="796E3883" w:rsidR="00815428" w:rsidRPr="00744476" w:rsidRDefault="00815428" w:rsidP="0081542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EA7380" w14:textId="77777777" w:rsidR="00815428" w:rsidRPr="00744476" w:rsidRDefault="00815428" w:rsidP="0081542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</w:tcPr>
          <w:p w14:paraId="0E5D9AE5" w14:textId="3EB7F787" w:rsidR="00815428" w:rsidRPr="00744476" w:rsidRDefault="00815428" w:rsidP="0081542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80BE8CE" w14:textId="77777777" w:rsidR="00815428" w:rsidRPr="00744476" w:rsidRDefault="00815428" w:rsidP="0081542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3BEF07B8" w14:textId="1B162850" w:rsidR="00815428" w:rsidRPr="00744476" w:rsidRDefault="00815428" w:rsidP="0081542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5428" w:rsidRPr="00744476" w14:paraId="27D3B6A7" w14:textId="77777777" w:rsidTr="00E75640">
        <w:tc>
          <w:tcPr>
            <w:tcW w:w="3931" w:type="dxa"/>
          </w:tcPr>
          <w:p w14:paraId="4FDE55D7" w14:textId="173D8E2F" w:rsidR="00815428" w:rsidRPr="00D26C90" w:rsidRDefault="00815428" w:rsidP="00815428">
            <w:pPr>
              <w:tabs>
                <w:tab w:val="left" w:pos="720"/>
              </w:tabs>
              <w:spacing w:line="240" w:lineRule="auto"/>
              <w:ind w:left="156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D813A0">
              <w:rPr>
                <w:rFonts w:asciiTheme="majorBidi" w:hAnsiTheme="majorBidi"/>
                <w:sz w:val="30"/>
                <w:szCs w:val="30"/>
                <w:cs/>
              </w:rPr>
              <w:t>งวด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หก</w:t>
            </w:r>
            <w:r w:rsidRPr="00D813A0">
              <w:rPr>
                <w:rFonts w:asciiTheme="majorBidi" w:hAnsiTheme="majorBidi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F8FF4BF" w14:textId="5A76F080" w:rsidR="00815428" w:rsidRPr="00744476" w:rsidRDefault="00815428" w:rsidP="0081542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0ACFC7B" w14:textId="77777777" w:rsidR="00815428" w:rsidRPr="00744476" w:rsidRDefault="00815428" w:rsidP="0081542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double" w:sz="4" w:space="0" w:color="auto"/>
              <w:bottom w:val="double" w:sz="4" w:space="0" w:color="auto"/>
            </w:tcBorders>
          </w:tcPr>
          <w:p w14:paraId="375EE442" w14:textId="79CB5225" w:rsidR="00815428" w:rsidRPr="00271F1B" w:rsidRDefault="00815428" w:rsidP="0081542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678F44" w14:textId="77777777" w:rsidR="00815428" w:rsidRPr="00744476" w:rsidRDefault="00815428" w:rsidP="0081542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5F014FE" w14:textId="2DD00E8E" w:rsidR="00815428" w:rsidRPr="00744476" w:rsidRDefault="00815428" w:rsidP="0081542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66246B1" w14:textId="77777777" w:rsidR="00815428" w:rsidRPr="00744476" w:rsidRDefault="00815428" w:rsidP="0081542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double" w:sz="4" w:space="0" w:color="auto"/>
              <w:bottom w:val="double" w:sz="4" w:space="0" w:color="auto"/>
            </w:tcBorders>
          </w:tcPr>
          <w:p w14:paraId="533EB5DD" w14:textId="7CCDAF4F" w:rsidR="00815428" w:rsidRPr="00042021" w:rsidRDefault="00815428" w:rsidP="0081542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14:paraId="0012F692" w14:textId="77777777" w:rsidR="003D753D" w:rsidRDefault="003D753D">
      <w:pPr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900"/>
        <w:gridCol w:w="900"/>
        <w:gridCol w:w="990"/>
        <w:gridCol w:w="270"/>
        <w:gridCol w:w="900"/>
        <w:gridCol w:w="236"/>
        <w:gridCol w:w="934"/>
        <w:gridCol w:w="270"/>
        <w:gridCol w:w="990"/>
      </w:tblGrid>
      <w:tr w:rsidR="00CE2164" w:rsidRPr="00F472FE" w14:paraId="58F1400D" w14:textId="77777777" w:rsidTr="005B34D6">
        <w:trPr>
          <w:trHeight w:val="240"/>
        </w:trPr>
        <w:tc>
          <w:tcPr>
            <w:tcW w:w="2790" w:type="dxa"/>
            <w:tcBorders>
              <w:top w:val="nil"/>
              <w:bottom w:val="nil"/>
            </w:tcBorders>
            <w:vAlign w:val="bottom"/>
          </w:tcPr>
          <w:p w14:paraId="7289E09B" w14:textId="77777777" w:rsidR="00CE2164" w:rsidRPr="00F472FE" w:rsidRDefault="00CE2164" w:rsidP="007C23F5">
            <w:pPr>
              <w:spacing w:line="240" w:lineRule="atLeast"/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br w:type="page"/>
            </w:r>
            <w:r w:rsidRPr="00F472FE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F472F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เงินให้กู้ยืมระยะสั้น</w:t>
            </w:r>
            <w:r w:rsidR="0024769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แก่กิจการ</w:t>
            </w:r>
            <w:r w:rsidR="006F39B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br/>
            </w:r>
            <w:r w:rsidR="0024769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800" w:type="dxa"/>
            <w:gridSpan w:val="2"/>
            <w:tcBorders>
              <w:top w:val="nil"/>
              <w:bottom w:val="nil"/>
            </w:tcBorders>
          </w:tcPr>
          <w:p w14:paraId="2E7A8289" w14:textId="77777777" w:rsidR="00CE2164" w:rsidRPr="00F472FE" w:rsidRDefault="00CE2164" w:rsidP="00B37E56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4590" w:type="dxa"/>
            <w:gridSpan w:val="7"/>
            <w:tcBorders>
              <w:top w:val="nil"/>
              <w:bottom w:val="nil"/>
            </w:tcBorders>
          </w:tcPr>
          <w:p w14:paraId="2CEE9C5C" w14:textId="77777777" w:rsidR="00CE2164" w:rsidRPr="00F472FE" w:rsidRDefault="00CE2164" w:rsidP="00B37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 w:rsidR="00A27E9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84BB9" w:rsidRPr="00F472FE" w14:paraId="592CD5A1" w14:textId="77777777" w:rsidTr="005B34D6">
        <w:trPr>
          <w:trHeight w:val="240"/>
        </w:trPr>
        <w:tc>
          <w:tcPr>
            <w:tcW w:w="2790" w:type="dxa"/>
            <w:tcBorders>
              <w:top w:val="nil"/>
            </w:tcBorders>
          </w:tcPr>
          <w:p w14:paraId="3A330944" w14:textId="77777777" w:rsidR="00084BB9" w:rsidRPr="00F472FE" w:rsidRDefault="00084BB9" w:rsidP="00084BB9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2F747AD" w14:textId="77777777" w:rsidR="00084BB9" w:rsidRPr="00F472FE" w:rsidRDefault="00640271" w:rsidP="00084BB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0" w:type="dxa"/>
            <w:tcBorders>
              <w:top w:val="nil"/>
            </w:tcBorders>
          </w:tcPr>
          <w:p w14:paraId="738586BF" w14:textId="77777777" w:rsidR="00084BB9" w:rsidRPr="00F472FE" w:rsidRDefault="00640271" w:rsidP="00084BB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48F317D" w14:textId="77777777" w:rsidR="00084BB9" w:rsidRPr="00F472FE" w:rsidRDefault="00640271" w:rsidP="00084B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6A7C06" w14:textId="77777777" w:rsidR="00084BB9" w:rsidRPr="00F472FE" w:rsidRDefault="00084BB9" w:rsidP="00084BB9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424D66F" w14:textId="77777777" w:rsidR="00084BB9" w:rsidRPr="00F472FE" w:rsidRDefault="00084BB9" w:rsidP="00084B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4433B82" w14:textId="77777777" w:rsidR="00084BB9" w:rsidRPr="00F472FE" w:rsidRDefault="00084BB9" w:rsidP="00084BB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524EEC9A" w14:textId="77777777" w:rsidR="00084BB9" w:rsidRPr="00F472FE" w:rsidRDefault="00084BB9" w:rsidP="00084B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D7ABE2" w14:textId="77777777" w:rsidR="00084BB9" w:rsidRPr="00F472FE" w:rsidRDefault="00084BB9" w:rsidP="00084BB9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4E9D212" w14:textId="77777777" w:rsidR="00084BB9" w:rsidRPr="00F472FE" w:rsidRDefault="00640271" w:rsidP="00084B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</w:p>
        </w:tc>
      </w:tr>
      <w:tr w:rsidR="00D26C90" w:rsidRPr="00F472FE" w14:paraId="14629F0C" w14:textId="77777777" w:rsidTr="005B34D6">
        <w:trPr>
          <w:trHeight w:val="240"/>
        </w:trPr>
        <w:tc>
          <w:tcPr>
            <w:tcW w:w="2790" w:type="dxa"/>
            <w:tcBorders>
              <w:top w:val="nil"/>
            </w:tcBorders>
          </w:tcPr>
          <w:p w14:paraId="280C5A35" w14:textId="77777777" w:rsidR="00D26C90" w:rsidRPr="00F472FE" w:rsidRDefault="00D26C90" w:rsidP="00D26C90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CED5920" w14:textId="77777777" w:rsidR="00D26C90" w:rsidRPr="00F472FE" w:rsidRDefault="00D26C90" w:rsidP="00D26C9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</w:tcBorders>
          </w:tcPr>
          <w:p w14:paraId="38811178" w14:textId="316D643C" w:rsidR="00D26C90" w:rsidRPr="00640271" w:rsidRDefault="00D26C90" w:rsidP="00D26C9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A87F159" w14:textId="77777777" w:rsidR="00D26C90" w:rsidRPr="00F472FE" w:rsidRDefault="00D26C90" w:rsidP="00D26C9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42CB7B" w14:textId="77777777" w:rsidR="00D26C90" w:rsidRPr="00F472FE" w:rsidRDefault="00D26C90" w:rsidP="00D26C90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98519F5" w14:textId="77777777" w:rsidR="00D26C90" w:rsidRPr="00F472FE" w:rsidRDefault="00D26C90" w:rsidP="00D26C9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2419189" w14:textId="77777777" w:rsidR="00D26C90" w:rsidRPr="00F472FE" w:rsidRDefault="00D26C90" w:rsidP="00D26C90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38792430" w14:textId="77777777" w:rsidR="00D26C90" w:rsidRPr="00F472FE" w:rsidRDefault="00D26C90" w:rsidP="00D26C9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6E231A" w14:textId="77777777" w:rsidR="00D26C90" w:rsidRPr="00F472FE" w:rsidRDefault="00D26C90" w:rsidP="00D26C90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E4551DF" w14:textId="25AD8DE0" w:rsidR="00D26C90" w:rsidRPr="00F472FE" w:rsidRDefault="00D26C90" w:rsidP="00D26C9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084BB9" w:rsidRPr="00F472FE" w14:paraId="1F6C49F7" w14:textId="77777777" w:rsidTr="005B34D6">
        <w:trPr>
          <w:trHeight w:val="240"/>
        </w:trPr>
        <w:tc>
          <w:tcPr>
            <w:tcW w:w="2790" w:type="dxa"/>
            <w:tcBorders>
              <w:top w:val="nil"/>
            </w:tcBorders>
          </w:tcPr>
          <w:p w14:paraId="267C4A54" w14:textId="77777777" w:rsidR="00084BB9" w:rsidRPr="00F472FE" w:rsidRDefault="00084BB9" w:rsidP="00084BB9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93C507C" w14:textId="77777777" w:rsidR="00084BB9" w:rsidRPr="00F472FE" w:rsidRDefault="00084BB9" w:rsidP="00084BB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="0064027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top w:val="nil"/>
            </w:tcBorders>
          </w:tcPr>
          <w:p w14:paraId="69E861F6" w14:textId="77777777" w:rsidR="00084BB9" w:rsidRPr="00F472FE" w:rsidRDefault="00084BB9" w:rsidP="00084BB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4027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3030E0F" w14:textId="77777777" w:rsidR="00084BB9" w:rsidRPr="00F472FE" w:rsidRDefault="00084BB9" w:rsidP="00084B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3F1A4E" w14:textId="77777777" w:rsidR="00084BB9" w:rsidRPr="00F472FE" w:rsidRDefault="00084BB9" w:rsidP="00084BB9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AE11FC4" w14:textId="77777777" w:rsidR="00084BB9" w:rsidRPr="00F472FE" w:rsidRDefault="00084BB9" w:rsidP="00084B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98C7EBE" w14:textId="77777777" w:rsidR="00084BB9" w:rsidRPr="00F472FE" w:rsidRDefault="00084BB9" w:rsidP="00084BB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5DE6FF03" w14:textId="77777777" w:rsidR="00084BB9" w:rsidRPr="00F472FE" w:rsidRDefault="00084BB9" w:rsidP="00084B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D1F494" w14:textId="77777777" w:rsidR="00084BB9" w:rsidRPr="00F472FE" w:rsidRDefault="00084BB9" w:rsidP="00084BB9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EA0871D" w14:textId="77777777" w:rsidR="00084BB9" w:rsidRPr="00F472FE" w:rsidRDefault="00084BB9" w:rsidP="00084B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>2563</w:t>
            </w:r>
          </w:p>
        </w:tc>
      </w:tr>
      <w:tr w:rsidR="00F472FE" w:rsidRPr="00F472FE" w14:paraId="7E758E63" w14:textId="77777777" w:rsidTr="005B34D6">
        <w:trPr>
          <w:trHeight w:val="240"/>
        </w:trPr>
        <w:tc>
          <w:tcPr>
            <w:tcW w:w="2790" w:type="dxa"/>
          </w:tcPr>
          <w:p w14:paraId="185E5ED3" w14:textId="77777777" w:rsidR="00F472FE" w:rsidRPr="00F472FE" w:rsidRDefault="00F472FE" w:rsidP="00F472FE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</w:tcPr>
          <w:p w14:paraId="7768932D" w14:textId="77777777" w:rsidR="00F472FE" w:rsidRPr="00F472FE" w:rsidRDefault="00F472FE" w:rsidP="00F472F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4590" w:type="dxa"/>
            <w:gridSpan w:val="7"/>
            <w:tcBorders>
              <w:top w:val="nil"/>
              <w:bottom w:val="nil"/>
            </w:tcBorders>
          </w:tcPr>
          <w:p w14:paraId="01E30CFA" w14:textId="77777777" w:rsidR="00F472FE" w:rsidRPr="00F472FE" w:rsidRDefault="00F472FE" w:rsidP="00F472F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(</w:t>
            </w:r>
            <w:r w:rsidRPr="00F472F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F472F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F472FE" w:rsidRPr="00F472FE" w14:paraId="3A2A56D3" w14:textId="77777777" w:rsidTr="005B34D6">
        <w:trPr>
          <w:trHeight w:val="247"/>
        </w:trPr>
        <w:tc>
          <w:tcPr>
            <w:tcW w:w="2790" w:type="dxa"/>
            <w:tcBorders>
              <w:top w:val="nil"/>
            </w:tcBorders>
          </w:tcPr>
          <w:p w14:paraId="7EE45550" w14:textId="77777777" w:rsidR="00F472FE" w:rsidRPr="00F472FE" w:rsidRDefault="00F472FE" w:rsidP="00F472F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</w:tcBorders>
          </w:tcPr>
          <w:p w14:paraId="18A9DDD1" w14:textId="77777777" w:rsidR="00F472FE" w:rsidRPr="00F472FE" w:rsidRDefault="00F472FE" w:rsidP="00F472F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7AF693A" w14:textId="77777777" w:rsidR="00F472FE" w:rsidRPr="00F472FE" w:rsidRDefault="00F472FE" w:rsidP="00F472F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2F64A8CB" w14:textId="77777777" w:rsidR="00F472FE" w:rsidRPr="00F472FE" w:rsidRDefault="00F472FE" w:rsidP="00F472FE">
            <w:pPr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3AC3B9A" w14:textId="77777777" w:rsidR="00F472FE" w:rsidRPr="00F472FE" w:rsidRDefault="00F472FE" w:rsidP="00F472FE">
            <w:pPr>
              <w:tabs>
                <w:tab w:val="decimal" w:pos="711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1776434" w14:textId="77777777" w:rsidR="00F472FE" w:rsidRPr="00F472FE" w:rsidRDefault="00F472FE" w:rsidP="00F472FE">
            <w:pPr>
              <w:tabs>
                <w:tab w:val="decimal" w:pos="711"/>
              </w:tabs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1C4BEFE4" w14:textId="77777777" w:rsidR="00F472FE" w:rsidRPr="00F472FE" w:rsidRDefault="00F472FE" w:rsidP="00F472FE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</w:tcBorders>
          </w:tcPr>
          <w:p w14:paraId="283EBEDE" w14:textId="77777777" w:rsidR="00F472FE" w:rsidRPr="00F472FE" w:rsidRDefault="00F472FE" w:rsidP="00F472FE">
            <w:pPr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A2D179A" w14:textId="77777777" w:rsidR="00F472FE" w:rsidRPr="00F472FE" w:rsidRDefault="00F472FE" w:rsidP="00F472FE">
            <w:pPr>
              <w:tabs>
                <w:tab w:val="decimal" w:pos="97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7EEF3753" w14:textId="77777777" w:rsidR="00F472FE" w:rsidRPr="00F472FE" w:rsidRDefault="00F472FE" w:rsidP="00F472FE">
            <w:pPr>
              <w:tabs>
                <w:tab w:val="decimal" w:pos="972"/>
              </w:tabs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B443D" w:rsidRPr="00F472FE" w14:paraId="10323895" w14:textId="77777777" w:rsidTr="005B34D6">
        <w:tc>
          <w:tcPr>
            <w:tcW w:w="2790" w:type="dxa"/>
          </w:tcPr>
          <w:p w14:paraId="0551B73F" w14:textId="77777777" w:rsidR="001B443D" w:rsidRPr="00F472FE" w:rsidRDefault="001B443D" w:rsidP="001B443D">
            <w:pPr>
              <w:tabs>
                <w:tab w:val="left" w:pos="720"/>
              </w:tabs>
              <w:spacing w:line="240" w:lineRule="auto"/>
              <w:ind w:left="293" w:right="-108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ทีพีไอ โพลีน ชีวะอินทรีย์ จำกัด</w:t>
            </w: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</w:tcPr>
          <w:p w14:paraId="2AEF9027" w14:textId="1B45541B" w:rsidR="001B443D" w:rsidRPr="00F472FE" w:rsidRDefault="001B443D" w:rsidP="001B443D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MLR-1.5</w:t>
            </w:r>
          </w:p>
        </w:tc>
        <w:tc>
          <w:tcPr>
            <w:tcW w:w="900" w:type="dxa"/>
          </w:tcPr>
          <w:p w14:paraId="4379FEB6" w14:textId="2CF2B563" w:rsidR="001B443D" w:rsidRPr="00F472FE" w:rsidRDefault="001B443D" w:rsidP="001B443D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MLR-1.5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A2D5E17" w14:textId="77777777" w:rsidR="001B443D" w:rsidRPr="00994219" w:rsidRDefault="001B443D" w:rsidP="001B443D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245,796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97F6740" w14:textId="77777777" w:rsidR="001B443D" w:rsidRPr="00F472FE" w:rsidRDefault="001B443D" w:rsidP="001B443D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27A90CB8" w14:textId="62CD4410" w:rsidR="001B443D" w:rsidRPr="00857198" w:rsidRDefault="001B443D" w:rsidP="001B443D">
            <w:pPr>
              <w:tabs>
                <w:tab w:val="decimal" w:pos="6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7,300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B59BC19" w14:textId="77777777" w:rsidR="001B443D" w:rsidRPr="00F472FE" w:rsidRDefault="001B443D" w:rsidP="001B443D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91C8F9" w14:textId="6820A2B9" w:rsidR="001B443D" w:rsidRPr="00F472FE" w:rsidRDefault="001B443D" w:rsidP="001B4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D7D3A5" w14:textId="77777777" w:rsidR="001B443D" w:rsidRPr="00F472FE" w:rsidRDefault="001B443D" w:rsidP="001B443D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5DF3CF3" w14:textId="2A824EEF" w:rsidR="001B443D" w:rsidRPr="00F472FE" w:rsidRDefault="001B443D" w:rsidP="001B443D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253,096</w:t>
            </w:r>
          </w:p>
        </w:tc>
      </w:tr>
      <w:tr w:rsidR="001B443D" w:rsidRPr="00F472FE" w14:paraId="510F2D9D" w14:textId="77777777" w:rsidTr="005B34D6">
        <w:tc>
          <w:tcPr>
            <w:tcW w:w="2790" w:type="dxa"/>
          </w:tcPr>
          <w:p w14:paraId="71B15ACE" w14:textId="77777777" w:rsidR="001B443D" w:rsidRPr="00F472FE" w:rsidRDefault="001B443D" w:rsidP="001B443D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900" w:type="dxa"/>
          </w:tcPr>
          <w:p w14:paraId="3BF59742" w14:textId="33305FB7" w:rsidR="001B443D" w:rsidRPr="00F472FE" w:rsidRDefault="001B443D" w:rsidP="001B443D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MLR-1.5</w:t>
            </w:r>
          </w:p>
        </w:tc>
        <w:tc>
          <w:tcPr>
            <w:tcW w:w="900" w:type="dxa"/>
          </w:tcPr>
          <w:p w14:paraId="57B893B8" w14:textId="7625688F" w:rsidR="001B443D" w:rsidRPr="00F472FE" w:rsidRDefault="001B443D" w:rsidP="001B443D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MLR-1.5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F07E464" w14:textId="77777777" w:rsidR="001B443D" w:rsidRPr="00994219" w:rsidRDefault="001B443D" w:rsidP="001B443D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44,153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CD1B568" w14:textId="77777777" w:rsidR="001B443D" w:rsidRPr="00F472FE" w:rsidRDefault="001B443D" w:rsidP="001B443D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242931E5" w14:textId="77B8F7FF" w:rsidR="001B443D" w:rsidRPr="00F472FE" w:rsidRDefault="001B443D" w:rsidP="001B4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B6BF33C" w14:textId="77777777" w:rsidR="001B443D" w:rsidRPr="00F472FE" w:rsidRDefault="001B443D" w:rsidP="001B443D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5F24DB" w14:textId="470F73DD" w:rsidR="001B443D" w:rsidRPr="00F472FE" w:rsidRDefault="001B443D" w:rsidP="001B4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15BA26" w14:textId="77777777" w:rsidR="001B443D" w:rsidRPr="00F472FE" w:rsidRDefault="001B443D" w:rsidP="001B443D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49346C7" w14:textId="641AE2D7" w:rsidR="001B443D" w:rsidRPr="00F472FE" w:rsidRDefault="001B443D" w:rsidP="001B443D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44,153</w:t>
            </w:r>
          </w:p>
        </w:tc>
      </w:tr>
      <w:tr w:rsidR="001B443D" w:rsidRPr="00F472FE" w14:paraId="21189E80" w14:textId="77777777" w:rsidTr="005B34D6">
        <w:tc>
          <w:tcPr>
            <w:tcW w:w="2790" w:type="dxa"/>
          </w:tcPr>
          <w:p w14:paraId="4E55BA79" w14:textId="77777777" w:rsidR="001B443D" w:rsidRPr="00F472FE" w:rsidRDefault="001B443D" w:rsidP="001B443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ทีพีไอ บริการ จำกัด</w:t>
            </w:r>
          </w:p>
        </w:tc>
        <w:tc>
          <w:tcPr>
            <w:tcW w:w="900" w:type="dxa"/>
          </w:tcPr>
          <w:p w14:paraId="49DF9703" w14:textId="3A3C4BF9" w:rsidR="001B443D" w:rsidRPr="00F472FE" w:rsidRDefault="001B443D" w:rsidP="001B443D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MLR-1.5</w:t>
            </w:r>
          </w:p>
        </w:tc>
        <w:tc>
          <w:tcPr>
            <w:tcW w:w="900" w:type="dxa"/>
          </w:tcPr>
          <w:p w14:paraId="21B12CE0" w14:textId="14292EBD" w:rsidR="001B443D" w:rsidRPr="00F472FE" w:rsidRDefault="001B443D" w:rsidP="001B443D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MLR-1.5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25135E99" w14:textId="77777777" w:rsidR="001B443D" w:rsidRPr="00F472FE" w:rsidRDefault="001B443D" w:rsidP="001B443D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320E986" w14:textId="77777777" w:rsidR="001B443D" w:rsidRPr="00F472FE" w:rsidRDefault="001B443D" w:rsidP="001B443D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50ABA0A1" w14:textId="0E0ED7D8" w:rsidR="001B443D" w:rsidRPr="00F472FE" w:rsidRDefault="001B443D" w:rsidP="001B4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33E3081" w14:textId="77777777" w:rsidR="001B443D" w:rsidRPr="00F472FE" w:rsidRDefault="001B443D" w:rsidP="001B443D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D7B3E8" w14:textId="36DCCB43" w:rsidR="001B443D" w:rsidRPr="00F472FE" w:rsidRDefault="001B443D" w:rsidP="001B4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1DAC76" w14:textId="77777777" w:rsidR="001B443D" w:rsidRPr="00F472FE" w:rsidRDefault="001B443D" w:rsidP="001B443D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E6E1B43" w14:textId="767D3EE6" w:rsidR="001B443D" w:rsidRPr="00F472FE" w:rsidRDefault="001B443D" w:rsidP="001B443D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2,000</w:t>
            </w:r>
          </w:p>
        </w:tc>
      </w:tr>
      <w:tr w:rsidR="001B443D" w:rsidRPr="00F472FE" w14:paraId="5D41976E" w14:textId="77777777" w:rsidTr="005B34D6">
        <w:tc>
          <w:tcPr>
            <w:tcW w:w="2790" w:type="dxa"/>
          </w:tcPr>
          <w:p w14:paraId="48856114" w14:textId="77777777" w:rsidR="001B443D" w:rsidRPr="00F472FE" w:rsidRDefault="001B443D" w:rsidP="001B443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ทีพีไอ พาณิชย์ จำกัด</w:t>
            </w:r>
          </w:p>
        </w:tc>
        <w:tc>
          <w:tcPr>
            <w:tcW w:w="900" w:type="dxa"/>
          </w:tcPr>
          <w:p w14:paraId="3FEA082B" w14:textId="1DAB5828" w:rsidR="001B443D" w:rsidRPr="00F472FE" w:rsidRDefault="001B443D" w:rsidP="001B443D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MLR-1.5</w:t>
            </w:r>
          </w:p>
        </w:tc>
        <w:tc>
          <w:tcPr>
            <w:tcW w:w="900" w:type="dxa"/>
          </w:tcPr>
          <w:p w14:paraId="1048338A" w14:textId="0AF2B4A6" w:rsidR="001B443D" w:rsidRPr="00F472FE" w:rsidRDefault="001B443D" w:rsidP="001B443D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MLR-1.5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CEDE769" w14:textId="77777777" w:rsidR="001B443D" w:rsidRPr="00F472FE" w:rsidRDefault="001B443D" w:rsidP="001B443D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97,993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DD37C6B" w14:textId="77777777" w:rsidR="001B443D" w:rsidRPr="00F472FE" w:rsidRDefault="001B443D" w:rsidP="001B443D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0558BD1D" w14:textId="6A7B23A7" w:rsidR="001B443D" w:rsidRPr="00F472FE" w:rsidRDefault="001B443D" w:rsidP="001B4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85BA367" w14:textId="77777777" w:rsidR="001B443D" w:rsidRPr="00F472FE" w:rsidRDefault="001B443D" w:rsidP="001B443D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988428" w14:textId="4F6EAB58" w:rsidR="001B443D" w:rsidRPr="00F472FE" w:rsidRDefault="001B443D" w:rsidP="001B4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12AEED" w14:textId="77777777" w:rsidR="001B443D" w:rsidRPr="00F472FE" w:rsidRDefault="001B443D" w:rsidP="001B443D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3CD7D02" w14:textId="3DE2F3DE" w:rsidR="001B443D" w:rsidRPr="00F472FE" w:rsidRDefault="001B443D" w:rsidP="001B443D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97,993</w:t>
            </w:r>
          </w:p>
        </w:tc>
      </w:tr>
      <w:tr w:rsidR="001B443D" w:rsidRPr="00F472FE" w14:paraId="7B978F5B" w14:textId="77777777" w:rsidTr="005B34D6">
        <w:tc>
          <w:tcPr>
            <w:tcW w:w="2790" w:type="dxa"/>
          </w:tcPr>
          <w:p w14:paraId="385B51C5" w14:textId="77777777" w:rsidR="001B443D" w:rsidRPr="00F472FE" w:rsidRDefault="001B443D" w:rsidP="001B443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</w:t>
            </w:r>
            <w:r w:rsidRPr="00F472F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โรงกลั่นน้ำมันทีพีไอ (</w:t>
            </w:r>
            <w:r w:rsidRPr="00F472F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1997</w:t>
            </w: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900" w:type="dxa"/>
          </w:tcPr>
          <w:p w14:paraId="225CC13E" w14:textId="77777777" w:rsidR="001B443D" w:rsidRPr="00F472FE" w:rsidRDefault="001B443D" w:rsidP="001B443D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B6E36B9" w14:textId="77777777" w:rsidR="001B443D" w:rsidRPr="00F472FE" w:rsidRDefault="001B443D" w:rsidP="001B443D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2E3630D3" w14:textId="77777777" w:rsidR="001B443D" w:rsidRPr="00F472FE" w:rsidRDefault="001B443D" w:rsidP="001B443D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FFBCB6B" w14:textId="77777777" w:rsidR="001B443D" w:rsidRPr="00F472FE" w:rsidRDefault="001B443D" w:rsidP="001B443D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29B7ADA0" w14:textId="77777777" w:rsidR="001B443D" w:rsidRPr="00F472FE" w:rsidRDefault="001B443D" w:rsidP="001B4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68CA061" w14:textId="77777777" w:rsidR="001B443D" w:rsidRPr="00F472FE" w:rsidRDefault="001B443D" w:rsidP="001B443D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F16721" w14:textId="77777777" w:rsidR="001B443D" w:rsidRPr="00F472FE" w:rsidRDefault="001B443D" w:rsidP="001B4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0E382D" w14:textId="77777777" w:rsidR="001B443D" w:rsidRPr="00F472FE" w:rsidRDefault="001B443D" w:rsidP="001B443D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78DF25C" w14:textId="77777777" w:rsidR="001B443D" w:rsidRPr="00F472FE" w:rsidRDefault="001B443D" w:rsidP="001B443D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1B443D" w:rsidRPr="00F472FE" w14:paraId="60FC00C2" w14:textId="77777777" w:rsidTr="005B34D6">
        <w:tc>
          <w:tcPr>
            <w:tcW w:w="2790" w:type="dxa"/>
          </w:tcPr>
          <w:p w14:paraId="00639165" w14:textId="77777777" w:rsidR="001B443D" w:rsidRPr="00F472FE" w:rsidRDefault="001B443D" w:rsidP="001B443D">
            <w:pPr>
              <w:tabs>
                <w:tab w:val="left" w:pos="720"/>
              </w:tabs>
              <w:spacing w:line="240" w:lineRule="auto"/>
              <w:ind w:right="-108" w:firstLine="31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900" w:type="dxa"/>
          </w:tcPr>
          <w:p w14:paraId="06CD8292" w14:textId="2F614B3F" w:rsidR="001B443D" w:rsidRPr="00F472FE" w:rsidRDefault="001B443D" w:rsidP="001B443D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MLR-1.5</w:t>
            </w:r>
          </w:p>
        </w:tc>
        <w:tc>
          <w:tcPr>
            <w:tcW w:w="900" w:type="dxa"/>
          </w:tcPr>
          <w:p w14:paraId="1516DB55" w14:textId="1C08E952" w:rsidR="001B443D" w:rsidRPr="00F472FE" w:rsidRDefault="001B443D" w:rsidP="001B443D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MLR-1.5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28E907E4" w14:textId="77777777" w:rsidR="001B443D" w:rsidRPr="00F472FE" w:rsidRDefault="001B443D" w:rsidP="001B443D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104,319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EE06D04" w14:textId="77777777" w:rsidR="001B443D" w:rsidRPr="00F472FE" w:rsidRDefault="001B443D" w:rsidP="001B443D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52C2F09B" w14:textId="1113A1A0" w:rsidR="001B443D" w:rsidRPr="00857198" w:rsidRDefault="001B443D" w:rsidP="001B443D">
            <w:pPr>
              <w:tabs>
                <w:tab w:val="decimal" w:pos="6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142,766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B954AB5" w14:textId="77777777" w:rsidR="001B443D" w:rsidRPr="00F472FE" w:rsidRDefault="001B443D" w:rsidP="001B443D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5FBC33" w14:textId="63B03F49" w:rsidR="001B443D" w:rsidRPr="00F472FE" w:rsidRDefault="001B443D" w:rsidP="001B4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C3BE13" w14:textId="77777777" w:rsidR="001B443D" w:rsidRPr="00F472FE" w:rsidRDefault="001B443D" w:rsidP="001B443D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085FDF09" w14:textId="46B25E4B" w:rsidR="001B443D" w:rsidRPr="00F472FE" w:rsidRDefault="001B443D" w:rsidP="001B443D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247,085</w:t>
            </w:r>
          </w:p>
        </w:tc>
      </w:tr>
      <w:tr w:rsidR="001B443D" w:rsidRPr="00F472FE" w14:paraId="26FBDF90" w14:textId="77777777" w:rsidTr="005B34D6">
        <w:tc>
          <w:tcPr>
            <w:tcW w:w="2790" w:type="dxa"/>
          </w:tcPr>
          <w:p w14:paraId="3EB5FDED" w14:textId="77777777" w:rsidR="001B443D" w:rsidRPr="00F472FE" w:rsidRDefault="001B443D" w:rsidP="001B443D">
            <w:pPr>
              <w:tabs>
                <w:tab w:val="left" w:pos="720"/>
              </w:tabs>
              <w:spacing w:line="240" w:lineRule="auto"/>
              <w:ind w:left="210" w:right="-108" w:hanging="21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มาสเตอร์ อาชีพ (ประเทศไทย) </w:t>
            </w:r>
          </w:p>
        </w:tc>
        <w:tc>
          <w:tcPr>
            <w:tcW w:w="900" w:type="dxa"/>
          </w:tcPr>
          <w:p w14:paraId="66DB32B4" w14:textId="77777777" w:rsidR="001B443D" w:rsidRPr="00F472FE" w:rsidRDefault="001B443D" w:rsidP="001B443D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23519C8" w14:textId="77777777" w:rsidR="001B443D" w:rsidRPr="00F472FE" w:rsidRDefault="001B443D" w:rsidP="001B443D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A2AC0D5" w14:textId="77777777" w:rsidR="001B443D" w:rsidRPr="00F472FE" w:rsidRDefault="001B443D" w:rsidP="001B443D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534878B" w14:textId="77777777" w:rsidR="001B443D" w:rsidRPr="00F472FE" w:rsidRDefault="001B443D" w:rsidP="001B443D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2B40BA03" w14:textId="77777777" w:rsidR="001B443D" w:rsidRPr="00F472FE" w:rsidRDefault="001B443D" w:rsidP="001B4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D2CC8BF" w14:textId="77777777" w:rsidR="001B443D" w:rsidRPr="00F472FE" w:rsidRDefault="001B443D" w:rsidP="001B443D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1E4869" w14:textId="77777777" w:rsidR="001B443D" w:rsidRPr="00F472FE" w:rsidRDefault="001B443D" w:rsidP="001B4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CCDC42" w14:textId="77777777" w:rsidR="001B443D" w:rsidRPr="00F472FE" w:rsidRDefault="001B443D" w:rsidP="001B443D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C2A89F9" w14:textId="77777777" w:rsidR="001B443D" w:rsidRPr="00F472FE" w:rsidRDefault="001B443D" w:rsidP="001B443D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1B443D" w:rsidRPr="00F472FE" w14:paraId="0D198414" w14:textId="77777777" w:rsidTr="005B34D6">
        <w:tc>
          <w:tcPr>
            <w:tcW w:w="2790" w:type="dxa"/>
          </w:tcPr>
          <w:p w14:paraId="27BC6371" w14:textId="77777777" w:rsidR="001B443D" w:rsidRPr="00F472FE" w:rsidRDefault="001B443D" w:rsidP="001B443D">
            <w:pPr>
              <w:tabs>
                <w:tab w:val="left" w:pos="720"/>
              </w:tabs>
              <w:spacing w:line="240" w:lineRule="auto"/>
              <w:ind w:left="210" w:right="-108" w:firstLine="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900" w:type="dxa"/>
          </w:tcPr>
          <w:p w14:paraId="013FAE83" w14:textId="3D11E0FA" w:rsidR="001B443D" w:rsidRPr="00F472FE" w:rsidRDefault="001B443D" w:rsidP="001B443D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MLR-1.5</w:t>
            </w:r>
          </w:p>
        </w:tc>
        <w:tc>
          <w:tcPr>
            <w:tcW w:w="900" w:type="dxa"/>
          </w:tcPr>
          <w:p w14:paraId="03167D82" w14:textId="1CEBBE4A" w:rsidR="001B443D" w:rsidRPr="00F472FE" w:rsidRDefault="001B443D" w:rsidP="001B443D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MLR-1.5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0D99443" w14:textId="77777777" w:rsidR="001B443D" w:rsidRPr="00F472FE" w:rsidRDefault="001B443D" w:rsidP="001B443D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6197784" w14:textId="77777777" w:rsidR="001B443D" w:rsidRPr="00F472FE" w:rsidRDefault="001B443D" w:rsidP="001B443D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1A0AAB61" w14:textId="6202C2F9" w:rsidR="001B443D" w:rsidRPr="00857198" w:rsidRDefault="001B443D" w:rsidP="001B443D">
            <w:pPr>
              <w:tabs>
                <w:tab w:val="decimal" w:pos="6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11,290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65D6EB6" w14:textId="77777777" w:rsidR="001B443D" w:rsidRPr="00F472FE" w:rsidRDefault="001B443D" w:rsidP="001B443D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6CFC5E" w14:textId="7B78B812" w:rsidR="001B443D" w:rsidRPr="00F472FE" w:rsidRDefault="001B443D" w:rsidP="001B4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1A85D8" w14:textId="77777777" w:rsidR="001B443D" w:rsidRPr="00F472FE" w:rsidRDefault="001B443D" w:rsidP="001B443D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58D699D" w14:textId="43D84A7F" w:rsidR="001B443D" w:rsidRPr="00F472FE" w:rsidRDefault="001B443D" w:rsidP="001B443D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14,290</w:t>
            </w:r>
          </w:p>
        </w:tc>
      </w:tr>
      <w:tr w:rsidR="001B443D" w:rsidRPr="00F472FE" w14:paraId="01E28AD0" w14:textId="77777777" w:rsidTr="005B34D6">
        <w:tc>
          <w:tcPr>
            <w:tcW w:w="2790" w:type="dxa"/>
          </w:tcPr>
          <w:p w14:paraId="13D6F3FE" w14:textId="65964B67" w:rsidR="001B443D" w:rsidRPr="00F472FE" w:rsidRDefault="001B443D" w:rsidP="001B443D">
            <w:pPr>
              <w:spacing w:line="240" w:lineRule="auto"/>
              <w:ind w:left="-2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ทีพีไอ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รักษ์สุขภาพ จำกัด</w:t>
            </w:r>
          </w:p>
        </w:tc>
        <w:tc>
          <w:tcPr>
            <w:tcW w:w="900" w:type="dxa"/>
          </w:tcPr>
          <w:p w14:paraId="385B0B7D" w14:textId="523BE14C" w:rsidR="001B443D" w:rsidRPr="00F472FE" w:rsidRDefault="00A47A8F" w:rsidP="00A47A8F">
            <w:pPr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17D49C28" w14:textId="51AD625F" w:rsidR="001B443D" w:rsidRPr="00F472FE" w:rsidRDefault="001B443D" w:rsidP="001B443D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MLR-1.5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2776F51" w14:textId="74A8D040" w:rsidR="001B443D" w:rsidRDefault="001B443D" w:rsidP="001B4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AF64686" w14:textId="77777777" w:rsidR="001B443D" w:rsidRPr="00F472FE" w:rsidRDefault="001B443D" w:rsidP="001B443D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64FC632F" w14:textId="1EFEC3B1" w:rsidR="001B443D" w:rsidRDefault="001B443D" w:rsidP="001B443D">
            <w:pPr>
              <w:tabs>
                <w:tab w:val="decimal" w:pos="6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176007A" w14:textId="77777777" w:rsidR="001B443D" w:rsidRPr="00F472FE" w:rsidRDefault="001B443D" w:rsidP="001B443D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FD3291" w14:textId="613A8199" w:rsidR="001B443D" w:rsidRPr="00F472FE" w:rsidRDefault="001B443D" w:rsidP="001B4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89D43F" w14:textId="77777777" w:rsidR="001B443D" w:rsidRPr="00F472FE" w:rsidRDefault="001B443D" w:rsidP="001B443D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4A03A1F" w14:textId="5BAECF83" w:rsidR="001B443D" w:rsidRPr="00F472FE" w:rsidRDefault="001B443D" w:rsidP="001B443D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1,000</w:t>
            </w:r>
          </w:p>
        </w:tc>
      </w:tr>
      <w:tr w:rsidR="001B443D" w:rsidRPr="00F472FE" w14:paraId="51B72D1C" w14:textId="77777777" w:rsidTr="005B34D6">
        <w:tc>
          <w:tcPr>
            <w:tcW w:w="2790" w:type="dxa"/>
          </w:tcPr>
          <w:p w14:paraId="26ECB727" w14:textId="77777777" w:rsidR="001B443D" w:rsidRPr="00F472FE" w:rsidRDefault="001B443D" w:rsidP="001B443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23B1C5F" w14:textId="77777777" w:rsidR="001B443D" w:rsidRPr="00F472FE" w:rsidRDefault="001B443D" w:rsidP="001B443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0BC541D" w14:textId="77777777" w:rsidR="001B443D" w:rsidRPr="00F472FE" w:rsidRDefault="001B443D" w:rsidP="001B443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23F389B8" w14:textId="77777777" w:rsidR="001B443D" w:rsidRPr="00994219" w:rsidRDefault="001B443D" w:rsidP="001B443D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497,261</w:t>
            </w:r>
          </w:p>
        </w:tc>
        <w:tc>
          <w:tcPr>
            <w:tcW w:w="270" w:type="dxa"/>
          </w:tcPr>
          <w:p w14:paraId="50F71FA0" w14:textId="77777777" w:rsidR="001B443D" w:rsidRPr="00F472FE" w:rsidRDefault="001B443D" w:rsidP="001B443D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3385176A" w14:textId="3902F8BC" w:rsidR="001B443D" w:rsidRPr="00F472FE" w:rsidRDefault="001B443D" w:rsidP="001B443D">
            <w:pPr>
              <w:tabs>
                <w:tab w:val="decimal" w:pos="6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162,356</w:t>
            </w:r>
          </w:p>
        </w:tc>
        <w:tc>
          <w:tcPr>
            <w:tcW w:w="236" w:type="dxa"/>
          </w:tcPr>
          <w:p w14:paraId="13E012A1" w14:textId="77777777" w:rsidR="001B443D" w:rsidRPr="00F472FE" w:rsidRDefault="001B443D" w:rsidP="001B443D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376B27" w14:textId="1C8ABC8D" w:rsidR="001B443D" w:rsidRPr="00F472FE" w:rsidRDefault="001B443D" w:rsidP="001B4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671687A4" w14:textId="77777777" w:rsidR="001B443D" w:rsidRPr="00F472FE" w:rsidRDefault="001B443D" w:rsidP="001B443D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665E7B90" w14:textId="5C5BCB93" w:rsidR="001B443D" w:rsidRPr="00F472FE" w:rsidRDefault="001B443D" w:rsidP="001B443D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659,617</w:t>
            </w:r>
          </w:p>
        </w:tc>
      </w:tr>
      <w:tr w:rsidR="001B443D" w:rsidRPr="00F472FE" w14:paraId="038AE017" w14:textId="77777777" w:rsidTr="005B34D6">
        <w:trPr>
          <w:trHeight w:val="80"/>
        </w:trPr>
        <w:tc>
          <w:tcPr>
            <w:tcW w:w="2790" w:type="dxa"/>
          </w:tcPr>
          <w:p w14:paraId="7B4A774A" w14:textId="77777777" w:rsidR="001B443D" w:rsidRPr="00F472FE" w:rsidRDefault="001B443D" w:rsidP="001B443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900" w:type="dxa"/>
          </w:tcPr>
          <w:p w14:paraId="72CF5634" w14:textId="77777777" w:rsidR="001B443D" w:rsidRPr="00F472FE" w:rsidRDefault="001B443D" w:rsidP="001B443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72B00B4" w14:textId="77777777" w:rsidR="001B443D" w:rsidRPr="00F472FE" w:rsidRDefault="001B443D" w:rsidP="001B443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67C6BDF3" w14:textId="77777777" w:rsidR="001B443D" w:rsidRPr="00994219" w:rsidRDefault="001B443D" w:rsidP="001B443D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1,910</w:t>
            </w:r>
          </w:p>
        </w:tc>
        <w:tc>
          <w:tcPr>
            <w:tcW w:w="270" w:type="dxa"/>
            <w:tcBorders>
              <w:bottom w:val="nil"/>
            </w:tcBorders>
          </w:tcPr>
          <w:p w14:paraId="4E71F4D5" w14:textId="77777777" w:rsidR="001B443D" w:rsidRPr="00F472FE" w:rsidRDefault="001B443D" w:rsidP="001B443D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04CA7C41" w14:textId="0B13845C" w:rsidR="001B443D" w:rsidRPr="00F472FE" w:rsidRDefault="001B443D" w:rsidP="001B443D">
            <w:pPr>
              <w:tabs>
                <w:tab w:val="decimal" w:pos="6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11,878</w:t>
            </w:r>
          </w:p>
        </w:tc>
        <w:tc>
          <w:tcPr>
            <w:tcW w:w="236" w:type="dxa"/>
            <w:tcBorders>
              <w:bottom w:val="nil"/>
            </w:tcBorders>
          </w:tcPr>
          <w:p w14:paraId="670D7A2A" w14:textId="77777777" w:rsidR="001B443D" w:rsidRPr="00F472FE" w:rsidRDefault="001B443D" w:rsidP="001B443D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149213" w14:textId="11702B44" w:rsidR="001B443D" w:rsidRPr="00F472FE" w:rsidRDefault="001B443D" w:rsidP="001B443D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(10,676)</w:t>
            </w:r>
          </w:p>
        </w:tc>
        <w:tc>
          <w:tcPr>
            <w:tcW w:w="270" w:type="dxa"/>
            <w:tcBorders>
              <w:bottom w:val="nil"/>
            </w:tcBorders>
          </w:tcPr>
          <w:p w14:paraId="2F349D33" w14:textId="77777777" w:rsidR="001B443D" w:rsidRPr="00F472FE" w:rsidRDefault="001B443D" w:rsidP="001B443D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107F6D25" w14:textId="489DB153" w:rsidR="001B443D" w:rsidRPr="00F472FE" w:rsidRDefault="001B443D" w:rsidP="001B443D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3,112</w:t>
            </w:r>
          </w:p>
        </w:tc>
      </w:tr>
      <w:tr w:rsidR="001B443D" w:rsidRPr="00F472FE" w14:paraId="62E37254" w14:textId="77777777" w:rsidTr="005B34D6">
        <w:tc>
          <w:tcPr>
            <w:tcW w:w="2790" w:type="dxa"/>
          </w:tcPr>
          <w:p w14:paraId="01C375F3" w14:textId="77777777" w:rsidR="001B443D" w:rsidRPr="00F472FE" w:rsidRDefault="001B443D" w:rsidP="001B443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</w:tcPr>
          <w:p w14:paraId="4290A978" w14:textId="77777777" w:rsidR="001B443D" w:rsidRPr="00F472FE" w:rsidRDefault="001B443D" w:rsidP="001B443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2C2314B" w14:textId="77777777" w:rsidR="001B443D" w:rsidRPr="00F472FE" w:rsidRDefault="001B443D" w:rsidP="001B443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2EE9ECC7" w14:textId="77777777" w:rsidR="001B443D" w:rsidRPr="00E13518" w:rsidRDefault="001B443D" w:rsidP="001B443D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1351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499,171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2D62A9" w14:textId="77777777" w:rsidR="001B443D" w:rsidRPr="00F472FE" w:rsidRDefault="001B443D" w:rsidP="001B443D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6B2EDB76" w14:textId="76A15462" w:rsidR="001B443D" w:rsidRPr="00F472FE" w:rsidRDefault="001B443D" w:rsidP="001B443D">
            <w:pPr>
              <w:tabs>
                <w:tab w:val="decimal" w:pos="6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174,234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FA6378C" w14:textId="77777777" w:rsidR="001B443D" w:rsidRPr="00F472FE" w:rsidRDefault="001B443D" w:rsidP="001B443D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ADF577" w14:textId="17389278" w:rsidR="001B443D" w:rsidRPr="00F472FE" w:rsidRDefault="001B443D" w:rsidP="001B443D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(10,676)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AE9697" w14:textId="77777777" w:rsidR="001B443D" w:rsidRPr="00F472FE" w:rsidRDefault="001B443D" w:rsidP="001B443D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16D4202F" w14:textId="64A89EB5" w:rsidR="001B443D" w:rsidRPr="00F472FE" w:rsidRDefault="001B443D" w:rsidP="001B443D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662,729</w:t>
            </w:r>
          </w:p>
        </w:tc>
      </w:tr>
      <w:tr w:rsidR="001B443D" w:rsidRPr="00F472FE" w14:paraId="4FB9C5CB" w14:textId="77777777" w:rsidTr="005B34D6">
        <w:tc>
          <w:tcPr>
            <w:tcW w:w="2790" w:type="dxa"/>
            <w:tcBorders>
              <w:bottom w:val="nil"/>
            </w:tcBorders>
          </w:tcPr>
          <w:p w14:paraId="4AA5F6C1" w14:textId="77777777" w:rsidR="001B443D" w:rsidRPr="00DA64FF" w:rsidRDefault="001B443D" w:rsidP="001B443D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A64F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DA64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ค่าเผื่อผลขาดทุนจากการด้อยค่า</w:t>
            </w:r>
            <w:r w:rsidRPr="00DA64F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  <w:p w14:paraId="5BF815B7" w14:textId="77777777" w:rsidR="001B443D" w:rsidRPr="00DA64FF" w:rsidRDefault="001B443D" w:rsidP="001B443D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A64FF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  </w:t>
            </w:r>
            <w:r w:rsidRPr="00DA64FF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 xml:space="preserve">   </w:t>
            </w:r>
            <w:r w:rsidRPr="00DA64F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Pr="00DA64FF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2562: </w:t>
            </w:r>
            <w:r w:rsidRPr="00DA64F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ค่าเผื่อหนี้สงสัยจะสูญ)</w:t>
            </w:r>
          </w:p>
        </w:tc>
        <w:tc>
          <w:tcPr>
            <w:tcW w:w="900" w:type="dxa"/>
            <w:tcBorders>
              <w:bottom w:val="nil"/>
            </w:tcBorders>
          </w:tcPr>
          <w:p w14:paraId="5765F1E2" w14:textId="77777777" w:rsidR="001B443D" w:rsidRPr="00F472FE" w:rsidRDefault="001B443D" w:rsidP="001B443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CFD5439" w14:textId="77777777" w:rsidR="001B443D" w:rsidRPr="00F472FE" w:rsidRDefault="001B443D" w:rsidP="001B443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1D9508D8" w14:textId="77777777" w:rsidR="001B443D" w:rsidRPr="00857198" w:rsidRDefault="001B443D" w:rsidP="001B4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5719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980FCF0" w14:textId="77777777" w:rsidR="001B443D" w:rsidRPr="00F472FE" w:rsidRDefault="001B443D" w:rsidP="001B443D">
            <w:pPr>
              <w:spacing w:line="240" w:lineRule="auto"/>
              <w:ind w:right="72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64748569" w14:textId="10F5B9CA" w:rsidR="001B443D" w:rsidRPr="001B443D" w:rsidRDefault="001B443D" w:rsidP="001B4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5719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52F01A8" w14:textId="77777777" w:rsidR="001B443D" w:rsidRPr="00F472FE" w:rsidRDefault="001B443D" w:rsidP="001B443D">
            <w:pPr>
              <w:spacing w:line="240" w:lineRule="auto"/>
              <w:ind w:right="72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75F752D" w14:textId="7057B2FF" w:rsidR="001B443D" w:rsidRPr="00857198" w:rsidRDefault="001B443D" w:rsidP="001B4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5719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41F35D0" w14:textId="77777777" w:rsidR="001B443D" w:rsidRPr="00F472FE" w:rsidRDefault="001B443D" w:rsidP="001B443D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3C6026B5" w14:textId="33DD72A0" w:rsidR="001B443D" w:rsidRPr="00857198" w:rsidRDefault="001B443D" w:rsidP="001B4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5719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1B443D" w:rsidRPr="00F472FE" w14:paraId="5595D4B4" w14:textId="77777777" w:rsidTr="005B34D6">
        <w:tc>
          <w:tcPr>
            <w:tcW w:w="2790" w:type="dxa"/>
            <w:tcBorders>
              <w:bottom w:val="nil"/>
            </w:tcBorders>
          </w:tcPr>
          <w:p w14:paraId="24E5E6FF" w14:textId="77777777" w:rsidR="001B443D" w:rsidRPr="00F472FE" w:rsidRDefault="001B443D" w:rsidP="001B443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00" w:type="dxa"/>
            <w:tcBorders>
              <w:bottom w:val="nil"/>
            </w:tcBorders>
          </w:tcPr>
          <w:p w14:paraId="22DB8DD8" w14:textId="77777777" w:rsidR="001B443D" w:rsidRPr="00F472FE" w:rsidRDefault="001B443D" w:rsidP="001B443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BDD5CB3" w14:textId="77777777" w:rsidR="001B443D" w:rsidRPr="00F472FE" w:rsidRDefault="001B443D" w:rsidP="001B443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63A38EF" w14:textId="77777777" w:rsidR="001B443D" w:rsidRPr="00F472FE" w:rsidRDefault="001B443D" w:rsidP="001B443D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499,171</w:t>
            </w:r>
          </w:p>
        </w:tc>
        <w:tc>
          <w:tcPr>
            <w:tcW w:w="270" w:type="dxa"/>
            <w:tcBorders>
              <w:bottom w:val="nil"/>
            </w:tcBorders>
          </w:tcPr>
          <w:p w14:paraId="12A716F9" w14:textId="77777777" w:rsidR="001B443D" w:rsidRPr="00F472FE" w:rsidRDefault="001B443D" w:rsidP="001B443D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F290262" w14:textId="3DE54430" w:rsidR="001B443D" w:rsidRPr="00F472FE" w:rsidRDefault="001B443D" w:rsidP="001B443D">
            <w:pPr>
              <w:tabs>
                <w:tab w:val="decimal" w:pos="6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174,234</w:t>
            </w:r>
          </w:p>
        </w:tc>
        <w:tc>
          <w:tcPr>
            <w:tcW w:w="236" w:type="dxa"/>
            <w:tcBorders>
              <w:bottom w:val="nil"/>
            </w:tcBorders>
          </w:tcPr>
          <w:p w14:paraId="534D3EB8" w14:textId="77777777" w:rsidR="001B443D" w:rsidRPr="00F472FE" w:rsidRDefault="001B443D" w:rsidP="001B443D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6BFFDF" w14:textId="6F7AE3AF" w:rsidR="001B443D" w:rsidRPr="00F472FE" w:rsidRDefault="001B443D" w:rsidP="001B443D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(10,676)</w:t>
            </w:r>
          </w:p>
        </w:tc>
        <w:tc>
          <w:tcPr>
            <w:tcW w:w="270" w:type="dxa"/>
            <w:tcBorders>
              <w:bottom w:val="nil"/>
            </w:tcBorders>
          </w:tcPr>
          <w:p w14:paraId="2B43DE7C" w14:textId="77777777" w:rsidR="001B443D" w:rsidRPr="00F472FE" w:rsidRDefault="001B443D" w:rsidP="001B443D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5BB1808" w14:textId="51833B0B" w:rsidR="001B443D" w:rsidRPr="00F472FE" w:rsidRDefault="001B443D" w:rsidP="001B443D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662,729</w:t>
            </w:r>
          </w:p>
        </w:tc>
      </w:tr>
    </w:tbl>
    <w:p w14:paraId="700DE982" w14:textId="77777777" w:rsidR="00F472FE" w:rsidRPr="00572712" w:rsidRDefault="00F472FE" w:rsidP="00B37E56">
      <w:pPr>
        <w:pStyle w:val="Bo-C1Content"/>
        <w:ind w:right="-25"/>
        <w:jc w:val="both"/>
        <w:rPr>
          <w:spacing w:val="-4"/>
          <w:sz w:val="20"/>
          <w:szCs w:val="20"/>
        </w:rPr>
      </w:pPr>
    </w:p>
    <w:p w14:paraId="60C4248C" w14:textId="77777777" w:rsidR="00A67313" w:rsidRDefault="00A67313" w:rsidP="00B37E56">
      <w:pPr>
        <w:pStyle w:val="Bo-C1Content"/>
        <w:rPr>
          <w:spacing w:val="-4"/>
        </w:rPr>
      </w:pPr>
    </w:p>
    <w:p w14:paraId="5FBB06AB" w14:textId="77777777" w:rsidR="00DA64FF" w:rsidRDefault="00DA64FF" w:rsidP="00B37E56">
      <w:pPr>
        <w:pStyle w:val="Bo-C1Content"/>
        <w:rPr>
          <w:spacing w:val="-4"/>
        </w:rPr>
      </w:pPr>
    </w:p>
    <w:p w14:paraId="24FBB8F9" w14:textId="77777777" w:rsidR="00DA64FF" w:rsidRPr="00B37E56" w:rsidRDefault="00DA64FF" w:rsidP="00B37E56">
      <w:pPr>
        <w:pStyle w:val="Bo-C1Content"/>
        <w:rPr>
          <w:cs/>
          <w:lang w:val="en-US"/>
        </w:rPr>
      </w:pPr>
    </w:p>
    <w:p w14:paraId="67F3DCAE" w14:textId="77777777" w:rsidR="005C345C" w:rsidRDefault="005C345C">
      <w:pPr>
        <w:spacing w:line="240" w:lineRule="auto"/>
        <w:rPr>
          <w:rFonts w:ascii="Angsana New" w:hAnsi="Angsana New"/>
          <w:sz w:val="24"/>
          <w:szCs w:val="24"/>
          <w:lang w:val="en-US"/>
        </w:rPr>
      </w:pPr>
      <w:r>
        <w:rPr>
          <w:rFonts w:ascii="Angsana New" w:hAnsi="Angsana New"/>
          <w:sz w:val="24"/>
          <w:szCs w:val="24"/>
          <w:lang w:val="en-US"/>
        </w:rPr>
        <w:br w:type="page"/>
      </w:r>
    </w:p>
    <w:tbl>
      <w:tblPr>
        <w:tblW w:w="91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18"/>
        <w:gridCol w:w="17"/>
        <w:gridCol w:w="219"/>
        <w:gridCol w:w="17"/>
        <w:gridCol w:w="1077"/>
        <w:gridCol w:w="239"/>
        <w:gridCol w:w="1103"/>
      </w:tblGrid>
      <w:tr w:rsidR="00B37E56" w:rsidRPr="00CF6422" w14:paraId="2F12B268" w14:textId="77777777" w:rsidTr="00DE20E1">
        <w:trPr>
          <w:tblHeader/>
        </w:trPr>
        <w:tc>
          <w:tcPr>
            <w:tcW w:w="3870" w:type="dxa"/>
          </w:tcPr>
          <w:p w14:paraId="1165F035" w14:textId="77777777" w:rsidR="00B37E56" w:rsidRPr="00CF6422" w:rsidRDefault="00B37E56" w:rsidP="00B37E56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lastRenderedPageBreak/>
              <w:br w:type="page"/>
            </w:r>
            <w:r w:rsidRPr="00CF64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2558" w:type="dxa"/>
            <w:gridSpan w:val="3"/>
          </w:tcPr>
          <w:p w14:paraId="0EBCD170" w14:textId="77777777" w:rsidR="00B37E56" w:rsidRPr="00CF6422" w:rsidRDefault="00B37E56" w:rsidP="00B37E5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F6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7CBB614B" w14:textId="77777777" w:rsidR="00B37E56" w:rsidRPr="00CF6422" w:rsidRDefault="00B37E56" w:rsidP="00B37E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6" w:type="dxa"/>
            <w:gridSpan w:val="4"/>
          </w:tcPr>
          <w:p w14:paraId="3B906F82" w14:textId="77777777" w:rsidR="00B37E56" w:rsidRPr="00CF6422" w:rsidRDefault="00B37E56" w:rsidP="00B37E5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F6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20E1" w:rsidRPr="00CF6422" w14:paraId="2952257A" w14:textId="77777777" w:rsidTr="001675B1">
        <w:trPr>
          <w:tblHeader/>
        </w:trPr>
        <w:tc>
          <w:tcPr>
            <w:tcW w:w="3870" w:type="dxa"/>
          </w:tcPr>
          <w:p w14:paraId="7B5313FF" w14:textId="77777777" w:rsidR="00DE20E1" w:rsidRPr="00CF6422" w:rsidRDefault="00DE20E1" w:rsidP="00DE20E1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CF64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หมุนเวียน</w:t>
            </w:r>
          </w:p>
        </w:tc>
        <w:tc>
          <w:tcPr>
            <w:tcW w:w="1170" w:type="dxa"/>
          </w:tcPr>
          <w:p w14:paraId="3D332422" w14:textId="16A44509" w:rsidR="00DE20E1" w:rsidRPr="00CF6422" w:rsidRDefault="00DE20E1" w:rsidP="00DE20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DFE07FD" w14:textId="77777777" w:rsidR="00DE20E1" w:rsidRPr="00CF6422" w:rsidRDefault="00DE20E1" w:rsidP="00DE20E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4585545E" w14:textId="77777777" w:rsidR="00DE20E1" w:rsidRPr="00CF6422" w:rsidRDefault="00DE20E1" w:rsidP="00DE20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gridSpan w:val="2"/>
          </w:tcPr>
          <w:p w14:paraId="270283E0" w14:textId="77777777" w:rsidR="00DE20E1" w:rsidRPr="00CF6422" w:rsidRDefault="00DE20E1" w:rsidP="00DE20E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</w:tcPr>
          <w:p w14:paraId="2689E72B" w14:textId="2246AC53" w:rsidR="00DE20E1" w:rsidRPr="00CF6422" w:rsidRDefault="00DE20E1" w:rsidP="00DE20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</w:tcPr>
          <w:p w14:paraId="13761858" w14:textId="77777777" w:rsidR="00DE20E1" w:rsidRPr="00CF6422" w:rsidRDefault="00DE20E1" w:rsidP="00DE20E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34909287" w14:textId="77777777" w:rsidR="00DE20E1" w:rsidRPr="00CF6422" w:rsidRDefault="00DE20E1" w:rsidP="00DE20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E20E1" w:rsidRPr="00CF6422" w14:paraId="46F2BA3B" w14:textId="77777777" w:rsidTr="001675B1">
        <w:trPr>
          <w:tblHeader/>
        </w:trPr>
        <w:tc>
          <w:tcPr>
            <w:tcW w:w="3870" w:type="dxa"/>
          </w:tcPr>
          <w:p w14:paraId="4F748A64" w14:textId="77777777" w:rsidR="00DE20E1" w:rsidRPr="00CF6422" w:rsidRDefault="00DE20E1" w:rsidP="00DE20E1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4EE0CB3" w14:textId="77777777" w:rsidR="00DE20E1" w:rsidRPr="00CF6422" w:rsidRDefault="00DE20E1" w:rsidP="00DE20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7B69F7DB" w14:textId="77777777" w:rsidR="00DE20E1" w:rsidRPr="00CF6422" w:rsidRDefault="00DE20E1" w:rsidP="00DE20E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2B567BAE" w14:textId="77777777" w:rsidR="00DE20E1" w:rsidRPr="00CF6422" w:rsidRDefault="00DE20E1" w:rsidP="00DE20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  <w:gridSpan w:val="2"/>
          </w:tcPr>
          <w:p w14:paraId="2FD38413" w14:textId="77777777" w:rsidR="00DE20E1" w:rsidRPr="00CF6422" w:rsidRDefault="00DE20E1" w:rsidP="00DE20E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</w:tcPr>
          <w:p w14:paraId="607E99C7" w14:textId="77777777" w:rsidR="00DE20E1" w:rsidRPr="00CF6422" w:rsidRDefault="00DE20E1" w:rsidP="00DE20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239" w:type="dxa"/>
          </w:tcPr>
          <w:p w14:paraId="73DE4F11" w14:textId="77777777" w:rsidR="00DE20E1" w:rsidRPr="00CF6422" w:rsidRDefault="00DE20E1" w:rsidP="00DE20E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328C2EF8" w14:textId="77777777" w:rsidR="00DE20E1" w:rsidRPr="00CF6422" w:rsidRDefault="00DE20E1" w:rsidP="00DE20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</w:tr>
      <w:tr w:rsidR="00DE20E1" w:rsidRPr="00B37E56" w14:paraId="5B5BD614" w14:textId="77777777" w:rsidTr="00DE20E1">
        <w:trPr>
          <w:tblHeader/>
        </w:trPr>
        <w:tc>
          <w:tcPr>
            <w:tcW w:w="3870" w:type="dxa"/>
          </w:tcPr>
          <w:p w14:paraId="68DF56FA" w14:textId="77777777" w:rsidR="00DE20E1" w:rsidRPr="00B37E56" w:rsidRDefault="00DE20E1" w:rsidP="00DE20E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0" w:type="dxa"/>
            <w:gridSpan w:val="9"/>
          </w:tcPr>
          <w:p w14:paraId="5B18A416" w14:textId="77777777" w:rsidR="00DE20E1" w:rsidRPr="00B37E56" w:rsidRDefault="00DE20E1" w:rsidP="00DE20E1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37E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37E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E20E1" w:rsidRPr="00B37E56" w14:paraId="1CFE0C88" w14:textId="77777777" w:rsidTr="001675B1">
        <w:tc>
          <w:tcPr>
            <w:tcW w:w="3870" w:type="dxa"/>
          </w:tcPr>
          <w:p w14:paraId="6D30A14B" w14:textId="77777777" w:rsidR="00DE20E1" w:rsidRPr="00B37E56" w:rsidRDefault="00DE20E1" w:rsidP="00DE20E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DA8A6E4" w14:textId="77777777" w:rsidR="00DE20E1" w:rsidRPr="00B37E56" w:rsidRDefault="00DE20E1" w:rsidP="00DE20E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17615A" w14:textId="77777777" w:rsidR="00DE20E1" w:rsidRPr="00B37E56" w:rsidRDefault="00DE20E1" w:rsidP="00DE20E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7DFEA284" w14:textId="77777777" w:rsidR="00DE20E1" w:rsidRPr="00B37E56" w:rsidRDefault="00DE20E1" w:rsidP="00DE20E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CADA694" w14:textId="77777777" w:rsidR="00DE20E1" w:rsidRPr="00B37E56" w:rsidRDefault="00DE20E1" w:rsidP="00DE20E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CDC42BA" w14:textId="77777777" w:rsidR="00DE20E1" w:rsidRPr="00B37E56" w:rsidRDefault="00DE20E1" w:rsidP="00DE20E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48F88D92" w14:textId="77777777" w:rsidR="00DE20E1" w:rsidRPr="00B37E56" w:rsidRDefault="00DE20E1" w:rsidP="00DE20E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025BF621" w14:textId="77777777" w:rsidR="00DE20E1" w:rsidRPr="00B37E56" w:rsidRDefault="00DE20E1" w:rsidP="00DE20E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5428" w:rsidRPr="00B37E56" w14:paraId="4B881C97" w14:textId="77777777" w:rsidTr="00A47A8F">
        <w:tc>
          <w:tcPr>
            <w:tcW w:w="3870" w:type="dxa"/>
          </w:tcPr>
          <w:p w14:paraId="59338E41" w14:textId="77777777" w:rsidR="00815428" w:rsidRPr="00B37E56" w:rsidRDefault="00815428" w:rsidP="0081542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70" w:type="dxa"/>
            <w:shd w:val="clear" w:color="auto" w:fill="auto"/>
          </w:tcPr>
          <w:p w14:paraId="29E54415" w14:textId="7BF2E861" w:rsidR="00815428" w:rsidRPr="00B37E56" w:rsidRDefault="00815428" w:rsidP="0081542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5B71A5C1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31F0CBEF" w14:textId="77777777" w:rsidR="00815428" w:rsidRPr="00B37E56" w:rsidRDefault="00815428" w:rsidP="0081542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7DCC5C19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23F627D7" w14:textId="629263CD" w:rsidR="00815428" w:rsidRPr="00AE7137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3,35</w:t>
            </w:r>
            <w:r w:rsidR="00AE71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9" w:type="dxa"/>
          </w:tcPr>
          <w:p w14:paraId="35632737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37E44717" w14:textId="77777777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</w:rPr>
              <w:t>3,098</w:t>
            </w:r>
          </w:p>
        </w:tc>
      </w:tr>
      <w:tr w:rsidR="00815428" w:rsidRPr="00B37E56" w14:paraId="79CEDA51" w14:textId="77777777" w:rsidTr="00A47A8F">
        <w:tc>
          <w:tcPr>
            <w:tcW w:w="3870" w:type="dxa"/>
            <w:vAlign w:val="bottom"/>
          </w:tcPr>
          <w:p w14:paraId="3FBDA186" w14:textId="77777777" w:rsidR="00815428" w:rsidRPr="00B37E56" w:rsidRDefault="00815428" w:rsidP="0081542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8EA7542" w14:textId="30C9C8C0" w:rsidR="00815428" w:rsidRPr="00B37E56" w:rsidRDefault="00815428" w:rsidP="0081542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5A14E2E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1840EF17" w14:textId="77777777" w:rsidR="00815428" w:rsidRPr="00B37E56" w:rsidRDefault="00815428" w:rsidP="0081542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0E20F790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21C5F740" w14:textId="4BFD95EB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147,28</w:t>
            </w:r>
            <w:r w:rsidR="00AE713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9" w:type="dxa"/>
          </w:tcPr>
          <w:p w14:paraId="42AB24F9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3AB62C50" w14:textId="77777777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</w:rPr>
              <w:t>105,593</w:t>
            </w:r>
          </w:p>
        </w:tc>
      </w:tr>
      <w:tr w:rsidR="00815428" w:rsidRPr="00B37E56" w14:paraId="4A913788" w14:textId="77777777" w:rsidTr="00A47A8F">
        <w:tc>
          <w:tcPr>
            <w:tcW w:w="3870" w:type="dxa"/>
            <w:vAlign w:val="bottom"/>
          </w:tcPr>
          <w:p w14:paraId="0F9A4CCA" w14:textId="77777777" w:rsidR="00815428" w:rsidRPr="00B37E56" w:rsidRDefault="00815428" w:rsidP="0081542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70" w:type="dxa"/>
            <w:shd w:val="clear" w:color="auto" w:fill="auto"/>
          </w:tcPr>
          <w:p w14:paraId="2D80A27F" w14:textId="48273CCD" w:rsidR="00815428" w:rsidRPr="00B37E56" w:rsidRDefault="00815428" w:rsidP="0081542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3AE6B60F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3FE321B6" w14:textId="77777777" w:rsidR="00815428" w:rsidRPr="00B37E56" w:rsidRDefault="00815428" w:rsidP="0081542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079108CE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620B7776" w14:textId="552A3A48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19,812</w:t>
            </w:r>
          </w:p>
        </w:tc>
        <w:tc>
          <w:tcPr>
            <w:tcW w:w="239" w:type="dxa"/>
          </w:tcPr>
          <w:p w14:paraId="6CF2E5A5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3D60EDD7" w14:textId="77777777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</w:rPr>
              <w:t>26,632</w:t>
            </w:r>
          </w:p>
        </w:tc>
      </w:tr>
      <w:tr w:rsidR="00815428" w:rsidRPr="00B37E56" w14:paraId="40A42CB6" w14:textId="77777777" w:rsidTr="00A47A8F">
        <w:tc>
          <w:tcPr>
            <w:tcW w:w="3870" w:type="dxa"/>
            <w:vAlign w:val="bottom"/>
          </w:tcPr>
          <w:p w14:paraId="400C41DC" w14:textId="77777777" w:rsidR="00815428" w:rsidRPr="00B37E56" w:rsidRDefault="00815428" w:rsidP="0081542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โรงกลั่นน้ำมันทีพีไอ 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1997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) จำกัด</w:t>
            </w:r>
          </w:p>
        </w:tc>
        <w:tc>
          <w:tcPr>
            <w:tcW w:w="1170" w:type="dxa"/>
            <w:shd w:val="clear" w:color="auto" w:fill="auto"/>
          </w:tcPr>
          <w:p w14:paraId="31476C84" w14:textId="24545027" w:rsidR="00815428" w:rsidRPr="00B37E56" w:rsidRDefault="00815428" w:rsidP="0081542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1C1AC465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49ED1242" w14:textId="77777777" w:rsidR="00815428" w:rsidRPr="00B37E56" w:rsidRDefault="00815428" w:rsidP="0081542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26E25754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543CF3D4" w14:textId="500AC641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2,599</w:t>
            </w:r>
          </w:p>
        </w:tc>
        <w:tc>
          <w:tcPr>
            <w:tcW w:w="239" w:type="dxa"/>
          </w:tcPr>
          <w:p w14:paraId="4162DC57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08ABC4A9" w14:textId="77777777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815428" w:rsidRPr="00B37E56" w14:paraId="07A10862" w14:textId="77777777" w:rsidTr="00A47A8F">
        <w:tc>
          <w:tcPr>
            <w:tcW w:w="3870" w:type="dxa"/>
            <w:vAlign w:val="bottom"/>
          </w:tcPr>
          <w:p w14:paraId="75540720" w14:textId="77777777" w:rsidR="00815428" w:rsidRPr="00B37E56" w:rsidRDefault="00815428" w:rsidP="0081542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พลาสติก โพลีน จำกัด</w:t>
            </w:r>
          </w:p>
        </w:tc>
        <w:tc>
          <w:tcPr>
            <w:tcW w:w="1170" w:type="dxa"/>
            <w:shd w:val="clear" w:color="auto" w:fill="auto"/>
          </w:tcPr>
          <w:p w14:paraId="33A23BA1" w14:textId="5193AD2D" w:rsidR="00815428" w:rsidRPr="00B37E56" w:rsidRDefault="00815428" w:rsidP="0081542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71D663A1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48B91704" w14:textId="77777777" w:rsidR="00815428" w:rsidRPr="00B37E56" w:rsidRDefault="00815428" w:rsidP="0081542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7FB4D448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5740DA92" w14:textId="48648D3F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5,907</w:t>
            </w:r>
          </w:p>
        </w:tc>
        <w:tc>
          <w:tcPr>
            <w:tcW w:w="239" w:type="dxa"/>
          </w:tcPr>
          <w:p w14:paraId="6E0DFC29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298FAB08" w14:textId="77777777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</w:rPr>
              <w:t>4,441</w:t>
            </w:r>
          </w:p>
        </w:tc>
      </w:tr>
      <w:tr w:rsidR="00815428" w:rsidRPr="00B37E56" w14:paraId="33FE188B" w14:textId="77777777" w:rsidTr="00A47A8F">
        <w:tc>
          <w:tcPr>
            <w:tcW w:w="3870" w:type="dxa"/>
            <w:vAlign w:val="bottom"/>
          </w:tcPr>
          <w:p w14:paraId="47CB4D1A" w14:textId="77777777" w:rsidR="00815428" w:rsidRPr="00B37E56" w:rsidRDefault="00815428" w:rsidP="0081542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  <w:shd w:val="clear" w:color="auto" w:fill="auto"/>
          </w:tcPr>
          <w:p w14:paraId="5D59AC72" w14:textId="29677C5A" w:rsidR="00815428" w:rsidRPr="00B37E56" w:rsidRDefault="00815428" w:rsidP="0081542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54396EA0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3A55C877" w14:textId="77777777" w:rsidR="00815428" w:rsidRPr="00B37E56" w:rsidRDefault="00815428" w:rsidP="0081542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07F85CFE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5E1434FE" w14:textId="548B775D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92,903</w:t>
            </w:r>
          </w:p>
        </w:tc>
        <w:tc>
          <w:tcPr>
            <w:tcW w:w="239" w:type="dxa"/>
          </w:tcPr>
          <w:p w14:paraId="4841E15E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226FBEF9" w14:textId="77777777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</w:rPr>
              <w:t>87,154</w:t>
            </w:r>
          </w:p>
        </w:tc>
      </w:tr>
      <w:tr w:rsidR="00815428" w:rsidRPr="00B37E56" w14:paraId="524D275B" w14:textId="77777777" w:rsidTr="00A47A8F">
        <w:tc>
          <w:tcPr>
            <w:tcW w:w="3870" w:type="dxa"/>
            <w:vAlign w:val="bottom"/>
          </w:tcPr>
          <w:p w14:paraId="36006E47" w14:textId="77777777" w:rsidR="00815428" w:rsidRPr="00B37E56" w:rsidRDefault="00815428" w:rsidP="0081542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170" w:type="dxa"/>
            <w:shd w:val="clear" w:color="auto" w:fill="auto"/>
          </w:tcPr>
          <w:p w14:paraId="49937535" w14:textId="021A5CD8" w:rsidR="00815428" w:rsidRPr="00B37E56" w:rsidRDefault="00815428" w:rsidP="0081542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39043CCF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729DA0C5" w14:textId="77777777" w:rsidR="00815428" w:rsidRPr="00B37E56" w:rsidRDefault="00815428" w:rsidP="0081542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242DA206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05AD8EC9" w14:textId="056EFD96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39" w:type="dxa"/>
          </w:tcPr>
          <w:p w14:paraId="6E4B56E2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5B512033" w14:textId="77777777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</w:tr>
      <w:tr w:rsidR="00815428" w:rsidRPr="00B37E56" w14:paraId="747491C6" w14:textId="77777777" w:rsidTr="00A47A8F">
        <w:tc>
          <w:tcPr>
            <w:tcW w:w="3870" w:type="dxa"/>
            <w:vAlign w:val="bottom"/>
          </w:tcPr>
          <w:p w14:paraId="74EBBE4C" w14:textId="77777777" w:rsidR="00815428" w:rsidRPr="00B37E56" w:rsidRDefault="00815428" w:rsidP="0081542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บริการ จำกัด</w:t>
            </w:r>
          </w:p>
        </w:tc>
        <w:tc>
          <w:tcPr>
            <w:tcW w:w="1170" w:type="dxa"/>
            <w:shd w:val="clear" w:color="auto" w:fill="auto"/>
          </w:tcPr>
          <w:p w14:paraId="12F06D90" w14:textId="48687D45" w:rsidR="00815428" w:rsidRPr="00B37E56" w:rsidRDefault="00815428" w:rsidP="0081542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2CA7DBD8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3EA9BF97" w14:textId="77777777" w:rsidR="00815428" w:rsidRPr="00B37E56" w:rsidRDefault="00815428" w:rsidP="0081542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1127E0B2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41E3C22A" w14:textId="0E030BF5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39" w:type="dxa"/>
          </w:tcPr>
          <w:p w14:paraId="599C9342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66CA282F" w14:textId="77777777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</w:tr>
      <w:tr w:rsidR="00815428" w:rsidRPr="00B37E56" w14:paraId="34894C7F" w14:textId="77777777" w:rsidTr="00A47A8F">
        <w:tc>
          <w:tcPr>
            <w:tcW w:w="3870" w:type="dxa"/>
          </w:tcPr>
          <w:p w14:paraId="37095F0D" w14:textId="77777777" w:rsidR="00815428" w:rsidRPr="00B37E56" w:rsidRDefault="00815428" w:rsidP="0081542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70" w:type="dxa"/>
            <w:shd w:val="clear" w:color="auto" w:fill="auto"/>
          </w:tcPr>
          <w:p w14:paraId="7D9054F4" w14:textId="6B9A9FC0" w:rsidR="00815428" w:rsidRPr="00B37E56" w:rsidRDefault="00815428" w:rsidP="0081542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25180FAD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271E1D37" w14:textId="77777777" w:rsidR="00815428" w:rsidRPr="00B37E56" w:rsidRDefault="00815428" w:rsidP="0081542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495397C1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26F1999C" w14:textId="25EE6CC7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266</w:t>
            </w:r>
          </w:p>
        </w:tc>
        <w:tc>
          <w:tcPr>
            <w:tcW w:w="239" w:type="dxa"/>
          </w:tcPr>
          <w:p w14:paraId="1D9ECEFD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7077872A" w14:textId="77777777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</w:tr>
      <w:tr w:rsidR="00815428" w:rsidRPr="00B37E56" w14:paraId="0E046F92" w14:textId="77777777" w:rsidTr="00A47A8F">
        <w:tc>
          <w:tcPr>
            <w:tcW w:w="3870" w:type="dxa"/>
          </w:tcPr>
          <w:p w14:paraId="12486FE4" w14:textId="77777777" w:rsidR="00815428" w:rsidRPr="00B37E56" w:rsidRDefault="00815428" w:rsidP="00815428">
            <w:pPr>
              <w:spacing w:line="240" w:lineRule="auto"/>
              <w:ind w:left="250" w:right="-110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5FA4">
              <w:rPr>
                <w:rFonts w:asciiTheme="majorBidi" w:hAnsiTheme="majorBidi"/>
                <w:sz w:val="30"/>
                <w:szCs w:val="30"/>
                <w:cs/>
              </w:rPr>
              <w:t>บริษัท ทีพีไอ โพลีน เพาเวอร์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E65FA4">
              <w:rPr>
                <w:rFonts w:asciiTheme="majorBidi" w:hAnsiTheme="majorBidi"/>
                <w:sz w:val="30"/>
                <w:szCs w:val="30"/>
                <w:cs/>
              </w:rPr>
              <w:t>(อินเตอร์</w:t>
            </w:r>
            <w:r>
              <w:rPr>
                <w:rFonts w:asciiTheme="majorBidi" w:hAnsiTheme="majorBidi"/>
                <w:sz w:val="30"/>
                <w:szCs w:val="30"/>
              </w:rPr>
              <w:br/>
            </w:r>
            <w:r w:rsidRPr="00E65FA4">
              <w:rPr>
                <w:rFonts w:asciiTheme="majorBidi" w:hAnsiTheme="majorBidi"/>
                <w:sz w:val="30"/>
                <w:szCs w:val="30"/>
                <w:cs/>
              </w:rPr>
              <w:t>เนชั่นแนล)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F949CD" w14:textId="25EF77DF" w:rsidR="00815428" w:rsidRPr="00B37E56" w:rsidRDefault="00815428" w:rsidP="0081542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99144B9" w14:textId="77777777" w:rsidR="00815428" w:rsidRPr="00B37E56" w:rsidRDefault="00815428" w:rsidP="00815428">
            <w:pPr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75061B6F" w14:textId="77777777" w:rsidR="00815428" w:rsidRPr="00B37E56" w:rsidRDefault="00815428" w:rsidP="0081542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657744D" w14:textId="77777777" w:rsidR="00815428" w:rsidRPr="00B37E56" w:rsidRDefault="00815428" w:rsidP="00815428">
            <w:pPr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46CFDFAA" w14:textId="77777777" w:rsidR="00815428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1574EE" w14:textId="2FC460A3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9" w:type="dxa"/>
            <w:vAlign w:val="bottom"/>
          </w:tcPr>
          <w:p w14:paraId="2633A8D4" w14:textId="77777777" w:rsidR="00815428" w:rsidRPr="00B37E56" w:rsidRDefault="00815428" w:rsidP="00815428">
            <w:pPr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14:paraId="26E082BE" w14:textId="77777777" w:rsidR="00815428" w:rsidRPr="00B37E56" w:rsidRDefault="00815428" w:rsidP="00815428">
            <w:pPr>
              <w:tabs>
                <w:tab w:val="decimal" w:pos="760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815428" w:rsidRPr="00B37E56" w14:paraId="3A10DA7C" w14:textId="77777777" w:rsidTr="00A47A8F">
        <w:tc>
          <w:tcPr>
            <w:tcW w:w="3870" w:type="dxa"/>
          </w:tcPr>
          <w:p w14:paraId="5B38DE86" w14:textId="77777777" w:rsidR="00815428" w:rsidRPr="00B37E56" w:rsidRDefault="00815428" w:rsidP="0081542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70" w:type="dxa"/>
            <w:shd w:val="clear" w:color="auto" w:fill="auto"/>
          </w:tcPr>
          <w:p w14:paraId="2FBD9425" w14:textId="6ED667DF" w:rsidR="00815428" w:rsidRPr="00B37E56" w:rsidRDefault="00815428" w:rsidP="0081542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16E924A3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092F48DA" w14:textId="77777777" w:rsidR="00815428" w:rsidRPr="00B37E56" w:rsidRDefault="00815428" w:rsidP="0081542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760A792E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0AD7DD70" w14:textId="7393A5F2" w:rsidR="00815428" w:rsidRPr="00B37E56" w:rsidRDefault="00815428" w:rsidP="0081542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1656D1C1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1BB99835" w14:textId="77777777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</w:rPr>
              <w:t>504</w:t>
            </w:r>
          </w:p>
        </w:tc>
      </w:tr>
      <w:tr w:rsidR="00815428" w:rsidRPr="00B37E56" w14:paraId="09910518" w14:textId="77777777" w:rsidTr="00A47A8F">
        <w:tc>
          <w:tcPr>
            <w:tcW w:w="3870" w:type="dxa"/>
          </w:tcPr>
          <w:p w14:paraId="339A877C" w14:textId="77777777" w:rsidR="00815428" w:rsidRPr="00B37E56" w:rsidRDefault="00815428" w:rsidP="0081542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โพรพ็อกไซด์ไทย จำกัด</w:t>
            </w:r>
          </w:p>
        </w:tc>
        <w:tc>
          <w:tcPr>
            <w:tcW w:w="1170" w:type="dxa"/>
            <w:shd w:val="clear" w:color="auto" w:fill="auto"/>
          </w:tcPr>
          <w:p w14:paraId="4A4C81FA" w14:textId="325BC941" w:rsidR="00815428" w:rsidRPr="00B37E56" w:rsidRDefault="00815428" w:rsidP="0081542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4233D2B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06EE834D" w14:textId="77777777" w:rsidR="00815428" w:rsidRPr="00B37E56" w:rsidRDefault="00815428" w:rsidP="0081542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072FCB03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4F8BE1BE" w14:textId="0252216A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14:paraId="446023F1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374FC04C" w14:textId="77777777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815428" w:rsidRPr="00B37E56" w14:paraId="529D4E9E" w14:textId="77777777" w:rsidTr="00A47A8F">
        <w:tc>
          <w:tcPr>
            <w:tcW w:w="3870" w:type="dxa"/>
          </w:tcPr>
          <w:p w14:paraId="1B7D2943" w14:textId="77777777" w:rsidR="00815428" w:rsidRPr="00B37E56" w:rsidRDefault="00815428" w:rsidP="0081542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70" w:type="dxa"/>
            <w:shd w:val="clear" w:color="auto" w:fill="auto"/>
          </w:tcPr>
          <w:p w14:paraId="2BA4A404" w14:textId="0644842E" w:rsidR="00815428" w:rsidRPr="00B37E56" w:rsidRDefault="00815428" w:rsidP="0081542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634FB87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19A24E3A" w14:textId="77777777" w:rsidR="00815428" w:rsidRPr="00B37E56" w:rsidRDefault="00815428" w:rsidP="0081542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029FB4EE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43ECC83B" w14:textId="23D89396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1,007</w:t>
            </w:r>
          </w:p>
        </w:tc>
        <w:tc>
          <w:tcPr>
            <w:tcW w:w="239" w:type="dxa"/>
          </w:tcPr>
          <w:p w14:paraId="6DCA5AFF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0711D822" w14:textId="77777777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815428" w:rsidRPr="00B37E56" w14:paraId="6BCF8FD0" w14:textId="77777777" w:rsidTr="00A47A8F">
        <w:tc>
          <w:tcPr>
            <w:tcW w:w="3870" w:type="dxa"/>
          </w:tcPr>
          <w:p w14:paraId="77DDDB10" w14:textId="77777777" w:rsidR="00815428" w:rsidRPr="00B37E56" w:rsidRDefault="00815428" w:rsidP="0081542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170" w:type="dxa"/>
            <w:shd w:val="clear" w:color="auto" w:fill="auto"/>
          </w:tcPr>
          <w:p w14:paraId="1529E296" w14:textId="0D8F89B8" w:rsidR="00815428" w:rsidRPr="00B37E56" w:rsidRDefault="00815428" w:rsidP="0081542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2E64C05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57FEFFC8" w14:textId="77777777" w:rsidR="00815428" w:rsidRPr="00B37E56" w:rsidRDefault="00815428" w:rsidP="0081542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6CA77CB0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70676565" w14:textId="46A29E30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885</w:t>
            </w:r>
          </w:p>
        </w:tc>
        <w:tc>
          <w:tcPr>
            <w:tcW w:w="239" w:type="dxa"/>
          </w:tcPr>
          <w:p w14:paraId="49A9BE77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0FFCAEEE" w14:textId="77777777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</w:tr>
      <w:tr w:rsidR="00815428" w:rsidRPr="00B37E56" w14:paraId="6876CFA3" w14:textId="77777777" w:rsidTr="00A47A8F">
        <w:tc>
          <w:tcPr>
            <w:tcW w:w="3870" w:type="dxa"/>
          </w:tcPr>
          <w:p w14:paraId="14CD16FA" w14:textId="77777777" w:rsidR="00815428" w:rsidRPr="00B37E56" w:rsidRDefault="00815428" w:rsidP="0081542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มาสเตอร์ อาชีพ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14:paraId="1AF72467" w14:textId="56A30360" w:rsidR="00815428" w:rsidRPr="00B37E56" w:rsidRDefault="00815428" w:rsidP="0081542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63C4402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2109CA3C" w14:textId="77777777" w:rsidR="00815428" w:rsidRPr="00B37E56" w:rsidRDefault="00815428" w:rsidP="0081542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0FA01A8B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0C27098F" w14:textId="679B66DC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241</w:t>
            </w:r>
          </w:p>
        </w:tc>
        <w:tc>
          <w:tcPr>
            <w:tcW w:w="239" w:type="dxa"/>
          </w:tcPr>
          <w:p w14:paraId="50A67C3A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1DF8AFA3" w14:textId="77777777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</w:rPr>
              <w:t>4,114</w:t>
            </w:r>
          </w:p>
        </w:tc>
      </w:tr>
      <w:tr w:rsidR="00815428" w:rsidRPr="00B37E56" w14:paraId="5061176E" w14:textId="77777777" w:rsidTr="00A47A8F">
        <w:tc>
          <w:tcPr>
            <w:tcW w:w="3870" w:type="dxa"/>
          </w:tcPr>
          <w:p w14:paraId="31088EBC" w14:textId="77777777" w:rsidR="00815428" w:rsidRPr="00B37E56" w:rsidRDefault="00815428" w:rsidP="00815428">
            <w:pPr>
              <w:spacing w:line="240" w:lineRule="auto"/>
              <w:ind w:left="342" w:right="-250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TPI Polene Power Investment Co., Ltd.</w:t>
            </w:r>
          </w:p>
        </w:tc>
        <w:tc>
          <w:tcPr>
            <w:tcW w:w="1170" w:type="dxa"/>
            <w:shd w:val="clear" w:color="auto" w:fill="auto"/>
          </w:tcPr>
          <w:p w14:paraId="30589911" w14:textId="46C5682B" w:rsidR="00815428" w:rsidRPr="00B37E56" w:rsidRDefault="00815428" w:rsidP="0081542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1F4E1B0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3A8305D6" w14:textId="77777777" w:rsidR="00815428" w:rsidRPr="00B37E56" w:rsidRDefault="00815428" w:rsidP="0081542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4F83C7F8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0D9B5E26" w14:textId="4FC5F471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39" w:type="dxa"/>
          </w:tcPr>
          <w:p w14:paraId="1C777E3F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2F32F155" w14:textId="77777777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  <w:tr w:rsidR="00AE7137" w:rsidRPr="00B37E56" w14:paraId="0F30D2FA" w14:textId="77777777" w:rsidTr="00A47A8F">
        <w:tc>
          <w:tcPr>
            <w:tcW w:w="3870" w:type="dxa"/>
          </w:tcPr>
          <w:p w14:paraId="1FA46ED7" w14:textId="41EC84E7" w:rsidR="00AE7137" w:rsidRPr="00B37E56" w:rsidRDefault="00AE7137" w:rsidP="00815428">
            <w:pPr>
              <w:spacing w:line="240" w:lineRule="auto"/>
              <w:ind w:left="342" w:right="-250" w:hanging="34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ทีพีไอ โอเลฟินส์ จำกัด</w:t>
            </w:r>
          </w:p>
        </w:tc>
        <w:tc>
          <w:tcPr>
            <w:tcW w:w="1170" w:type="dxa"/>
            <w:shd w:val="clear" w:color="auto" w:fill="auto"/>
          </w:tcPr>
          <w:p w14:paraId="023CE4CF" w14:textId="37BC26CF" w:rsidR="00AE7137" w:rsidRPr="00B37E56" w:rsidRDefault="00AE7137" w:rsidP="0081542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5227D3D" w14:textId="77777777" w:rsidR="00AE7137" w:rsidRPr="00B37E56" w:rsidRDefault="00AE7137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472B752A" w14:textId="4829B6A1" w:rsidR="00AE7137" w:rsidRPr="00B37E56" w:rsidRDefault="00AE7137" w:rsidP="0081542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693A9B4E" w14:textId="77777777" w:rsidR="00AE7137" w:rsidRPr="00B37E56" w:rsidRDefault="00AE7137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0864F161" w14:textId="32F8BDBB" w:rsidR="00AE7137" w:rsidRDefault="00AE7137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14:paraId="238CDB40" w14:textId="77777777" w:rsidR="00AE7137" w:rsidRPr="00B37E56" w:rsidRDefault="00AE7137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6DC3E4E3" w14:textId="035019C1" w:rsidR="00AE7137" w:rsidRPr="00B37E56" w:rsidRDefault="00AE7137" w:rsidP="00AE713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5428" w:rsidRPr="00B37E56" w14:paraId="6CDB078D" w14:textId="77777777" w:rsidTr="00A47A8F">
        <w:tc>
          <w:tcPr>
            <w:tcW w:w="3870" w:type="dxa"/>
          </w:tcPr>
          <w:p w14:paraId="37CCB0BA" w14:textId="77777777" w:rsidR="00815428" w:rsidRPr="00B37E56" w:rsidRDefault="00815428" w:rsidP="0081542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E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42A49A46" w14:textId="77777777" w:rsidR="00815428" w:rsidRPr="00B37E56" w:rsidRDefault="00815428" w:rsidP="00815428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FBF4CF1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28F78767" w14:textId="77777777" w:rsidR="00815428" w:rsidRPr="00B37E56" w:rsidRDefault="00815428" w:rsidP="00815428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3B1249B1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47A1EBE2" w14:textId="77777777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29E31C1D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08BA444E" w14:textId="77777777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5428" w:rsidRPr="00B37E56" w14:paraId="02EBCF00" w14:textId="77777777" w:rsidTr="00A47A8F">
        <w:tc>
          <w:tcPr>
            <w:tcW w:w="3870" w:type="dxa"/>
            <w:vAlign w:val="bottom"/>
          </w:tcPr>
          <w:p w14:paraId="29BD944D" w14:textId="77777777" w:rsidR="00815428" w:rsidRPr="00B37E56" w:rsidRDefault="00815428" w:rsidP="00815428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68EF0CFC" w14:textId="610D0A26" w:rsidR="00815428" w:rsidRPr="00B37E56" w:rsidRDefault="00A47A8F" w:rsidP="00815428">
            <w:pPr>
              <w:tabs>
                <w:tab w:val="decimal" w:pos="88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9,95</w:t>
            </w:r>
            <w:r w:rsidR="007625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35D21689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57B74A54" w14:textId="77777777" w:rsidR="00815428" w:rsidRPr="00B37E56" w:rsidRDefault="00815428" w:rsidP="00815428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6,839</w:t>
            </w:r>
          </w:p>
        </w:tc>
        <w:tc>
          <w:tcPr>
            <w:tcW w:w="236" w:type="dxa"/>
            <w:gridSpan w:val="2"/>
          </w:tcPr>
          <w:p w14:paraId="2DAB5A13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21AB5169" w14:textId="281B2B16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8,57</w:t>
            </w:r>
            <w:r w:rsidR="00AE71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9" w:type="dxa"/>
          </w:tcPr>
          <w:p w14:paraId="445F0010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0B923444" w14:textId="77777777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5,875</w:t>
            </w:r>
          </w:p>
        </w:tc>
      </w:tr>
      <w:tr w:rsidR="00815428" w:rsidRPr="00B37E56" w14:paraId="7439592F" w14:textId="77777777" w:rsidTr="00A47A8F">
        <w:tc>
          <w:tcPr>
            <w:tcW w:w="3870" w:type="dxa"/>
            <w:vAlign w:val="bottom"/>
          </w:tcPr>
          <w:p w14:paraId="2B70F29E" w14:textId="77777777" w:rsidR="00815428" w:rsidRPr="00B37E56" w:rsidRDefault="00815428" w:rsidP="0081542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อุตสาหกรรมสหธัญญพืช จำกัด</w:t>
            </w:r>
          </w:p>
        </w:tc>
        <w:tc>
          <w:tcPr>
            <w:tcW w:w="1170" w:type="dxa"/>
            <w:shd w:val="clear" w:color="auto" w:fill="auto"/>
          </w:tcPr>
          <w:p w14:paraId="2718530C" w14:textId="410FA21D" w:rsidR="00815428" w:rsidRPr="00B37E56" w:rsidRDefault="00A47A8F" w:rsidP="00A47A8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B36ADF3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2BBC4521" w14:textId="77777777" w:rsidR="00815428" w:rsidRPr="00B37E56" w:rsidRDefault="00815428" w:rsidP="00815428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3,488</w:t>
            </w:r>
          </w:p>
        </w:tc>
        <w:tc>
          <w:tcPr>
            <w:tcW w:w="236" w:type="dxa"/>
            <w:gridSpan w:val="2"/>
          </w:tcPr>
          <w:p w14:paraId="70B4D495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644C50E9" w14:textId="2E14CE67" w:rsidR="00815428" w:rsidRPr="00B37E56" w:rsidRDefault="00815428" w:rsidP="0081542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</w:tcPr>
          <w:p w14:paraId="5EC8F35A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5E2CB56F" w14:textId="77777777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815428" w:rsidRPr="00B37E56" w14:paraId="29861823" w14:textId="77777777" w:rsidTr="001675B1">
        <w:tc>
          <w:tcPr>
            <w:tcW w:w="3870" w:type="dxa"/>
            <w:vAlign w:val="bottom"/>
          </w:tcPr>
          <w:p w14:paraId="571F5590" w14:textId="77777777" w:rsidR="00815428" w:rsidRPr="00B37E56" w:rsidRDefault="00815428" w:rsidP="0081542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682247F5" w14:textId="77777777" w:rsidR="00815428" w:rsidRPr="00B37E56" w:rsidRDefault="00815428" w:rsidP="00815428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62F6942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63E5C7FD" w14:textId="77777777" w:rsidR="00815428" w:rsidRPr="00B37E56" w:rsidRDefault="00815428" w:rsidP="00815428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01362BE7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163EDB1E" w14:textId="77777777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0468C919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42F76FBA" w14:textId="77777777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15428" w:rsidRPr="00B37E56" w14:paraId="63E3C972" w14:textId="77777777" w:rsidTr="001675B1">
        <w:tc>
          <w:tcPr>
            <w:tcW w:w="3870" w:type="dxa"/>
            <w:vAlign w:val="bottom"/>
          </w:tcPr>
          <w:p w14:paraId="1858C58B" w14:textId="77777777" w:rsidR="00815428" w:rsidRPr="00B37E56" w:rsidRDefault="00815428" w:rsidP="0081542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209F1C45" w14:textId="77777777" w:rsidR="00815428" w:rsidRPr="00B37E56" w:rsidRDefault="00815428" w:rsidP="00815428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30C5471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5B103091" w14:textId="77777777" w:rsidR="00815428" w:rsidRPr="00B37E56" w:rsidRDefault="00815428" w:rsidP="00815428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17240963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5C88E538" w14:textId="77777777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0ACE6F69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2C94CF5C" w14:textId="77777777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15428" w:rsidRPr="00B37E56" w14:paraId="5094B2C3" w14:textId="77777777" w:rsidTr="001675B1">
        <w:tc>
          <w:tcPr>
            <w:tcW w:w="3870" w:type="dxa"/>
            <w:vAlign w:val="bottom"/>
          </w:tcPr>
          <w:p w14:paraId="34B41021" w14:textId="77777777" w:rsidR="00815428" w:rsidRPr="00B37E56" w:rsidRDefault="00815428" w:rsidP="0081542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7ADB832C" w14:textId="77777777" w:rsidR="00815428" w:rsidRPr="00B37E56" w:rsidRDefault="00815428" w:rsidP="00815428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244303C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1CFB5460" w14:textId="77777777" w:rsidR="00815428" w:rsidRPr="00B37E56" w:rsidRDefault="00815428" w:rsidP="00815428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70E0B3E6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77627444" w14:textId="77777777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17133C55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57FE4472" w14:textId="77777777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15428" w:rsidRPr="00B37E56" w14:paraId="33E8D9B2" w14:textId="77777777" w:rsidTr="001675B1">
        <w:tc>
          <w:tcPr>
            <w:tcW w:w="3870" w:type="dxa"/>
            <w:vAlign w:val="bottom"/>
          </w:tcPr>
          <w:p w14:paraId="739ACB83" w14:textId="77777777" w:rsidR="00815428" w:rsidRPr="00B37E56" w:rsidRDefault="00815428" w:rsidP="0081542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147E5747" w14:textId="77777777" w:rsidR="00815428" w:rsidRPr="00B37E56" w:rsidRDefault="00815428" w:rsidP="00815428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DE70DD7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340AE326" w14:textId="77777777" w:rsidR="00815428" w:rsidRPr="00B37E56" w:rsidRDefault="00815428" w:rsidP="00815428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0B8EDD1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71882990" w14:textId="77777777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0FAF73D3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58FB1887" w14:textId="77777777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15428" w:rsidRPr="00B37E56" w14:paraId="7D782452" w14:textId="77777777" w:rsidTr="001675B1">
        <w:tc>
          <w:tcPr>
            <w:tcW w:w="3870" w:type="dxa"/>
            <w:vAlign w:val="bottom"/>
          </w:tcPr>
          <w:p w14:paraId="06F455AA" w14:textId="77777777" w:rsidR="00815428" w:rsidRPr="00B37E56" w:rsidRDefault="00815428" w:rsidP="0081542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6686FF9F" w14:textId="77777777" w:rsidR="00815428" w:rsidRPr="00B37E56" w:rsidRDefault="00815428" w:rsidP="00815428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4095EAF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56825D4E" w14:textId="77777777" w:rsidR="00815428" w:rsidRPr="00B37E56" w:rsidRDefault="00815428" w:rsidP="00815428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62424B3B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244D04BB" w14:textId="77777777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39BB3BCC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5EF1CDFC" w14:textId="77777777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15428" w:rsidRPr="00B37E56" w14:paraId="18455B30" w14:textId="77777777" w:rsidTr="001675B1">
        <w:tc>
          <w:tcPr>
            <w:tcW w:w="3870" w:type="dxa"/>
            <w:vAlign w:val="bottom"/>
          </w:tcPr>
          <w:p w14:paraId="05164D96" w14:textId="77777777" w:rsidR="00815428" w:rsidRPr="00B37E56" w:rsidRDefault="00815428" w:rsidP="0081542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43AB2745" w14:textId="77777777" w:rsidR="00815428" w:rsidRPr="00B37E56" w:rsidRDefault="00815428" w:rsidP="00815428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80E4940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771CE527" w14:textId="77777777" w:rsidR="00815428" w:rsidRPr="00B37E56" w:rsidRDefault="00815428" w:rsidP="00815428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A8FFF42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714044A4" w14:textId="77777777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49963439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225E573C" w14:textId="77777777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15428" w:rsidRPr="00B37E56" w14:paraId="1B4F398F" w14:textId="77777777" w:rsidTr="001675B1">
        <w:tc>
          <w:tcPr>
            <w:tcW w:w="3870" w:type="dxa"/>
          </w:tcPr>
          <w:p w14:paraId="53397F88" w14:textId="77777777" w:rsidR="00815428" w:rsidRPr="00B37E56" w:rsidRDefault="00815428" w:rsidP="0081542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5FDE5BB2" w14:textId="77777777" w:rsidR="00815428" w:rsidRPr="00B37E56" w:rsidRDefault="00815428" w:rsidP="00815428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70ACF4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2DA7FF0F" w14:textId="77777777" w:rsidR="00815428" w:rsidRPr="00B37E56" w:rsidRDefault="00815428" w:rsidP="00815428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0F0A404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4AD0DE75" w14:textId="77777777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49F30066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0A63375A" w14:textId="77777777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5428" w:rsidRPr="00B37E56" w14:paraId="68497BC4" w14:textId="77777777" w:rsidTr="00FC7AAF">
        <w:tc>
          <w:tcPr>
            <w:tcW w:w="3870" w:type="dxa"/>
            <w:vAlign w:val="bottom"/>
          </w:tcPr>
          <w:p w14:paraId="495FEFD3" w14:textId="77777777" w:rsidR="00815428" w:rsidRPr="00B37E56" w:rsidRDefault="00815428" w:rsidP="00815428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B37E5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B37E5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080596F" w14:textId="713AA372" w:rsidR="00815428" w:rsidRPr="00B37E56" w:rsidRDefault="00A47A8F" w:rsidP="00815428">
            <w:pPr>
              <w:tabs>
                <w:tab w:val="decimal" w:pos="95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17,588</w:t>
            </w:r>
          </w:p>
        </w:tc>
        <w:tc>
          <w:tcPr>
            <w:tcW w:w="270" w:type="dxa"/>
          </w:tcPr>
          <w:p w14:paraId="56F39A64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5A76C877" w14:textId="77777777" w:rsidR="00815428" w:rsidRPr="00B37E56" w:rsidRDefault="00815428" w:rsidP="00815428">
            <w:pPr>
              <w:tabs>
                <w:tab w:val="decimal" w:pos="88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67,502</w:t>
            </w:r>
          </w:p>
        </w:tc>
        <w:tc>
          <w:tcPr>
            <w:tcW w:w="236" w:type="dxa"/>
            <w:gridSpan w:val="2"/>
          </w:tcPr>
          <w:p w14:paraId="19F5763E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78C5E968" w14:textId="638F7A64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17,542</w:t>
            </w:r>
          </w:p>
        </w:tc>
        <w:tc>
          <w:tcPr>
            <w:tcW w:w="239" w:type="dxa"/>
          </w:tcPr>
          <w:p w14:paraId="5B984685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7BD65360" w14:textId="77777777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</w:rPr>
              <w:t>24,029</w:t>
            </w:r>
          </w:p>
        </w:tc>
      </w:tr>
      <w:tr w:rsidR="00815428" w:rsidRPr="00B37E56" w14:paraId="74E3F181" w14:textId="77777777" w:rsidTr="00FC7AAF">
        <w:tc>
          <w:tcPr>
            <w:tcW w:w="3870" w:type="dxa"/>
            <w:vAlign w:val="bottom"/>
          </w:tcPr>
          <w:p w14:paraId="661DEBA3" w14:textId="77777777" w:rsidR="00815428" w:rsidRPr="00B37E56" w:rsidRDefault="00815428" w:rsidP="00815428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24E5B976" w14:textId="361821C2" w:rsidR="00815428" w:rsidRPr="00B37E56" w:rsidRDefault="00815428" w:rsidP="00815428">
            <w:pPr>
              <w:tabs>
                <w:tab w:val="decimal" w:pos="95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A47A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</w:t>
            </w:r>
          </w:p>
        </w:tc>
        <w:tc>
          <w:tcPr>
            <w:tcW w:w="270" w:type="dxa"/>
          </w:tcPr>
          <w:p w14:paraId="1C08B744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156B658D" w14:textId="77777777" w:rsidR="00815428" w:rsidRPr="00B37E56" w:rsidRDefault="00815428" w:rsidP="00815428">
            <w:pPr>
              <w:tabs>
                <w:tab w:val="decimal" w:pos="88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1,040</w:t>
            </w:r>
          </w:p>
        </w:tc>
        <w:tc>
          <w:tcPr>
            <w:tcW w:w="236" w:type="dxa"/>
            <w:gridSpan w:val="2"/>
          </w:tcPr>
          <w:p w14:paraId="54238E64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731A66B2" w14:textId="12572AF1" w:rsidR="00815428" w:rsidRPr="00B37E56" w:rsidRDefault="00815428" w:rsidP="0081542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56E2A8BC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507007B1" w14:textId="77777777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</w:tr>
      <w:tr w:rsidR="00815428" w:rsidRPr="00B37E56" w14:paraId="2FE2807B" w14:textId="77777777" w:rsidTr="00FC7AAF">
        <w:tc>
          <w:tcPr>
            <w:tcW w:w="3870" w:type="dxa"/>
            <w:vAlign w:val="bottom"/>
          </w:tcPr>
          <w:p w14:paraId="67B4EAC1" w14:textId="77777777" w:rsidR="00815428" w:rsidRPr="00B37E56" w:rsidRDefault="00815428" w:rsidP="00815428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B37E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B37E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229EE8EC" w14:textId="65495756" w:rsidR="00815428" w:rsidRPr="00B37E56" w:rsidRDefault="00A47A8F" w:rsidP="00815428">
            <w:pPr>
              <w:tabs>
                <w:tab w:val="decimal" w:pos="95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455A7469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3A30AF58" w14:textId="77777777" w:rsidR="00815428" w:rsidRPr="00B37E56" w:rsidRDefault="00815428" w:rsidP="00815428">
            <w:pPr>
              <w:tabs>
                <w:tab w:val="decimal" w:pos="88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</w:p>
        </w:tc>
        <w:tc>
          <w:tcPr>
            <w:tcW w:w="236" w:type="dxa"/>
            <w:gridSpan w:val="2"/>
          </w:tcPr>
          <w:p w14:paraId="78C39C94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035AE343" w14:textId="35172682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39" w:type="dxa"/>
          </w:tcPr>
          <w:p w14:paraId="50CD40CE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6D3BF2E7" w14:textId="77777777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</w:tr>
      <w:tr w:rsidR="00815428" w:rsidRPr="00B37E56" w14:paraId="36EBA11F" w14:textId="77777777" w:rsidTr="00FC7AAF">
        <w:tc>
          <w:tcPr>
            <w:tcW w:w="3870" w:type="dxa"/>
            <w:vAlign w:val="bottom"/>
          </w:tcPr>
          <w:p w14:paraId="1F67AC34" w14:textId="77777777" w:rsidR="00815428" w:rsidRPr="00B37E56" w:rsidRDefault="00815428" w:rsidP="00815428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โฮลดิ้ง จำกัด</w:t>
            </w:r>
          </w:p>
        </w:tc>
        <w:tc>
          <w:tcPr>
            <w:tcW w:w="1170" w:type="dxa"/>
            <w:shd w:val="clear" w:color="auto" w:fill="auto"/>
          </w:tcPr>
          <w:p w14:paraId="6745FF3C" w14:textId="29C57861" w:rsidR="00815428" w:rsidRPr="00B37E56" w:rsidRDefault="00A47A8F" w:rsidP="00A47A8F">
            <w:pPr>
              <w:tabs>
                <w:tab w:val="decimal" w:pos="95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035D916B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37A06993" w14:textId="77777777" w:rsidR="00815428" w:rsidRPr="00B37E56" w:rsidRDefault="00815428" w:rsidP="00815428">
            <w:pPr>
              <w:tabs>
                <w:tab w:val="decimal" w:pos="88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  <w:tc>
          <w:tcPr>
            <w:tcW w:w="236" w:type="dxa"/>
            <w:gridSpan w:val="2"/>
          </w:tcPr>
          <w:p w14:paraId="1FFEEC9E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11C8366E" w14:textId="2059526E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9" w:type="dxa"/>
          </w:tcPr>
          <w:p w14:paraId="48DCC2F2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582FA577" w14:textId="77777777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815428" w:rsidRPr="00B37E56" w14:paraId="5322337D" w14:textId="77777777" w:rsidTr="00FC7AAF">
        <w:tc>
          <w:tcPr>
            <w:tcW w:w="3870" w:type="dxa"/>
            <w:vAlign w:val="bottom"/>
          </w:tcPr>
          <w:p w14:paraId="0890E267" w14:textId="77777777" w:rsidR="00815428" w:rsidRPr="00B37E56" w:rsidRDefault="00815428" w:rsidP="00815428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อีโออีจี จำกัด</w:t>
            </w:r>
          </w:p>
        </w:tc>
        <w:tc>
          <w:tcPr>
            <w:tcW w:w="1170" w:type="dxa"/>
            <w:shd w:val="clear" w:color="auto" w:fill="auto"/>
          </w:tcPr>
          <w:p w14:paraId="394A4F7A" w14:textId="222A1671" w:rsidR="00815428" w:rsidRPr="00B37E56" w:rsidRDefault="00A47A8F" w:rsidP="00A47A8F">
            <w:pPr>
              <w:tabs>
                <w:tab w:val="decimal" w:pos="95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72D7CECA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5C25028F" w14:textId="77777777" w:rsidR="00815428" w:rsidRPr="00B37E56" w:rsidRDefault="00815428" w:rsidP="00815428">
            <w:pPr>
              <w:tabs>
                <w:tab w:val="decimal" w:pos="88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  <w:tc>
          <w:tcPr>
            <w:tcW w:w="236" w:type="dxa"/>
            <w:gridSpan w:val="2"/>
          </w:tcPr>
          <w:p w14:paraId="12E00670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3763AC0A" w14:textId="62BB33F1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14:paraId="05CBBBB3" w14:textId="77777777" w:rsidR="00815428" w:rsidRPr="00B37E56" w:rsidRDefault="00815428" w:rsidP="0081542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73EC811D" w14:textId="77777777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815428" w:rsidRPr="00B37E56" w14:paraId="2DF24574" w14:textId="77777777" w:rsidTr="00FC7AAF">
        <w:tc>
          <w:tcPr>
            <w:tcW w:w="3870" w:type="dxa"/>
            <w:vAlign w:val="bottom"/>
          </w:tcPr>
          <w:p w14:paraId="621E2949" w14:textId="77777777" w:rsidR="00815428" w:rsidRPr="00B37E56" w:rsidRDefault="00815428" w:rsidP="0081542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A22BE6B" w14:textId="7EF158C5" w:rsidR="00815428" w:rsidRPr="00B37E56" w:rsidRDefault="00FC7AAF" w:rsidP="00815428">
            <w:pPr>
              <w:tabs>
                <w:tab w:val="decimal" w:pos="95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</w:t>
            </w:r>
            <w:r w:rsidR="008154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  <w:r w:rsidR="007625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61EFF419" w14:textId="77777777" w:rsidR="00815428" w:rsidRPr="00B37E56" w:rsidRDefault="00815428" w:rsidP="00815428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</w:tcPr>
          <w:p w14:paraId="4D744C22" w14:textId="77777777" w:rsidR="00815428" w:rsidRPr="00B37E56" w:rsidRDefault="00815428" w:rsidP="00815428">
            <w:pPr>
              <w:tabs>
                <w:tab w:val="decimal" w:pos="88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79,070</w:t>
            </w:r>
          </w:p>
        </w:tc>
        <w:tc>
          <w:tcPr>
            <w:tcW w:w="236" w:type="dxa"/>
            <w:gridSpan w:val="2"/>
          </w:tcPr>
          <w:p w14:paraId="01998128" w14:textId="77777777" w:rsidR="00815428" w:rsidRPr="00B37E56" w:rsidRDefault="00815428" w:rsidP="00815428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78FC95F9" w14:textId="56DF1A58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300,5</w:t>
            </w:r>
            <w:r w:rsidR="00AE71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</w:t>
            </w:r>
          </w:p>
        </w:tc>
        <w:tc>
          <w:tcPr>
            <w:tcW w:w="239" w:type="dxa"/>
          </w:tcPr>
          <w:p w14:paraId="0D126560" w14:textId="77777777" w:rsidR="00815428" w:rsidRPr="00B37E56" w:rsidRDefault="00815428" w:rsidP="00815428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15C7D2E5" w14:textId="77777777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262,886</w:t>
            </w:r>
          </w:p>
        </w:tc>
      </w:tr>
      <w:tr w:rsidR="00815428" w:rsidRPr="00B37E56" w14:paraId="5926BC9F" w14:textId="77777777" w:rsidTr="00FC7AAF">
        <w:tc>
          <w:tcPr>
            <w:tcW w:w="3870" w:type="dxa"/>
            <w:vAlign w:val="bottom"/>
          </w:tcPr>
          <w:p w14:paraId="425F37B3" w14:textId="77777777" w:rsidR="00815428" w:rsidRPr="00F15186" w:rsidRDefault="00815428" w:rsidP="0081542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D4D4A">
              <w:rPr>
                <w:rFonts w:asciiTheme="majorBidi" w:hAnsiTheme="majorBidi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F1518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ค่าเผื่อผลขาดทุนจากการด้อยค่า </w:t>
            </w:r>
          </w:p>
          <w:p w14:paraId="59E8AF95" w14:textId="77777777" w:rsidR="00815428" w:rsidRPr="00F15186" w:rsidRDefault="00815428" w:rsidP="0081542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151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</w:t>
            </w:r>
            <w:r w:rsidRPr="00F1518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 xml:space="preserve">(2562: </w:t>
            </w:r>
            <w:r w:rsidRPr="00F15186">
              <w:rPr>
                <w:rFonts w:asciiTheme="majorBidi" w:hAnsiTheme="majorBidi"/>
                <w:i/>
                <w:iCs/>
                <w:sz w:val="30"/>
                <w:szCs w:val="30"/>
                <w:cs/>
                <w:lang w:val="en-US"/>
              </w:rPr>
              <w:t>ค่าเผื่อหนี้สงสัยจะสูญ)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4D400" w14:textId="0C7236D0" w:rsidR="00815428" w:rsidRPr="00286814" w:rsidRDefault="00815428" w:rsidP="0081542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465DAEB" w14:textId="77777777" w:rsidR="00815428" w:rsidRPr="00286814" w:rsidRDefault="00815428" w:rsidP="00815428">
            <w:pPr>
              <w:tabs>
                <w:tab w:val="decimal" w:pos="918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  <w:vAlign w:val="bottom"/>
          </w:tcPr>
          <w:p w14:paraId="728C37D1" w14:textId="77777777" w:rsidR="00815428" w:rsidRPr="00286814" w:rsidRDefault="00815428" w:rsidP="0081542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84653F3" w14:textId="77777777" w:rsidR="00815428" w:rsidRPr="00286814" w:rsidRDefault="00815428" w:rsidP="00815428">
            <w:pPr>
              <w:tabs>
                <w:tab w:val="decimal" w:pos="918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F510B" w14:textId="2815BDE0" w:rsidR="00815428" w:rsidRPr="00286814" w:rsidRDefault="00815428" w:rsidP="0081542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68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1FA4DC94" w14:textId="77777777" w:rsidR="00815428" w:rsidRPr="00286814" w:rsidRDefault="00815428" w:rsidP="00815428">
            <w:pPr>
              <w:tabs>
                <w:tab w:val="decimal" w:pos="918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vAlign w:val="bottom"/>
          </w:tcPr>
          <w:p w14:paraId="12AEDB7B" w14:textId="77777777" w:rsidR="00815428" w:rsidRPr="00286814" w:rsidRDefault="00815428" w:rsidP="0081542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15428" w:rsidRPr="00B37E56" w14:paraId="78845EDD" w14:textId="77777777" w:rsidTr="00FC7AAF">
        <w:tc>
          <w:tcPr>
            <w:tcW w:w="3870" w:type="dxa"/>
            <w:vAlign w:val="bottom"/>
          </w:tcPr>
          <w:p w14:paraId="3E1F0FC8" w14:textId="77777777" w:rsidR="00815428" w:rsidRPr="00B37E56" w:rsidRDefault="00815428" w:rsidP="0081542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AD3456" w14:textId="485B3C8F" w:rsidR="00815428" w:rsidRPr="00B37E56" w:rsidRDefault="00FC7AAF" w:rsidP="00815428">
            <w:pPr>
              <w:tabs>
                <w:tab w:val="decimal" w:pos="95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28,15</w:t>
            </w:r>
            <w:r w:rsidR="007625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37BDA86D" w14:textId="77777777" w:rsidR="00815428" w:rsidRPr="00B37E56" w:rsidRDefault="00815428" w:rsidP="00815428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1F327A2" w14:textId="77777777" w:rsidR="00815428" w:rsidRPr="00B37E56" w:rsidRDefault="00815428" w:rsidP="00815428">
            <w:pPr>
              <w:tabs>
                <w:tab w:val="decimal" w:pos="88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79,070</w:t>
            </w:r>
          </w:p>
        </w:tc>
        <w:tc>
          <w:tcPr>
            <w:tcW w:w="236" w:type="dxa"/>
            <w:gridSpan w:val="2"/>
          </w:tcPr>
          <w:p w14:paraId="684410A5" w14:textId="77777777" w:rsidR="00815428" w:rsidRPr="00B37E56" w:rsidRDefault="00815428" w:rsidP="00815428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3F7CE3" w14:textId="7488C723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300,5</w:t>
            </w:r>
            <w:r w:rsidR="00AE71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</w:t>
            </w:r>
          </w:p>
        </w:tc>
        <w:tc>
          <w:tcPr>
            <w:tcW w:w="239" w:type="dxa"/>
          </w:tcPr>
          <w:p w14:paraId="1CA6CD02" w14:textId="77777777" w:rsidR="00815428" w:rsidRPr="00B37E56" w:rsidRDefault="00815428" w:rsidP="00815428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14:paraId="46139693" w14:textId="77777777" w:rsidR="00815428" w:rsidRPr="00B37E56" w:rsidRDefault="00815428" w:rsidP="0081542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262,886</w:t>
            </w:r>
          </w:p>
        </w:tc>
      </w:tr>
    </w:tbl>
    <w:p w14:paraId="09383FD8" w14:textId="77777777" w:rsidR="00084DB1" w:rsidRDefault="00084DB1">
      <w:pPr>
        <w:spacing w:line="240" w:lineRule="auto"/>
        <w:rPr>
          <w:rFonts w:ascii="Angsana New" w:hAnsi="Angsana New"/>
          <w:color w:val="000000"/>
          <w:sz w:val="20"/>
          <w:szCs w:val="20"/>
          <w:lang w:val="en-US"/>
        </w:rPr>
      </w:pPr>
    </w:p>
    <w:tbl>
      <w:tblPr>
        <w:tblW w:w="91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7"/>
        <w:gridCol w:w="1083"/>
        <w:gridCol w:w="270"/>
        <w:gridCol w:w="1123"/>
        <w:gridCol w:w="236"/>
        <w:gridCol w:w="1245"/>
        <w:gridCol w:w="239"/>
        <w:gridCol w:w="1025"/>
      </w:tblGrid>
      <w:tr w:rsidR="007D4C8C" w:rsidRPr="00F80D7C" w14:paraId="0094ABC6" w14:textId="77777777" w:rsidTr="00DB4670">
        <w:tc>
          <w:tcPr>
            <w:tcW w:w="3957" w:type="dxa"/>
          </w:tcPr>
          <w:p w14:paraId="4DF6092D" w14:textId="77777777" w:rsidR="007D4C8C" w:rsidRPr="00F80D7C" w:rsidRDefault="007D4C8C" w:rsidP="00DB4670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80D7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br w:type="page"/>
            </w:r>
            <w:r w:rsidRPr="00F80D7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br w:type="page"/>
            </w:r>
            <w:r w:rsidRPr="00F80D7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เงินลงทุนระยะยาวในกิจการที่เกี่ยวข้องกัน</w:t>
            </w:r>
          </w:p>
        </w:tc>
        <w:tc>
          <w:tcPr>
            <w:tcW w:w="2476" w:type="dxa"/>
            <w:gridSpan w:val="3"/>
          </w:tcPr>
          <w:p w14:paraId="72CAD6AA" w14:textId="77777777" w:rsidR="007D4C8C" w:rsidRPr="00F80D7C" w:rsidRDefault="007D4C8C" w:rsidP="00DB4670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0D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A9A375C" w14:textId="77777777" w:rsidR="007D4C8C" w:rsidRPr="00F80D7C" w:rsidRDefault="007D4C8C" w:rsidP="00DB467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9" w:type="dxa"/>
            <w:gridSpan w:val="3"/>
          </w:tcPr>
          <w:p w14:paraId="394AAB26" w14:textId="77777777" w:rsidR="007D4C8C" w:rsidRPr="00F80D7C" w:rsidRDefault="007D4C8C" w:rsidP="00DB4670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0D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20E1" w:rsidRPr="00F80D7C" w14:paraId="79BF1268" w14:textId="77777777" w:rsidTr="00DB4670">
        <w:tc>
          <w:tcPr>
            <w:tcW w:w="3957" w:type="dxa"/>
          </w:tcPr>
          <w:p w14:paraId="628E6BAC" w14:textId="77777777" w:rsidR="00DE20E1" w:rsidRPr="00F80D7C" w:rsidRDefault="00DE20E1" w:rsidP="00DE20E1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0CC58DCA" w14:textId="6C30E1A4" w:rsidR="00DE20E1" w:rsidRPr="00CF6422" w:rsidRDefault="00DE20E1" w:rsidP="00DE20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1DD3755" w14:textId="77777777" w:rsidR="00DE20E1" w:rsidRPr="00CF6422" w:rsidRDefault="00DE20E1" w:rsidP="00DE20E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6EA06D27" w14:textId="77777777" w:rsidR="00DE20E1" w:rsidRPr="00CF6422" w:rsidRDefault="00DE20E1" w:rsidP="00DE20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1B8850A1" w14:textId="77777777" w:rsidR="00DE20E1" w:rsidRPr="00CF6422" w:rsidRDefault="00DE20E1" w:rsidP="00DE20E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14:paraId="5789F3D9" w14:textId="01C1BD97" w:rsidR="00DE20E1" w:rsidRPr="00CF6422" w:rsidRDefault="00DE20E1" w:rsidP="00DE20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</w:tcPr>
          <w:p w14:paraId="625CB0FC" w14:textId="77777777" w:rsidR="00DE20E1" w:rsidRPr="00CF6422" w:rsidRDefault="00DE20E1" w:rsidP="00DE20E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18FE95A1" w14:textId="77777777" w:rsidR="00DE20E1" w:rsidRPr="00CF6422" w:rsidRDefault="00DE20E1" w:rsidP="00DE20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E20E1" w:rsidRPr="00F80D7C" w14:paraId="1EC90469" w14:textId="77777777" w:rsidTr="00DB4670">
        <w:tc>
          <w:tcPr>
            <w:tcW w:w="3957" w:type="dxa"/>
          </w:tcPr>
          <w:p w14:paraId="32322694" w14:textId="77777777" w:rsidR="00DE20E1" w:rsidRPr="00F80D7C" w:rsidRDefault="00DE20E1" w:rsidP="00DE20E1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48FECCEA" w14:textId="708BB825" w:rsidR="00DE20E1" w:rsidRPr="00CF6422" w:rsidRDefault="00DE20E1" w:rsidP="00DE20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7207FBFB" w14:textId="77777777" w:rsidR="00DE20E1" w:rsidRPr="00CF6422" w:rsidRDefault="00DE20E1" w:rsidP="00DE20E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375AB742" w14:textId="77777777" w:rsidR="00DE20E1" w:rsidRPr="00CF6422" w:rsidRDefault="00DE20E1" w:rsidP="00DE20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</w:tcPr>
          <w:p w14:paraId="2E35282F" w14:textId="77777777" w:rsidR="00DE20E1" w:rsidRPr="00CF6422" w:rsidRDefault="00DE20E1" w:rsidP="00DE20E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14:paraId="4853584F" w14:textId="1F1F394F" w:rsidR="00DE20E1" w:rsidRPr="00CF6422" w:rsidRDefault="00DE20E1" w:rsidP="00DE20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239" w:type="dxa"/>
          </w:tcPr>
          <w:p w14:paraId="406FA23F" w14:textId="77777777" w:rsidR="00DE20E1" w:rsidRPr="00CF6422" w:rsidRDefault="00DE20E1" w:rsidP="00DE20E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15B012AC" w14:textId="77777777" w:rsidR="00DE20E1" w:rsidRPr="00CF6422" w:rsidRDefault="00DE20E1" w:rsidP="00DE20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</w:tr>
      <w:tr w:rsidR="00DE20E1" w:rsidRPr="00F80D7C" w14:paraId="5ABE609F" w14:textId="77777777" w:rsidTr="00DB4670">
        <w:tc>
          <w:tcPr>
            <w:tcW w:w="3957" w:type="dxa"/>
          </w:tcPr>
          <w:p w14:paraId="20BB0544" w14:textId="77777777" w:rsidR="00DE20E1" w:rsidRPr="00F80D7C" w:rsidRDefault="00DE20E1" w:rsidP="00DE20E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1" w:type="dxa"/>
            <w:gridSpan w:val="7"/>
          </w:tcPr>
          <w:p w14:paraId="41C5C25E" w14:textId="77777777" w:rsidR="00DE20E1" w:rsidRPr="00F80D7C" w:rsidRDefault="00DE20E1" w:rsidP="00DE20E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80D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80D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F80D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E20E1" w:rsidRPr="00F80D7C" w14:paraId="77942485" w14:textId="77777777" w:rsidTr="00762554">
        <w:tc>
          <w:tcPr>
            <w:tcW w:w="3957" w:type="dxa"/>
          </w:tcPr>
          <w:p w14:paraId="548D90BF" w14:textId="77777777" w:rsidR="00DE20E1" w:rsidRPr="00F80D7C" w:rsidRDefault="00DE20E1" w:rsidP="00DE20E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D7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3" w:type="dxa"/>
          </w:tcPr>
          <w:p w14:paraId="55F6D92F" w14:textId="77777777" w:rsidR="00DE20E1" w:rsidRPr="00F80D7C" w:rsidRDefault="00DE20E1" w:rsidP="00DE20E1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F6CC31" w14:textId="77777777" w:rsidR="00DE20E1" w:rsidRPr="00F80D7C" w:rsidRDefault="00DE20E1" w:rsidP="00DE20E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0C047821" w14:textId="77777777" w:rsidR="00DE20E1" w:rsidRPr="00F80D7C" w:rsidRDefault="00DE20E1" w:rsidP="00DE20E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813513" w14:textId="77777777" w:rsidR="00DE20E1" w:rsidRPr="00F80D7C" w:rsidRDefault="00DE20E1" w:rsidP="00DE20E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5" w:type="dxa"/>
          </w:tcPr>
          <w:p w14:paraId="51DDDE63" w14:textId="77777777" w:rsidR="00DE20E1" w:rsidRPr="00F80D7C" w:rsidRDefault="00DE20E1" w:rsidP="00DE20E1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47A9568E" w14:textId="77777777" w:rsidR="00DE20E1" w:rsidRPr="00F80D7C" w:rsidRDefault="00DE20E1" w:rsidP="00DE20E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466A5037" w14:textId="77777777" w:rsidR="00DE20E1" w:rsidRPr="00F80D7C" w:rsidRDefault="00DE20E1" w:rsidP="00DE20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6E65" w:rsidRPr="00F80D7C" w14:paraId="5BC530F4" w14:textId="77777777" w:rsidTr="00762554">
        <w:tc>
          <w:tcPr>
            <w:tcW w:w="3957" w:type="dxa"/>
            <w:vAlign w:val="bottom"/>
          </w:tcPr>
          <w:p w14:paraId="0949FAA8" w14:textId="77777777" w:rsidR="001E6E65" w:rsidRPr="00F80D7C" w:rsidRDefault="001E6E65" w:rsidP="001E6E6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0D7C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</w:t>
            </w:r>
            <w:r w:rsidRPr="00F80D7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F80D7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</w:tcPr>
          <w:p w14:paraId="7621A7B7" w14:textId="306535DB" w:rsidR="001E6E65" w:rsidRPr="00F80D7C" w:rsidRDefault="001E6E65" w:rsidP="001E6E6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0D7C">
              <w:rPr>
                <w:rFonts w:asciiTheme="majorBidi" w:hAnsiTheme="majorBidi" w:cstheme="majorBidi"/>
                <w:sz w:val="30"/>
                <w:szCs w:val="30"/>
              </w:rPr>
              <w:t>45,653</w:t>
            </w:r>
          </w:p>
        </w:tc>
        <w:tc>
          <w:tcPr>
            <w:tcW w:w="270" w:type="dxa"/>
          </w:tcPr>
          <w:p w14:paraId="042C0986" w14:textId="77777777" w:rsidR="001E6E65" w:rsidRPr="00F80D7C" w:rsidRDefault="001E6E65" w:rsidP="001E6E65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28761ED7" w14:textId="77777777" w:rsidR="001E6E65" w:rsidRPr="00F80D7C" w:rsidRDefault="001E6E65" w:rsidP="001E6E65">
            <w:pPr>
              <w:tabs>
                <w:tab w:val="decimal" w:pos="9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0D7C">
              <w:rPr>
                <w:rFonts w:asciiTheme="majorBidi" w:hAnsiTheme="majorBidi" w:cstheme="majorBidi"/>
                <w:sz w:val="30"/>
                <w:szCs w:val="30"/>
              </w:rPr>
              <w:t>45,653</w:t>
            </w:r>
          </w:p>
        </w:tc>
        <w:tc>
          <w:tcPr>
            <w:tcW w:w="236" w:type="dxa"/>
          </w:tcPr>
          <w:p w14:paraId="5689EAAE" w14:textId="77777777" w:rsidR="001E6E65" w:rsidRPr="00F80D7C" w:rsidRDefault="001E6E65" w:rsidP="001E6E6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</w:tcPr>
          <w:p w14:paraId="03FD077B" w14:textId="0113350A" w:rsidR="001E6E65" w:rsidRPr="00F80D7C" w:rsidRDefault="001E6E65" w:rsidP="001E6E65">
            <w:pPr>
              <w:tabs>
                <w:tab w:val="decimal" w:pos="103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0D7C">
              <w:rPr>
                <w:rFonts w:asciiTheme="majorBidi" w:hAnsiTheme="majorBidi" w:cstheme="majorBidi"/>
                <w:sz w:val="30"/>
                <w:szCs w:val="30"/>
              </w:rPr>
              <w:t>45,653</w:t>
            </w:r>
          </w:p>
        </w:tc>
        <w:tc>
          <w:tcPr>
            <w:tcW w:w="239" w:type="dxa"/>
          </w:tcPr>
          <w:p w14:paraId="1D14AD3D" w14:textId="77777777" w:rsidR="001E6E65" w:rsidRPr="00F80D7C" w:rsidRDefault="001E6E65" w:rsidP="001E6E6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3D46AF70" w14:textId="77777777" w:rsidR="001E6E65" w:rsidRPr="00F80D7C" w:rsidRDefault="001E6E65" w:rsidP="001E6E65">
            <w:pPr>
              <w:tabs>
                <w:tab w:val="decimal" w:pos="965"/>
              </w:tabs>
              <w:spacing w:line="240" w:lineRule="atLeast"/>
              <w:ind w:left="-115" w:right="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0D7C">
              <w:rPr>
                <w:rFonts w:asciiTheme="majorBidi" w:hAnsiTheme="majorBidi" w:cstheme="majorBidi"/>
                <w:sz w:val="30"/>
                <w:szCs w:val="30"/>
              </w:rPr>
              <w:t>45,653</w:t>
            </w:r>
          </w:p>
        </w:tc>
      </w:tr>
    </w:tbl>
    <w:p w14:paraId="2AE20634" w14:textId="77777777" w:rsidR="000A2706" w:rsidRPr="007D4C8C" w:rsidRDefault="000A2706" w:rsidP="00F91B1B">
      <w:pPr>
        <w:pStyle w:val="BodyText"/>
        <w:spacing w:after="0" w:line="240" w:lineRule="auto"/>
        <w:ind w:left="547" w:right="-189"/>
        <w:rPr>
          <w:rFonts w:ascii="Angsana New" w:hAnsi="Angsana New"/>
          <w:color w:val="000000"/>
          <w:sz w:val="20"/>
          <w:szCs w:val="20"/>
        </w:rPr>
      </w:pPr>
    </w:p>
    <w:tbl>
      <w:tblPr>
        <w:tblW w:w="91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7"/>
        <w:gridCol w:w="1083"/>
        <w:gridCol w:w="270"/>
        <w:gridCol w:w="1077"/>
        <w:gridCol w:w="270"/>
        <w:gridCol w:w="1257"/>
        <w:gridCol w:w="239"/>
        <w:gridCol w:w="1025"/>
      </w:tblGrid>
      <w:tr w:rsidR="00E23698" w:rsidRPr="00744476" w14:paraId="621E8DA5" w14:textId="77777777" w:rsidTr="00DB4670">
        <w:tc>
          <w:tcPr>
            <w:tcW w:w="3957" w:type="dxa"/>
          </w:tcPr>
          <w:p w14:paraId="3C14C76B" w14:textId="77777777" w:rsidR="00E23698" w:rsidRPr="00744476" w:rsidRDefault="00E23698" w:rsidP="00DB467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br w:type="page"/>
            </w: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2430" w:type="dxa"/>
            <w:gridSpan w:val="3"/>
          </w:tcPr>
          <w:p w14:paraId="04331523" w14:textId="77777777" w:rsidR="00E23698" w:rsidRPr="00744476" w:rsidRDefault="00E23698" w:rsidP="00DB4670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6BE9B35" w14:textId="77777777" w:rsidR="00E23698" w:rsidRPr="00744476" w:rsidRDefault="00E23698" w:rsidP="00DB467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1" w:type="dxa"/>
            <w:gridSpan w:val="3"/>
          </w:tcPr>
          <w:p w14:paraId="495522A2" w14:textId="77777777" w:rsidR="00E23698" w:rsidRPr="00744476" w:rsidRDefault="00E23698" w:rsidP="00DB4670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20E1" w:rsidRPr="00744476" w14:paraId="2FFD1D09" w14:textId="77777777" w:rsidTr="00DB4670">
        <w:tc>
          <w:tcPr>
            <w:tcW w:w="3957" w:type="dxa"/>
          </w:tcPr>
          <w:p w14:paraId="492CE941" w14:textId="77777777" w:rsidR="00DE20E1" w:rsidRPr="00744476" w:rsidRDefault="00DE20E1" w:rsidP="00DE20E1">
            <w:pPr>
              <w:tabs>
                <w:tab w:val="left" w:pos="270"/>
              </w:tabs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ไม่หมุนเวียน</w:t>
            </w:r>
          </w:p>
        </w:tc>
        <w:tc>
          <w:tcPr>
            <w:tcW w:w="1083" w:type="dxa"/>
          </w:tcPr>
          <w:p w14:paraId="5AFD352F" w14:textId="029A9D81" w:rsidR="00DE20E1" w:rsidRPr="00CF6422" w:rsidRDefault="00DE20E1" w:rsidP="00DE20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3EEE2C5C" w14:textId="77777777" w:rsidR="00DE20E1" w:rsidRPr="00CF6422" w:rsidRDefault="00DE20E1" w:rsidP="00DE20E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228888F" w14:textId="77777777" w:rsidR="00DE20E1" w:rsidRPr="00CF6422" w:rsidRDefault="00DE20E1" w:rsidP="00DE20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780BA632" w14:textId="77777777" w:rsidR="00DE20E1" w:rsidRPr="00CF6422" w:rsidRDefault="00DE20E1" w:rsidP="00DE20E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71F3BA9B" w14:textId="73D95A32" w:rsidR="00DE20E1" w:rsidRPr="00CF6422" w:rsidRDefault="00DE20E1" w:rsidP="00DE20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</w:tcPr>
          <w:p w14:paraId="2E4AC29F" w14:textId="77777777" w:rsidR="00DE20E1" w:rsidRPr="00CF6422" w:rsidRDefault="00DE20E1" w:rsidP="00DE20E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05192069" w14:textId="77777777" w:rsidR="00DE20E1" w:rsidRPr="00CF6422" w:rsidRDefault="00DE20E1" w:rsidP="00DE20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E20E1" w:rsidRPr="00744476" w14:paraId="3E06A69D" w14:textId="77777777" w:rsidTr="00DB4670">
        <w:tc>
          <w:tcPr>
            <w:tcW w:w="3957" w:type="dxa"/>
          </w:tcPr>
          <w:p w14:paraId="1C4FA149" w14:textId="77777777" w:rsidR="00DE20E1" w:rsidRPr="00744476" w:rsidRDefault="00DE20E1" w:rsidP="00DE20E1">
            <w:pPr>
              <w:tabs>
                <w:tab w:val="left" w:pos="270"/>
              </w:tabs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35EB3E25" w14:textId="09C2793A" w:rsidR="00DE20E1" w:rsidRPr="00CF6422" w:rsidRDefault="00DE20E1" w:rsidP="00DE20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1CBBD601" w14:textId="77777777" w:rsidR="00DE20E1" w:rsidRPr="00CF6422" w:rsidRDefault="00DE20E1" w:rsidP="00DE20E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D0D9F8E" w14:textId="77777777" w:rsidR="00DE20E1" w:rsidRPr="00CF6422" w:rsidRDefault="00DE20E1" w:rsidP="00DE20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3EAEF775" w14:textId="77777777" w:rsidR="00DE20E1" w:rsidRPr="00CF6422" w:rsidRDefault="00DE20E1" w:rsidP="00DE20E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59581A7F" w14:textId="0B862413" w:rsidR="00DE20E1" w:rsidRPr="00CF6422" w:rsidRDefault="00DE20E1" w:rsidP="00DE20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239" w:type="dxa"/>
          </w:tcPr>
          <w:p w14:paraId="23FD4F8F" w14:textId="77777777" w:rsidR="00DE20E1" w:rsidRPr="00CF6422" w:rsidRDefault="00DE20E1" w:rsidP="00DE20E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47E1D71F" w14:textId="77777777" w:rsidR="00DE20E1" w:rsidRPr="00CF6422" w:rsidRDefault="00DE20E1" w:rsidP="00DE20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</w:tr>
      <w:tr w:rsidR="00DE20E1" w:rsidRPr="00744476" w14:paraId="16E8DFF9" w14:textId="77777777" w:rsidTr="00DB4670">
        <w:tc>
          <w:tcPr>
            <w:tcW w:w="3957" w:type="dxa"/>
          </w:tcPr>
          <w:p w14:paraId="2032B386" w14:textId="77777777" w:rsidR="00DE20E1" w:rsidRPr="00744476" w:rsidRDefault="00DE20E1" w:rsidP="00DE20E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1" w:type="dxa"/>
            <w:gridSpan w:val="7"/>
          </w:tcPr>
          <w:p w14:paraId="541DD107" w14:textId="77777777" w:rsidR="00DE20E1" w:rsidRPr="00744476" w:rsidRDefault="00DE20E1" w:rsidP="00DE20E1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E20E1" w:rsidRPr="00744476" w14:paraId="0F58AB8E" w14:textId="77777777" w:rsidTr="00DB4670">
        <w:tc>
          <w:tcPr>
            <w:tcW w:w="3957" w:type="dxa"/>
          </w:tcPr>
          <w:p w14:paraId="7EE5128B" w14:textId="77777777" w:rsidR="00DE20E1" w:rsidRPr="00744476" w:rsidRDefault="00DE20E1" w:rsidP="00DE20E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3" w:type="dxa"/>
          </w:tcPr>
          <w:p w14:paraId="35055C74" w14:textId="77777777" w:rsidR="00DE20E1" w:rsidRPr="00744476" w:rsidRDefault="00DE20E1" w:rsidP="00DE20E1">
            <w:pPr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B88EA8" w14:textId="77777777" w:rsidR="00DE20E1" w:rsidRPr="00744476" w:rsidRDefault="00DE20E1" w:rsidP="00DE20E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8458592" w14:textId="77777777" w:rsidR="00DE20E1" w:rsidRPr="00744476" w:rsidRDefault="00DE20E1" w:rsidP="00DE20E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21F0E8" w14:textId="77777777" w:rsidR="00DE20E1" w:rsidRPr="00744476" w:rsidRDefault="00DE20E1" w:rsidP="00DE20E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4723B6F8" w14:textId="77777777" w:rsidR="00DE20E1" w:rsidRPr="00744476" w:rsidRDefault="00DE20E1" w:rsidP="00DE20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402F14E5" w14:textId="77777777" w:rsidR="00DE20E1" w:rsidRPr="00744476" w:rsidRDefault="00DE20E1" w:rsidP="00DE20E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694175FF" w14:textId="77777777" w:rsidR="00DE20E1" w:rsidRPr="00744476" w:rsidRDefault="00DE20E1" w:rsidP="00DE20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7DD7" w:rsidRPr="0072575E" w14:paraId="0DE69A10" w14:textId="77777777" w:rsidTr="00DB4670">
        <w:tc>
          <w:tcPr>
            <w:tcW w:w="3957" w:type="dxa"/>
            <w:vAlign w:val="bottom"/>
          </w:tcPr>
          <w:p w14:paraId="57BA19FC" w14:textId="77777777" w:rsidR="00B87DD7" w:rsidRPr="00744476" w:rsidRDefault="00B87DD7" w:rsidP="00B87DD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โพรพ็อกไซด์ไทย จำกัด</w:t>
            </w: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1983C99E" w14:textId="6595BD72" w:rsidR="00B87DD7" w:rsidRPr="00744476" w:rsidRDefault="00B87DD7" w:rsidP="00B87D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FDA698B" w14:textId="77777777" w:rsidR="00B87DD7" w:rsidRPr="00744476" w:rsidRDefault="00B87DD7" w:rsidP="00B87DD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290FEDB6" w14:textId="77777777" w:rsidR="00B87DD7" w:rsidRPr="00744476" w:rsidRDefault="00B87DD7" w:rsidP="00B87D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31F2E77" w14:textId="77777777" w:rsidR="00B87DD7" w:rsidRPr="00744476" w:rsidRDefault="00B87DD7" w:rsidP="00B87DD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shd w:val="clear" w:color="auto" w:fill="auto"/>
          </w:tcPr>
          <w:p w14:paraId="3E4672C8" w14:textId="4C4F543E" w:rsidR="00B87DD7" w:rsidRPr="0072575E" w:rsidRDefault="00B87DD7" w:rsidP="00B87DD7">
            <w:pPr>
              <w:tabs>
                <w:tab w:val="decimal" w:pos="10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421</w:t>
            </w:r>
            <w:r w:rsidRPr="007257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984</w:t>
            </w:r>
          </w:p>
        </w:tc>
        <w:tc>
          <w:tcPr>
            <w:tcW w:w="239" w:type="dxa"/>
          </w:tcPr>
          <w:p w14:paraId="2FAE3D8C" w14:textId="77777777" w:rsidR="00B87DD7" w:rsidRPr="00744476" w:rsidRDefault="00B87DD7" w:rsidP="00B87DD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4A7BE3FF" w14:textId="77777777" w:rsidR="00B87DD7" w:rsidRPr="0072575E" w:rsidRDefault="00B87DD7" w:rsidP="00B87DD7">
            <w:pPr>
              <w:tabs>
                <w:tab w:val="decimal" w:pos="7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421</w:t>
            </w:r>
            <w:r w:rsidRPr="007257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984</w:t>
            </w:r>
          </w:p>
        </w:tc>
      </w:tr>
    </w:tbl>
    <w:p w14:paraId="62B104EB" w14:textId="77777777" w:rsidR="00F15186" w:rsidRDefault="00F15186" w:rsidP="00F3013A">
      <w:pPr>
        <w:pStyle w:val="Bo-Blankline"/>
        <w:rPr>
          <w:cs/>
        </w:rPr>
      </w:pPr>
    </w:p>
    <w:p w14:paraId="3C16928C" w14:textId="77777777" w:rsidR="00F15186" w:rsidRDefault="00F15186">
      <w:pPr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cs/>
        </w:rPr>
        <w:br w:type="page"/>
      </w:r>
    </w:p>
    <w:p w14:paraId="4900E345" w14:textId="73732532" w:rsidR="00F91B1B" w:rsidRPr="00E4496F" w:rsidRDefault="00F91B1B" w:rsidP="00884799">
      <w:pPr>
        <w:pStyle w:val="Bo-C1Content"/>
        <w:ind w:right="-25"/>
      </w:pPr>
      <w:r w:rsidRPr="00E4496F">
        <w:rPr>
          <w:cs/>
        </w:rPr>
        <w:lastRenderedPageBreak/>
        <w:t>ใน</w:t>
      </w:r>
      <w:r w:rsidRPr="00E4496F">
        <w:rPr>
          <w:spacing w:val="2"/>
          <w:cs/>
        </w:rPr>
        <w:t xml:space="preserve">ปี </w:t>
      </w:r>
      <w:r w:rsidR="00716EF5" w:rsidRPr="00E4496F">
        <w:rPr>
          <w:spacing w:val="2"/>
        </w:rPr>
        <w:t>2540</w:t>
      </w:r>
      <w:r w:rsidRPr="00E4496F">
        <w:rPr>
          <w:spacing w:val="2"/>
        </w:rPr>
        <w:t xml:space="preserve"> </w:t>
      </w:r>
      <w:r w:rsidRPr="00E4496F">
        <w:rPr>
          <w:spacing w:val="2"/>
          <w:cs/>
        </w:rPr>
        <w:t xml:space="preserve">บริษัทได้ทำสัญญาจะซื้อจะขายที่ดินกับบริษัท โพรพ็อกไซด์ไทย จำกัด </w:t>
      </w:r>
      <w:r w:rsidRPr="00E4496F">
        <w:rPr>
          <w:spacing w:val="2"/>
        </w:rPr>
        <w:t>(</w:t>
      </w:r>
      <w:r w:rsidRPr="00E4496F">
        <w:rPr>
          <w:spacing w:val="2"/>
          <w:cs/>
        </w:rPr>
        <w:t>บริษัทย่อย</w:t>
      </w:r>
      <w:r w:rsidRPr="00E4496F">
        <w:rPr>
          <w:spacing w:val="2"/>
        </w:rPr>
        <w:t xml:space="preserve">) </w:t>
      </w:r>
      <w:r w:rsidRPr="00E4496F">
        <w:rPr>
          <w:spacing w:val="2"/>
          <w:cs/>
        </w:rPr>
        <w:t xml:space="preserve">ในราคา </w:t>
      </w:r>
      <w:r w:rsidR="005C345C">
        <w:rPr>
          <w:spacing w:val="2"/>
        </w:rPr>
        <w:br/>
      </w:r>
      <w:r w:rsidR="00716EF5" w:rsidRPr="00E4496F">
        <w:rPr>
          <w:spacing w:val="2"/>
          <w:lang w:val="en-US"/>
        </w:rPr>
        <w:t>47</w:t>
      </w:r>
      <w:r w:rsidR="00716EF5" w:rsidRPr="00E4496F">
        <w:rPr>
          <w:lang w:val="en-US"/>
        </w:rPr>
        <w:t>7</w:t>
      </w:r>
      <w:r w:rsidRPr="00E4496F">
        <w:rPr>
          <w:lang w:val="en-US"/>
        </w:rPr>
        <w:t xml:space="preserve"> </w:t>
      </w:r>
      <w:r w:rsidRPr="00E4496F">
        <w:rPr>
          <w:spacing w:val="-4"/>
          <w:cs/>
          <w:lang w:val="en-US"/>
        </w:rPr>
        <w:t>ล้านบาท</w:t>
      </w:r>
      <w:r w:rsidRPr="00E4496F">
        <w:rPr>
          <w:spacing w:val="-4"/>
          <w:lang w:val="en-US"/>
        </w:rPr>
        <w:t xml:space="preserve"> </w:t>
      </w:r>
      <w:r w:rsidRPr="00E4496F">
        <w:rPr>
          <w:rFonts w:hint="cs"/>
          <w:spacing w:val="-4"/>
          <w:cs/>
        </w:rPr>
        <w:t xml:space="preserve">ภายใต้สัญญาดังกล่าวบริษัทจะได้รับชำระภายในสิงหาคม </w:t>
      </w:r>
      <w:r w:rsidR="009E462A">
        <w:rPr>
          <w:spacing w:val="-4"/>
        </w:rPr>
        <w:t>2543</w:t>
      </w:r>
      <w:r w:rsidRPr="00E4496F">
        <w:rPr>
          <w:rFonts w:hint="cs"/>
          <w:spacing w:val="-4"/>
          <w:cs/>
        </w:rPr>
        <w:t xml:space="preserve"> ด้วยอัตราดอกเบี้ยร้อยละ </w:t>
      </w:r>
      <w:r w:rsidR="00717C74">
        <w:rPr>
          <w:spacing w:val="-4"/>
          <w:lang w:val="en-US"/>
        </w:rPr>
        <w:t>16</w:t>
      </w:r>
      <w:r w:rsidRPr="00E4496F">
        <w:rPr>
          <w:rFonts w:hint="cs"/>
          <w:spacing w:val="-4"/>
          <w:cs/>
        </w:rPr>
        <w:t xml:space="preserve"> </w:t>
      </w:r>
      <w:r w:rsidR="005C345C">
        <w:rPr>
          <w:spacing w:val="-4"/>
        </w:rPr>
        <w:br/>
      </w:r>
      <w:r w:rsidRPr="00E4496F">
        <w:rPr>
          <w:rFonts w:hint="cs"/>
          <w:spacing w:val="-4"/>
          <w:cs/>
        </w:rPr>
        <w:t>อย่างไรก็ตาม</w:t>
      </w:r>
      <w:r w:rsidR="00597A6E" w:rsidRPr="00E4496F">
        <w:rPr>
          <w:spacing w:val="-4"/>
        </w:rPr>
        <w:t xml:space="preserve"> </w:t>
      </w:r>
      <w:r w:rsidRPr="00E4496F">
        <w:rPr>
          <w:rFonts w:hint="cs"/>
          <w:cs/>
        </w:rPr>
        <w:t>บริษัทยังไม่ได้รับชำระเงินและดอกเบี้ยจากบริษัทย่อย โดยได้บันทึก</w:t>
      </w:r>
      <w:r w:rsidRPr="00E4496F">
        <w:rPr>
          <w:cs/>
        </w:rPr>
        <w:t>กำไร</w:t>
      </w:r>
      <w:r w:rsidRPr="00E4496F">
        <w:rPr>
          <w:rFonts w:hint="cs"/>
          <w:cs/>
        </w:rPr>
        <w:t xml:space="preserve">รอการรับรู้จากการขายที่ดินจำนวน </w:t>
      </w:r>
      <w:r w:rsidR="00781205">
        <w:t>40</w:t>
      </w:r>
      <w:r w:rsidRPr="00E4496F">
        <w:rPr>
          <w:rFonts w:hint="cs"/>
          <w:cs/>
        </w:rPr>
        <w:t xml:space="preserve"> ล้านบาท</w:t>
      </w:r>
      <w:r w:rsidRPr="00E4496F">
        <w:rPr>
          <w:cs/>
        </w:rPr>
        <w:t>และดอกเบี้ยรับ</w:t>
      </w:r>
      <w:r w:rsidRPr="00E4496F">
        <w:rPr>
          <w:rFonts w:hint="cs"/>
          <w:cs/>
        </w:rPr>
        <w:t xml:space="preserve">รอการรับรู้จำนวน </w:t>
      </w:r>
      <w:r w:rsidR="00781205">
        <w:t>155</w:t>
      </w:r>
      <w:r w:rsidRPr="00E4496F">
        <w:rPr>
          <w:rFonts w:hint="cs"/>
          <w:cs/>
        </w:rPr>
        <w:t xml:space="preserve"> ล้านบาท</w:t>
      </w:r>
      <w:r w:rsidRPr="00E4496F">
        <w:t xml:space="preserve"> </w:t>
      </w:r>
      <w:r w:rsidRPr="00E4496F">
        <w:rPr>
          <w:rFonts w:hint="cs"/>
          <w:cs/>
        </w:rPr>
        <w:t>และได้หยุดการรับรู้ดอกเบี้ยโดยรายการดังกล่าว</w:t>
      </w:r>
      <w:r w:rsidRPr="00E4496F">
        <w:rPr>
          <w:cs/>
        </w:rPr>
        <w:t>แสดงเป็นหนี้สินไม่หมุนเวียนอื่นในงบ</w:t>
      </w:r>
      <w:r w:rsidRPr="00E4496F">
        <w:rPr>
          <w:rFonts w:hint="cs"/>
          <w:cs/>
        </w:rPr>
        <w:t>แสดงฐานะการเงินในงบ</w:t>
      </w:r>
      <w:r w:rsidRPr="00E4496F">
        <w:rPr>
          <w:cs/>
        </w:rPr>
        <w:t>การเงินเฉพาะกิจการ</w:t>
      </w:r>
    </w:p>
    <w:p w14:paraId="421BA2CF" w14:textId="77777777" w:rsidR="00F91B1B" w:rsidRPr="00E4496F" w:rsidRDefault="00F91B1B" w:rsidP="00F91B1B">
      <w:pPr>
        <w:pStyle w:val="Bo-Blankline"/>
      </w:pPr>
    </w:p>
    <w:p w14:paraId="3941C9BF" w14:textId="77777777" w:rsidR="00F91B1B" w:rsidRPr="00E4496F" w:rsidRDefault="00F91B1B" w:rsidP="00884799">
      <w:pPr>
        <w:pStyle w:val="Bo-C1Content"/>
        <w:ind w:right="-25"/>
      </w:pPr>
      <w:r w:rsidRPr="00E4496F">
        <w:rPr>
          <w:cs/>
        </w:rPr>
        <w:t>บริษัทย่อยดังกล่าวได้ใช้ที่ดินดังกล่าวเป็นหลักประกันการกู้ยืมเงินจากธนาคารแห่งหนึ่งและนำเงินดังกล่าวมาให้บริษัทกู้</w:t>
      </w:r>
      <w:r w:rsidRPr="00E4496F">
        <w:rPr>
          <w:rFonts w:hint="cs"/>
          <w:cs/>
        </w:rPr>
        <w:t xml:space="preserve"> </w:t>
      </w:r>
      <w:r w:rsidRPr="00E4496F">
        <w:rPr>
          <w:cs/>
        </w:rPr>
        <w:t xml:space="preserve">ในปี </w:t>
      </w:r>
      <w:r w:rsidR="00716EF5" w:rsidRPr="00E4496F">
        <w:rPr>
          <w:lang w:val="en-US"/>
        </w:rPr>
        <w:t>2543</w:t>
      </w:r>
      <w:r w:rsidRPr="00E4496F">
        <w:rPr>
          <w:lang w:val="en-US"/>
        </w:rPr>
        <w:t xml:space="preserve"> </w:t>
      </w:r>
      <w:r w:rsidRPr="00E4496F">
        <w:rPr>
          <w:cs/>
          <w:lang w:val="en-US"/>
        </w:rPr>
        <w:t>บริษัทย่อยดังกล่าวได้โอนภาระหนี้ที่มีต่อธนาคารดังกล่าวให้แก่บริษัท</w:t>
      </w:r>
      <w:r w:rsidRPr="00E4496F">
        <w:rPr>
          <w:rFonts w:hint="cs"/>
          <w:cs/>
          <w:lang w:val="en-US"/>
        </w:rPr>
        <w:t xml:space="preserve"> ต่อมาในปี </w:t>
      </w:r>
      <w:r w:rsidR="009E462A">
        <w:rPr>
          <w:lang w:val="en-US"/>
        </w:rPr>
        <w:t>2554</w:t>
      </w:r>
      <w:r w:rsidRPr="00E4496F">
        <w:rPr>
          <w:rFonts w:hint="cs"/>
          <w:cs/>
          <w:lang w:val="en-US"/>
        </w:rPr>
        <w:t xml:space="preserve"> </w:t>
      </w:r>
      <w:r w:rsidRPr="00E4496F">
        <w:rPr>
          <w:cs/>
        </w:rPr>
        <w:t>ที่ดิน</w:t>
      </w:r>
      <w:r w:rsidRPr="00E4496F">
        <w:rPr>
          <w:rFonts w:hint="cs"/>
          <w:cs/>
        </w:rPr>
        <w:t>ดังกล่าว</w:t>
      </w:r>
      <w:r w:rsidRPr="00E4496F">
        <w:rPr>
          <w:cs/>
        </w:rPr>
        <w:t>ได้รับการปลดจำนองจากธนาคาร</w:t>
      </w:r>
      <w:r w:rsidRPr="00E4496F">
        <w:rPr>
          <w:rFonts w:hint="cs"/>
          <w:cs/>
        </w:rPr>
        <w:t xml:space="preserve">แล้ว </w:t>
      </w:r>
      <w:r w:rsidRPr="00E4496F">
        <w:rPr>
          <w:rFonts w:hint="cs"/>
          <w:cs/>
          <w:lang w:val="en-US"/>
        </w:rPr>
        <w:t xml:space="preserve">และบริษัทย่อยดังกล่าวได้ขายที่ดินบางส่วนที่ซื้อมาจากบริษัท เพื่อนำไปชำระหนี้คืนที่เกิดจากการซื้อที่ดินเป็นจำนวนเงิน </w:t>
      </w:r>
      <w:r w:rsidR="00ED1128">
        <w:rPr>
          <w:lang w:val="en-US"/>
        </w:rPr>
        <w:t>68</w:t>
      </w:r>
      <w:r w:rsidRPr="00E4496F">
        <w:rPr>
          <w:rFonts w:hint="cs"/>
          <w:cs/>
          <w:lang w:val="en-US"/>
        </w:rPr>
        <w:t xml:space="preserve"> ล้านบาท</w:t>
      </w:r>
    </w:p>
    <w:p w14:paraId="2BE58977" w14:textId="77777777" w:rsidR="00F91B1B" w:rsidRPr="00E4496F" w:rsidRDefault="00F91B1B" w:rsidP="00636896">
      <w:pPr>
        <w:pStyle w:val="Bo-Blankline"/>
        <w:ind w:right="-115"/>
      </w:pPr>
    </w:p>
    <w:p w14:paraId="1FD77558" w14:textId="6A47BBC5" w:rsidR="005C345C" w:rsidRDefault="00D273AE" w:rsidP="00884799">
      <w:pPr>
        <w:pStyle w:val="Bo-C1Content"/>
        <w:ind w:right="-25"/>
        <w:rPr>
          <w:lang w:val="en-US"/>
        </w:rPr>
      </w:pPr>
      <w:r w:rsidRPr="00E4496F">
        <w:rPr>
          <w:rFonts w:hint="cs"/>
          <w:spacing w:val="6"/>
          <w:cs/>
          <w:lang w:val="en-US"/>
        </w:rPr>
        <w:t xml:space="preserve">ณ วันที่ </w:t>
      </w:r>
      <w:r w:rsidR="00C575A2">
        <w:rPr>
          <w:spacing w:val="-2"/>
          <w:lang w:val="en-US"/>
        </w:rPr>
        <w:t xml:space="preserve">30 </w:t>
      </w:r>
      <w:r w:rsidR="00C575A2">
        <w:rPr>
          <w:rFonts w:hint="cs"/>
          <w:spacing w:val="-2"/>
          <w:cs/>
          <w:lang w:val="en-US"/>
        </w:rPr>
        <w:t>มิถุนายน</w:t>
      </w:r>
      <w:r w:rsidR="004727AC" w:rsidRPr="00E4496F">
        <w:rPr>
          <w:rFonts w:hint="cs"/>
          <w:spacing w:val="-2"/>
          <w:cs/>
          <w:lang w:val="en-US"/>
        </w:rPr>
        <w:t xml:space="preserve"> </w:t>
      </w:r>
      <w:r w:rsidR="009E462A">
        <w:rPr>
          <w:spacing w:val="6"/>
          <w:lang w:val="en-US"/>
        </w:rPr>
        <w:t xml:space="preserve">2563 </w:t>
      </w:r>
      <w:r w:rsidRPr="00E4496F">
        <w:rPr>
          <w:rFonts w:hint="cs"/>
          <w:spacing w:val="6"/>
          <w:cs/>
          <w:lang w:val="en-US"/>
        </w:rPr>
        <w:t xml:space="preserve">บริษัทมีลูกหนี้บริษัทย่อยที่เกิดจากการซื้อขายที่ดินดังกล่าวมียอดคงเหลือจำนวน </w:t>
      </w:r>
      <w:r w:rsidR="00597A6E" w:rsidRPr="00E4496F">
        <w:rPr>
          <w:spacing w:val="6"/>
          <w:lang w:val="en-US"/>
        </w:rPr>
        <w:br/>
      </w:r>
      <w:r w:rsidR="001E6E65">
        <w:rPr>
          <w:spacing w:val="6"/>
          <w:lang w:val="en-US"/>
        </w:rPr>
        <w:t>422</w:t>
      </w:r>
      <w:r w:rsidRPr="00E4496F">
        <w:rPr>
          <w:rFonts w:hint="cs"/>
          <w:spacing w:val="6"/>
          <w:cs/>
          <w:lang w:val="en-US"/>
        </w:rPr>
        <w:t xml:space="preserve"> ล้านบาท</w:t>
      </w:r>
      <w:r w:rsidRPr="00E4496F">
        <w:rPr>
          <w:rFonts w:hint="cs"/>
          <w:cs/>
          <w:lang w:val="en-US"/>
        </w:rPr>
        <w:t xml:space="preserve"> และกำไรจากการขายรอรับรู้มียอด</w:t>
      </w:r>
      <w:r w:rsidRPr="00ED1128">
        <w:rPr>
          <w:rFonts w:hint="cs"/>
          <w:cs/>
          <w:lang w:val="en-US"/>
        </w:rPr>
        <w:t>คงเหลือ</w:t>
      </w:r>
      <w:r w:rsidRPr="001E6E65">
        <w:rPr>
          <w:rFonts w:hint="cs"/>
          <w:cs/>
          <w:lang w:val="en-US"/>
        </w:rPr>
        <w:t>จำนวน</w:t>
      </w:r>
      <w:r w:rsidR="005A01E9" w:rsidRPr="001E6E65">
        <w:rPr>
          <w:lang w:val="en-US"/>
        </w:rPr>
        <w:t xml:space="preserve"> </w:t>
      </w:r>
      <w:r w:rsidR="00ED1128" w:rsidRPr="001E6E65">
        <w:rPr>
          <w:lang w:val="en-US"/>
        </w:rPr>
        <w:t>35</w:t>
      </w:r>
      <w:r w:rsidRPr="001E6E65">
        <w:rPr>
          <w:rFonts w:hint="cs"/>
          <w:cs/>
          <w:lang w:val="en-US"/>
        </w:rPr>
        <w:t xml:space="preserve"> ล้านบาท และดอกเบี้ยรับรอรับรู้ </w:t>
      </w:r>
      <w:r w:rsidR="00ED1128" w:rsidRPr="001E6E65">
        <w:rPr>
          <w:lang w:val="en-US"/>
        </w:rPr>
        <w:t>134</w:t>
      </w:r>
      <w:r w:rsidRPr="00E4496F">
        <w:rPr>
          <w:rFonts w:hint="cs"/>
          <w:cs/>
          <w:lang w:val="en-US"/>
        </w:rPr>
        <w:t xml:space="preserve"> ล้านบาท </w:t>
      </w:r>
      <w:r w:rsidR="00597A6E" w:rsidRPr="00E4496F">
        <w:rPr>
          <w:lang w:val="en-US"/>
        </w:rPr>
        <w:br/>
      </w:r>
      <w:r w:rsidRPr="00E4496F">
        <w:rPr>
          <w:rFonts w:hint="cs"/>
          <w:cs/>
          <w:lang w:val="en-US"/>
        </w:rPr>
        <w:t>ได้แสดงในงบแสดงฐานะการเงินในงบการเงินเฉพาะกิจการ</w:t>
      </w:r>
    </w:p>
    <w:p w14:paraId="27BD8604" w14:textId="77777777" w:rsidR="00F15186" w:rsidRDefault="00F15186" w:rsidP="00F15186">
      <w:pPr>
        <w:pStyle w:val="Bo-Blankline"/>
        <w:rPr>
          <w:cs/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9E462A" w:rsidRPr="00744476" w14:paraId="27E6D7A2" w14:textId="77777777" w:rsidTr="00DB4670">
        <w:trPr>
          <w:tblHeader/>
        </w:trPr>
        <w:tc>
          <w:tcPr>
            <w:tcW w:w="3931" w:type="dxa"/>
          </w:tcPr>
          <w:p w14:paraId="2CCB0126" w14:textId="77777777" w:rsidR="009E462A" w:rsidRPr="00744476" w:rsidRDefault="009E462A" w:rsidP="00DB467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20"/>
                <w:szCs w:val="20"/>
                <w:lang w:val="en-US"/>
              </w:rPr>
              <w:br w:type="page"/>
            </w: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505" w:type="dxa"/>
            <w:gridSpan w:val="3"/>
          </w:tcPr>
          <w:p w14:paraId="02F7E367" w14:textId="77777777" w:rsidR="009E462A" w:rsidRPr="00744476" w:rsidRDefault="009E462A" w:rsidP="00DB467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ADB9CAA" w14:textId="77777777" w:rsidR="009E462A" w:rsidRPr="00744476" w:rsidRDefault="009E462A" w:rsidP="00DB467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56161314" w14:textId="77777777" w:rsidR="009E462A" w:rsidRPr="00744476" w:rsidRDefault="009E462A" w:rsidP="00DB467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55E1" w:rsidRPr="00744476" w14:paraId="6E226107" w14:textId="77777777" w:rsidTr="00DB4670">
        <w:trPr>
          <w:tblHeader/>
        </w:trPr>
        <w:tc>
          <w:tcPr>
            <w:tcW w:w="3931" w:type="dxa"/>
          </w:tcPr>
          <w:p w14:paraId="5DEB34DF" w14:textId="77777777" w:rsidR="002555E1" w:rsidRPr="00744476" w:rsidRDefault="002555E1" w:rsidP="002555E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35832BE" w14:textId="2212AD3A" w:rsidR="002555E1" w:rsidRPr="00CF6422" w:rsidRDefault="002555E1" w:rsidP="002555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099F73CD" w14:textId="77777777" w:rsidR="002555E1" w:rsidRPr="00CF6422" w:rsidRDefault="002555E1" w:rsidP="002555E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52A2B9B" w14:textId="77777777" w:rsidR="002555E1" w:rsidRPr="00CF6422" w:rsidRDefault="002555E1" w:rsidP="002555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7DD7B29F" w14:textId="77777777" w:rsidR="002555E1" w:rsidRPr="00CF6422" w:rsidRDefault="002555E1" w:rsidP="002555E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14:paraId="56EC6B61" w14:textId="2FF2D1AD" w:rsidR="002555E1" w:rsidRPr="00CF6422" w:rsidRDefault="002555E1" w:rsidP="002555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46E05E8D" w14:textId="77777777" w:rsidR="002555E1" w:rsidRPr="00CF6422" w:rsidRDefault="002555E1" w:rsidP="002555E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89819CC" w14:textId="77777777" w:rsidR="002555E1" w:rsidRPr="00CF6422" w:rsidRDefault="002555E1" w:rsidP="002555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555E1" w:rsidRPr="00744476" w14:paraId="217650CE" w14:textId="77777777" w:rsidTr="00DB4670">
        <w:trPr>
          <w:tblHeader/>
        </w:trPr>
        <w:tc>
          <w:tcPr>
            <w:tcW w:w="3931" w:type="dxa"/>
          </w:tcPr>
          <w:p w14:paraId="37F1330B" w14:textId="77777777" w:rsidR="002555E1" w:rsidRPr="00744476" w:rsidRDefault="002555E1" w:rsidP="002555E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B3FFD3F" w14:textId="3CFC6BB4" w:rsidR="002555E1" w:rsidRPr="00CF6422" w:rsidRDefault="002555E1" w:rsidP="002555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236" w:type="dxa"/>
          </w:tcPr>
          <w:p w14:paraId="20E321F8" w14:textId="77777777" w:rsidR="002555E1" w:rsidRPr="00CF6422" w:rsidRDefault="002555E1" w:rsidP="002555E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49AF6E4" w14:textId="77777777" w:rsidR="002555E1" w:rsidRPr="00CF6422" w:rsidRDefault="002555E1" w:rsidP="002555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</w:tcPr>
          <w:p w14:paraId="07FE73D4" w14:textId="77777777" w:rsidR="002555E1" w:rsidRPr="00CF6422" w:rsidRDefault="002555E1" w:rsidP="002555E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14:paraId="47AE4E2D" w14:textId="1146C79D" w:rsidR="002555E1" w:rsidRPr="00CF6422" w:rsidRDefault="002555E1" w:rsidP="002555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236" w:type="dxa"/>
          </w:tcPr>
          <w:p w14:paraId="04F9FD1A" w14:textId="77777777" w:rsidR="002555E1" w:rsidRPr="00CF6422" w:rsidRDefault="002555E1" w:rsidP="002555E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56F7F61" w14:textId="77777777" w:rsidR="002555E1" w:rsidRPr="00CF6422" w:rsidRDefault="002555E1" w:rsidP="002555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</w:tr>
      <w:tr w:rsidR="00DE20E1" w:rsidRPr="00744476" w14:paraId="5FC6B9D2" w14:textId="77777777" w:rsidTr="00DB4670">
        <w:trPr>
          <w:tblHeader/>
        </w:trPr>
        <w:tc>
          <w:tcPr>
            <w:tcW w:w="3931" w:type="dxa"/>
          </w:tcPr>
          <w:p w14:paraId="5306BAE3" w14:textId="77777777" w:rsidR="00DE20E1" w:rsidRPr="00744476" w:rsidRDefault="00DE20E1" w:rsidP="00DE20E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443C7E51" w14:textId="77777777" w:rsidR="00DE20E1" w:rsidRPr="00744476" w:rsidRDefault="00DE20E1" w:rsidP="00DE20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E20E1" w:rsidRPr="00744476" w14:paraId="54C6908C" w14:textId="77777777" w:rsidTr="00DB4670">
        <w:tc>
          <w:tcPr>
            <w:tcW w:w="3931" w:type="dxa"/>
          </w:tcPr>
          <w:p w14:paraId="65D3A9AB" w14:textId="77777777" w:rsidR="00DE20E1" w:rsidRPr="00744476" w:rsidRDefault="00DE20E1" w:rsidP="00DE20E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0420F30B" w14:textId="77777777" w:rsidR="00DE20E1" w:rsidRPr="00744476" w:rsidRDefault="00DE20E1" w:rsidP="00DE20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18B260" w14:textId="77777777" w:rsidR="00DE20E1" w:rsidRPr="00744476" w:rsidRDefault="00DE20E1" w:rsidP="00DE20E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18014B8" w14:textId="77777777" w:rsidR="00DE20E1" w:rsidRPr="00744476" w:rsidRDefault="00DE20E1" w:rsidP="00DE20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A7BCD2" w14:textId="77777777" w:rsidR="00DE20E1" w:rsidRPr="00744476" w:rsidRDefault="00DE20E1" w:rsidP="00DE20E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303A660" w14:textId="77777777" w:rsidR="00DE20E1" w:rsidRPr="00744476" w:rsidRDefault="00DE20E1" w:rsidP="00DE20E1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E125B70" w14:textId="77777777" w:rsidR="00DE20E1" w:rsidRPr="00744476" w:rsidRDefault="00DE20E1" w:rsidP="00DE20E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14A91C1" w14:textId="77777777" w:rsidR="00DE20E1" w:rsidRPr="00744476" w:rsidRDefault="00DE20E1" w:rsidP="00DE20E1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B443D" w:rsidRPr="00744476" w14:paraId="442C74FB" w14:textId="77777777" w:rsidTr="00FC7AAF">
        <w:tc>
          <w:tcPr>
            <w:tcW w:w="3931" w:type="dxa"/>
            <w:vAlign w:val="bottom"/>
          </w:tcPr>
          <w:p w14:paraId="60A43960" w14:textId="77777777" w:rsidR="001B443D" w:rsidRPr="00744476" w:rsidRDefault="001B443D" w:rsidP="001B443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73A1502" w14:textId="3127BFD0" w:rsidR="001B443D" w:rsidRPr="00744476" w:rsidRDefault="001B443D" w:rsidP="001B4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A44AE3E" w14:textId="77777777" w:rsidR="001B443D" w:rsidRPr="00744476" w:rsidRDefault="001B443D" w:rsidP="001B443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7DD4310" w14:textId="77777777" w:rsidR="001B443D" w:rsidRPr="00744476" w:rsidRDefault="001B443D" w:rsidP="001B4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E627BAD" w14:textId="77777777" w:rsidR="001B443D" w:rsidRPr="00744476" w:rsidRDefault="001B443D" w:rsidP="001B443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32F84E5" w14:textId="1B0A3B49" w:rsidR="001B443D" w:rsidRPr="00744476" w:rsidRDefault="001B443D" w:rsidP="001B443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3,044</w:t>
            </w:r>
          </w:p>
        </w:tc>
        <w:tc>
          <w:tcPr>
            <w:tcW w:w="236" w:type="dxa"/>
          </w:tcPr>
          <w:p w14:paraId="610A3881" w14:textId="77777777" w:rsidR="001B443D" w:rsidRPr="00744476" w:rsidRDefault="001B443D" w:rsidP="001B443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0269B9B" w14:textId="77777777" w:rsidR="001B443D" w:rsidRPr="00744476" w:rsidRDefault="001B443D" w:rsidP="001B443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4,585</w:t>
            </w:r>
          </w:p>
        </w:tc>
      </w:tr>
      <w:tr w:rsidR="001B443D" w:rsidRPr="00744476" w14:paraId="39382789" w14:textId="77777777" w:rsidTr="00FC7AAF">
        <w:tc>
          <w:tcPr>
            <w:tcW w:w="3931" w:type="dxa"/>
            <w:vAlign w:val="bottom"/>
          </w:tcPr>
          <w:p w14:paraId="78909BB2" w14:textId="77777777" w:rsidR="001B443D" w:rsidRPr="00744476" w:rsidRDefault="001B443D" w:rsidP="001B443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34" w:type="dxa"/>
            <w:shd w:val="clear" w:color="auto" w:fill="auto"/>
          </w:tcPr>
          <w:p w14:paraId="5EB1E5B0" w14:textId="5CF66C39" w:rsidR="001B443D" w:rsidRPr="00744476" w:rsidRDefault="001B443D" w:rsidP="001B4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9C56BAC" w14:textId="77777777" w:rsidR="001B443D" w:rsidRPr="00744476" w:rsidRDefault="001B443D" w:rsidP="001B443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5C0A469" w14:textId="77777777" w:rsidR="001B443D" w:rsidRPr="00744476" w:rsidRDefault="001B443D" w:rsidP="001B4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A7044CE" w14:textId="77777777" w:rsidR="001B443D" w:rsidRPr="00744476" w:rsidRDefault="001B443D" w:rsidP="001B443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00C8BEC" w14:textId="72912D08" w:rsidR="001B443D" w:rsidRPr="00744476" w:rsidRDefault="001B443D" w:rsidP="001B443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9,586</w:t>
            </w:r>
          </w:p>
        </w:tc>
        <w:tc>
          <w:tcPr>
            <w:tcW w:w="236" w:type="dxa"/>
          </w:tcPr>
          <w:p w14:paraId="1C60A498" w14:textId="77777777" w:rsidR="001B443D" w:rsidRPr="00744476" w:rsidRDefault="001B443D" w:rsidP="001B443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297161D" w14:textId="77777777" w:rsidR="001B443D" w:rsidRPr="00744476" w:rsidRDefault="001B443D" w:rsidP="001B443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9,086</w:t>
            </w:r>
          </w:p>
        </w:tc>
      </w:tr>
      <w:tr w:rsidR="001B443D" w:rsidRPr="00744476" w14:paraId="1E5D1D58" w14:textId="77777777" w:rsidTr="00FC7AAF">
        <w:tc>
          <w:tcPr>
            <w:tcW w:w="3931" w:type="dxa"/>
            <w:vAlign w:val="bottom"/>
          </w:tcPr>
          <w:p w14:paraId="3A5173CF" w14:textId="77777777" w:rsidR="001B443D" w:rsidRPr="00744476" w:rsidRDefault="001B443D" w:rsidP="001B443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พลาสติก โพลีน จำกัด</w:t>
            </w:r>
          </w:p>
        </w:tc>
        <w:tc>
          <w:tcPr>
            <w:tcW w:w="1134" w:type="dxa"/>
            <w:shd w:val="clear" w:color="auto" w:fill="auto"/>
          </w:tcPr>
          <w:p w14:paraId="61D49926" w14:textId="74A2A27E" w:rsidR="001B443D" w:rsidRPr="00744476" w:rsidRDefault="001B443D" w:rsidP="001B4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404358D" w14:textId="77777777" w:rsidR="001B443D" w:rsidRPr="00744476" w:rsidRDefault="001B443D" w:rsidP="001B443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0872789" w14:textId="77777777" w:rsidR="001B443D" w:rsidRPr="00744476" w:rsidRDefault="001B443D" w:rsidP="001B4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C0466EB" w14:textId="77777777" w:rsidR="001B443D" w:rsidRPr="00744476" w:rsidRDefault="001B443D" w:rsidP="001B443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FED2F65" w14:textId="4679755E" w:rsidR="001B443D" w:rsidRPr="00744476" w:rsidRDefault="001B443D" w:rsidP="001B443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29,624</w:t>
            </w:r>
          </w:p>
        </w:tc>
        <w:tc>
          <w:tcPr>
            <w:tcW w:w="236" w:type="dxa"/>
          </w:tcPr>
          <w:p w14:paraId="5940106E" w14:textId="77777777" w:rsidR="001B443D" w:rsidRPr="00744476" w:rsidRDefault="001B443D" w:rsidP="001B443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9C32488" w14:textId="77777777" w:rsidR="001B443D" w:rsidRPr="00744476" w:rsidRDefault="001B443D" w:rsidP="001B443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251,973</w:t>
            </w:r>
          </w:p>
        </w:tc>
      </w:tr>
      <w:tr w:rsidR="001B443D" w:rsidRPr="00744476" w14:paraId="77F339F7" w14:textId="77777777" w:rsidTr="00FC7AAF">
        <w:tc>
          <w:tcPr>
            <w:tcW w:w="3931" w:type="dxa"/>
            <w:vAlign w:val="bottom"/>
          </w:tcPr>
          <w:p w14:paraId="753B8BB0" w14:textId="77777777" w:rsidR="001B443D" w:rsidRPr="00744476" w:rsidRDefault="001B443D" w:rsidP="001B443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34" w:type="dxa"/>
            <w:shd w:val="clear" w:color="auto" w:fill="auto"/>
          </w:tcPr>
          <w:p w14:paraId="086ACD29" w14:textId="1E40A92C" w:rsidR="001B443D" w:rsidRPr="00744476" w:rsidRDefault="001B443D" w:rsidP="001B4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44D58DE" w14:textId="77777777" w:rsidR="001B443D" w:rsidRPr="00744476" w:rsidRDefault="001B443D" w:rsidP="001B443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656EE41" w14:textId="77777777" w:rsidR="001B443D" w:rsidRPr="00744476" w:rsidRDefault="001B443D" w:rsidP="001B4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FFEF087" w14:textId="77777777" w:rsidR="001B443D" w:rsidRPr="00744476" w:rsidRDefault="001B443D" w:rsidP="001B443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25E5EBC" w14:textId="3C987722" w:rsidR="001B443D" w:rsidRPr="00744476" w:rsidRDefault="001B443D" w:rsidP="001B4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9651729" w14:textId="77777777" w:rsidR="001B443D" w:rsidRPr="00744476" w:rsidRDefault="001B443D" w:rsidP="001B443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6363099" w14:textId="77777777" w:rsidR="001B443D" w:rsidRPr="00744476" w:rsidRDefault="001B443D" w:rsidP="001B443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</w:tr>
      <w:tr w:rsidR="001B443D" w:rsidRPr="00744476" w14:paraId="6A9DAC92" w14:textId="77777777" w:rsidTr="00FC7AAF">
        <w:tc>
          <w:tcPr>
            <w:tcW w:w="3931" w:type="dxa"/>
          </w:tcPr>
          <w:p w14:paraId="4903B782" w14:textId="77777777" w:rsidR="001B443D" w:rsidRPr="00744476" w:rsidRDefault="001B443D" w:rsidP="001B443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34" w:type="dxa"/>
            <w:shd w:val="clear" w:color="auto" w:fill="auto"/>
          </w:tcPr>
          <w:p w14:paraId="2EA3DCF4" w14:textId="31A6B7F4" w:rsidR="001B443D" w:rsidRPr="00744476" w:rsidRDefault="001B443D" w:rsidP="001B4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F60579A" w14:textId="77777777" w:rsidR="001B443D" w:rsidRPr="00744476" w:rsidRDefault="001B443D" w:rsidP="001B443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E0D9C6B" w14:textId="77777777" w:rsidR="001B443D" w:rsidRPr="00744476" w:rsidRDefault="001B443D" w:rsidP="001B4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B3676CF" w14:textId="77777777" w:rsidR="001B443D" w:rsidRPr="00744476" w:rsidRDefault="001B443D" w:rsidP="001B443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378B70C" w14:textId="401F20FA" w:rsidR="001B443D" w:rsidRPr="00744476" w:rsidRDefault="001B443D" w:rsidP="001B443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8,469</w:t>
            </w:r>
          </w:p>
        </w:tc>
        <w:tc>
          <w:tcPr>
            <w:tcW w:w="236" w:type="dxa"/>
          </w:tcPr>
          <w:p w14:paraId="391304A7" w14:textId="77777777" w:rsidR="001B443D" w:rsidRPr="00744476" w:rsidRDefault="001B443D" w:rsidP="001B443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9A64479" w14:textId="77777777" w:rsidR="001B443D" w:rsidRPr="00744476" w:rsidRDefault="001B443D" w:rsidP="001B443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5,393</w:t>
            </w:r>
          </w:p>
        </w:tc>
      </w:tr>
      <w:tr w:rsidR="001B443D" w:rsidRPr="00744476" w14:paraId="1BEC8CCF" w14:textId="77777777" w:rsidTr="00FC7AAF">
        <w:tc>
          <w:tcPr>
            <w:tcW w:w="3931" w:type="dxa"/>
          </w:tcPr>
          <w:p w14:paraId="3DF25C58" w14:textId="77777777" w:rsidR="001B443D" w:rsidRPr="00744476" w:rsidRDefault="001B443D" w:rsidP="001B443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34" w:type="dxa"/>
            <w:shd w:val="clear" w:color="auto" w:fill="auto"/>
          </w:tcPr>
          <w:p w14:paraId="15CD66C0" w14:textId="63EBE39B" w:rsidR="001B443D" w:rsidRPr="00744476" w:rsidRDefault="001B443D" w:rsidP="001B4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3EB91DF" w14:textId="77777777" w:rsidR="001B443D" w:rsidRPr="00744476" w:rsidRDefault="001B443D" w:rsidP="001B443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F47BB60" w14:textId="77777777" w:rsidR="001B443D" w:rsidRPr="00744476" w:rsidRDefault="001B443D" w:rsidP="001B4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DEC47E2" w14:textId="77777777" w:rsidR="001B443D" w:rsidRPr="00744476" w:rsidRDefault="001B443D" w:rsidP="001B443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C8EAC99" w14:textId="0540F78F" w:rsidR="001B443D" w:rsidRPr="00744476" w:rsidRDefault="001B443D" w:rsidP="001B443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14,989</w:t>
            </w:r>
          </w:p>
        </w:tc>
        <w:tc>
          <w:tcPr>
            <w:tcW w:w="236" w:type="dxa"/>
          </w:tcPr>
          <w:p w14:paraId="38806165" w14:textId="77777777" w:rsidR="001B443D" w:rsidRPr="00744476" w:rsidRDefault="001B443D" w:rsidP="001B443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0252441" w14:textId="77777777" w:rsidR="001B443D" w:rsidRPr="00744476" w:rsidRDefault="001B443D" w:rsidP="001B443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7,919</w:t>
            </w:r>
          </w:p>
        </w:tc>
      </w:tr>
      <w:tr w:rsidR="001B443D" w:rsidRPr="00744476" w14:paraId="1DB380C8" w14:textId="77777777" w:rsidTr="00FC7AAF">
        <w:tc>
          <w:tcPr>
            <w:tcW w:w="3931" w:type="dxa"/>
          </w:tcPr>
          <w:p w14:paraId="5CE2A7B5" w14:textId="77777777" w:rsidR="001B443D" w:rsidRPr="00744476" w:rsidRDefault="001B443D" w:rsidP="001B443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134" w:type="dxa"/>
            <w:shd w:val="clear" w:color="auto" w:fill="auto"/>
          </w:tcPr>
          <w:p w14:paraId="7E48A1AB" w14:textId="6B879496" w:rsidR="001B443D" w:rsidRPr="00744476" w:rsidRDefault="001B443D" w:rsidP="001B4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36F11EF" w14:textId="77777777" w:rsidR="001B443D" w:rsidRPr="00744476" w:rsidRDefault="001B443D" w:rsidP="001B443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70FDE8F" w14:textId="77777777" w:rsidR="001B443D" w:rsidRPr="00744476" w:rsidRDefault="001B443D" w:rsidP="001B4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6D9DA88" w14:textId="77777777" w:rsidR="001B443D" w:rsidRPr="00744476" w:rsidRDefault="001B443D" w:rsidP="001B443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EA1714A" w14:textId="2865C92C" w:rsidR="001B443D" w:rsidRDefault="001B443D" w:rsidP="001B4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2841494" w14:textId="77777777" w:rsidR="001B443D" w:rsidRPr="00744476" w:rsidRDefault="001B443D" w:rsidP="001B443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0162C6F" w14:textId="77777777" w:rsidR="001B443D" w:rsidRDefault="001B443D" w:rsidP="001B443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1B443D" w:rsidRPr="00744476" w14:paraId="2DDD9774" w14:textId="77777777" w:rsidTr="00DB4670">
        <w:tc>
          <w:tcPr>
            <w:tcW w:w="3931" w:type="dxa"/>
          </w:tcPr>
          <w:p w14:paraId="0A604636" w14:textId="77777777" w:rsidR="001B443D" w:rsidRPr="00744476" w:rsidRDefault="001B443D" w:rsidP="001B443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4" w:type="dxa"/>
          </w:tcPr>
          <w:p w14:paraId="2A723905" w14:textId="77777777" w:rsidR="001B443D" w:rsidRPr="00744476" w:rsidRDefault="001B443D" w:rsidP="001B443D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B023F84" w14:textId="77777777" w:rsidR="001B443D" w:rsidRPr="00744476" w:rsidRDefault="001B443D" w:rsidP="001B443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04BAED4" w14:textId="77777777" w:rsidR="001B443D" w:rsidRPr="00744476" w:rsidRDefault="001B443D" w:rsidP="001B443D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27EC8DF" w14:textId="77777777" w:rsidR="001B443D" w:rsidRPr="00744476" w:rsidRDefault="001B443D" w:rsidP="001B443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4ECBBED" w14:textId="77777777" w:rsidR="001B443D" w:rsidRPr="00744476" w:rsidRDefault="001B443D" w:rsidP="001B443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8F22D52" w14:textId="77777777" w:rsidR="001B443D" w:rsidRPr="00744476" w:rsidRDefault="001B443D" w:rsidP="001B443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DC15B6F" w14:textId="77777777" w:rsidR="001B443D" w:rsidRPr="00744476" w:rsidRDefault="001B443D" w:rsidP="001B443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15428" w:rsidRPr="00744476" w14:paraId="63661BF2" w14:textId="77777777" w:rsidTr="00FC7AAF">
        <w:tc>
          <w:tcPr>
            <w:tcW w:w="3931" w:type="dxa"/>
          </w:tcPr>
          <w:p w14:paraId="290806CC" w14:textId="77777777" w:rsidR="00815428" w:rsidRPr="00744476" w:rsidRDefault="00815428" w:rsidP="0081542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34" w:type="dxa"/>
            <w:shd w:val="clear" w:color="auto" w:fill="auto"/>
          </w:tcPr>
          <w:p w14:paraId="33F988CA" w14:textId="6F8D8411" w:rsidR="00815428" w:rsidRPr="00744476" w:rsidRDefault="00815428" w:rsidP="0081542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</w:t>
            </w:r>
            <w:r w:rsidR="00FC7A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921</w:t>
            </w:r>
          </w:p>
        </w:tc>
        <w:tc>
          <w:tcPr>
            <w:tcW w:w="236" w:type="dxa"/>
          </w:tcPr>
          <w:p w14:paraId="07018E92" w14:textId="77777777" w:rsidR="00815428" w:rsidRPr="00744476" w:rsidRDefault="00815428" w:rsidP="0081542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1C71AB4" w14:textId="77777777" w:rsidR="00815428" w:rsidRPr="00744476" w:rsidRDefault="00815428" w:rsidP="0081542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2,069</w:t>
            </w:r>
          </w:p>
        </w:tc>
        <w:tc>
          <w:tcPr>
            <w:tcW w:w="236" w:type="dxa"/>
          </w:tcPr>
          <w:p w14:paraId="2E5856EA" w14:textId="77777777" w:rsidR="00815428" w:rsidRPr="00744476" w:rsidRDefault="00815428" w:rsidP="0081542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E0B1B97" w14:textId="63E35481" w:rsidR="00815428" w:rsidRPr="00744476" w:rsidRDefault="00815428" w:rsidP="00815428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5B2E1565" w14:textId="77777777" w:rsidR="00815428" w:rsidRPr="00744476" w:rsidRDefault="00815428" w:rsidP="0081542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1F79D9C" w14:textId="77777777" w:rsidR="00815428" w:rsidRPr="00744476" w:rsidRDefault="00815428" w:rsidP="0081542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15428" w:rsidRPr="00744476" w14:paraId="2DAE58B3" w14:textId="77777777" w:rsidTr="00FC7AAF">
        <w:tc>
          <w:tcPr>
            <w:tcW w:w="3931" w:type="dxa"/>
          </w:tcPr>
          <w:p w14:paraId="5F4B0E8B" w14:textId="77777777" w:rsidR="00815428" w:rsidRPr="00744476" w:rsidRDefault="00815428" w:rsidP="0081542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34" w:type="dxa"/>
            <w:shd w:val="clear" w:color="auto" w:fill="auto"/>
          </w:tcPr>
          <w:p w14:paraId="5D79DF75" w14:textId="3ECA9FD6" w:rsidR="00815428" w:rsidRPr="00744476" w:rsidRDefault="00FC7AAF" w:rsidP="00FC7AAF">
            <w:pPr>
              <w:tabs>
                <w:tab w:val="decimal" w:pos="821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121,483</w:t>
            </w:r>
          </w:p>
        </w:tc>
        <w:tc>
          <w:tcPr>
            <w:tcW w:w="236" w:type="dxa"/>
          </w:tcPr>
          <w:p w14:paraId="277E7A1A" w14:textId="77777777" w:rsidR="00815428" w:rsidRPr="00744476" w:rsidRDefault="00815428" w:rsidP="0081542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A1EEED1" w14:textId="77777777" w:rsidR="00815428" w:rsidRPr="00744476" w:rsidRDefault="00815428" w:rsidP="0081542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84,896</w:t>
            </w:r>
          </w:p>
        </w:tc>
        <w:tc>
          <w:tcPr>
            <w:tcW w:w="236" w:type="dxa"/>
          </w:tcPr>
          <w:p w14:paraId="4FBCAAAE" w14:textId="77777777" w:rsidR="00815428" w:rsidRPr="00744476" w:rsidRDefault="00815428" w:rsidP="0081542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3ECBE7D" w14:textId="232DC98F" w:rsidR="00815428" w:rsidRPr="00744476" w:rsidRDefault="00815428" w:rsidP="00815428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121,049</w:t>
            </w:r>
          </w:p>
        </w:tc>
        <w:tc>
          <w:tcPr>
            <w:tcW w:w="236" w:type="dxa"/>
          </w:tcPr>
          <w:p w14:paraId="7C547CC0" w14:textId="77777777" w:rsidR="00815428" w:rsidRPr="00744476" w:rsidRDefault="00815428" w:rsidP="0081542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042CC8F" w14:textId="77777777" w:rsidR="00815428" w:rsidRPr="00744476" w:rsidRDefault="00815428" w:rsidP="00815428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84,452</w:t>
            </w:r>
          </w:p>
        </w:tc>
      </w:tr>
      <w:tr w:rsidR="00815428" w:rsidRPr="00744476" w14:paraId="55EA11B5" w14:textId="77777777" w:rsidTr="00FC7AAF">
        <w:tc>
          <w:tcPr>
            <w:tcW w:w="3931" w:type="dxa"/>
          </w:tcPr>
          <w:p w14:paraId="148DA133" w14:textId="77777777" w:rsidR="00815428" w:rsidRPr="00744476" w:rsidRDefault="00815428" w:rsidP="0081542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134" w:type="dxa"/>
            <w:shd w:val="clear" w:color="auto" w:fill="auto"/>
          </w:tcPr>
          <w:p w14:paraId="186DD0A9" w14:textId="3B846E88" w:rsidR="00815428" w:rsidRPr="00744476" w:rsidRDefault="00FC7AAF" w:rsidP="0081542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268,357</w:t>
            </w:r>
          </w:p>
        </w:tc>
        <w:tc>
          <w:tcPr>
            <w:tcW w:w="236" w:type="dxa"/>
          </w:tcPr>
          <w:p w14:paraId="47EAA089" w14:textId="77777777" w:rsidR="00815428" w:rsidRPr="00744476" w:rsidRDefault="00815428" w:rsidP="0081542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F1D8A01" w14:textId="77777777" w:rsidR="00815428" w:rsidRPr="00744476" w:rsidRDefault="00815428" w:rsidP="0081542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152,996</w:t>
            </w:r>
          </w:p>
        </w:tc>
        <w:tc>
          <w:tcPr>
            <w:tcW w:w="236" w:type="dxa"/>
          </w:tcPr>
          <w:p w14:paraId="7B4400DB" w14:textId="77777777" w:rsidR="00815428" w:rsidRPr="00744476" w:rsidRDefault="00815428" w:rsidP="0081542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AE1D01C" w14:textId="2E9A2D9F" w:rsidR="00815428" w:rsidRPr="00744476" w:rsidRDefault="00815428" w:rsidP="00815428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262,905</w:t>
            </w:r>
          </w:p>
        </w:tc>
        <w:tc>
          <w:tcPr>
            <w:tcW w:w="236" w:type="dxa"/>
          </w:tcPr>
          <w:p w14:paraId="43F9BA6F" w14:textId="77777777" w:rsidR="00815428" w:rsidRPr="00744476" w:rsidRDefault="00815428" w:rsidP="0081542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E71FC54" w14:textId="77777777" w:rsidR="00815428" w:rsidRPr="00744476" w:rsidRDefault="00815428" w:rsidP="00815428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148,736</w:t>
            </w:r>
          </w:p>
        </w:tc>
      </w:tr>
      <w:tr w:rsidR="00815428" w:rsidRPr="00744476" w14:paraId="369D0C89" w14:textId="77777777" w:rsidTr="00FC7AAF">
        <w:tc>
          <w:tcPr>
            <w:tcW w:w="3931" w:type="dxa"/>
            <w:vAlign w:val="bottom"/>
          </w:tcPr>
          <w:p w14:paraId="0FB63BE0" w14:textId="77777777" w:rsidR="00815428" w:rsidRPr="00744476" w:rsidRDefault="00815428" w:rsidP="0081542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23C229" w14:textId="491325D3" w:rsidR="00815428" w:rsidRPr="00744476" w:rsidRDefault="00FC7AAF" w:rsidP="0081542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392,761</w:t>
            </w:r>
          </w:p>
        </w:tc>
        <w:tc>
          <w:tcPr>
            <w:tcW w:w="236" w:type="dxa"/>
          </w:tcPr>
          <w:p w14:paraId="3FDC8B2B" w14:textId="77777777" w:rsidR="00815428" w:rsidRPr="00744476" w:rsidRDefault="00815428" w:rsidP="0081542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0AD3B628" w14:textId="77777777" w:rsidR="00815428" w:rsidRPr="00744476" w:rsidRDefault="00815428" w:rsidP="0081542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239,961</w:t>
            </w:r>
          </w:p>
        </w:tc>
        <w:tc>
          <w:tcPr>
            <w:tcW w:w="236" w:type="dxa"/>
          </w:tcPr>
          <w:p w14:paraId="76FFE595" w14:textId="77777777" w:rsidR="00815428" w:rsidRPr="00744476" w:rsidRDefault="00815428" w:rsidP="0081542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178927" w14:textId="61F5E6F5" w:rsidR="00815428" w:rsidRPr="00744476" w:rsidRDefault="00815428" w:rsidP="00815428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449,674</w:t>
            </w:r>
          </w:p>
        </w:tc>
        <w:tc>
          <w:tcPr>
            <w:tcW w:w="236" w:type="dxa"/>
          </w:tcPr>
          <w:p w14:paraId="6BF5791A" w14:textId="77777777" w:rsidR="00815428" w:rsidRPr="00744476" w:rsidRDefault="00815428" w:rsidP="0081542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4333D5C7" w14:textId="77777777" w:rsidR="00815428" w:rsidRPr="00744476" w:rsidRDefault="00815428" w:rsidP="00815428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512,167</w:t>
            </w:r>
          </w:p>
        </w:tc>
      </w:tr>
    </w:tbl>
    <w:p w14:paraId="41F6A40F" w14:textId="77777777" w:rsidR="00084DB1" w:rsidRDefault="00084DB1">
      <w:pPr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B427F8" w:rsidRPr="00744476" w14:paraId="2DD8EF55" w14:textId="77777777" w:rsidTr="00DB4670">
        <w:trPr>
          <w:tblHeader/>
        </w:trPr>
        <w:tc>
          <w:tcPr>
            <w:tcW w:w="3931" w:type="dxa"/>
          </w:tcPr>
          <w:p w14:paraId="2E00A772" w14:textId="77777777" w:rsidR="00B427F8" w:rsidRPr="00744476" w:rsidRDefault="00B427F8" w:rsidP="00DB4670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</w:rPr>
              <w:lastRenderedPageBreak/>
              <w:br w:type="page"/>
            </w: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เจ้าหนี้และเงินทดรองรับจากกิจการ</w:t>
            </w:r>
          </w:p>
        </w:tc>
        <w:tc>
          <w:tcPr>
            <w:tcW w:w="2505" w:type="dxa"/>
            <w:gridSpan w:val="3"/>
          </w:tcPr>
          <w:p w14:paraId="6A248BA4" w14:textId="77777777" w:rsidR="00B427F8" w:rsidRPr="00744476" w:rsidRDefault="00B427F8" w:rsidP="00DB467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70DFA82" w14:textId="77777777" w:rsidR="00B427F8" w:rsidRPr="00744476" w:rsidRDefault="00B427F8" w:rsidP="00DB467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0E4FFE3C" w14:textId="77777777" w:rsidR="00B427F8" w:rsidRPr="00744476" w:rsidRDefault="00B427F8" w:rsidP="00DB467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55E1" w:rsidRPr="00744476" w14:paraId="1A433A23" w14:textId="77777777" w:rsidTr="00DB4670">
        <w:trPr>
          <w:tblHeader/>
        </w:trPr>
        <w:tc>
          <w:tcPr>
            <w:tcW w:w="3931" w:type="dxa"/>
          </w:tcPr>
          <w:p w14:paraId="766257CF" w14:textId="77777777" w:rsidR="002555E1" w:rsidRPr="00744476" w:rsidRDefault="002555E1" w:rsidP="002555E1">
            <w:pPr>
              <w:spacing w:line="240" w:lineRule="atLeast"/>
              <w:ind w:left="270"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34" w:type="dxa"/>
          </w:tcPr>
          <w:p w14:paraId="35CF886D" w14:textId="6A5D2DEF" w:rsidR="002555E1" w:rsidRPr="00CF6422" w:rsidRDefault="002555E1" w:rsidP="002555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75B18A8C" w14:textId="77777777" w:rsidR="002555E1" w:rsidRPr="00CF6422" w:rsidRDefault="002555E1" w:rsidP="002555E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71D0B9B" w14:textId="77777777" w:rsidR="002555E1" w:rsidRPr="00CF6422" w:rsidRDefault="002555E1" w:rsidP="002555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7052FEC4" w14:textId="77777777" w:rsidR="002555E1" w:rsidRPr="00CF6422" w:rsidRDefault="002555E1" w:rsidP="002555E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14:paraId="3B048DA7" w14:textId="3C3535E7" w:rsidR="002555E1" w:rsidRPr="00CF6422" w:rsidRDefault="002555E1" w:rsidP="002555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38BB219A" w14:textId="77777777" w:rsidR="002555E1" w:rsidRPr="00CF6422" w:rsidRDefault="002555E1" w:rsidP="002555E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E04D3EE" w14:textId="77777777" w:rsidR="002555E1" w:rsidRPr="00CF6422" w:rsidRDefault="002555E1" w:rsidP="002555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555E1" w:rsidRPr="00744476" w14:paraId="357EB580" w14:textId="77777777" w:rsidTr="00DB4670">
        <w:trPr>
          <w:tblHeader/>
        </w:trPr>
        <w:tc>
          <w:tcPr>
            <w:tcW w:w="3931" w:type="dxa"/>
          </w:tcPr>
          <w:p w14:paraId="201A211D" w14:textId="77777777" w:rsidR="002555E1" w:rsidRPr="00744476" w:rsidRDefault="002555E1" w:rsidP="002555E1">
            <w:pPr>
              <w:spacing w:line="240" w:lineRule="atLeast"/>
              <w:ind w:left="270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25752B8E" w14:textId="1A090D8A" w:rsidR="002555E1" w:rsidRPr="00CF6422" w:rsidRDefault="002555E1" w:rsidP="002555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236" w:type="dxa"/>
          </w:tcPr>
          <w:p w14:paraId="1B14AE25" w14:textId="77777777" w:rsidR="002555E1" w:rsidRPr="00CF6422" w:rsidRDefault="002555E1" w:rsidP="002555E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36986D4" w14:textId="77777777" w:rsidR="002555E1" w:rsidRPr="00CF6422" w:rsidRDefault="002555E1" w:rsidP="002555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</w:tcPr>
          <w:p w14:paraId="02662E23" w14:textId="77777777" w:rsidR="002555E1" w:rsidRPr="00CF6422" w:rsidRDefault="002555E1" w:rsidP="002555E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14:paraId="2504B442" w14:textId="1D1CBD21" w:rsidR="002555E1" w:rsidRPr="00CF6422" w:rsidRDefault="002555E1" w:rsidP="002555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236" w:type="dxa"/>
          </w:tcPr>
          <w:p w14:paraId="4083FCA7" w14:textId="77777777" w:rsidR="002555E1" w:rsidRPr="00CF6422" w:rsidRDefault="002555E1" w:rsidP="002555E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28077C0" w14:textId="77777777" w:rsidR="002555E1" w:rsidRPr="00CF6422" w:rsidRDefault="002555E1" w:rsidP="002555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</w:tr>
      <w:tr w:rsidR="002555E1" w:rsidRPr="00744476" w14:paraId="5A53642E" w14:textId="77777777" w:rsidTr="00DB4670">
        <w:trPr>
          <w:tblHeader/>
        </w:trPr>
        <w:tc>
          <w:tcPr>
            <w:tcW w:w="3931" w:type="dxa"/>
          </w:tcPr>
          <w:p w14:paraId="5905C48B" w14:textId="77777777" w:rsidR="002555E1" w:rsidRPr="00744476" w:rsidRDefault="002555E1" w:rsidP="002555E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4D51E88E" w14:textId="77777777" w:rsidR="002555E1" w:rsidRPr="00744476" w:rsidRDefault="002555E1" w:rsidP="002555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555E1" w:rsidRPr="00744476" w14:paraId="7093236E" w14:textId="77777777" w:rsidTr="00DB4670">
        <w:tc>
          <w:tcPr>
            <w:tcW w:w="3931" w:type="dxa"/>
          </w:tcPr>
          <w:p w14:paraId="4C371552" w14:textId="77777777" w:rsidR="002555E1" w:rsidRPr="00744476" w:rsidRDefault="002555E1" w:rsidP="002555E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7839D81B" w14:textId="77777777" w:rsidR="002555E1" w:rsidRPr="00744476" w:rsidRDefault="002555E1" w:rsidP="002555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248489" w14:textId="77777777" w:rsidR="002555E1" w:rsidRPr="00744476" w:rsidRDefault="002555E1" w:rsidP="002555E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9FD5802" w14:textId="77777777" w:rsidR="002555E1" w:rsidRPr="00744476" w:rsidRDefault="002555E1" w:rsidP="002555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260F35" w14:textId="77777777" w:rsidR="002555E1" w:rsidRPr="00744476" w:rsidRDefault="002555E1" w:rsidP="002555E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A222CDD" w14:textId="77777777" w:rsidR="002555E1" w:rsidRPr="00744476" w:rsidRDefault="002555E1" w:rsidP="002555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1FCE23" w14:textId="77777777" w:rsidR="002555E1" w:rsidRPr="00744476" w:rsidRDefault="002555E1" w:rsidP="002555E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B33E2DD" w14:textId="77777777" w:rsidR="002555E1" w:rsidRPr="00744476" w:rsidRDefault="002555E1" w:rsidP="002555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443D" w:rsidRPr="00744476" w14:paraId="250EFD74" w14:textId="77777777" w:rsidTr="00FC7AAF">
        <w:tc>
          <w:tcPr>
            <w:tcW w:w="3931" w:type="dxa"/>
          </w:tcPr>
          <w:p w14:paraId="57C3296C" w14:textId="77777777" w:rsidR="001B443D" w:rsidRPr="00744476" w:rsidRDefault="001B443D" w:rsidP="001B443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34" w:type="dxa"/>
            <w:shd w:val="clear" w:color="auto" w:fill="auto"/>
          </w:tcPr>
          <w:p w14:paraId="7518F4D0" w14:textId="1A542D72" w:rsidR="001B443D" w:rsidRPr="00744476" w:rsidRDefault="001B443D" w:rsidP="001B4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974D4EF" w14:textId="77777777" w:rsidR="001B443D" w:rsidRPr="00744476" w:rsidRDefault="001B443D" w:rsidP="001B4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219BAF3" w14:textId="77777777" w:rsidR="001B443D" w:rsidRPr="00744476" w:rsidRDefault="001B443D" w:rsidP="001B4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025EC38" w14:textId="77777777" w:rsidR="001B443D" w:rsidRPr="00744476" w:rsidRDefault="001B443D" w:rsidP="001B443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9E40892" w14:textId="09DF43C5" w:rsidR="001B443D" w:rsidRPr="00744476" w:rsidRDefault="001B443D" w:rsidP="001B443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1,369</w:t>
            </w:r>
          </w:p>
        </w:tc>
        <w:tc>
          <w:tcPr>
            <w:tcW w:w="236" w:type="dxa"/>
          </w:tcPr>
          <w:p w14:paraId="2C2995EB" w14:textId="77777777" w:rsidR="001B443D" w:rsidRPr="00744476" w:rsidRDefault="001B443D" w:rsidP="001B443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526919C8" w14:textId="77777777" w:rsidR="001B443D" w:rsidRPr="00744476" w:rsidRDefault="001B443D" w:rsidP="001B443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1,478</w:t>
            </w:r>
          </w:p>
        </w:tc>
      </w:tr>
      <w:tr w:rsidR="001B443D" w:rsidRPr="00744476" w14:paraId="031ECCFD" w14:textId="77777777" w:rsidTr="00FC7AAF">
        <w:tc>
          <w:tcPr>
            <w:tcW w:w="3931" w:type="dxa"/>
            <w:vAlign w:val="bottom"/>
          </w:tcPr>
          <w:p w14:paraId="4B1DFEEA" w14:textId="77777777" w:rsidR="001B443D" w:rsidRPr="00744476" w:rsidRDefault="001B443D" w:rsidP="001B443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ทีพีไอ โพลีน เพาเวอร์ จำกัด 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8C9448D" w14:textId="2A602A5C" w:rsidR="001B443D" w:rsidRPr="00744476" w:rsidRDefault="001B443D" w:rsidP="001B4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C57C47E" w14:textId="77777777" w:rsidR="001B443D" w:rsidRPr="00744476" w:rsidRDefault="001B443D" w:rsidP="001B4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E19E580" w14:textId="77777777" w:rsidR="001B443D" w:rsidRPr="00744476" w:rsidRDefault="001B443D" w:rsidP="001B4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2861D2B" w14:textId="77777777" w:rsidR="001B443D" w:rsidRPr="00744476" w:rsidRDefault="001B443D" w:rsidP="001B443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E19C0E7" w14:textId="55379A88" w:rsidR="001B443D" w:rsidRPr="00744476" w:rsidRDefault="001B443D" w:rsidP="001B443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188,167</w:t>
            </w:r>
          </w:p>
        </w:tc>
        <w:tc>
          <w:tcPr>
            <w:tcW w:w="236" w:type="dxa"/>
          </w:tcPr>
          <w:p w14:paraId="7D0A464A" w14:textId="77777777" w:rsidR="001B443D" w:rsidRPr="00744476" w:rsidRDefault="001B443D" w:rsidP="001B443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0E378610" w14:textId="77777777" w:rsidR="001B443D" w:rsidRPr="00744476" w:rsidRDefault="001B443D" w:rsidP="001B443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569,442</w:t>
            </w:r>
          </w:p>
        </w:tc>
      </w:tr>
      <w:tr w:rsidR="001B443D" w:rsidRPr="00744476" w14:paraId="3B4D973B" w14:textId="77777777" w:rsidTr="00FC7AAF">
        <w:tc>
          <w:tcPr>
            <w:tcW w:w="3931" w:type="dxa"/>
            <w:vAlign w:val="bottom"/>
          </w:tcPr>
          <w:p w14:paraId="4FAAA9BA" w14:textId="77777777" w:rsidR="001B443D" w:rsidRPr="00744476" w:rsidRDefault="001B443D" w:rsidP="001B443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34" w:type="dxa"/>
            <w:shd w:val="clear" w:color="auto" w:fill="auto"/>
          </w:tcPr>
          <w:p w14:paraId="613E17AB" w14:textId="4645CAE3" w:rsidR="001B443D" w:rsidRPr="00744476" w:rsidRDefault="001B443D" w:rsidP="001B4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61ED676" w14:textId="77777777" w:rsidR="001B443D" w:rsidRPr="00744476" w:rsidRDefault="001B443D" w:rsidP="001B4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8163075" w14:textId="77777777" w:rsidR="001B443D" w:rsidRPr="00744476" w:rsidRDefault="001B443D" w:rsidP="001B4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64DA5D6" w14:textId="77777777" w:rsidR="001B443D" w:rsidRPr="00744476" w:rsidRDefault="001B443D" w:rsidP="001B443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BDFD875" w14:textId="51303590" w:rsidR="001B443D" w:rsidRPr="00744476" w:rsidRDefault="001B443D" w:rsidP="001B443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4,289</w:t>
            </w:r>
          </w:p>
        </w:tc>
        <w:tc>
          <w:tcPr>
            <w:tcW w:w="236" w:type="dxa"/>
          </w:tcPr>
          <w:p w14:paraId="557FF8EA" w14:textId="77777777" w:rsidR="001B443D" w:rsidRPr="00744476" w:rsidRDefault="001B443D" w:rsidP="001B443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297CFEF4" w14:textId="77777777" w:rsidR="001B443D" w:rsidRPr="00744476" w:rsidRDefault="001B443D" w:rsidP="001B443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2,140</w:t>
            </w:r>
          </w:p>
        </w:tc>
      </w:tr>
      <w:tr w:rsidR="001B443D" w:rsidRPr="00744476" w14:paraId="64075C85" w14:textId="77777777" w:rsidTr="00FC7AAF">
        <w:tc>
          <w:tcPr>
            <w:tcW w:w="3931" w:type="dxa"/>
            <w:vAlign w:val="bottom"/>
          </w:tcPr>
          <w:p w14:paraId="2AAF7BF1" w14:textId="77777777" w:rsidR="001B443D" w:rsidRPr="00744476" w:rsidRDefault="001B443D" w:rsidP="001B443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พลาสติก โพลีน จำกัด</w:t>
            </w:r>
          </w:p>
        </w:tc>
        <w:tc>
          <w:tcPr>
            <w:tcW w:w="1134" w:type="dxa"/>
            <w:shd w:val="clear" w:color="auto" w:fill="auto"/>
          </w:tcPr>
          <w:p w14:paraId="2932874C" w14:textId="7E853A88" w:rsidR="001B443D" w:rsidRPr="00744476" w:rsidRDefault="001B443D" w:rsidP="001B4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27D31AC" w14:textId="77777777" w:rsidR="001B443D" w:rsidRPr="00744476" w:rsidRDefault="001B443D" w:rsidP="001B4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7E75CC3" w14:textId="77777777" w:rsidR="001B443D" w:rsidRPr="00744476" w:rsidRDefault="001B443D" w:rsidP="001B4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1DE9768" w14:textId="77777777" w:rsidR="001B443D" w:rsidRPr="00744476" w:rsidRDefault="001B443D" w:rsidP="001B443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3634035" w14:textId="4183AD34" w:rsidR="001B443D" w:rsidRPr="00744476" w:rsidRDefault="001B443D" w:rsidP="001B443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  <w:tc>
          <w:tcPr>
            <w:tcW w:w="236" w:type="dxa"/>
          </w:tcPr>
          <w:p w14:paraId="51A2F969" w14:textId="77777777" w:rsidR="001B443D" w:rsidRPr="00744476" w:rsidRDefault="001B443D" w:rsidP="001B443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744707E9" w14:textId="77777777" w:rsidR="001B443D" w:rsidRPr="00744476" w:rsidRDefault="001B443D" w:rsidP="001B443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</w:p>
        </w:tc>
      </w:tr>
      <w:tr w:rsidR="001B443D" w:rsidRPr="00744476" w14:paraId="46FEBF04" w14:textId="77777777" w:rsidTr="00FC7AAF">
        <w:tc>
          <w:tcPr>
            <w:tcW w:w="3931" w:type="dxa"/>
            <w:vAlign w:val="bottom"/>
          </w:tcPr>
          <w:p w14:paraId="0975434B" w14:textId="77777777" w:rsidR="001B443D" w:rsidRPr="00744476" w:rsidRDefault="001B443D" w:rsidP="001B443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34" w:type="dxa"/>
            <w:shd w:val="clear" w:color="auto" w:fill="auto"/>
          </w:tcPr>
          <w:p w14:paraId="72A35A14" w14:textId="58236BF7" w:rsidR="001B443D" w:rsidRPr="00744476" w:rsidRDefault="001B443D" w:rsidP="001B4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FC39631" w14:textId="77777777" w:rsidR="001B443D" w:rsidRPr="00744476" w:rsidRDefault="001B443D" w:rsidP="001B4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D65C96B" w14:textId="77777777" w:rsidR="001B443D" w:rsidRPr="00744476" w:rsidRDefault="001B443D" w:rsidP="001B4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4ECCBD7" w14:textId="77777777" w:rsidR="001B443D" w:rsidRPr="00744476" w:rsidRDefault="001B443D" w:rsidP="001B443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B54B2E6" w14:textId="73988033" w:rsidR="001B443D" w:rsidRPr="00744476" w:rsidRDefault="001B443D" w:rsidP="001B443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2,087</w:t>
            </w:r>
          </w:p>
        </w:tc>
        <w:tc>
          <w:tcPr>
            <w:tcW w:w="236" w:type="dxa"/>
          </w:tcPr>
          <w:p w14:paraId="5B5FF972" w14:textId="77777777" w:rsidR="001B443D" w:rsidRPr="00744476" w:rsidRDefault="001B443D" w:rsidP="001B443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0BF166BB" w14:textId="77777777" w:rsidR="001B443D" w:rsidRPr="00744476" w:rsidRDefault="001B443D" w:rsidP="001B443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1,488</w:t>
            </w:r>
          </w:p>
        </w:tc>
      </w:tr>
      <w:tr w:rsidR="001B443D" w:rsidRPr="00744476" w14:paraId="700595C6" w14:textId="77777777" w:rsidTr="00FC7AAF">
        <w:tc>
          <w:tcPr>
            <w:tcW w:w="3931" w:type="dxa"/>
            <w:vAlign w:val="bottom"/>
          </w:tcPr>
          <w:p w14:paraId="35F2E74D" w14:textId="77777777" w:rsidR="001B443D" w:rsidRPr="00744476" w:rsidRDefault="001B443D" w:rsidP="001B443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476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ทีพีไอ รักษ์สุขภาพ </w:t>
            </w:r>
            <w:r w:rsidRPr="0074447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42A04F90" w14:textId="61F1C69C" w:rsidR="001B443D" w:rsidRPr="00744476" w:rsidRDefault="001B443D" w:rsidP="001B4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B1911F2" w14:textId="77777777" w:rsidR="001B443D" w:rsidRPr="00744476" w:rsidRDefault="001B443D" w:rsidP="001B4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BD22118" w14:textId="77777777" w:rsidR="001B443D" w:rsidRPr="00744476" w:rsidRDefault="001B443D" w:rsidP="001B4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74C67B1" w14:textId="77777777" w:rsidR="001B443D" w:rsidRPr="00744476" w:rsidRDefault="001B443D" w:rsidP="001B443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932C034" w14:textId="3C7B1C57" w:rsidR="001B443D" w:rsidRPr="00744476" w:rsidRDefault="001B443D" w:rsidP="001B443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2,508</w:t>
            </w:r>
          </w:p>
        </w:tc>
        <w:tc>
          <w:tcPr>
            <w:tcW w:w="236" w:type="dxa"/>
          </w:tcPr>
          <w:p w14:paraId="7B0448A1" w14:textId="77777777" w:rsidR="001B443D" w:rsidRPr="00744476" w:rsidRDefault="001B443D" w:rsidP="001B443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6E633C1A" w14:textId="77777777" w:rsidR="001B443D" w:rsidRPr="00744476" w:rsidRDefault="001B443D" w:rsidP="001B443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386</w:t>
            </w:r>
          </w:p>
        </w:tc>
      </w:tr>
      <w:tr w:rsidR="001B443D" w:rsidRPr="00744476" w14:paraId="4D507E7D" w14:textId="77777777" w:rsidTr="00FC7AAF">
        <w:tc>
          <w:tcPr>
            <w:tcW w:w="3931" w:type="dxa"/>
            <w:vAlign w:val="bottom"/>
          </w:tcPr>
          <w:p w14:paraId="214FAF2A" w14:textId="77777777" w:rsidR="001B443D" w:rsidRPr="00744476" w:rsidRDefault="001B443D" w:rsidP="001B443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476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ทีพีไอ ไบโอ ฟาร์มาซูติคอลส์ </w:t>
            </w:r>
            <w:r w:rsidRPr="0074447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08FF96D5" w14:textId="135D2D62" w:rsidR="001B443D" w:rsidRPr="00744476" w:rsidRDefault="001B443D" w:rsidP="001B4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04A222D" w14:textId="77777777" w:rsidR="001B443D" w:rsidRPr="00744476" w:rsidRDefault="001B443D" w:rsidP="001B4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70DE60C" w14:textId="77777777" w:rsidR="001B443D" w:rsidRPr="00744476" w:rsidRDefault="001B443D" w:rsidP="001B4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B3F420F" w14:textId="77777777" w:rsidR="001B443D" w:rsidRPr="00744476" w:rsidRDefault="001B443D" w:rsidP="001B443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4D62246" w14:textId="59FAFA2A" w:rsidR="001B443D" w:rsidRPr="00744476" w:rsidRDefault="001B443D" w:rsidP="001B443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637</w:t>
            </w:r>
          </w:p>
        </w:tc>
        <w:tc>
          <w:tcPr>
            <w:tcW w:w="236" w:type="dxa"/>
          </w:tcPr>
          <w:p w14:paraId="65EDB5C3" w14:textId="77777777" w:rsidR="001B443D" w:rsidRPr="00744476" w:rsidRDefault="001B443D" w:rsidP="001B443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6B62EDFA" w14:textId="77777777" w:rsidR="001B443D" w:rsidRPr="00744476" w:rsidRDefault="001B443D" w:rsidP="001B443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455</w:t>
            </w:r>
          </w:p>
        </w:tc>
      </w:tr>
      <w:tr w:rsidR="001B443D" w:rsidRPr="00744476" w14:paraId="202E3629" w14:textId="77777777" w:rsidTr="00DB4670">
        <w:tc>
          <w:tcPr>
            <w:tcW w:w="3931" w:type="dxa"/>
          </w:tcPr>
          <w:p w14:paraId="24116631" w14:textId="77777777" w:rsidR="001B443D" w:rsidRPr="00744476" w:rsidRDefault="001B443D" w:rsidP="001B443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4" w:type="dxa"/>
          </w:tcPr>
          <w:p w14:paraId="4A8A250A" w14:textId="77777777" w:rsidR="001B443D" w:rsidRPr="00744476" w:rsidRDefault="001B443D" w:rsidP="001B443D">
            <w:pPr>
              <w:tabs>
                <w:tab w:val="decimal" w:pos="82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0BBD629" w14:textId="77777777" w:rsidR="001B443D" w:rsidRPr="00744476" w:rsidRDefault="001B443D" w:rsidP="001B443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113C175" w14:textId="77777777" w:rsidR="001B443D" w:rsidRPr="00744476" w:rsidRDefault="001B443D" w:rsidP="001B443D">
            <w:pPr>
              <w:tabs>
                <w:tab w:val="decimal" w:pos="82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DF161D2" w14:textId="77777777" w:rsidR="001B443D" w:rsidRPr="00744476" w:rsidRDefault="001B443D" w:rsidP="001B443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0429799" w14:textId="77777777" w:rsidR="001B443D" w:rsidRPr="00744476" w:rsidRDefault="001B443D" w:rsidP="001B443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5BE880B" w14:textId="77777777" w:rsidR="001B443D" w:rsidRPr="00744476" w:rsidRDefault="001B443D" w:rsidP="001B443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5976086D" w14:textId="77777777" w:rsidR="001B443D" w:rsidRPr="00744476" w:rsidRDefault="001B443D" w:rsidP="001B443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15428" w:rsidRPr="00744476" w14:paraId="365FC148" w14:textId="77777777" w:rsidTr="00FC7AAF">
        <w:tc>
          <w:tcPr>
            <w:tcW w:w="3931" w:type="dxa"/>
            <w:vAlign w:val="bottom"/>
          </w:tcPr>
          <w:p w14:paraId="27E08056" w14:textId="77777777" w:rsidR="00815428" w:rsidRPr="00744476" w:rsidRDefault="00815428" w:rsidP="00815428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134" w:type="dxa"/>
            <w:shd w:val="clear" w:color="auto" w:fill="auto"/>
          </w:tcPr>
          <w:p w14:paraId="6AA83AFB" w14:textId="2B09E42E" w:rsidR="00815428" w:rsidRPr="00744476" w:rsidRDefault="00FC7AAF" w:rsidP="0081542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4,65</w:t>
            </w:r>
            <w:r w:rsidR="007625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52EBA3EC" w14:textId="77777777" w:rsidR="00815428" w:rsidRPr="00744476" w:rsidRDefault="00815428" w:rsidP="0081542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4FC6E6D" w14:textId="77777777" w:rsidR="00815428" w:rsidRPr="00744476" w:rsidRDefault="00815428" w:rsidP="0081542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243</w:t>
            </w:r>
          </w:p>
        </w:tc>
        <w:tc>
          <w:tcPr>
            <w:tcW w:w="236" w:type="dxa"/>
          </w:tcPr>
          <w:p w14:paraId="53250F55" w14:textId="77777777" w:rsidR="00815428" w:rsidRPr="00744476" w:rsidRDefault="00815428" w:rsidP="0081542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FCA1183" w14:textId="0C6CB854" w:rsidR="00815428" w:rsidRPr="00744476" w:rsidRDefault="00815428" w:rsidP="00815428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4,655</w:t>
            </w:r>
          </w:p>
        </w:tc>
        <w:tc>
          <w:tcPr>
            <w:tcW w:w="236" w:type="dxa"/>
          </w:tcPr>
          <w:p w14:paraId="160E9C12" w14:textId="77777777" w:rsidR="00815428" w:rsidRPr="00744476" w:rsidRDefault="00815428" w:rsidP="0081542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9860AF9" w14:textId="77777777" w:rsidR="00815428" w:rsidRPr="00744476" w:rsidRDefault="00815428" w:rsidP="00815428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243</w:t>
            </w:r>
          </w:p>
        </w:tc>
      </w:tr>
      <w:tr w:rsidR="00815428" w:rsidRPr="00744476" w14:paraId="713FCBE6" w14:textId="77777777" w:rsidTr="00FC7AAF">
        <w:tc>
          <w:tcPr>
            <w:tcW w:w="3931" w:type="dxa"/>
          </w:tcPr>
          <w:p w14:paraId="1286C44C" w14:textId="77777777" w:rsidR="00815428" w:rsidRPr="00744476" w:rsidRDefault="00815428" w:rsidP="0081542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25429E" w14:textId="264F4519" w:rsidR="00815428" w:rsidRPr="00744476" w:rsidRDefault="00FC7AAF" w:rsidP="0081542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1,822</w:t>
            </w:r>
          </w:p>
        </w:tc>
        <w:tc>
          <w:tcPr>
            <w:tcW w:w="236" w:type="dxa"/>
          </w:tcPr>
          <w:p w14:paraId="4B798B47" w14:textId="77777777" w:rsidR="00815428" w:rsidRPr="00744476" w:rsidRDefault="00815428" w:rsidP="0081542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10E10181" w14:textId="77777777" w:rsidR="00815428" w:rsidRPr="00744476" w:rsidRDefault="00815428" w:rsidP="0081542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2,530</w:t>
            </w:r>
          </w:p>
        </w:tc>
        <w:tc>
          <w:tcPr>
            <w:tcW w:w="236" w:type="dxa"/>
          </w:tcPr>
          <w:p w14:paraId="23037C1F" w14:textId="77777777" w:rsidR="00815428" w:rsidRPr="00744476" w:rsidRDefault="00815428" w:rsidP="0081542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7BD64F6" w14:textId="41E815A1" w:rsidR="00815428" w:rsidRPr="00744476" w:rsidRDefault="00815428" w:rsidP="0081542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7D717F2" w14:textId="77777777" w:rsidR="00815428" w:rsidRPr="00744476" w:rsidRDefault="00815428" w:rsidP="0081542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31BE6BF1" w14:textId="77777777" w:rsidR="00815428" w:rsidRPr="00744476" w:rsidRDefault="00815428" w:rsidP="0081542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15428" w:rsidRPr="00744476" w14:paraId="261D9EDB" w14:textId="77777777" w:rsidTr="00FC7AAF">
        <w:tc>
          <w:tcPr>
            <w:tcW w:w="3931" w:type="dxa"/>
          </w:tcPr>
          <w:p w14:paraId="377E1E1B" w14:textId="77777777" w:rsidR="00815428" w:rsidRPr="00744476" w:rsidRDefault="00815428" w:rsidP="0081542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55CCD8" w14:textId="58FD93ED" w:rsidR="00815428" w:rsidRPr="00744476" w:rsidRDefault="00FC7AAF" w:rsidP="0081542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912</w:t>
            </w:r>
          </w:p>
        </w:tc>
        <w:tc>
          <w:tcPr>
            <w:tcW w:w="236" w:type="dxa"/>
          </w:tcPr>
          <w:p w14:paraId="02A06EE9" w14:textId="77777777" w:rsidR="00815428" w:rsidRPr="00744476" w:rsidRDefault="00815428" w:rsidP="0081542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5FCB9E9C" w14:textId="77777777" w:rsidR="00815428" w:rsidRPr="00744476" w:rsidRDefault="00815428" w:rsidP="0081542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585</w:t>
            </w:r>
          </w:p>
        </w:tc>
        <w:tc>
          <w:tcPr>
            <w:tcW w:w="236" w:type="dxa"/>
          </w:tcPr>
          <w:p w14:paraId="2190A8D5" w14:textId="77777777" w:rsidR="00815428" w:rsidRPr="00744476" w:rsidRDefault="00815428" w:rsidP="0081542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5A9BBE9" w14:textId="7F929448" w:rsidR="00815428" w:rsidRPr="00744476" w:rsidRDefault="00815428" w:rsidP="00815428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837</w:t>
            </w:r>
          </w:p>
        </w:tc>
        <w:tc>
          <w:tcPr>
            <w:tcW w:w="236" w:type="dxa"/>
          </w:tcPr>
          <w:p w14:paraId="1B9AACE4" w14:textId="77777777" w:rsidR="00815428" w:rsidRPr="00744476" w:rsidRDefault="00815428" w:rsidP="0081542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7E7791A" w14:textId="77777777" w:rsidR="00815428" w:rsidRPr="00744476" w:rsidRDefault="00815428" w:rsidP="00815428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547</w:t>
            </w:r>
          </w:p>
        </w:tc>
      </w:tr>
      <w:tr w:rsidR="00815428" w:rsidRPr="00744476" w14:paraId="25CBCA2B" w14:textId="77777777" w:rsidTr="00FC7AAF">
        <w:tc>
          <w:tcPr>
            <w:tcW w:w="3931" w:type="dxa"/>
          </w:tcPr>
          <w:p w14:paraId="59640B2D" w14:textId="77777777" w:rsidR="00815428" w:rsidRPr="00744476" w:rsidRDefault="00815428" w:rsidP="0081542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6E0DB275" w14:textId="77777777" w:rsidR="00815428" w:rsidRPr="00744476" w:rsidRDefault="00815428" w:rsidP="0081542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E842F09" w14:textId="77777777" w:rsidR="00815428" w:rsidRPr="00744476" w:rsidRDefault="00815428" w:rsidP="0081542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00D41E9" w14:textId="77777777" w:rsidR="00815428" w:rsidRPr="00744476" w:rsidRDefault="00815428" w:rsidP="0081542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7A67916" w14:textId="77777777" w:rsidR="00815428" w:rsidRPr="00744476" w:rsidRDefault="00815428" w:rsidP="0081542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8801AFB" w14:textId="77777777" w:rsidR="00815428" w:rsidRPr="00744476" w:rsidRDefault="00815428" w:rsidP="00815428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597EECB" w14:textId="77777777" w:rsidR="00815428" w:rsidRPr="00744476" w:rsidRDefault="00815428" w:rsidP="0081542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0B0B2E5" w14:textId="77777777" w:rsidR="00815428" w:rsidRPr="00744476" w:rsidRDefault="00815428" w:rsidP="00815428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15428" w:rsidRPr="00744476" w14:paraId="0EFB48A7" w14:textId="77777777" w:rsidTr="00FC7AAF">
        <w:tc>
          <w:tcPr>
            <w:tcW w:w="3931" w:type="dxa"/>
          </w:tcPr>
          <w:p w14:paraId="16179855" w14:textId="77777777" w:rsidR="00815428" w:rsidRPr="00744476" w:rsidRDefault="00815428" w:rsidP="0081542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223BBE03" w14:textId="7A9EA617" w:rsidR="00815428" w:rsidRPr="00744476" w:rsidRDefault="00815428" w:rsidP="0081542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FC7A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</w:p>
        </w:tc>
        <w:tc>
          <w:tcPr>
            <w:tcW w:w="236" w:type="dxa"/>
          </w:tcPr>
          <w:p w14:paraId="68F5375A" w14:textId="77777777" w:rsidR="00815428" w:rsidRPr="00744476" w:rsidRDefault="00815428" w:rsidP="0081542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25975BA" w14:textId="77777777" w:rsidR="00815428" w:rsidRPr="00744476" w:rsidRDefault="00815428" w:rsidP="0081542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760</w:t>
            </w:r>
          </w:p>
        </w:tc>
        <w:tc>
          <w:tcPr>
            <w:tcW w:w="236" w:type="dxa"/>
          </w:tcPr>
          <w:p w14:paraId="5D0627FA" w14:textId="77777777" w:rsidR="00815428" w:rsidRPr="00744476" w:rsidRDefault="00815428" w:rsidP="0081542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0387FA1" w14:textId="65E1FD71" w:rsidR="00815428" w:rsidRPr="00744476" w:rsidRDefault="00815428" w:rsidP="00815428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441</w:t>
            </w:r>
          </w:p>
        </w:tc>
        <w:tc>
          <w:tcPr>
            <w:tcW w:w="236" w:type="dxa"/>
          </w:tcPr>
          <w:p w14:paraId="22852D37" w14:textId="77777777" w:rsidR="00815428" w:rsidRPr="00744476" w:rsidRDefault="00815428" w:rsidP="0081542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A2455C5" w14:textId="77777777" w:rsidR="00815428" w:rsidRPr="00744476" w:rsidRDefault="00815428" w:rsidP="00815428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401</w:t>
            </w:r>
          </w:p>
        </w:tc>
      </w:tr>
      <w:tr w:rsidR="00815428" w:rsidRPr="00744476" w14:paraId="4FFA237E" w14:textId="77777777" w:rsidTr="00FC7AAF">
        <w:tc>
          <w:tcPr>
            <w:tcW w:w="3931" w:type="dxa"/>
          </w:tcPr>
          <w:p w14:paraId="591ED93A" w14:textId="77777777" w:rsidR="00815428" w:rsidRPr="00744476" w:rsidRDefault="00815428" w:rsidP="0081542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806682" w14:textId="14691485" w:rsidR="00815428" w:rsidRPr="00744476" w:rsidRDefault="00FC7AAF" w:rsidP="0081542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2,667</w:t>
            </w:r>
          </w:p>
        </w:tc>
        <w:tc>
          <w:tcPr>
            <w:tcW w:w="236" w:type="dxa"/>
          </w:tcPr>
          <w:p w14:paraId="4BE933EF" w14:textId="77777777" w:rsidR="00815428" w:rsidRPr="00744476" w:rsidRDefault="00815428" w:rsidP="0081542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4C7A4631" w14:textId="77777777" w:rsidR="00815428" w:rsidRPr="00744476" w:rsidRDefault="00815428" w:rsidP="0081542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5,560</w:t>
            </w:r>
          </w:p>
        </w:tc>
        <w:tc>
          <w:tcPr>
            <w:tcW w:w="236" w:type="dxa"/>
          </w:tcPr>
          <w:p w14:paraId="09E3B4FF" w14:textId="77777777" w:rsidR="00815428" w:rsidRPr="00744476" w:rsidRDefault="00815428" w:rsidP="0081542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FA36363" w14:textId="29C4C2C0" w:rsidR="00815428" w:rsidRPr="00744476" w:rsidRDefault="00815428" w:rsidP="00815428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728</w:t>
            </w:r>
          </w:p>
        </w:tc>
        <w:tc>
          <w:tcPr>
            <w:tcW w:w="236" w:type="dxa"/>
          </w:tcPr>
          <w:p w14:paraId="3A28DB7B" w14:textId="77777777" w:rsidR="00815428" w:rsidRPr="00744476" w:rsidRDefault="00815428" w:rsidP="0081542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C78C3BE" w14:textId="77777777" w:rsidR="00815428" w:rsidRPr="00744476" w:rsidRDefault="00815428" w:rsidP="00815428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4,867</w:t>
            </w:r>
          </w:p>
        </w:tc>
      </w:tr>
      <w:tr w:rsidR="00815428" w:rsidRPr="00744476" w14:paraId="4364192D" w14:textId="77777777" w:rsidTr="00FC7AAF">
        <w:tc>
          <w:tcPr>
            <w:tcW w:w="3931" w:type="dxa"/>
          </w:tcPr>
          <w:p w14:paraId="4A307FF3" w14:textId="77777777" w:rsidR="00815428" w:rsidRPr="00744476" w:rsidRDefault="00815428" w:rsidP="0081542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ธนาพรชัย จำกัด</w:t>
            </w:r>
          </w:p>
        </w:tc>
        <w:tc>
          <w:tcPr>
            <w:tcW w:w="1134" w:type="dxa"/>
            <w:shd w:val="clear" w:color="auto" w:fill="auto"/>
          </w:tcPr>
          <w:p w14:paraId="41A96BB0" w14:textId="56FC2E37" w:rsidR="00815428" w:rsidRPr="00744476" w:rsidRDefault="00815428" w:rsidP="0081542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FC7A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1B9513AF" w14:textId="77777777" w:rsidR="00815428" w:rsidRPr="00744476" w:rsidRDefault="00815428" w:rsidP="0081542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120E4C2" w14:textId="77777777" w:rsidR="00815428" w:rsidRPr="00744476" w:rsidRDefault="00815428" w:rsidP="0081542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149</w:t>
            </w:r>
          </w:p>
        </w:tc>
        <w:tc>
          <w:tcPr>
            <w:tcW w:w="236" w:type="dxa"/>
          </w:tcPr>
          <w:p w14:paraId="25F4CB8F" w14:textId="77777777" w:rsidR="00815428" w:rsidRPr="00744476" w:rsidRDefault="00815428" w:rsidP="0081542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B31E1B3" w14:textId="7C700C66" w:rsidR="00815428" w:rsidRPr="00744476" w:rsidRDefault="00815428" w:rsidP="00815428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</w:t>
            </w:r>
          </w:p>
        </w:tc>
        <w:tc>
          <w:tcPr>
            <w:tcW w:w="236" w:type="dxa"/>
          </w:tcPr>
          <w:p w14:paraId="03AC6513" w14:textId="77777777" w:rsidR="00815428" w:rsidRPr="00744476" w:rsidRDefault="00815428" w:rsidP="0081542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7AE439A" w14:textId="77777777" w:rsidR="00815428" w:rsidRPr="00744476" w:rsidRDefault="00815428" w:rsidP="00815428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</w:t>
            </w:r>
          </w:p>
        </w:tc>
      </w:tr>
      <w:tr w:rsidR="00815428" w:rsidRPr="00744476" w14:paraId="64229E95" w14:textId="77777777" w:rsidTr="00FC7AAF">
        <w:tc>
          <w:tcPr>
            <w:tcW w:w="3931" w:type="dxa"/>
            <w:vAlign w:val="bottom"/>
          </w:tcPr>
          <w:p w14:paraId="7226AFF5" w14:textId="77777777" w:rsidR="00815428" w:rsidRPr="00744476" w:rsidRDefault="00815428" w:rsidP="0081542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393753" w14:textId="10894034" w:rsidR="00815428" w:rsidRPr="00744476" w:rsidRDefault="00FC7AAF" w:rsidP="0081542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10,90</w:t>
            </w:r>
            <w:r w:rsidR="007625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1B0C4598" w14:textId="77777777" w:rsidR="00815428" w:rsidRPr="00744476" w:rsidRDefault="00815428" w:rsidP="0081542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40D694E9" w14:textId="77777777" w:rsidR="00815428" w:rsidRPr="00744476" w:rsidRDefault="00815428" w:rsidP="0081542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9,827</w:t>
            </w:r>
          </w:p>
        </w:tc>
        <w:tc>
          <w:tcPr>
            <w:tcW w:w="236" w:type="dxa"/>
          </w:tcPr>
          <w:p w14:paraId="031B8D6F" w14:textId="77777777" w:rsidR="00815428" w:rsidRPr="00744476" w:rsidRDefault="00815428" w:rsidP="0081542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0D862F" w14:textId="71989E49" w:rsidR="00815428" w:rsidRPr="00744476" w:rsidRDefault="00815428" w:rsidP="00815428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205,847</w:t>
            </w:r>
          </w:p>
        </w:tc>
        <w:tc>
          <w:tcPr>
            <w:tcW w:w="236" w:type="dxa"/>
          </w:tcPr>
          <w:p w14:paraId="48E18F05" w14:textId="77777777" w:rsidR="00815428" w:rsidRPr="00744476" w:rsidRDefault="00815428" w:rsidP="0081542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10388A69" w14:textId="77777777" w:rsidR="00815428" w:rsidRPr="00744476" w:rsidRDefault="00815428" w:rsidP="00815428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581,604</w:t>
            </w:r>
          </w:p>
        </w:tc>
      </w:tr>
    </w:tbl>
    <w:p w14:paraId="1F2A9C10" w14:textId="77777777" w:rsidR="001C1D6B" w:rsidRDefault="001C1D6B" w:rsidP="001C1D6B">
      <w:pPr>
        <w:pStyle w:val="Bo-Blankline"/>
        <w:rPr>
          <w:cs/>
        </w:rPr>
      </w:pPr>
    </w:p>
    <w:p w14:paraId="40B1D4CC" w14:textId="77777777" w:rsidR="001C1D6B" w:rsidRDefault="001C1D6B">
      <w:pPr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cs/>
        </w:rPr>
        <w:br w:type="page"/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36"/>
        <w:gridCol w:w="1115"/>
        <w:gridCol w:w="260"/>
        <w:gridCol w:w="1180"/>
        <w:gridCol w:w="245"/>
        <w:gridCol w:w="1099"/>
        <w:gridCol w:w="6"/>
      </w:tblGrid>
      <w:tr w:rsidR="008B59B5" w:rsidRPr="00A82EE4" w14:paraId="3D874842" w14:textId="77777777" w:rsidTr="005B34D6">
        <w:trPr>
          <w:gridAfter w:val="1"/>
          <w:wAfter w:w="6" w:type="dxa"/>
        </w:trPr>
        <w:tc>
          <w:tcPr>
            <w:tcW w:w="3870" w:type="dxa"/>
          </w:tcPr>
          <w:p w14:paraId="013D7ECA" w14:textId="77777777" w:rsidR="008B59B5" w:rsidRPr="001E6E65" w:rsidRDefault="008B59B5" w:rsidP="008B59B5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1E6E6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ส่วนของหนี้สินตามสัญญาเช่าที่ถึงกำหนดชำระ</w:t>
            </w:r>
          </w:p>
        </w:tc>
        <w:tc>
          <w:tcPr>
            <w:tcW w:w="2521" w:type="dxa"/>
            <w:gridSpan w:val="3"/>
          </w:tcPr>
          <w:p w14:paraId="2F35B558" w14:textId="77777777" w:rsidR="008B59B5" w:rsidRDefault="008B59B5" w:rsidP="008B59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3A7AC005" w14:textId="77777777" w:rsidR="008B59B5" w:rsidRDefault="008B59B5" w:rsidP="008B59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24" w:type="dxa"/>
            <w:gridSpan w:val="3"/>
          </w:tcPr>
          <w:p w14:paraId="12255700" w14:textId="77777777" w:rsidR="008B59B5" w:rsidRPr="00A82EE4" w:rsidRDefault="008B59B5" w:rsidP="008B59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55E1" w14:paraId="5442CAC9" w14:textId="77777777" w:rsidTr="005B34D6">
        <w:tc>
          <w:tcPr>
            <w:tcW w:w="3870" w:type="dxa"/>
          </w:tcPr>
          <w:p w14:paraId="09EBDABB" w14:textId="77777777" w:rsidR="002555E1" w:rsidRPr="00776898" w:rsidRDefault="002555E1" w:rsidP="002555E1">
            <w:pPr>
              <w:spacing w:line="240" w:lineRule="auto"/>
              <w:ind w:left="160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1E6E6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70" w:type="dxa"/>
          </w:tcPr>
          <w:p w14:paraId="3832E7BD" w14:textId="12161983" w:rsidR="002555E1" w:rsidRPr="00F32380" w:rsidRDefault="002555E1" w:rsidP="002555E1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13F11328" w14:textId="77777777" w:rsidR="002555E1" w:rsidRDefault="002555E1" w:rsidP="002555E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2278A2AD" w14:textId="77777777" w:rsidR="002555E1" w:rsidRDefault="002555E1" w:rsidP="002555E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0" w:type="dxa"/>
          </w:tcPr>
          <w:p w14:paraId="090582B8" w14:textId="77777777" w:rsidR="002555E1" w:rsidRDefault="002555E1" w:rsidP="002555E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3748557" w14:textId="1BD47375" w:rsidR="002555E1" w:rsidRPr="00F32380" w:rsidRDefault="002555E1" w:rsidP="002555E1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5" w:type="dxa"/>
          </w:tcPr>
          <w:p w14:paraId="182C32CC" w14:textId="77777777" w:rsidR="002555E1" w:rsidRDefault="002555E1" w:rsidP="002555E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72A58DEE" w14:textId="77777777" w:rsidR="002555E1" w:rsidRDefault="002555E1" w:rsidP="002555E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555E1" w14:paraId="779654E4" w14:textId="77777777" w:rsidTr="005B34D6">
        <w:tc>
          <w:tcPr>
            <w:tcW w:w="3870" w:type="dxa"/>
          </w:tcPr>
          <w:p w14:paraId="216A6D71" w14:textId="77777777" w:rsidR="002555E1" w:rsidRPr="00FC5BFF" w:rsidRDefault="002555E1" w:rsidP="002555E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AF55B86" w14:textId="6E09D689" w:rsidR="002555E1" w:rsidRPr="00F32380" w:rsidRDefault="002555E1" w:rsidP="002555E1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236" w:type="dxa"/>
          </w:tcPr>
          <w:p w14:paraId="01C4E47F" w14:textId="77777777" w:rsidR="002555E1" w:rsidRDefault="002555E1" w:rsidP="002555E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97E942E" w14:textId="77777777" w:rsidR="002555E1" w:rsidRDefault="002555E1" w:rsidP="002555E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60" w:type="dxa"/>
          </w:tcPr>
          <w:p w14:paraId="0807A3D3" w14:textId="77777777" w:rsidR="002555E1" w:rsidRDefault="002555E1" w:rsidP="002555E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8248A7B" w14:textId="77777777" w:rsidR="002555E1" w:rsidRPr="00F32380" w:rsidRDefault="002555E1" w:rsidP="002555E1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2563</w:t>
            </w:r>
          </w:p>
        </w:tc>
        <w:tc>
          <w:tcPr>
            <w:tcW w:w="245" w:type="dxa"/>
          </w:tcPr>
          <w:p w14:paraId="1CE14656" w14:textId="77777777" w:rsidR="002555E1" w:rsidRDefault="002555E1" w:rsidP="002555E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095406D2" w14:textId="77777777" w:rsidR="002555E1" w:rsidRDefault="002555E1" w:rsidP="002555E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2555E1" w:rsidRPr="00D87537" w14:paraId="786C9F1E" w14:textId="77777777" w:rsidTr="005B34D6">
        <w:trPr>
          <w:gridAfter w:val="1"/>
          <w:wAfter w:w="6" w:type="dxa"/>
        </w:trPr>
        <w:tc>
          <w:tcPr>
            <w:tcW w:w="3870" w:type="dxa"/>
          </w:tcPr>
          <w:p w14:paraId="5D43AE48" w14:textId="77777777" w:rsidR="002555E1" w:rsidRPr="00970BCB" w:rsidRDefault="002555E1" w:rsidP="002555E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5" w:type="dxa"/>
            <w:gridSpan w:val="7"/>
          </w:tcPr>
          <w:p w14:paraId="0881D8F3" w14:textId="77777777" w:rsidR="002555E1" w:rsidRPr="00D87537" w:rsidRDefault="002555E1" w:rsidP="002555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555E1" w:rsidRPr="0033434F" w14:paraId="78DCA0B1" w14:textId="77777777" w:rsidTr="005B34D6">
        <w:tc>
          <w:tcPr>
            <w:tcW w:w="3870" w:type="dxa"/>
          </w:tcPr>
          <w:p w14:paraId="7A212E9E" w14:textId="77777777" w:rsidR="002555E1" w:rsidRPr="00C12557" w:rsidRDefault="002555E1" w:rsidP="002555E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70" w:type="dxa"/>
            <w:shd w:val="clear" w:color="auto" w:fill="auto"/>
          </w:tcPr>
          <w:p w14:paraId="660652D1" w14:textId="77777777" w:rsidR="002555E1" w:rsidRPr="0033434F" w:rsidRDefault="002555E1" w:rsidP="002555E1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BA3F9AA" w14:textId="77777777" w:rsidR="002555E1" w:rsidRDefault="002555E1" w:rsidP="002555E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CADAB26" w14:textId="77777777" w:rsidR="002555E1" w:rsidRPr="0033434F" w:rsidRDefault="002555E1" w:rsidP="002555E1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2D8BBA15" w14:textId="77777777" w:rsidR="002555E1" w:rsidRPr="00BE704B" w:rsidRDefault="002555E1" w:rsidP="002555E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46E730C" w14:textId="77777777" w:rsidR="002555E1" w:rsidRPr="0033434F" w:rsidRDefault="002555E1" w:rsidP="002555E1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7C406EC5" w14:textId="77777777" w:rsidR="002555E1" w:rsidRPr="00BE704B" w:rsidRDefault="002555E1" w:rsidP="002555E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4EE66C7C" w14:textId="77777777" w:rsidR="002555E1" w:rsidRPr="0033434F" w:rsidRDefault="002555E1" w:rsidP="002555E1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15428" w:rsidRPr="0033434F" w14:paraId="1CF0A8D3" w14:textId="77777777" w:rsidTr="009D5BB3">
        <w:tc>
          <w:tcPr>
            <w:tcW w:w="3870" w:type="dxa"/>
          </w:tcPr>
          <w:p w14:paraId="430DA9BA" w14:textId="77777777" w:rsidR="00815428" w:rsidRPr="00C12557" w:rsidRDefault="00815428" w:rsidP="0081542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70" w:type="dxa"/>
            <w:shd w:val="clear" w:color="auto" w:fill="auto"/>
          </w:tcPr>
          <w:p w14:paraId="7E350F1F" w14:textId="4BCCBDE3" w:rsidR="00815428" w:rsidRPr="0033434F" w:rsidRDefault="00815428" w:rsidP="00815428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920E33" w14:textId="77777777" w:rsidR="00815428" w:rsidRDefault="00815428" w:rsidP="0081542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23790C6" w14:textId="77777777" w:rsidR="00815428" w:rsidRDefault="00815428" w:rsidP="00815428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28B9B208" w14:textId="77777777" w:rsidR="00815428" w:rsidRPr="00BE704B" w:rsidRDefault="00815428" w:rsidP="0081542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6EF95ED" w14:textId="2CA865CF" w:rsidR="00815428" w:rsidRPr="0033434F" w:rsidRDefault="00815428" w:rsidP="00815428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5,186</w:t>
            </w:r>
          </w:p>
        </w:tc>
        <w:tc>
          <w:tcPr>
            <w:tcW w:w="245" w:type="dxa"/>
          </w:tcPr>
          <w:p w14:paraId="60579EB4" w14:textId="77777777" w:rsidR="00815428" w:rsidRPr="00BE704B" w:rsidRDefault="00815428" w:rsidP="0081542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1C70581A" w14:textId="77777777" w:rsidR="00815428" w:rsidRDefault="00815428" w:rsidP="00815428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15428" w:rsidRPr="0033434F" w14:paraId="2F466578" w14:textId="77777777" w:rsidTr="009D5BB3">
        <w:tc>
          <w:tcPr>
            <w:tcW w:w="3870" w:type="dxa"/>
          </w:tcPr>
          <w:p w14:paraId="57897626" w14:textId="77777777" w:rsidR="00815428" w:rsidRPr="00C12557" w:rsidRDefault="00815428" w:rsidP="0081542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  <w:shd w:val="clear" w:color="auto" w:fill="auto"/>
          </w:tcPr>
          <w:p w14:paraId="4F86854B" w14:textId="089D8DE7" w:rsidR="00815428" w:rsidRPr="0033434F" w:rsidRDefault="00815428" w:rsidP="00815428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B460E4" w14:textId="77777777" w:rsidR="00815428" w:rsidRDefault="00815428" w:rsidP="0081542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0F5F215" w14:textId="77777777" w:rsidR="00815428" w:rsidRDefault="00815428" w:rsidP="00815428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7654CECA" w14:textId="77777777" w:rsidR="00815428" w:rsidRPr="00BE704B" w:rsidRDefault="00815428" w:rsidP="0081542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E8E204F" w14:textId="53568F40" w:rsidR="00815428" w:rsidRPr="0033434F" w:rsidRDefault="00815428" w:rsidP="00815428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3,227</w:t>
            </w:r>
          </w:p>
        </w:tc>
        <w:tc>
          <w:tcPr>
            <w:tcW w:w="245" w:type="dxa"/>
          </w:tcPr>
          <w:p w14:paraId="1D7A3E8F" w14:textId="77777777" w:rsidR="00815428" w:rsidRPr="00BE704B" w:rsidRDefault="00815428" w:rsidP="0081542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75BEAED7" w14:textId="77777777" w:rsidR="00815428" w:rsidRDefault="00815428" w:rsidP="00815428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15428" w:rsidRPr="0033434F" w14:paraId="7E1901DA" w14:textId="77777777" w:rsidTr="009D5BB3">
        <w:tc>
          <w:tcPr>
            <w:tcW w:w="3870" w:type="dxa"/>
          </w:tcPr>
          <w:p w14:paraId="3AAF6DB5" w14:textId="77777777" w:rsidR="00815428" w:rsidRPr="00744476" w:rsidRDefault="00815428" w:rsidP="0081542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70" w:type="dxa"/>
            <w:shd w:val="clear" w:color="auto" w:fill="auto"/>
          </w:tcPr>
          <w:p w14:paraId="77108CAC" w14:textId="1F5981A1" w:rsidR="00815428" w:rsidRPr="0033434F" w:rsidRDefault="00815428" w:rsidP="00815428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F18D1B" w14:textId="77777777" w:rsidR="00815428" w:rsidRDefault="00815428" w:rsidP="0081542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DBF30EE" w14:textId="77777777" w:rsidR="00815428" w:rsidRDefault="00815428" w:rsidP="00815428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AC4F86D" w14:textId="77777777" w:rsidR="00815428" w:rsidRPr="00BE704B" w:rsidRDefault="00815428" w:rsidP="0081542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417B1888" w14:textId="3AC272AA" w:rsidR="00815428" w:rsidRPr="0033434F" w:rsidRDefault="00815428" w:rsidP="00815428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720</w:t>
            </w:r>
          </w:p>
        </w:tc>
        <w:tc>
          <w:tcPr>
            <w:tcW w:w="245" w:type="dxa"/>
          </w:tcPr>
          <w:p w14:paraId="2A68F652" w14:textId="77777777" w:rsidR="00815428" w:rsidRPr="00BE704B" w:rsidRDefault="00815428" w:rsidP="0081542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17BE6442" w14:textId="77777777" w:rsidR="00815428" w:rsidRDefault="00815428" w:rsidP="00815428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15428" w:rsidRPr="0033434F" w14:paraId="30201547" w14:textId="77777777" w:rsidTr="009D5BB3">
        <w:tc>
          <w:tcPr>
            <w:tcW w:w="3870" w:type="dxa"/>
          </w:tcPr>
          <w:p w14:paraId="20690C25" w14:textId="77777777" w:rsidR="00815428" w:rsidRPr="00B37E56" w:rsidRDefault="00815428" w:rsidP="0081542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70" w:type="dxa"/>
            <w:shd w:val="clear" w:color="auto" w:fill="auto"/>
          </w:tcPr>
          <w:p w14:paraId="7903BC55" w14:textId="77777777" w:rsidR="00815428" w:rsidRPr="0033434F" w:rsidRDefault="00815428" w:rsidP="0081542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F5D015E" w14:textId="77777777" w:rsidR="00815428" w:rsidRDefault="00815428" w:rsidP="0081542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E0A299F" w14:textId="77777777" w:rsidR="00815428" w:rsidRDefault="00815428" w:rsidP="00815428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76EB949F" w14:textId="77777777" w:rsidR="00815428" w:rsidRPr="00BE704B" w:rsidRDefault="00815428" w:rsidP="0081542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46B18C20" w14:textId="77777777" w:rsidR="00815428" w:rsidRPr="0033434F" w:rsidRDefault="00815428" w:rsidP="00815428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245984EA" w14:textId="77777777" w:rsidR="00815428" w:rsidRPr="00BE704B" w:rsidRDefault="00815428" w:rsidP="0081542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194CBDF5" w14:textId="77777777" w:rsidR="00815428" w:rsidRDefault="00815428" w:rsidP="00815428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15428" w:rsidRPr="0033434F" w14:paraId="721DE283" w14:textId="77777777" w:rsidTr="009D5BB3">
        <w:tc>
          <w:tcPr>
            <w:tcW w:w="3870" w:type="dxa"/>
          </w:tcPr>
          <w:p w14:paraId="59DD2440" w14:textId="77777777" w:rsidR="00815428" w:rsidRPr="00B37E56" w:rsidRDefault="00815428" w:rsidP="0081542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อุตสาหกรรมสหธัญ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พืช จำกัด</w:t>
            </w:r>
          </w:p>
        </w:tc>
        <w:tc>
          <w:tcPr>
            <w:tcW w:w="1170" w:type="dxa"/>
            <w:shd w:val="clear" w:color="auto" w:fill="auto"/>
          </w:tcPr>
          <w:p w14:paraId="13C494D4" w14:textId="7E7CE2D7" w:rsidR="00815428" w:rsidRPr="0033434F" w:rsidRDefault="00815428" w:rsidP="0081542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D5BB3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D5BB3">
              <w:rPr>
                <w:rFonts w:ascii="Angsana New" w:hAnsi="Angsana New"/>
                <w:sz w:val="30"/>
                <w:szCs w:val="30"/>
                <w:lang w:val="en-US"/>
              </w:rPr>
              <w:t>107</w:t>
            </w:r>
          </w:p>
        </w:tc>
        <w:tc>
          <w:tcPr>
            <w:tcW w:w="236" w:type="dxa"/>
            <w:shd w:val="clear" w:color="auto" w:fill="auto"/>
          </w:tcPr>
          <w:p w14:paraId="778E39DE" w14:textId="77777777" w:rsidR="00815428" w:rsidRDefault="00815428" w:rsidP="0081542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264EE3F9" w14:textId="77777777" w:rsidR="00815428" w:rsidRDefault="00815428" w:rsidP="00815428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3B8C97B5" w14:textId="77777777" w:rsidR="00815428" w:rsidRPr="00BE704B" w:rsidRDefault="00815428" w:rsidP="0081542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BA4C2D6" w14:textId="7AFD7C5E" w:rsidR="00815428" w:rsidRPr="0033434F" w:rsidRDefault="00815428" w:rsidP="00815428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1,536</w:t>
            </w:r>
          </w:p>
        </w:tc>
        <w:tc>
          <w:tcPr>
            <w:tcW w:w="245" w:type="dxa"/>
          </w:tcPr>
          <w:p w14:paraId="1AD35B8B" w14:textId="77777777" w:rsidR="00815428" w:rsidRPr="00BE704B" w:rsidRDefault="00815428" w:rsidP="0081542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396BA822" w14:textId="77777777" w:rsidR="00815428" w:rsidRDefault="00815428" w:rsidP="00815428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15428" w14:paraId="5F9B4950" w14:textId="77777777" w:rsidTr="009D5BB3">
        <w:tc>
          <w:tcPr>
            <w:tcW w:w="3870" w:type="dxa"/>
          </w:tcPr>
          <w:p w14:paraId="7F87A456" w14:textId="77777777" w:rsidR="00815428" w:rsidRPr="00522E6A" w:rsidRDefault="00815428" w:rsidP="0081542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11B8750D" w14:textId="77777777" w:rsidR="00815428" w:rsidRDefault="00815428" w:rsidP="00815428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C6F264C" w14:textId="77777777" w:rsidR="00815428" w:rsidRDefault="00815428" w:rsidP="0081542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F1D22BF" w14:textId="77777777" w:rsidR="00815428" w:rsidRDefault="00815428" w:rsidP="00815428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1BCB0462" w14:textId="77777777" w:rsidR="00815428" w:rsidRPr="00BE704B" w:rsidRDefault="00815428" w:rsidP="0081542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673D4FA" w14:textId="77777777" w:rsidR="00815428" w:rsidRDefault="00815428" w:rsidP="00815428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34BE6F8F" w14:textId="77777777" w:rsidR="00815428" w:rsidRPr="00BE704B" w:rsidRDefault="00815428" w:rsidP="0081542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08CA9AA4" w14:textId="77777777" w:rsidR="00815428" w:rsidRDefault="00815428" w:rsidP="00815428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15428" w14:paraId="4833D3AD" w14:textId="77777777" w:rsidTr="004556F1">
        <w:tc>
          <w:tcPr>
            <w:tcW w:w="3870" w:type="dxa"/>
          </w:tcPr>
          <w:p w14:paraId="635863B1" w14:textId="77777777" w:rsidR="00815428" w:rsidRPr="00C12557" w:rsidRDefault="00815428" w:rsidP="0081542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F57124" w14:textId="4ED2EB33" w:rsidR="00815428" w:rsidRDefault="009D5BB3" w:rsidP="0081542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30,022</w:t>
            </w:r>
          </w:p>
        </w:tc>
        <w:tc>
          <w:tcPr>
            <w:tcW w:w="236" w:type="dxa"/>
            <w:shd w:val="clear" w:color="auto" w:fill="auto"/>
          </w:tcPr>
          <w:p w14:paraId="730244DF" w14:textId="77777777" w:rsidR="00815428" w:rsidRDefault="00815428" w:rsidP="00815428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9191433" w14:textId="77777777" w:rsidR="00815428" w:rsidRDefault="00815428" w:rsidP="00815428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1228C5AB" w14:textId="77777777" w:rsidR="00815428" w:rsidRPr="00BE704B" w:rsidRDefault="00815428" w:rsidP="0081542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3DC21" w14:textId="34D37159" w:rsidR="00815428" w:rsidRDefault="00815428" w:rsidP="00815428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25,06</w:t>
            </w:r>
            <w:r w:rsidR="006A3D6F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45" w:type="dxa"/>
          </w:tcPr>
          <w:p w14:paraId="7D90C1DD" w14:textId="77777777" w:rsidR="00815428" w:rsidRPr="00BE704B" w:rsidRDefault="00815428" w:rsidP="0081542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356A405C" w14:textId="77777777" w:rsidR="00815428" w:rsidRDefault="00815428" w:rsidP="00815428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15428" w14:paraId="2B355B66" w14:textId="77777777" w:rsidTr="004556F1">
        <w:tc>
          <w:tcPr>
            <w:tcW w:w="3870" w:type="dxa"/>
          </w:tcPr>
          <w:p w14:paraId="074C6DEA" w14:textId="35D1CA5C" w:rsidR="00815428" w:rsidRPr="00C12557" w:rsidRDefault="00815428" w:rsidP="0081542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216A39" w14:textId="24B10256" w:rsidR="00815428" w:rsidRDefault="004E7DC2" w:rsidP="0081542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2,590</w:t>
            </w:r>
          </w:p>
        </w:tc>
        <w:tc>
          <w:tcPr>
            <w:tcW w:w="236" w:type="dxa"/>
            <w:shd w:val="clear" w:color="auto" w:fill="auto"/>
          </w:tcPr>
          <w:p w14:paraId="0EF4D9BD" w14:textId="77777777" w:rsidR="00815428" w:rsidRDefault="00815428" w:rsidP="0081542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6251D0A5" w14:textId="77777777" w:rsidR="00815428" w:rsidRDefault="00815428" w:rsidP="00815428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77BE317D" w14:textId="77777777" w:rsidR="00815428" w:rsidRPr="00BE704B" w:rsidRDefault="00815428" w:rsidP="0081542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D89A9" w14:textId="30AE208D" w:rsidR="00815428" w:rsidRDefault="00815428" w:rsidP="00815428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1,594</w:t>
            </w:r>
          </w:p>
        </w:tc>
        <w:tc>
          <w:tcPr>
            <w:tcW w:w="245" w:type="dxa"/>
          </w:tcPr>
          <w:p w14:paraId="2916FEF9" w14:textId="77777777" w:rsidR="00815428" w:rsidRPr="00BE704B" w:rsidRDefault="00815428" w:rsidP="0081542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7240637B" w14:textId="77777777" w:rsidR="00815428" w:rsidRDefault="00815428" w:rsidP="00815428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15428" w14:paraId="4DD9EFC1" w14:textId="77777777" w:rsidTr="004556F1">
        <w:tc>
          <w:tcPr>
            <w:tcW w:w="3870" w:type="dxa"/>
          </w:tcPr>
          <w:p w14:paraId="39001951" w14:textId="77777777" w:rsidR="00815428" w:rsidRPr="00F63BCB" w:rsidRDefault="00815428" w:rsidP="0081542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B37E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B37E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D81A48" w14:textId="2EBA7FFC" w:rsidR="00815428" w:rsidRDefault="00815428" w:rsidP="0081542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36" w:type="dxa"/>
            <w:shd w:val="clear" w:color="auto" w:fill="auto"/>
          </w:tcPr>
          <w:p w14:paraId="24751E8A" w14:textId="77777777" w:rsidR="00815428" w:rsidRDefault="00815428" w:rsidP="0081542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C215A91" w14:textId="77777777" w:rsidR="00815428" w:rsidRDefault="00815428" w:rsidP="00815428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669C3C9F" w14:textId="77777777" w:rsidR="00815428" w:rsidRPr="00BE704B" w:rsidRDefault="00815428" w:rsidP="0081542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E98B3" w14:textId="23239DFC" w:rsidR="00815428" w:rsidRDefault="00815428" w:rsidP="00815428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45" w:type="dxa"/>
          </w:tcPr>
          <w:p w14:paraId="1AC4C4F3" w14:textId="77777777" w:rsidR="00815428" w:rsidRPr="00BE704B" w:rsidRDefault="00815428" w:rsidP="0081542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09C4616B" w14:textId="77777777" w:rsidR="00815428" w:rsidRDefault="00815428" w:rsidP="00815428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15428" w14:paraId="3A46B048" w14:textId="77777777" w:rsidTr="004556F1">
        <w:tc>
          <w:tcPr>
            <w:tcW w:w="3870" w:type="dxa"/>
          </w:tcPr>
          <w:p w14:paraId="3CCFAD8F" w14:textId="77777777" w:rsidR="00815428" w:rsidRPr="00B37E56" w:rsidRDefault="00815428" w:rsidP="0081542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4216C0" w14:textId="2BA331B0" w:rsidR="00815428" w:rsidRDefault="00815428" w:rsidP="0081542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9D5BB3">
              <w:rPr>
                <w:rFonts w:ascii="Angsana New" w:hAnsi="Angsana New"/>
                <w:sz w:val="30"/>
                <w:szCs w:val="30"/>
                <w:lang w:val="en-US"/>
              </w:rPr>
              <w:t>106</w:t>
            </w:r>
          </w:p>
        </w:tc>
        <w:tc>
          <w:tcPr>
            <w:tcW w:w="236" w:type="dxa"/>
            <w:shd w:val="clear" w:color="auto" w:fill="auto"/>
          </w:tcPr>
          <w:p w14:paraId="306F8863" w14:textId="77777777" w:rsidR="00815428" w:rsidRDefault="00815428" w:rsidP="0081542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1D00020" w14:textId="77777777" w:rsidR="00815428" w:rsidRDefault="00815428" w:rsidP="00815428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63A1B45F" w14:textId="77777777" w:rsidR="00815428" w:rsidRPr="00BE704B" w:rsidRDefault="00815428" w:rsidP="0081542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19E2A" w14:textId="2870A171" w:rsidR="00815428" w:rsidRDefault="00815428" w:rsidP="00815428">
            <w:pPr>
              <w:spacing w:line="240" w:lineRule="atLeast"/>
              <w:ind w:left="-10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666DA28C" w14:textId="77777777" w:rsidR="00815428" w:rsidRPr="00BE704B" w:rsidRDefault="00815428" w:rsidP="0081542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1701C747" w14:textId="77777777" w:rsidR="00815428" w:rsidRDefault="00815428" w:rsidP="00815428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15428" w14:paraId="4E3CC537" w14:textId="77777777" w:rsidTr="004556F1">
        <w:tc>
          <w:tcPr>
            <w:tcW w:w="3870" w:type="dxa"/>
          </w:tcPr>
          <w:p w14:paraId="44E58A8E" w14:textId="77777777" w:rsidR="00815428" w:rsidRPr="00B37E56" w:rsidRDefault="00815428" w:rsidP="0081542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013F9B" w14:textId="0D6370FE" w:rsidR="00815428" w:rsidRDefault="00815428" w:rsidP="0081542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</w:t>
            </w:r>
            <w:r w:rsidR="009D5BB3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</w:p>
        </w:tc>
        <w:tc>
          <w:tcPr>
            <w:tcW w:w="236" w:type="dxa"/>
            <w:shd w:val="clear" w:color="auto" w:fill="auto"/>
          </w:tcPr>
          <w:p w14:paraId="0BF1E4DE" w14:textId="77777777" w:rsidR="00815428" w:rsidRDefault="00815428" w:rsidP="0081542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9E5DE08" w14:textId="77777777" w:rsidR="00815428" w:rsidRDefault="00815428" w:rsidP="00815428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6283BA63" w14:textId="77777777" w:rsidR="00815428" w:rsidRPr="00BE704B" w:rsidRDefault="00815428" w:rsidP="0081542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24DDD" w14:textId="03EE3E2D" w:rsidR="00815428" w:rsidRDefault="00815428" w:rsidP="00815428">
            <w:pPr>
              <w:spacing w:line="240" w:lineRule="atLeast"/>
              <w:ind w:left="-10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71C218AF" w14:textId="77777777" w:rsidR="00815428" w:rsidRPr="00BE704B" w:rsidRDefault="00815428" w:rsidP="0081542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3E39E617" w14:textId="77777777" w:rsidR="00815428" w:rsidRDefault="00815428" w:rsidP="00815428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E7DC2" w14:paraId="1697835E" w14:textId="77777777" w:rsidTr="004556F1">
        <w:tc>
          <w:tcPr>
            <w:tcW w:w="3870" w:type="dxa"/>
          </w:tcPr>
          <w:p w14:paraId="0612A71B" w14:textId="4DD11478" w:rsidR="004E7DC2" w:rsidRPr="00F63BCB" w:rsidRDefault="004E7DC2" w:rsidP="0081542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A162B8" w14:textId="1D3DB416" w:rsidR="004E7DC2" w:rsidRDefault="004E7DC2" w:rsidP="0081542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1,106</w:t>
            </w:r>
          </w:p>
        </w:tc>
        <w:tc>
          <w:tcPr>
            <w:tcW w:w="236" w:type="dxa"/>
            <w:shd w:val="clear" w:color="auto" w:fill="auto"/>
          </w:tcPr>
          <w:p w14:paraId="0E54F142" w14:textId="77777777" w:rsidR="004E7DC2" w:rsidRDefault="004E7DC2" w:rsidP="0081542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6BB81E3B" w14:textId="71A8A7DF" w:rsidR="004E7DC2" w:rsidRDefault="004E7DC2" w:rsidP="00815428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116CB28D" w14:textId="77777777" w:rsidR="004E7DC2" w:rsidRPr="00BE704B" w:rsidRDefault="004E7DC2" w:rsidP="0081542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A7B1B" w14:textId="6E3D165D" w:rsidR="004E7DC2" w:rsidRDefault="004E7DC2" w:rsidP="00815428">
            <w:pPr>
              <w:spacing w:line="240" w:lineRule="atLeast"/>
              <w:ind w:left="-10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372170E8" w14:textId="77777777" w:rsidR="004E7DC2" w:rsidRPr="00BE704B" w:rsidRDefault="004E7DC2" w:rsidP="0081542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18F553AB" w14:textId="388FCD78" w:rsidR="004E7DC2" w:rsidRDefault="004E7DC2" w:rsidP="004E7DC2">
            <w:pPr>
              <w:spacing w:line="240" w:lineRule="atLeast"/>
              <w:ind w:left="-80" w:right="-115" w:hanging="8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15428" w:rsidRPr="00911ADB" w14:paraId="7941C157" w14:textId="77777777" w:rsidTr="004556F1">
        <w:tc>
          <w:tcPr>
            <w:tcW w:w="3870" w:type="dxa"/>
            <w:vAlign w:val="bottom"/>
          </w:tcPr>
          <w:p w14:paraId="0C66A60D" w14:textId="77777777" w:rsidR="00815428" w:rsidRPr="00AD37E5" w:rsidRDefault="00815428" w:rsidP="00815428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CF6BF" w14:textId="24126B3C" w:rsidR="00815428" w:rsidRPr="00457348" w:rsidRDefault="009D5BB3" w:rsidP="0081542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48,39</w:t>
            </w:r>
            <w:r w:rsidR="004E7DC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7B92D5CC" w14:textId="77777777" w:rsidR="00815428" w:rsidRPr="00911ADB" w:rsidRDefault="00815428" w:rsidP="0081542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210033" w14:textId="77777777" w:rsidR="00815428" w:rsidRPr="00911ADB" w:rsidRDefault="00815428" w:rsidP="00815428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4C117F91" w14:textId="77777777" w:rsidR="00815428" w:rsidRPr="00911ADB" w:rsidRDefault="00815428" w:rsidP="0081542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57ABC0" w14:textId="39305DC7" w:rsidR="00815428" w:rsidRPr="00911ADB" w:rsidRDefault="00815428" w:rsidP="00815428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37,33</w:t>
            </w:r>
            <w:r w:rsidR="006A3D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45" w:type="dxa"/>
          </w:tcPr>
          <w:p w14:paraId="7C64C8ED" w14:textId="77777777" w:rsidR="00815428" w:rsidRPr="00BE704B" w:rsidRDefault="00815428" w:rsidP="0081542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17D26AE" w14:textId="77777777" w:rsidR="00815428" w:rsidRPr="00911ADB" w:rsidRDefault="00815428" w:rsidP="00815428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6AA32887" w14:textId="77777777" w:rsidR="001C1D6B" w:rsidRDefault="001C1D6B" w:rsidP="001C1D6B">
      <w:pPr>
        <w:pStyle w:val="Bo-Blankline"/>
      </w:pP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36"/>
        <w:gridCol w:w="1115"/>
        <w:gridCol w:w="260"/>
        <w:gridCol w:w="1180"/>
        <w:gridCol w:w="245"/>
        <w:gridCol w:w="1105"/>
      </w:tblGrid>
      <w:tr w:rsidR="008B59B5" w:rsidRPr="00A82EE4" w14:paraId="650D7819" w14:textId="77777777" w:rsidTr="005B34D6">
        <w:trPr>
          <w:tblHeader/>
        </w:trPr>
        <w:tc>
          <w:tcPr>
            <w:tcW w:w="3870" w:type="dxa"/>
          </w:tcPr>
          <w:p w14:paraId="1056C20D" w14:textId="77777777" w:rsidR="008B59B5" w:rsidRPr="00A7698F" w:rsidRDefault="008B59B5" w:rsidP="008B59B5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521" w:type="dxa"/>
            <w:gridSpan w:val="3"/>
          </w:tcPr>
          <w:p w14:paraId="6B5F1BA0" w14:textId="77777777" w:rsidR="008B59B5" w:rsidRDefault="008B59B5" w:rsidP="008B59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3AB3BE17" w14:textId="77777777" w:rsidR="008B59B5" w:rsidRDefault="008B59B5" w:rsidP="008B59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30" w:type="dxa"/>
            <w:gridSpan w:val="3"/>
          </w:tcPr>
          <w:p w14:paraId="1C9040AA" w14:textId="77777777" w:rsidR="008B59B5" w:rsidRPr="00A82EE4" w:rsidRDefault="008B59B5" w:rsidP="008B59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55E1" w14:paraId="489B1BE8" w14:textId="77777777" w:rsidTr="005B34D6">
        <w:trPr>
          <w:tblHeader/>
        </w:trPr>
        <w:tc>
          <w:tcPr>
            <w:tcW w:w="3870" w:type="dxa"/>
          </w:tcPr>
          <w:p w14:paraId="50C535B7" w14:textId="77777777" w:rsidR="002555E1" w:rsidRPr="00776898" w:rsidRDefault="002555E1" w:rsidP="002555E1">
            <w:pPr>
              <w:spacing w:line="240" w:lineRule="auto"/>
              <w:ind w:left="160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AA9721" w14:textId="7498D7F2" w:rsidR="002555E1" w:rsidRPr="00F32380" w:rsidRDefault="002555E1" w:rsidP="002555E1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0374AB2D" w14:textId="77777777" w:rsidR="002555E1" w:rsidRDefault="002555E1" w:rsidP="002555E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2DD79D30" w14:textId="15DC69E4" w:rsidR="002555E1" w:rsidRDefault="002555E1" w:rsidP="002555E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0" w:type="dxa"/>
          </w:tcPr>
          <w:p w14:paraId="43B60AFC" w14:textId="77777777" w:rsidR="002555E1" w:rsidRDefault="002555E1" w:rsidP="002555E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9D04980" w14:textId="2E5E0E34" w:rsidR="002555E1" w:rsidRPr="00F32380" w:rsidRDefault="002555E1" w:rsidP="002555E1">
            <w:pPr>
              <w:pStyle w:val="Bo-Blankline"/>
              <w:ind w:left="-100" w:right="-105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5" w:type="dxa"/>
          </w:tcPr>
          <w:p w14:paraId="06A0992E" w14:textId="77777777" w:rsidR="002555E1" w:rsidRDefault="002555E1" w:rsidP="002555E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5A213FD8" w14:textId="48EAEF3D" w:rsidR="002555E1" w:rsidRDefault="002555E1" w:rsidP="002555E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555E1" w14:paraId="5FFF42F1" w14:textId="77777777" w:rsidTr="005B34D6">
        <w:trPr>
          <w:tblHeader/>
        </w:trPr>
        <w:tc>
          <w:tcPr>
            <w:tcW w:w="3870" w:type="dxa"/>
          </w:tcPr>
          <w:p w14:paraId="018A7657" w14:textId="77777777" w:rsidR="002555E1" w:rsidRPr="00FC5BFF" w:rsidRDefault="002555E1" w:rsidP="002555E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7EAA007" w14:textId="3B13CE40" w:rsidR="002555E1" w:rsidRPr="00F32380" w:rsidRDefault="002555E1" w:rsidP="002555E1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236" w:type="dxa"/>
          </w:tcPr>
          <w:p w14:paraId="3F09FDC4" w14:textId="77777777" w:rsidR="002555E1" w:rsidRDefault="002555E1" w:rsidP="002555E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D59299B" w14:textId="76DFFA38" w:rsidR="002555E1" w:rsidRDefault="002555E1" w:rsidP="002555E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60" w:type="dxa"/>
          </w:tcPr>
          <w:p w14:paraId="609E249B" w14:textId="77777777" w:rsidR="002555E1" w:rsidRDefault="002555E1" w:rsidP="002555E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DEF2D8B" w14:textId="55690A54" w:rsidR="002555E1" w:rsidRPr="00F32380" w:rsidRDefault="002555E1" w:rsidP="002555E1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2563</w:t>
            </w:r>
          </w:p>
        </w:tc>
        <w:tc>
          <w:tcPr>
            <w:tcW w:w="245" w:type="dxa"/>
          </w:tcPr>
          <w:p w14:paraId="4BB3022A" w14:textId="77777777" w:rsidR="002555E1" w:rsidRDefault="002555E1" w:rsidP="002555E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2D66E8D7" w14:textId="4C265AFB" w:rsidR="002555E1" w:rsidRDefault="002555E1" w:rsidP="002555E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2555E1" w:rsidRPr="00D87537" w14:paraId="3A60DF14" w14:textId="77777777" w:rsidTr="005B34D6">
        <w:trPr>
          <w:tblHeader/>
        </w:trPr>
        <w:tc>
          <w:tcPr>
            <w:tcW w:w="3870" w:type="dxa"/>
          </w:tcPr>
          <w:p w14:paraId="5EB7F24A" w14:textId="77777777" w:rsidR="002555E1" w:rsidRPr="00970BCB" w:rsidRDefault="002555E1" w:rsidP="002555E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1" w:type="dxa"/>
            <w:gridSpan w:val="7"/>
          </w:tcPr>
          <w:p w14:paraId="51D6D973" w14:textId="77777777" w:rsidR="002555E1" w:rsidRPr="00D87537" w:rsidRDefault="002555E1" w:rsidP="002555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555E1" w:rsidRPr="0033434F" w14:paraId="68708A21" w14:textId="77777777" w:rsidTr="005B34D6">
        <w:tc>
          <w:tcPr>
            <w:tcW w:w="3870" w:type="dxa"/>
          </w:tcPr>
          <w:p w14:paraId="315AD4FD" w14:textId="77777777" w:rsidR="002555E1" w:rsidRPr="00C12557" w:rsidRDefault="002555E1" w:rsidP="002555E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70" w:type="dxa"/>
            <w:shd w:val="clear" w:color="auto" w:fill="auto"/>
          </w:tcPr>
          <w:p w14:paraId="04A9B5C5" w14:textId="77777777" w:rsidR="002555E1" w:rsidRPr="0033434F" w:rsidRDefault="002555E1" w:rsidP="002555E1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DAF0175" w14:textId="77777777" w:rsidR="002555E1" w:rsidRDefault="002555E1" w:rsidP="002555E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DD7DCDD" w14:textId="77777777" w:rsidR="002555E1" w:rsidRPr="0033434F" w:rsidRDefault="002555E1" w:rsidP="002555E1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1D40F1C3" w14:textId="77777777" w:rsidR="002555E1" w:rsidRPr="00BE704B" w:rsidRDefault="002555E1" w:rsidP="002555E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F8799C2" w14:textId="77777777" w:rsidR="002555E1" w:rsidRPr="0033434F" w:rsidRDefault="002555E1" w:rsidP="002555E1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70229219" w14:textId="77777777" w:rsidR="002555E1" w:rsidRPr="00BE704B" w:rsidRDefault="002555E1" w:rsidP="002555E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794BB520" w14:textId="77777777" w:rsidR="002555E1" w:rsidRPr="0033434F" w:rsidRDefault="002555E1" w:rsidP="002555E1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B443D" w:rsidRPr="0033434F" w14:paraId="6E411CDF" w14:textId="77777777" w:rsidTr="009D5BB3">
        <w:tc>
          <w:tcPr>
            <w:tcW w:w="3870" w:type="dxa"/>
          </w:tcPr>
          <w:p w14:paraId="406FF76B" w14:textId="77777777" w:rsidR="001B443D" w:rsidRPr="00C12557" w:rsidRDefault="001B443D" w:rsidP="001B443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70" w:type="dxa"/>
            <w:shd w:val="clear" w:color="auto" w:fill="auto"/>
          </w:tcPr>
          <w:p w14:paraId="22739F23" w14:textId="71057D90" w:rsidR="001B443D" w:rsidRPr="0033434F" w:rsidRDefault="001B443D" w:rsidP="001B443D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ACBE55" w14:textId="77777777" w:rsidR="001B443D" w:rsidRDefault="001B443D" w:rsidP="001B443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260E9AB2" w14:textId="5D2D119A" w:rsidR="001B443D" w:rsidRDefault="001B443D" w:rsidP="001B443D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19517403" w14:textId="77777777" w:rsidR="001B443D" w:rsidRPr="00BE704B" w:rsidRDefault="001B443D" w:rsidP="001B443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4DC464B" w14:textId="6202CD70" w:rsidR="001B443D" w:rsidRPr="0033434F" w:rsidRDefault="001B443D" w:rsidP="001B443D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2,670</w:t>
            </w:r>
          </w:p>
        </w:tc>
        <w:tc>
          <w:tcPr>
            <w:tcW w:w="245" w:type="dxa"/>
          </w:tcPr>
          <w:p w14:paraId="718195B7" w14:textId="77777777" w:rsidR="001B443D" w:rsidRPr="00BE704B" w:rsidRDefault="001B443D" w:rsidP="001B443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135991F5" w14:textId="77777777" w:rsidR="001B443D" w:rsidRDefault="001B443D" w:rsidP="001B443D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B443D" w:rsidRPr="0033434F" w14:paraId="5751AFCF" w14:textId="77777777" w:rsidTr="009D5BB3">
        <w:tc>
          <w:tcPr>
            <w:tcW w:w="3870" w:type="dxa"/>
          </w:tcPr>
          <w:p w14:paraId="52FD920B" w14:textId="77777777" w:rsidR="001B443D" w:rsidRPr="00C12557" w:rsidRDefault="001B443D" w:rsidP="001B443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  <w:shd w:val="clear" w:color="auto" w:fill="auto"/>
          </w:tcPr>
          <w:p w14:paraId="64D893B9" w14:textId="7AAEFB0A" w:rsidR="001B443D" w:rsidRPr="0033434F" w:rsidRDefault="001B443D" w:rsidP="001B443D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A81757" w14:textId="77777777" w:rsidR="001B443D" w:rsidRDefault="001B443D" w:rsidP="001B443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2945D77" w14:textId="6AE4F0B6" w:rsidR="001B443D" w:rsidRDefault="001B443D" w:rsidP="001B443D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50D2778B" w14:textId="77777777" w:rsidR="001B443D" w:rsidRPr="00BE704B" w:rsidRDefault="001B443D" w:rsidP="001B443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540FD1E" w14:textId="2090311C" w:rsidR="001B443D" w:rsidRPr="0033434F" w:rsidRDefault="001B443D" w:rsidP="001B443D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1,661</w:t>
            </w:r>
          </w:p>
        </w:tc>
        <w:tc>
          <w:tcPr>
            <w:tcW w:w="245" w:type="dxa"/>
          </w:tcPr>
          <w:p w14:paraId="193B37C6" w14:textId="77777777" w:rsidR="001B443D" w:rsidRPr="00BE704B" w:rsidRDefault="001B443D" w:rsidP="001B443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0FD77289" w14:textId="77777777" w:rsidR="001B443D" w:rsidRDefault="001B443D" w:rsidP="001B443D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B443D" w:rsidRPr="0033434F" w14:paraId="59ADCEAF" w14:textId="77777777" w:rsidTr="009D5BB3">
        <w:tc>
          <w:tcPr>
            <w:tcW w:w="3870" w:type="dxa"/>
          </w:tcPr>
          <w:p w14:paraId="73D28152" w14:textId="77777777" w:rsidR="001B443D" w:rsidRPr="00744476" w:rsidRDefault="001B443D" w:rsidP="001B443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70" w:type="dxa"/>
            <w:shd w:val="clear" w:color="auto" w:fill="auto"/>
          </w:tcPr>
          <w:p w14:paraId="6DB820EB" w14:textId="25E1A70B" w:rsidR="001B443D" w:rsidRPr="0033434F" w:rsidRDefault="001B443D" w:rsidP="001B443D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D3DA92" w14:textId="77777777" w:rsidR="001B443D" w:rsidRDefault="001B443D" w:rsidP="001B443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974EEFB" w14:textId="766255B5" w:rsidR="001B443D" w:rsidRDefault="001B443D" w:rsidP="001B443D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3600C1CA" w14:textId="77777777" w:rsidR="001B443D" w:rsidRPr="00BE704B" w:rsidRDefault="001B443D" w:rsidP="001B443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6173B79" w14:textId="56B8B678" w:rsidR="001B443D" w:rsidRPr="0033434F" w:rsidRDefault="001B443D" w:rsidP="001B443D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13,609</w:t>
            </w:r>
          </w:p>
        </w:tc>
        <w:tc>
          <w:tcPr>
            <w:tcW w:w="245" w:type="dxa"/>
          </w:tcPr>
          <w:p w14:paraId="545169AC" w14:textId="77777777" w:rsidR="001B443D" w:rsidRPr="00BE704B" w:rsidRDefault="001B443D" w:rsidP="001B443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524FC7B8" w14:textId="77777777" w:rsidR="001B443D" w:rsidRDefault="001B443D" w:rsidP="001B443D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B443D" w:rsidRPr="0033434F" w14:paraId="3C5C2314" w14:textId="77777777" w:rsidTr="009D5BB3">
        <w:tc>
          <w:tcPr>
            <w:tcW w:w="3870" w:type="dxa"/>
          </w:tcPr>
          <w:p w14:paraId="7BDEFE8A" w14:textId="77777777" w:rsidR="001B443D" w:rsidRPr="00B37E56" w:rsidRDefault="001B443D" w:rsidP="001B443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70" w:type="dxa"/>
            <w:shd w:val="clear" w:color="auto" w:fill="auto"/>
          </w:tcPr>
          <w:p w14:paraId="34D7F4B6" w14:textId="77777777" w:rsidR="001B443D" w:rsidRPr="0033434F" w:rsidRDefault="001B443D" w:rsidP="001B443D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BD3B844" w14:textId="77777777" w:rsidR="001B443D" w:rsidRDefault="001B443D" w:rsidP="001B443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6450F3D9" w14:textId="77777777" w:rsidR="001B443D" w:rsidRDefault="001B443D" w:rsidP="001B443D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10A7C24C" w14:textId="77777777" w:rsidR="001B443D" w:rsidRPr="00BE704B" w:rsidRDefault="001B443D" w:rsidP="001B443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ED597C2" w14:textId="77777777" w:rsidR="001B443D" w:rsidRPr="0033434F" w:rsidRDefault="001B443D" w:rsidP="001B443D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332B9F28" w14:textId="77777777" w:rsidR="001B443D" w:rsidRPr="00BE704B" w:rsidRDefault="001B443D" w:rsidP="001B443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2B85856B" w14:textId="77777777" w:rsidR="001B443D" w:rsidRDefault="001B443D" w:rsidP="001B443D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B443D" w:rsidRPr="0033434F" w14:paraId="548E5300" w14:textId="77777777" w:rsidTr="009D5BB3">
        <w:tc>
          <w:tcPr>
            <w:tcW w:w="3870" w:type="dxa"/>
          </w:tcPr>
          <w:p w14:paraId="35BA7B80" w14:textId="77777777" w:rsidR="001B443D" w:rsidRPr="00B37E56" w:rsidRDefault="001B443D" w:rsidP="001B443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อุตสาหกรรมสหธัญ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พืช จำกัด</w:t>
            </w:r>
          </w:p>
        </w:tc>
        <w:tc>
          <w:tcPr>
            <w:tcW w:w="1170" w:type="dxa"/>
            <w:shd w:val="clear" w:color="auto" w:fill="auto"/>
          </w:tcPr>
          <w:p w14:paraId="4E20B10B" w14:textId="1CA445F1" w:rsidR="001B443D" w:rsidRPr="0033434F" w:rsidRDefault="001B443D" w:rsidP="001B443D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9D5BB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D5BB3">
              <w:rPr>
                <w:rFonts w:ascii="Angsana New" w:hAnsi="Angsana New"/>
                <w:sz w:val="30"/>
                <w:szCs w:val="30"/>
                <w:lang w:val="en-US"/>
              </w:rPr>
              <w:t>664</w:t>
            </w:r>
          </w:p>
        </w:tc>
        <w:tc>
          <w:tcPr>
            <w:tcW w:w="236" w:type="dxa"/>
            <w:shd w:val="clear" w:color="auto" w:fill="auto"/>
          </w:tcPr>
          <w:p w14:paraId="5734E124" w14:textId="77777777" w:rsidR="001B443D" w:rsidRDefault="001B443D" w:rsidP="001B443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22ADFC5E" w14:textId="77777777" w:rsidR="001B443D" w:rsidRDefault="001B443D" w:rsidP="001B443D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7B77745" w14:textId="77777777" w:rsidR="001B443D" w:rsidRPr="00BE704B" w:rsidRDefault="001B443D" w:rsidP="001B443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46752BB" w14:textId="02606330" w:rsidR="001B443D" w:rsidRPr="0033434F" w:rsidRDefault="001B443D" w:rsidP="001B443D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2ADDA068" w14:textId="77777777" w:rsidR="001B443D" w:rsidRPr="00BE704B" w:rsidRDefault="001B443D" w:rsidP="001B443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135F92C5" w14:textId="77777777" w:rsidR="001B443D" w:rsidRDefault="001B443D" w:rsidP="001B443D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B443D" w14:paraId="5DA8B191" w14:textId="77777777" w:rsidTr="005B34D6">
        <w:tc>
          <w:tcPr>
            <w:tcW w:w="3870" w:type="dxa"/>
          </w:tcPr>
          <w:p w14:paraId="5EE3EE1B" w14:textId="77777777" w:rsidR="001B443D" w:rsidRPr="00522E6A" w:rsidRDefault="001B443D" w:rsidP="001B443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69326AB5" w14:textId="77777777" w:rsidR="001B443D" w:rsidRDefault="001B443D" w:rsidP="001B443D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E3486FB" w14:textId="77777777" w:rsidR="001B443D" w:rsidRDefault="001B443D" w:rsidP="001B443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02B343B" w14:textId="77777777" w:rsidR="001B443D" w:rsidRDefault="001B443D" w:rsidP="001B443D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247FAE9A" w14:textId="77777777" w:rsidR="001B443D" w:rsidRPr="00BE704B" w:rsidRDefault="001B443D" w:rsidP="001B443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15A0463" w14:textId="77777777" w:rsidR="001B443D" w:rsidRDefault="001B443D" w:rsidP="001B443D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05673DE2" w14:textId="77777777" w:rsidR="001B443D" w:rsidRPr="00BE704B" w:rsidRDefault="001B443D" w:rsidP="001B443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64BDBA80" w14:textId="77777777" w:rsidR="001B443D" w:rsidRDefault="001B443D" w:rsidP="001B443D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B443D" w14:paraId="333BF489" w14:textId="77777777" w:rsidTr="004556F1">
        <w:tc>
          <w:tcPr>
            <w:tcW w:w="3870" w:type="dxa"/>
          </w:tcPr>
          <w:p w14:paraId="2BB0E530" w14:textId="77777777" w:rsidR="001B443D" w:rsidRPr="00C12557" w:rsidRDefault="001B443D" w:rsidP="001B443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55304A" w14:textId="6D41865D" w:rsidR="001B443D" w:rsidRDefault="001B443D" w:rsidP="001B443D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9D5BB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D5BB3">
              <w:rPr>
                <w:rFonts w:ascii="Angsana New" w:hAnsi="Angsana New"/>
                <w:sz w:val="30"/>
                <w:szCs w:val="30"/>
                <w:lang w:val="en-US"/>
              </w:rPr>
              <w:t>234</w:t>
            </w:r>
          </w:p>
        </w:tc>
        <w:tc>
          <w:tcPr>
            <w:tcW w:w="236" w:type="dxa"/>
            <w:shd w:val="clear" w:color="auto" w:fill="auto"/>
          </w:tcPr>
          <w:p w14:paraId="2B2A5629" w14:textId="77777777" w:rsidR="001B443D" w:rsidRDefault="001B443D" w:rsidP="001B443D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2381D1E" w14:textId="77777777" w:rsidR="001B443D" w:rsidRDefault="001B443D" w:rsidP="001B443D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DC1C08C" w14:textId="77777777" w:rsidR="001B443D" w:rsidRPr="00BE704B" w:rsidRDefault="001B443D" w:rsidP="001B443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47A9F" w14:textId="79D0DECB" w:rsidR="001B443D" w:rsidRDefault="001B443D" w:rsidP="00637841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20,249</w:t>
            </w:r>
          </w:p>
        </w:tc>
        <w:tc>
          <w:tcPr>
            <w:tcW w:w="245" w:type="dxa"/>
          </w:tcPr>
          <w:p w14:paraId="0FE115B5" w14:textId="77777777" w:rsidR="001B443D" w:rsidRPr="00BE704B" w:rsidRDefault="001B443D" w:rsidP="001B443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490A8277" w14:textId="77777777" w:rsidR="001B443D" w:rsidRDefault="001B443D" w:rsidP="001B443D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B443D" w14:paraId="4ECB4A1C" w14:textId="77777777" w:rsidTr="004556F1">
        <w:tc>
          <w:tcPr>
            <w:tcW w:w="3870" w:type="dxa"/>
          </w:tcPr>
          <w:p w14:paraId="1E20F56D" w14:textId="7A075C82" w:rsidR="001B443D" w:rsidRPr="00C12557" w:rsidRDefault="001B443D" w:rsidP="001B443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741F47" w14:textId="699C49EE" w:rsidR="001B443D" w:rsidRDefault="004E7DC2" w:rsidP="001B443D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1,310</w:t>
            </w:r>
          </w:p>
        </w:tc>
        <w:tc>
          <w:tcPr>
            <w:tcW w:w="236" w:type="dxa"/>
            <w:shd w:val="clear" w:color="auto" w:fill="auto"/>
          </w:tcPr>
          <w:p w14:paraId="0EE0C7FA" w14:textId="77777777" w:rsidR="001B443D" w:rsidRDefault="001B443D" w:rsidP="001B443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60648BEC" w14:textId="77777777" w:rsidR="001B443D" w:rsidRDefault="001B443D" w:rsidP="001B443D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C58CF3A" w14:textId="77777777" w:rsidR="001B443D" w:rsidRPr="00BE704B" w:rsidRDefault="001B443D" w:rsidP="001B443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2AC87" w14:textId="5D001851" w:rsidR="001B443D" w:rsidRDefault="001B443D" w:rsidP="001B443D">
            <w:pPr>
              <w:spacing w:line="240" w:lineRule="atLeast"/>
              <w:ind w:left="-10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55718352" w14:textId="77777777" w:rsidR="001B443D" w:rsidRPr="00BE704B" w:rsidRDefault="001B443D" w:rsidP="001B443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7EC7B72E" w14:textId="77777777" w:rsidR="001B443D" w:rsidRDefault="001B443D" w:rsidP="001B443D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E7DC2" w14:paraId="181A406E" w14:textId="77777777" w:rsidTr="004556F1">
        <w:tc>
          <w:tcPr>
            <w:tcW w:w="3870" w:type="dxa"/>
          </w:tcPr>
          <w:p w14:paraId="5178E6C7" w14:textId="3A7A581E" w:rsidR="004E7DC2" w:rsidRPr="00B37E56" w:rsidRDefault="004E7DC2" w:rsidP="001B443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(ต่อ)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3A321E" w14:textId="77777777" w:rsidR="004E7DC2" w:rsidRDefault="004E7DC2" w:rsidP="001B443D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1A169DD" w14:textId="77777777" w:rsidR="004E7DC2" w:rsidRDefault="004E7DC2" w:rsidP="001B443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8670945" w14:textId="77777777" w:rsidR="004E7DC2" w:rsidRDefault="004E7DC2" w:rsidP="001B443D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33DB6892" w14:textId="77777777" w:rsidR="004E7DC2" w:rsidRPr="00BE704B" w:rsidRDefault="004E7DC2" w:rsidP="001B443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76DFA" w14:textId="77777777" w:rsidR="004E7DC2" w:rsidRDefault="004E7DC2" w:rsidP="001B443D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6652C77D" w14:textId="77777777" w:rsidR="004E7DC2" w:rsidRPr="00BE704B" w:rsidRDefault="004E7DC2" w:rsidP="001B443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10BC050B" w14:textId="77777777" w:rsidR="004E7DC2" w:rsidRDefault="004E7DC2" w:rsidP="001B443D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E7DC2" w14:paraId="3BEB8538" w14:textId="77777777" w:rsidTr="00C25638">
        <w:tc>
          <w:tcPr>
            <w:tcW w:w="3870" w:type="dxa"/>
          </w:tcPr>
          <w:p w14:paraId="285D85EB" w14:textId="77777777" w:rsidR="004E7DC2" w:rsidRPr="00F63BCB" w:rsidRDefault="004E7DC2" w:rsidP="00C2563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B37E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B37E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E761D6" w14:textId="77777777" w:rsidR="004E7DC2" w:rsidRDefault="004E7DC2" w:rsidP="00C2563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1,430</w:t>
            </w:r>
          </w:p>
        </w:tc>
        <w:tc>
          <w:tcPr>
            <w:tcW w:w="236" w:type="dxa"/>
            <w:shd w:val="clear" w:color="auto" w:fill="auto"/>
          </w:tcPr>
          <w:p w14:paraId="15A123F0" w14:textId="77777777" w:rsidR="004E7DC2" w:rsidRDefault="004E7DC2" w:rsidP="00C2563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61EC75D1" w14:textId="77777777" w:rsidR="004E7DC2" w:rsidRDefault="004E7DC2" w:rsidP="00C25638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4770C5A4" w14:textId="77777777" w:rsidR="004E7DC2" w:rsidRPr="00BE704B" w:rsidRDefault="004E7DC2" w:rsidP="00C256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B01F0" w14:textId="77777777" w:rsidR="004E7DC2" w:rsidRDefault="004E7DC2" w:rsidP="00C25638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1,430</w:t>
            </w:r>
          </w:p>
        </w:tc>
        <w:tc>
          <w:tcPr>
            <w:tcW w:w="245" w:type="dxa"/>
          </w:tcPr>
          <w:p w14:paraId="5A663A77" w14:textId="77777777" w:rsidR="004E7DC2" w:rsidRPr="00BE704B" w:rsidRDefault="004E7DC2" w:rsidP="00C256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1EDDBEC0" w14:textId="77777777" w:rsidR="004E7DC2" w:rsidRDefault="004E7DC2" w:rsidP="00C25638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B443D" w14:paraId="00C9E3BF" w14:textId="77777777" w:rsidTr="004556F1">
        <w:tc>
          <w:tcPr>
            <w:tcW w:w="3870" w:type="dxa"/>
          </w:tcPr>
          <w:p w14:paraId="58899D52" w14:textId="77777777" w:rsidR="001B443D" w:rsidRPr="00B37E56" w:rsidRDefault="001B443D" w:rsidP="001B443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653DCA" w14:textId="6CE1D829" w:rsidR="001B443D" w:rsidRDefault="009D5BB3" w:rsidP="001B443D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4,881</w:t>
            </w:r>
          </w:p>
        </w:tc>
        <w:tc>
          <w:tcPr>
            <w:tcW w:w="236" w:type="dxa"/>
            <w:shd w:val="clear" w:color="auto" w:fill="auto"/>
          </w:tcPr>
          <w:p w14:paraId="7100308B" w14:textId="77777777" w:rsidR="001B443D" w:rsidRDefault="001B443D" w:rsidP="001B443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2F532D3F" w14:textId="77777777" w:rsidR="001B443D" w:rsidRDefault="001B443D" w:rsidP="001B443D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24FBA154" w14:textId="77777777" w:rsidR="001B443D" w:rsidRPr="00BE704B" w:rsidRDefault="001B443D" w:rsidP="001B443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8EC61" w14:textId="28D13460" w:rsidR="001B443D" w:rsidRDefault="001B443D" w:rsidP="001B443D">
            <w:pPr>
              <w:spacing w:line="240" w:lineRule="atLeast"/>
              <w:ind w:left="-10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28412F6A" w14:textId="77777777" w:rsidR="001B443D" w:rsidRPr="00BE704B" w:rsidRDefault="001B443D" w:rsidP="001B443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67C4B7BE" w14:textId="77777777" w:rsidR="001B443D" w:rsidRDefault="001B443D" w:rsidP="001B443D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B443D" w14:paraId="4C3E240A" w14:textId="77777777" w:rsidTr="004556F1">
        <w:tc>
          <w:tcPr>
            <w:tcW w:w="3870" w:type="dxa"/>
          </w:tcPr>
          <w:p w14:paraId="5C32C331" w14:textId="77777777" w:rsidR="001B443D" w:rsidRPr="00B37E56" w:rsidRDefault="001B443D" w:rsidP="001B443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772078" w14:textId="3C45E043" w:rsidR="001B443D" w:rsidRDefault="001B443D" w:rsidP="001B443D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D5BB3">
              <w:rPr>
                <w:rFonts w:ascii="Angsana New" w:hAnsi="Angsana New"/>
                <w:sz w:val="30"/>
                <w:szCs w:val="30"/>
                <w:lang w:val="en-US"/>
              </w:rPr>
              <w:t>4,830</w:t>
            </w:r>
          </w:p>
        </w:tc>
        <w:tc>
          <w:tcPr>
            <w:tcW w:w="236" w:type="dxa"/>
            <w:shd w:val="clear" w:color="auto" w:fill="auto"/>
          </w:tcPr>
          <w:p w14:paraId="4F256F96" w14:textId="77777777" w:rsidR="001B443D" w:rsidRDefault="001B443D" w:rsidP="001B443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6A36BF15" w14:textId="77777777" w:rsidR="001B443D" w:rsidRDefault="001B443D" w:rsidP="001B443D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514D708E" w14:textId="77777777" w:rsidR="001B443D" w:rsidRPr="00BE704B" w:rsidRDefault="001B443D" w:rsidP="001B443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3CEF4" w14:textId="7CD30E94" w:rsidR="001B443D" w:rsidRDefault="001B443D" w:rsidP="001B443D">
            <w:pPr>
              <w:spacing w:line="240" w:lineRule="atLeast"/>
              <w:ind w:left="-10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1887388A" w14:textId="77777777" w:rsidR="001B443D" w:rsidRPr="00BE704B" w:rsidRDefault="001B443D" w:rsidP="001B443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1690CE11" w14:textId="77777777" w:rsidR="001B443D" w:rsidRDefault="001B443D" w:rsidP="001B443D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E7DC2" w14:paraId="705DF4CC" w14:textId="77777777" w:rsidTr="004556F1">
        <w:tc>
          <w:tcPr>
            <w:tcW w:w="3870" w:type="dxa"/>
          </w:tcPr>
          <w:p w14:paraId="0B7DF6BD" w14:textId="34715A65" w:rsidR="004E7DC2" w:rsidRPr="00F63BCB" w:rsidRDefault="004E7DC2" w:rsidP="001B443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6F6867" w14:textId="1C9D6071" w:rsidR="004E7DC2" w:rsidRDefault="004E7DC2" w:rsidP="001B443D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4,881</w:t>
            </w:r>
          </w:p>
        </w:tc>
        <w:tc>
          <w:tcPr>
            <w:tcW w:w="236" w:type="dxa"/>
            <w:shd w:val="clear" w:color="auto" w:fill="auto"/>
          </w:tcPr>
          <w:p w14:paraId="1F053D04" w14:textId="77777777" w:rsidR="004E7DC2" w:rsidRDefault="004E7DC2" w:rsidP="001B443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27029733" w14:textId="2031D911" w:rsidR="004E7DC2" w:rsidRDefault="004E7DC2" w:rsidP="001B443D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296F43B7" w14:textId="77777777" w:rsidR="004E7DC2" w:rsidRPr="00BE704B" w:rsidRDefault="004E7DC2" w:rsidP="001B443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58232" w14:textId="3361231D" w:rsidR="004E7DC2" w:rsidRDefault="004E7DC2" w:rsidP="001B443D">
            <w:pPr>
              <w:spacing w:line="240" w:lineRule="atLeast"/>
              <w:ind w:left="-10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18E09348" w14:textId="77777777" w:rsidR="004E7DC2" w:rsidRPr="00BE704B" w:rsidRDefault="004E7DC2" w:rsidP="001B443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7A7EDFD5" w14:textId="308CE362" w:rsidR="004E7DC2" w:rsidRDefault="004E7DC2" w:rsidP="001B443D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B443D" w:rsidRPr="00911ADB" w14:paraId="37E8A831" w14:textId="77777777" w:rsidTr="004556F1">
        <w:tc>
          <w:tcPr>
            <w:tcW w:w="3870" w:type="dxa"/>
            <w:vAlign w:val="bottom"/>
          </w:tcPr>
          <w:p w14:paraId="06F96083" w14:textId="77777777" w:rsidR="001B443D" w:rsidRPr="00AD37E5" w:rsidRDefault="001B443D" w:rsidP="001B443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F84301" w14:textId="244FB079" w:rsidR="001B443D" w:rsidRPr="00457348" w:rsidRDefault="009D5BB3" w:rsidP="001B443D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194,23</w:t>
            </w:r>
            <w:r w:rsidR="004E7DC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7A2F46CA" w14:textId="77777777" w:rsidR="001B443D" w:rsidRPr="00911ADB" w:rsidRDefault="001B443D" w:rsidP="001B443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BBB3E4" w14:textId="77777777" w:rsidR="001B443D" w:rsidRPr="00911ADB" w:rsidRDefault="001B443D" w:rsidP="001B443D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75F0D2B8" w14:textId="77777777" w:rsidR="001B443D" w:rsidRPr="00911ADB" w:rsidRDefault="001B443D" w:rsidP="001B443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D0D316" w14:textId="47E33D73" w:rsidR="001B443D" w:rsidRPr="00911ADB" w:rsidRDefault="001B443D" w:rsidP="001B443D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39,619</w:t>
            </w:r>
          </w:p>
        </w:tc>
        <w:tc>
          <w:tcPr>
            <w:tcW w:w="245" w:type="dxa"/>
          </w:tcPr>
          <w:p w14:paraId="103EAF50" w14:textId="77777777" w:rsidR="001B443D" w:rsidRPr="00BE704B" w:rsidRDefault="001B443D" w:rsidP="001B443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4FD84C01" w14:textId="77777777" w:rsidR="001B443D" w:rsidRPr="00911ADB" w:rsidRDefault="001B443D" w:rsidP="001B443D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738933DE" w14:textId="77777777" w:rsidR="008B59B5" w:rsidRPr="001C1D6B" w:rsidRDefault="008B59B5" w:rsidP="001C1D6B">
      <w:pPr>
        <w:pStyle w:val="Bo-Blankline"/>
      </w:pPr>
    </w:p>
    <w:p w14:paraId="7197C435" w14:textId="77777777" w:rsidR="00F91B1B" w:rsidRPr="0063131E" w:rsidRDefault="00F91B1B" w:rsidP="00F91B1B">
      <w:pPr>
        <w:pStyle w:val="Bo-C1Content"/>
        <w:rPr>
          <w:b/>
          <w:bCs/>
          <w:i/>
          <w:iCs/>
          <w:lang w:val="en-US"/>
        </w:rPr>
      </w:pPr>
      <w:r>
        <w:rPr>
          <w:rFonts w:hint="cs"/>
          <w:b/>
          <w:bCs/>
          <w:i/>
          <w:iCs/>
          <w:cs/>
        </w:rPr>
        <w:t>สัญญาสำคัญที่ทำกับบุคคลหรือกิจการที่เกี่ยวข้องกัน</w:t>
      </w:r>
    </w:p>
    <w:p w14:paraId="664F0922" w14:textId="77777777" w:rsidR="00F91B1B" w:rsidRPr="00F96BFF" w:rsidRDefault="00F91B1B" w:rsidP="00F91B1B">
      <w:pPr>
        <w:pStyle w:val="Bo-Blankline"/>
        <w:rPr>
          <w:cs/>
        </w:rPr>
      </w:pPr>
    </w:p>
    <w:p w14:paraId="011E3C24" w14:textId="77777777" w:rsidR="00F91B1B" w:rsidRPr="00E32C9A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="Angsana New" w:hAnsi="Angsana New"/>
          <w:sz w:val="30"/>
          <w:szCs w:val="30"/>
        </w:rPr>
      </w:pPr>
      <w:r w:rsidRPr="00E32C9A">
        <w:rPr>
          <w:rFonts w:ascii="Angsana New" w:hAnsi="Angsana New" w:hint="cs"/>
          <w:sz w:val="30"/>
          <w:szCs w:val="30"/>
          <w:cs/>
        </w:rPr>
        <w:t>สัญญาเช่าอาคารสำนักงาน</w:t>
      </w:r>
    </w:p>
    <w:p w14:paraId="7FF5DBEF" w14:textId="77777777" w:rsidR="00F91B1B" w:rsidRPr="00F96BFF" w:rsidRDefault="00F91B1B" w:rsidP="00F91B1B">
      <w:pPr>
        <w:pStyle w:val="Bo-Blankline"/>
      </w:pPr>
    </w:p>
    <w:p w14:paraId="16035C22" w14:textId="77777777" w:rsidR="00F91B1B" w:rsidRDefault="00F91B1B" w:rsidP="00133541">
      <w:pPr>
        <w:pStyle w:val="Bo-C1Content"/>
        <w:ind w:right="18"/>
      </w:pPr>
      <w:r w:rsidRPr="00CA7D15">
        <w:rPr>
          <w:cs/>
        </w:rPr>
        <w:t>บริษัทและบริษัทย่อยมีสัญญาเช่าอาคารสำนักงานระยะยาวกับบริษัทที่เกี่ยวข้องกันแห่งหนึ่ง เดิมแต่ละสัญญามี</w:t>
      </w:r>
      <w:r>
        <w:rPr>
          <w:cs/>
        </w:rPr>
        <w:t xml:space="preserve">ระยะเวลาการเช่า </w:t>
      </w:r>
      <w:r w:rsidR="00716EF5">
        <w:t>3</w:t>
      </w:r>
      <w:r>
        <w:t xml:space="preserve"> </w:t>
      </w:r>
      <w:r>
        <w:rPr>
          <w:cs/>
        </w:rPr>
        <w:t xml:space="preserve">ปี โดยได้สิทธิต่ออายุสัญญาเช่าใหม่ทุก </w:t>
      </w:r>
      <w:r w:rsidR="00716EF5">
        <w:t>3</w:t>
      </w:r>
      <w:r>
        <w:rPr>
          <w:rFonts w:hint="cs"/>
        </w:rPr>
        <w:t xml:space="preserve"> </w:t>
      </w:r>
      <w:r>
        <w:rPr>
          <w:cs/>
        </w:rPr>
        <w:t xml:space="preserve">ปี ในเดือนกรกฎาคม </w:t>
      </w:r>
      <w:r w:rsidR="00716EF5">
        <w:t>2</w:t>
      </w:r>
      <w:r w:rsidR="004B5416">
        <w:t>542</w:t>
      </w:r>
      <w:r>
        <w:t xml:space="preserve"> </w:t>
      </w:r>
      <w:r>
        <w:rPr>
          <w:cs/>
        </w:rPr>
        <w:t>บริษัทและบริษัทย่อยแห่งหนึ่งได้ทำสัญญาเช่าอาคารสำนักงานกับบริษัทที่เกี่ยวข้องกันดังกล่าวแทนสัญญาเช่าเดิมที่หมดอายุลงโดยกำหนด</w:t>
      </w:r>
      <w:r w:rsidRPr="00402D37">
        <w:rPr>
          <w:spacing w:val="-2"/>
          <w:cs/>
        </w:rPr>
        <w:t xml:space="preserve">ระยะเวลาเช่าใหม่เป็น </w:t>
      </w:r>
      <w:r w:rsidR="00716EF5" w:rsidRPr="00402D37">
        <w:rPr>
          <w:spacing w:val="-2"/>
        </w:rPr>
        <w:t>90</w:t>
      </w:r>
      <w:r w:rsidRPr="00402D37">
        <w:rPr>
          <w:spacing w:val="-2"/>
        </w:rPr>
        <w:t xml:space="preserve"> </w:t>
      </w:r>
      <w:r w:rsidRPr="00402D37">
        <w:rPr>
          <w:spacing w:val="-2"/>
          <w:cs/>
        </w:rPr>
        <w:t xml:space="preserve">ปี บริษัทและบริษัทย่อยได้จ่ายเงินครั้งเดียวสำหรับตลอดช่วงอายุการเช่า </w:t>
      </w:r>
      <w:r w:rsidRPr="00402D37">
        <w:rPr>
          <w:rFonts w:hint="cs"/>
          <w:i/>
          <w:iCs/>
          <w:spacing w:val="-2"/>
        </w:rPr>
        <w:t>(</w:t>
      </w:r>
      <w:r w:rsidRPr="00402D37">
        <w:rPr>
          <w:rFonts w:hint="cs"/>
          <w:i/>
          <w:iCs/>
          <w:spacing w:val="-2"/>
          <w:cs/>
        </w:rPr>
        <w:t xml:space="preserve">ค่าเช่าตลอด </w:t>
      </w:r>
      <w:r w:rsidR="00716EF5" w:rsidRPr="00402D37">
        <w:rPr>
          <w:i/>
          <w:iCs/>
          <w:spacing w:val="-2"/>
          <w:lang w:val="en-US"/>
        </w:rPr>
        <w:t>90</w:t>
      </w:r>
      <w:r w:rsidRPr="00402D37">
        <w:rPr>
          <w:i/>
          <w:iCs/>
          <w:spacing w:val="-2"/>
          <w:lang w:val="en-US"/>
        </w:rPr>
        <w:t xml:space="preserve"> </w:t>
      </w:r>
      <w:r w:rsidRPr="00402D37">
        <w:rPr>
          <w:rFonts w:hint="cs"/>
          <w:i/>
          <w:iCs/>
          <w:spacing w:val="-2"/>
          <w:cs/>
          <w:lang w:val="en-US"/>
        </w:rPr>
        <w:t>ปี</w:t>
      </w:r>
      <w:r w:rsidR="00402D37">
        <w:rPr>
          <w:i/>
          <w:iCs/>
          <w:lang w:val="en-US"/>
        </w:rPr>
        <w:t xml:space="preserve"> </w:t>
      </w:r>
      <w:r>
        <w:rPr>
          <w:rFonts w:hint="cs"/>
          <w:i/>
          <w:iCs/>
          <w:cs/>
        </w:rPr>
        <w:t xml:space="preserve">เป็นเงิน </w:t>
      </w:r>
      <w:r w:rsidR="00716EF5">
        <w:rPr>
          <w:i/>
          <w:iCs/>
          <w:lang w:val="en-US"/>
        </w:rPr>
        <w:t>40</w:t>
      </w:r>
      <w:r>
        <w:rPr>
          <w:i/>
          <w:iCs/>
          <w:lang w:val="en-US"/>
        </w:rPr>
        <w:t>,</w:t>
      </w:r>
      <w:r w:rsidR="00716EF5">
        <w:rPr>
          <w:i/>
          <w:iCs/>
          <w:lang w:val="en-US"/>
        </w:rPr>
        <w:t>000</w:t>
      </w:r>
      <w:r>
        <w:rPr>
          <w:i/>
          <w:iCs/>
          <w:lang w:val="en-US"/>
        </w:rPr>
        <w:t xml:space="preserve"> </w:t>
      </w:r>
      <w:r>
        <w:rPr>
          <w:rFonts w:hint="cs"/>
          <w:i/>
          <w:iCs/>
          <w:cs/>
          <w:lang w:val="en-US"/>
        </w:rPr>
        <w:t xml:space="preserve">บาทต่อตารางเมตร หรือเทียบเท่ากับค่าเช่ารายเดือนก่อนส่วนลดกระแสเงินสดเป็นเงิน </w:t>
      </w:r>
      <w:r w:rsidR="00716EF5">
        <w:rPr>
          <w:i/>
          <w:iCs/>
          <w:lang w:val="en-US"/>
        </w:rPr>
        <w:t>37</w:t>
      </w:r>
      <w:r>
        <w:rPr>
          <w:rFonts w:hint="cs"/>
          <w:i/>
          <w:iCs/>
          <w:cs/>
          <w:lang w:val="en-US"/>
        </w:rPr>
        <w:t xml:space="preserve"> บาทต่อตารางเมตร</w:t>
      </w:r>
      <w:r>
        <w:rPr>
          <w:rFonts w:hint="cs"/>
          <w:i/>
          <w:iCs/>
          <w:lang w:val="en-US"/>
        </w:rPr>
        <w:t>)</w:t>
      </w:r>
      <w:r>
        <w:rPr>
          <w:cs/>
        </w:rPr>
        <w:t xml:space="preserve"> โดยค่าเช่าประจำปีคิดหักจากเงินค่าเช่าจ่ายล่วงหน้าดังกล่าว ต่อมา</w:t>
      </w:r>
      <w:r>
        <w:rPr>
          <w:rFonts w:hint="cs"/>
          <w:cs/>
        </w:rPr>
        <w:t>เมื่อ</w:t>
      </w:r>
      <w:r>
        <w:rPr>
          <w:cs/>
        </w:rPr>
        <w:t xml:space="preserve">วันที่ </w:t>
      </w:r>
      <w:r w:rsidR="00716EF5">
        <w:t>24</w:t>
      </w:r>
      <w:r>
        <w:t xml:space="preserve"> </w:t>
      </w:r>
      <w:r>
        <w:rPr>
          <w:cs/>
        </w:rPr>
        <w:t xml:space="preserve">กรกฎาคม </w:t>
      </w:r>
      <w:r w:rsidR="00716EF5">
        <w:t>2544</w:t>
      </w:r>
      <w:r>
        <w:t xml:space="preserve"> </w:t>
      </w:r>
      <w:r w:rsidR="00084DB1">
        <w:rPr>
          <w:cs/>
        </w:rPr>
        <w:br/>
      </w:r>
      <w:r>
        <w:rPr>
          <w:cs/>
        </w:rPr>
        <w:t xml:space="preserve">บริษัทและบริษัทย่อยได้ทำสัญญาแก้ไขเพิ่มเติมสัญญาเช่าอาคารสำนักงานกับบริษัทที่เกี่ยวข้องกันดังกล่าว </w:t>
      </w:r>
      <w:r w:rsidR="00084DB1">
        <w:rPr>
          <w:cs/>
        </w:rPr>
        <w:br/>
      </w:r>
      <w:r>
        <w:rPr>
          <w:rFonts w:hint="cs"/>
          <w:cs/>
        </w:rPr>
        <w:t>มี</w:t>
      </w:r>
      <w:r>
        <w:rPr>
          <w:cs/>
        </w:rPr>
        <w:t>กำหนดระยะเวลาการเช่า</w:t>
      </w:r>
      <w:r>
        <w:rPr>
          <w:rFonts w:hint="cs"/>
          <w:cs/>
        </w:rPr>
        <w:t>ครั้งละ</w:t>
      </w:r>
      <w:r>
        <w:t xml:space="preserve"> </w:t>
      </w:r>
      <w:r w:rsidR="00716EF5">
        <w:t>30</w:t>
      </w:r>
      <w:r>
        <w:t xml:space="preserve"> </w:t>
      </w:r>
      <w:r>
        <w:rPr>
          <w:cs/>
        </w:rPr>
        <w:t>ปี</w:t>
      </w:r>
      <w:r>
        <w:rPr>
          <w:rFonts w:hint="cs"/>
        </w:rPr>
        <w:t xml:space="preserve"> </w:t>
      </w:r>
      <w:r>
        <w:rPr>
          <w:cs/>
        </w:rPr>
        <w:t>นับจากวันที่ได้มีการวางเงินค่าเช่าล่วงหน้าตามสัญญา</w:t>
      </w:r>
      <w:r>
        <w:rPr>
          <w:rFonts w:hint="cs"/>
          <w:cs/>
        </w:rPr>
        <w:t>ดังกล่าว</w:t>
      </w:r>
      <w:r>
        <w:rPr>
          <w:cs/>
        </w:rPr>
        <w:t>แต่เริ่มแรก</w:t>
      </w:r>
      <w:r>
        <w:rPr>
          <w:rFonts w:hint="cs"/>
        </w:rPr>
        <w:t xml:space="preserve"> </w:t>
      </w:r>
      <w:r>
        <w:rPr>
          <w:cs/>
        </w:rPr>
        <w:t>โดยบริษัท</w:t>
      </w:r>
      <w:r>
        <w:rPr>
          <w:rFonts w:hint="cs"/>
          <w:cs/>
        </w:rPr>
        <w:t>ที่เกี่ยวข้องกันซึ่งเป็นผู้ให้เช่าให้คำมั่นในการต่อระยะเวลาการเช่าออกไปอีก</w:t>
      </w:r>
      <w:r>
        <w:rPr>
          <w:cs/>
        </w:rPr>
        <w:t xml:space="preserve">ครั้งละ </w:t>
      </w:r>
      <w:r w:rsidR="00716EF5">
        <w:t>30</w:t>
      </w:r>
      <w:r>
        <w:t xml:space="preserve"> </w:t>
      </w:r>
      <w:r>
        <w:rPr>
          <w:cs/>
        </w:rPr>
        <w:t>ปี</w:t>
      </w:r>
      <w:r>
        <w:rPr>
          <w:rFonts w:hint="cs"/>
          <w:cs/>
        </w:rPr>
        <w:t xml:space="preserve"> เป็นจำนวน</w:t>
      </w:r>
      <w:r w:rsidR="00826E4B">
        <w:br/>
      </w:r>
      <w:r w:rsidR="00716EF5">
        <w:t>2</w:t>
      </w:r>
      <w:r>
        <w:t xml:space="preserve"> </w:t>
      </w:r>
      <w:r>
        <w:rPr>
          <w:rFonts w:hint="cs"/>
          <w:cs/>
        </w:rPr>
        <w:t>ครั้ง โดยให้อยู่</w:t>
      </w:r>
      <w:r>
        <w:rPr>
          <w:cs/>
        </w:rPr>
        <w:t>ภายใต้เงื่อนไขและอัตราเช่าเดิม</w:t>
      </w:r>
      <w:r>
        <w:rPr>
          <w:rFonts w:hint="cs"/>
        </w:rPr>
        <w:t xml:space="preserve"> </w:t>
      </w:r>
    </w:p>
    <w:p w14:paraId="19F2508E" w14:textId="77777777" w:rsidR="00F91B1B" w:rsidRPr="00F96BFF" w:rsidRDefault="00F91B1B" w:rsidP="00D21AFE">
      <w:pPr>
        <w:pStyle w:val="Bo-Blankline"/>
        <w:ind w:right="-115"/>
      </w:pPr>
    </w:p>
    <w:p w14:paraId="00092704" w14:textId="77777777" w:rsidR="00F91B1B" w:rsidRDefault="00F91B1B" w:rsidP="00D21AFE">
      <w:pPr>
        <w:pStyle w:val="Bo-C1Content"/>
        <w:ind w:right="-115"/>
      </w:pPr>
      <w:r w:rsidRPr="00BD763C">
        <w:rPr>
          <w:rFonts w:hint="cs"/>
          <w:cs/>
        </w:rPr>
        <w:t xml:space="preserve">เมื่อวันที่ </w:t>
      </w:r>
      <w:r w:rsidR="00FC0A5B">
        <w:t>25</w:t>
      </w:r>
      <w:r w:rsidRPr="00BD763C">
        <w:rPr>
          <w:lang w:val="en-US"/>
        </w:rPr>
        <w:t xml:space="preserve"> </w:t>
      </w:r>
      <w:r w:rsidRPr="00BD763C">
        <w:rPr>
          <w:cs/>
        </w:rPr>
        <w:t>สิงหาคม</w:t>
      </w:r>
      <w:r w:rsidRPr="00BD763C">
        <w:rPr>
          <w:rFonts w:hint="cs"/>
          <w:lang w:val="en-US"/>
        </w:rPr>
        <w:t xml:space="preserve"> </w:t>
      </w:r>
      <w:r w:rsidR="00716EF5">
        <w:rPr>
          <w:lang w:val="en-US"/>
        </w:rPr>
        <w:t>2549</w:t>
      </w:r>
      <w:r w:rsidRPr="00BD763C">
        <w:rPr>
          <w:lang w:val="en-US"/>
        </w:rPr>
        <w:t xml:space="preserve"> </w:t>
      </w:r>
      <w:r w:rsidRPr="00BD763C">
        <w:rPr>
          <w:rFonts w:hint="cs"/>
          <w:cs/>
        </w:rPr>
        <w:t>บริษัทและบริษัทย่อยได้ดำเนินการจดทะเบียนการเช่าต่อสำนักงานที่ดินแล้ว</w:t>
      </w:r>
    </w:p>
    <w:p w14:paraId="7A2A663E" w14:textId="77777777" w:rsidR="00F91B1B" w:rsidRDefault="00F91B1B" w:rsidP="00D21AFE">
      <w:pPr>
        <w:pStyle w:val="Bo-Blankline"/>
        <w:ind w:right="-115"/>
        <w:rPr>
          <w:lang w:val="en-US"/>
        </w:rPr>
      </w:pPr>
    </w:p>
    <w:p w14:paraId="47A155A8" w14:textId="5981E152" w:rsidR="008B59B5" w:rsidRDefault="00F91B1B" w:rsidP="00EC5ABA">
      <w:pPr>
        <w:pStyle w:val="Ang15"/>
        <w:tabs>
          <w:tab w:val="left" w:pos="547"/>
        </w:tabs>
        <w:rPr>
          <w:sz w:val="20"/>
          <w:szCs w:val="20"/>
        </w:rPr>
      </w:pPr>
      <w:r w:rsidRPr="00237896">
        <w:rPr>
          <w:cs/>
        </w:rPr>
        <w:t>หากมีการบอกเลิกสัญญาเช่าโดยฝ่ายใดฝ่ายหนึ่ง บริษัทมีสิทธิเรียกคืนเงิน</w:t>
      </w:r>
      <w:r w:rsidRPr="00237896">
        <w:rPr>
          <w:rFonts w:hint="cs"/>
          <w:cs/>
        </w:rPr>
        <w:t>ค่าเช่า</w:t>
      </w:r>
      <w:r w:rsidRPr="00237896">
        <w:rPr>
          <w:cs/>
        </w:rPr>
        <w:t>จ่ายล่วงหน้าที่เหลือ โดยคู่สัญญาได้ตกลงกันในหลักการให้มีการจดจำนองสำหรับอาคารสำนักงานดังกล่าวเพื่อเป็นหลักประกันสำหรับเงินค่</w:t>
      </w:r>
      <w:r w:rsidRPr="00237896">
        <w:rPr>
          <w:rFonts w:hint="cs"/>
          <w:cs/>
        </w:rPr>
        <w:t>า</w:t>
      </w:r>
      <w:r w:rsidRPr="00237896">
        <w:rPr>
          <w:cs/>
        </w:rPr>
        <w:t>เช่าจ่าย</w:t>
      </w:r>
      <w:r w:rsidRPr="00237896">
        <w:rPr>
          <w:spacing w:val="4"/>
          <w:cs/>
        </w:rPr>
        <w:t>ล่วงหน้า</w:t>
      </w:r>
      <w:r w:rsidRPr="00237896">
        <w:rPr>
          <w:rFonts w:hint="cs"/>
          <w:spacing w:val="4"/>
          <w:cs/>
        </w:rPr>
        <w:t xml:space="preserve"> ซึ่ง</w:t>
      </w:r>
      <w:r w:rsidRPr="00237896">
        <w:rPr>
          <w:spacing w:val="4"/>
          <w:cs/>
        </w:rPr>
        <w:t xml:space="preserve"> ณ วันที่ </w:t>
      </w:r>
      <w:r w:rsidR="00231569" w:rsidRPr="00237896">
        <w:t>3</w:t>
      </w:r>
      <w:r w:rsidR="001E6E65" w:rsidRPr="00237896">
        <w:t>0</w:t>
      </w:r>
      <w:r w:rsidR="00231569" w:rsidRPr="00237896">
        <w:t xml:space="preserve"> </w:t>
      </w:r>
      <w:r w:rsidR="001E6E65" w:rsidRPr="00237896">
        <w:rPr>
          <w:rFonts w:hint="cs"/>
          <w:cs/>
        </w:rPr>
        <w:t>มิถุนายน</w:t>
      </w:r>
      <w:r w:rsidR="00231569" w:rsidRPr="00237896">
        <w:t xml:space="preserve"> 2563</w:t>
      </w:r>
      <w:r w:rsidR="00231569" w:rsidRPr="00237896">
        <w:rPr>
          <w:lang w:val="en-US"/>
        </w:rPr>
        <w:t xml:space="preserve"> </w:t>
      </w:r>
      <w:r w:rsidRPr="00237896">
        <w:rPr>
          <w:spacing w:val="4"/>
          <w:cs/>
        </w:rPr>
        <w:t>ยังไม่มีการ</w:t>
      </w:r>
      <w:r w:rsidRPr="00237896">
        <w:rPr>
          <w:spacing w:val="2"/>
          <w:cs/>
        </w:rPr>
        <w:t>ทำสัญญาจดจำนองเพื่อเป็นหลักประกันสำหรับ</w:t>
      </w:r>
      <w:r w:rsidRPr="00237896">
        <w:rPr>
          <w:cs/>
        </w:rPr>
        <w:t xml:space="preserve">เงินค่าเช่าจ่ายล่วงหน้า </w:t>
      </w:r>
      <w:r w:rsidRPr="00237896">
        <w:rPr>
          <w:rFonts w:hint="cs"/>
          <w:cs/>
        </w:rPr>
        <w:t>ซึ่ง</w:t>
      </w:r>
      <w:r w:rsidRPr="00237896">
        <w:rPr>
          <w:cs/>
        </w:rPr>
        <w:t>มูลค่าที่คาดว่าจะได้รับคืนของเงินค่าเช่า</w:t>
      </w:r>
      <w:r w:rsidRPr="00237896">
        <w:rPr>
          <w:rFonts w:hint="cs"/>
          <w:cs/>
        </w:rPr>
        <w:t>จ่ายล่วงหน้า</w:t>
      </w:r>
      <w:r w:rsidRPr="00237896">
        <w:rPr>
          <w:cs/>
        </w:rPr>
        <w:t>ดังกล่าว ขึ้นอยู่กับความสามารถของบริษัทดังกล่าวที่จะจ่ายชำระคืน</w:t>
      </w:r>
      <w:r w:rsidR="008B59B5">
        <w:br w:type="page"/>
      </w:r>
    </w:p>
    <w:p w14:paraId="135FDC56" w14:textId="77777777" w:rsidR="00F91B1B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="Angsana New" w:hAnsi="Angsana New"/>
          <w:sz w:val="30"/>
          <w:szCs w:val="30"/>
        </w:rPr>
      </w:pPr>
      <w:r w:rsidRPr="00E32C9A">
        <w:rPr>
          <w:rFonts w:ascii="Angsana New" w:hAnsi="Angsana New"/>
          <w:sz w:val="30"/>
          <w:szCs w:val="30"/>
          <w:cs/>
        </w:rPr>
        <w:lastRenderedPageBreak/>
        <w:t>สัญญาซื้อขายไฟฟ้า</w:t>
      </w:r>
    </w:p>
    <w:p w14:paraId="5F947B99" w14:textId="77777777" w:rsidR="00F91B1B" w:rsidRPr="00C61F28" w:rsidRDefault="00F91B1B" w:rsidP="00C61F28">
      <w:pPr>
        <w:pStyle w:val="Bo-Blankline"/>
      </w:pPr>
    </w:p>
    <w:p w14:paraId="5E568ACD" w14:textId="77777777" w:rsidR="00F91B1B" w:rsidRDefault="00F91B1B" w:rsidP="00F91B1B">
      <w:pPr>
        <w:pStyle w:val="Bo-C1Content"/>
      </w:pPr>
      <w:r w:rsidRPr="009B22D7">
        <w:rPr>
          <w:cs/>
        </w:rPr>
        <w:t>บริษัท</w:t>
      </w:r>
      <w:r w:rsidRPr="00B62231">
        <w:rPr>
          <w:cs/>
        </w:rPr>
        <w:t>ได้ทำสัญญาซื</w:t>
      </w:r>
      <w:r>
        <w:rPr>
          <w:cs/>
        </w:rPr>
        <w:t>้อขายไฟฟ้าและบริการกับบริษัทย่อยแห่งหนึ่ง</w:t>
      </w:r>
      <w:r w:rsidRPr="00B62231">
        <w:t xml:space="preserve"> </w:t>
      </w:r>
      <w:r>
        <w:rPr>
          <w:cs/>
        </w:rPr>
        <w:t>โดยบริษัทจะขายก</w:t>
      </w:r>
      <w:r>
        <w:rPr>
          <w:rFonts w:hint="cs"/>
          <w:cs/>
        </w:rPr>
        <w:t>๊</w:t>
      </w:r>
      <w:r w:rsidRPr="00B62231">
        <w:rPr>
          <w:cs/>
        </w:rPr>
        <w:t>าซร้อนเพื่อให้บริษัท</w:t>
      </w:r>
      <w:r>
        <w:rPr>
          <w:cs/>
        </w:rPr>
        <w:t xml:space="preserve">ย่อยนำไปใช้ผลิตไฟฟ้า </w:t>
      </w:r>
      <w:r>
        <w:rPr>
          <w:rFonts w:hint="cs"/>
          <w:cs/>
        </w:rPr>
        <w:t>และ</w:t>
      </w:r>
      <w:r w:rsidRPr="00B62231">
        <w:rPr>
          <w:cs/>
        </w:rPr>
        <w:t>บริษัท</w:t>
      </w:r>
      <w:r>
        <w:rPr>
          <w:cs/>
        </w:rPr>
        <w:t>ย่อยจะขายไฟฟ้าให้แก่บริษัท</w:t>
      </w:r>
      <w:r w:rsidRPr="00B62231">
        <w:rPr>
          <w:cs/>
        </w:rPr>
        <w:t>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14:paraId="3917BBBB" w14:textId="77777777" w:rsidR="00231569" w:rsidRPr="00231569" w:rsidRDefault="00231569" w:rsidP="00F91B1B">
      <w:pPr>
        <w:pStyle w:val="Bo-C1Content"/>
        <w:rPr>
          <w:sz w:val="20"/>
          <w:szCs w:val="20"/>
        </w:rPr>
      </w:pPr>
    </w:p>
    <w:p w14:paraId="5E89C5EE" w14:textId="77777777" w:rsidR="00F91B1B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สัญ</w:t>
      </w:r>
      <w:r w:rsidR="006409D6">
        <w:rPr>
          <w:rFonts w:ascii="Angsana New" w:hAnsi="Angsana New" w:hint="cs"/>
          <w:sz w:val="30"/>
          <w:szCs w:val="30"/>
          <w:cs/>
        </w:rPr>
        <w:t>ญาที่ทำกับกิจการที่เกี่ยวข้อง</w:t>
      </w:r>
    </w:p>
    <w:p w14:paraId="667B22DC" w14:textId="77777777" w:rsidR="00F91B1B" w:rsidRPr="00C61F28" w:rsidRDefault="00F91B1B" w:rsidP="00C61F28">
      <w:pPr>
        <w:pStyle w:val="Bo-Blankline"/>
        <w:rPr>
          <w:cs/>
        </w:rPr>
      </w:pPr>
    </w:p>
    <w:p w14:paraId="1CF5453D" w14:textId="77777777" w:rsidR="00F91B1B" w:rsidRDefault="00F91B1B" w:rsidP="00F91B1B">
      <w:pPr>
        <w:pStyle w:val="Bo-C1Content"/>
      </w:pPr>
      <w:r>
        <w:rPr>
          <w:rFonts w:hint="cs"/>
          <w:cs/>
        </w:rPr>
        <w:t>บริษัทและบริษัทย่อยทำสัญญา</w:t>
      </w:r>
      <w:r w:rsidR="006409D6">
        <w:rPr>
          <w:rFonts w:hint="cs"/>
          <w:cs/>
        </w:rPr>
        <w:t>บริการที่เกี่ยวข้องกับการใช้พื้นที่อาคารสำนักงานกับกิจการ</w:t>
      </w:r>
      <w:r>
        <w:rPr>
          <w:rFonts w:hint="cs"/>
          <w:cs/>
        </w:rPr>
        <w:t xml:space="preserve">ที่เกี่ยวข้องกัน กำหนดระยะเวลา </w:t>
      </w:r>
      <w:r w:rsidR="00734A1F">
        <w:t>3</w:t>
      </w:r>
      <w:r>
        <w:rPr>
          <w:rFonts w:hint="cs"/>
          <w:cs/>
        </w:rPr>
        <w:t xml:space="preserve"> ปี </w:t>
      </w:r>
      <w:r w:rsidR="006409D6">
        <w:rPr>
          <w:rFonts w:hint="cs"/>
          <w:cs/>
        </w:rPr>
        <w:t>มี</w:t>
      </w:r>
      <w:r>
        <w:rPr>
          <w:rFonts w:hint="cs"/>
          <w:cs/>
        </w:rPr>
        <w:t>รายละเอียดดังนี้</w:t>
      </w:r>
    </w:p>
    <w:p w14:paraId="086DFD8B" w14:textId="77777777" w:rsidR="00C5445E" w:rsidRDefault="00C5445E">
      <w:pPr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1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270"/>
        <w:gridCol w:w="1530"/>
        <w:gridCol w:w="270"/>
        <w:gridCol w:w="1496"/>
      </w:tblGrid>
      <w:tr w:rsidR="003539FF" w:rsidRPr="00031E80" w14:paraId="2FDF9B42" w14:textId="77777777" w:rsidTr="00884799">
        <w:tc>
          <w:tcPr>
            <w:tcW w:w="5580" w:type="dxa"/>
            <w:vAlign w:val="bottom"/>
          </w:tcPr>
          <w:p w14:paraId="7EA482CD" w14:textId="1751CA3B" w:rsidR="003539FF" w:rsidRPr="00C00005" w:rsidRDefault="003539FF" w:rsidP="002D075F">
            <w:pPr>
              <w:spacing w:line="240" w:lineRule="atLeast"/>
              <w:ind w:left="270" w:right="-126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A1E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555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555E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C000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734A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083AF35A" w14:textId="77777777" w:rsidR="003539FF" w:rsidRPr="00031E80" w:rsidRDefault="003539FF" w:rsidP="00986EA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896875B" w14:textId="77777777" w:rsidR="003539FF" w:rsidRPr="00031E80" w:rsidRDefault="003539FF" w:rsidP="002D075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1D388B9" w14:textId="77777777" w:rsidR="003539FF" w:rsidRPr="00031E80" w:rsidRDefault="003539FF" w:rsidP="00986EA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</w:tcPr>
          <w:p w14:paraId="4B30F2CE" w14:textId="77777777" w:rsidR="003539FF" w:rsidRPr="00031E80" w:rsidRDefault="003539FF" w:rsidP="003539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2D075F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ะ</w:t>
            </w: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3539FF" w:rsidRPr="00031E80" w14:paraId="04486F69" w14:textId="77777777" w:rsidTr="00884799">
        <w:tc>
          <w:tcPr>
            <w:tcW w:w="5580" w:type="dxa"/>
          </w:tcPr>
          <w:p w14:paraId="30540553" w14:textId="77777777" w:rsidR="003539FF" w:rsidRPr="00031E80" w:rsidRDefault="003539FF" w:rsidP="003539FF">
            <w:pPr>
              <w:spacing w:line="240" w:lineRule="atLeast"/>
              <w:ind w:left="270" w:right="-126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5D0C88" w14:textId="77777777" w:rsidR="003539FF" w:rsidRPr="00031E80" w:rsidRDefault="003539FF" w:rsidP="003539F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96" w:type="dxa"/>
            <w:gridSpan w:val="3"/>
          </w:tcPr>
          <w:p w14:paraId="66B68CE7" w14:textId="77777777" w:rsidR="003539FF" w:rsidRPr="00031E80" w:rsidRDefault="003539FF" w:rsidP="008E29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E8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31E8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539FF" w:rsidRPr="00031E80" w14:paraId="5FA3CF2F" w14:textId="77777777" w:rsidTr="00884799">
        <w:tc>
          <w:tcPr>
            <w:tcW w:w="5580" w:type="dxa"/>
          </w:tcPr>
          <w:p w14:paraId="69E6BB6D" w14:textId="77777777" w:rsidR="003539FF" w:rsidRPr="00242BD5" w:rsidRDefault="003539FF" w:rsidP="003539FF">
            <w:pPr>
              <w:spacing w:line="240" w:lineRule="atLeast"/>
              <w:ind w:left="270" w:right="-126" w:hanging="27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42BD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ภาระผูกพันตามสัญญา</w:t>
            </w:r>
            <w:r w:rsidR="004D322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บริการ</w:t>
            </w:r>
            <w:r w:rsidRPr="00242BD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ที่ยกเลิกไม่ได้</w:t>
            </w:r>
          </w:p>
        </w:tc>
        <w:tc>
          <w:tcPr>
            <w:tcW w:w="270" w:type="dxa"/>
          </w:tcPr>
          <w:p w14:paraId="53B12BD9" w14:textId="77777777" w:rsidR="003539FF" w:rsidRPr="00031E80" w:rsidRDefault="003539FF" w:rsidP="003539F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EEC0936" w14:textId="77777777" w:rsidR="003539FF" w:rsidRPr="00031E80" w:rsidRDefault="003539FF" w:rsidP="003539F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2A2D3D" w14:textId="77777777" w:rsidR="003539FF" w:rsidRPr="00031E80" w:rsidRDefault="003539FF" w:rsidP="003539F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</w:tcPr>
          <w:p w14:paraId="7D166814" w14:textId="77777777" w:rsidR="003539FF" w:rsidRPr="00031E80" w:rsidRDefault="003539FF" w:rsidP="003539F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78A1" w:rsidRPr="006479D0" w14:paraId="6C60D8AF" w14:textId="77777777" w:rsidTr="00D755E7">
        <w:tc>
          <w:tcPr>
            <w:tcW w:w="5580" w:type="dxa"/>
          </w:tcPr>
          <w:p w14:paraId="2A502B19" w14:textId="77777777" w:rsidR="004678A1" w:rsidRPr="006479D0" w:rsidRDefault="004678A1" w:rsidP="004678A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79D0">
              <w:rPr>
                <w:rFonts w:ascii="Angsana New" w:hAnsi="Angsana New" w:hint="cs"/>
                <w:sz w:val="30"/>
                <w:szCs w:val="30"/>
                <w:cs/>
              </w:rPr>
              <w:t>ภายในหนึ่ง</w:t>
            </w:r>
            <w:r w:rsidRPr="006479D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70" w:type="dxa"/>
          </w:tcPr>
          <w:p w14:paraId="60921C92" w14:textId="77777777" w:rsidR="004678A1" w:rsidRPr="00020D75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05EF99C" w14:textId="4ED4EC1C" w:rsidR="004678A1" w:rsidRPr="00020D75" w:rsidRDefault="004A2357" w:rsidP="004678A1">
            <w:pPr>
              <w:tabs>
                <w:tab w:val="decimal" w:pos="11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6A3D6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A3D6F">
              <w:rPr>
                <w:rFonts w:ascii="Angsana New" w:hAnsi="Angsana New"/>
                <w:sz w:val="30"/>
                <w:szCs w:val="30"/>
                <w:lang w:val="en-US"/>
              </w:rPr>
              <w:t>330</w:t>
            </w:r>
          </w:p>
        </w:tc>
        <w:tc>
          <w:tcPr>
            <w:tcW w:w="270" w:type="dxa"/>
          </w:tcPr>
          <w:p w14:paraId="369AB714" w14:textId="77777777" w:rsidR="004678A1" w:rsidRPr="00020D75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686E5933" w14:textId="43E67C32" w:rsidR="004678A1" w:rsidRPr="00020D75" w:rsidRDefault="004A2357" w:rsidP="004678A1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43,288</w:t>
            </w:r>
          </w:p>
        </w:tc>
      </w:tr>
      <w:tr w:rsidR="004678A1" w:rsidRPr="006479D0" w14:paraId="4E3C2EC3" w14:textId="77777777" w:rsidTr="00D755E7">
        <w:tc>
          <w:tcPr>
            <w:tcW w:w="5580" w:type="dxa"/>
          </w:tcPr>
          <w:p w14:paraId="5A65A5A3" w14:textId="77777777" w:rsidR="004678A1" w:rsidRPr="006479D0" w:rsidRDefault="004678A1" w:rsidP="004678A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79D0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</w:t>
            </w:r>
            <w:r w:rsidRPr="006479D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270" w:type="dxa"/>
          </w:tcPr>
          <w:p w14:paraId="089045FF" w14:textId="77777777" w:rsidR="004678A1" w:rsidRPr="00020D75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1D9EAB5" w14:textId="7A35EF63" w:rsidR="004678A1" w:rsidRPr="00020D75" w:rsidRDefault="004A2357" w:rsidP="004678A1">
            <w:pPr>
              <w:tabs>
                <w:tab w:val="decimal" w:pos="11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22,825</w:t>
            </w:r>
          </w:p>
        </w:tc>
        <w:tc>
          <w:tcPr>
            <w:tcW w:w="270" w:type="dxa"/>
          </w:tcPr>
          <w:p w14:paraId="400DD588" w14:textId="77777777" w:rsidR="004678A1" w:rsidRPr="00020D75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6DC58996" w14:textId="50BA4511" w:rsidR="004678A1" w:rsidRPr="00020D75" w:rsidRDefault="004A2357" w:rsidP="004678A1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21,965</w:t>
            </w:r>
          </w:p>
        </w:tc>
      </w:tr>
      <w:tr w:rsidR="004678A1" w:rsidRPr="00031E80" w14:paraId="530480A0" w14:textId="77777777" w:rsidTr="00D755E7">
        <w:tc>
          <w:tcPr>
            <w:tcW w:w="5580" w:type="dxa"/>
          </w:tcPr>
          <w:p w14:paraId="75DABEA3" w14:textId="77777777" w:rsidR="004678A1" w:rsidRPr="006479D0" w:rsidRDefault="004678A1" w:rsidP="004678A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79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3D05E36" w14:textId="77777777" w:rsidR="004678A1" w:rsidRPr="00020D75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BB2624" w14:textId="588CC740" w:rsidR="004678A1" w:rsidRPr="00020D75" w:rsidRDefault="004A2357" w:rsidP="004678A1">
            <w:pPr>
              <w:tabs>
                <w:tab w:val="decimal" w:pos="11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6A3D6F">
              <w:rPr>
                <w:rFonts w:ascii="Angsana New" w:hAnsi="Angsana New"/>
                <w:b/>
                <w:bCs/>
                <w:sz w:val="30"/>
                <w:szCs w:val="30"/>
              </w:rPr>
              <w:t>7,155</w:t>
            </w:r>
          </w:p>
        </w:tc>
        <w:tc>
          <w:tcPr>
            <w:tcW w:w="270" w:type="dxa"/>
          </w:tcPr>
          <w:p w14:paraId="65B31BD3" w14:textId="77777777" w:rsidR="004678A1" w:rsidRPr="00020D75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3F6B4F" w14:textId="1CA49C23" w:rsidR="004678A1" w:rsidRPr="00020D75" w:rsidRDefault="004A2357" w:rsidP="004678A1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65,253</w:t>
            </w:r>
          </w:p>
        </w:tc>
      </w:tr>
    </w:tbl>
    <w:p w14:paraId="6EC76C8A" w14:textId="77777777" w:rsidR="00F91B1B" w:rsidRPr="002D33BA" w:rsidRDefault="00F91B1B" w:rsidP="002D33BA">
      <w:pPr>
        <w:pStyle w:val="Ang15"/>
        <w:tabs>
          <w:tab w:val="left" w:pos="547"/>
        </w:tabs>
        <w:rPr>
          <w:sz w:val="20"/>
          <w:szCs w:val="20"/>
        </w:rPr>
      </w:pPr>
    </w:p>
    <w:p w14:paraId="739BD1FB" w14:textId="76511EDC" w:rsidR="00F91B1B" w:rsidRPr="009348BD" w:rsidRDefault="00F91B1B" w:rsidP="00F91B1B">
      <w:pPr>
        <w:pStyle w:val="Bo-Blankline"/>
        <w:ind w:left="547"/>
        <w:jc w:val="thaiDistribute"/>
        <w:rPr>
          <w:lang w:val="en-US"/>
        </w:rPr>
      </w:pPr>
      <w:r w:rsidRPr="00F32353">
        <w:rPr>
          <w:rFonts w:hint="cs"/>
          <w:spacing w:val="-2"/>
          <w:sz w:val="30"/>
          <w:szCs w:val="30"/>
          <w:cs/>
          <w:lang w:val="en-US"/>
        </w:rPr>
        <w:t>บริษัทย่อยหลายแห่งได้ทำ</w:t>
      </w:r>
      <w:r w:rsidRPr="00F32353">
        <w:rPr>
          <w:rFonts w:hint="cs"/>
          <w:spacing w:val="-2"/>
          <w:sz w:val="30"/>
          <w:szCs w:val="30"/>
          <w:cs/>
        </w:rPr>
        <w:t>สัญญาเช่า</w:t>
      </w:r>
      <w:r w:rsidRPr="004D31E8">
        <w:rPr>
          <w:rFonts w:hint="cs"/>
          <w:spacing w:val="-2"/>
          <w:sz w:val="30"/>
          <w:szCs w:val="30"/>
          <w:cs/>
        </w:rPr>
        <w:t>ที่ดินหลายฉบับ</w:t>
      </w:r>
      <w:r>
        <w:rPr>
          <w:rFonts w:hint="cs"/>
          <w:spacing w:val="-2"/>
          <w:sz w:val="30"/>
          <w:szCs w:val="30"/>
          <w:cs/>
        </w:rPr>
        <w:t>กับบริษัทที่เกี่ยวข้องกันโดยระบุว่าผู้เช่า</w:t>
      </w:r>
      <w:r w:rsidRPr="004D31E8">
        <w:rPr>
          <w:rFonts w:hint="cs"/>
          <w:spacing w:val="-2"/>
          <w:sz w:val="30"/>
          <w:szCs w:val="30"/>
          <w:cs/>
        </w:rPr>
        <w:t>ต้องรื้อถอนสิ่งปลูกสร้างทั้งหมดออกจากพื้นที่เช่าเมื่อสิ้นสุดสัญญา ทำให้</w:t>
      </w:r>
      <w:r>
        <w:rPr>
          <w:rFonts w:hint="cs"/>
          <w:sz w:val="30"/>
          <w:szCs w:val="30"/>
          <w:cs/>
        </w:rPr>
        <w:t xml:space="preserve">ผู้เช่ามียอดประมาณการหนี้สินค่ารื้อถอนที่คาดว่าจะเกิดขึ้นในอนาคต ณ วันที่ </w:t>
      </w:r>
      <w:r w:rsidR="002555E1">
        <w:rPr>
          <w:sz w:val="30"/>
          <w:szCs w:val="30"/>
          <w:lang w:val="en-US"/>
        </w:rPr>
        <w:t xml:space="preserve">30 </w:t>
      </w:r>
      <w:r w:rsidR="002555E1">
        <w:rPr>
          <w:rFonts w:hint="cs"/>
          <w:sz w:val="30"/>
          <w:szCs w:val="30"/>
          <w:cs/>
          <w:lang w:val="en-US"/>
        </w:rPr>
        <w:t>มิถุนายน</w:t>
      </w:r>
      <w:r w:rsidR="00782C32">
        <w:rPr>
          <w:rFonts w:hint="cs"/>
          <w:sz w:val="30"/>
          <w:szCs w:val="30"/>
          <w:cs/>
        </w:rPr>
        <w:t xml:space="preserve"> </w:t>
      </w:r>
      <w:r w:rsidR="00C00005" w:rsidRPr="003D4D4A">
        <w:rPr>
          <w:sz w:val="30"/>
          <w:szCs w:val="30"/>
        </w:rPr>
        <w:t>2563</w:t>
      </w:r>
      <w:r w:rsidR="00782C32" w:rsidRPr="003D4D4A">
        <w:rPr>
          <w:rFonts w:hint="cs"/>
          <w:sz w:val="30"/>
          <w:szCs w:val="30"/>
          <w:cs/>
        </w:rPr>
        <w:t xml:space="preserve"> เป็นจำนวน</w:t>
      </w:r>
      <w:r w:rsidR="00782C32" w:rsidRPr="003D4D4A">
        <w:rPr>
          <w:sz w:val="30"/>
          <w:szCs w:val="30"/>
        </w:rPr>
        <w:t xml:space="preserve"> </w:t>
      </w:r>
      <w:r w:rsidR="005634C6">
        <w:rPr>
          <w:sz w:val="30"/>
          <w:szCs w:val="30"/>
          <w:lang w:val="en-US"/>
        </w:rPr>
        <w:t>290.4</w:t>
      </w:r>
      <w:r w:rsidR="00782C32" w:rsidRPr="003D4D4A">
        <w:rPr>
          <w:rFonts w:hint="cs"/>
          <w:sz w:val="30"/>
          <w:szCs w:val="30"/>
          <w:cs/>
        </w:rPr>
        <w:t xml:space="preserve"> ล้าน</w:t>
      </w:r>
      <w:r w:rsidR="00782C32" w:rsidRPr="00FE0738">
        <w:rPr>
          <w:rFonts w:hint="cs"/>
          <w:sz w:val="30"/>
          <w:szCs w:val="30"/>
          <w:cs/>
        </w:rPr>
        <w:t xml:space="preserve">บาท </w:t>
      </w:r>
      <w:r w:rsidRPr="00FE0738">
        <w:rPr>
          <w:i/>
          <w:iCs/>
          <w:sz w:val="30"/>
          <w:szCs w:val="30"/>
          <w:lang w:val="en-US"/>
        </w:rPr>
        <w:t>(</w:t>
      </w:r>
      <w:r w:rsidR="00716EF5">
        <w:rPr>
          <w:i/>
          <w:iCs/>
          <w:sz w:val="30"/>
          <w:szCs w:val="30"/>
        </w:rPr>
        <w:t>31</w:t>
      </w:r>
      <w:r w:rsidR="00782C32" w:rsidRPr="00782C32">
        <w:rPr>
          <w:i/>
          <w:iCs/>
          <w:sz w:val="30"/>
          <w:szCs w:val="30"/>
        </w:rPr>
        <w:t xml:space="preserve"> </w:t>
      </w:r>
      <w:r w:rsidR="00782C32" w:rsidRPr="00782C32">
        <w:rPr>
          <w:rFonts w:hint="cs"/>
          <w:i/>
          <w:iCs/>
          <w:sz w:val="30"/>
          <w:szCs w:val="30"/>
          <w:cs/>
        </w:rPr>
        <w:t xml:space="preserve">ธันวาคม </w:t>
      </w:r>
      <w:r w:rsidR="00C00005">
        <w:rPr>
          <w:i/>
          <w:iCs/>
          <w:sz w:val="30"/>
          <w:szCs w:val="30"/>
        </w:rPr>
        <w:t>2562</w:t>
      </w:r>
      <w:r w:rsidRPr="00FE0738">
        <w:rPr>
          <w:i/>
          <w:iCs/>
          <w:sz w:val="30"/>
          <w:szCs w:val="30"/>
          <w:lang w:val="en-US"/>
        </w:rPr>
        <w:t>:</w:t>
      </w:r>
      <w:r w:rsidR="00FC0A5B">
        <w:rPr>
          <w:i/>
          <w:iCs/>
          <w:sz w:val="30"/>
          <w:szCs w:val="30"/>
          <w:lang w:val="en-US"/>
        </w:rPr>
        <w:t xml:space="preserve"> </w:t>
      </w:r>
      <w:r w:rsidR="00C53541">
        <w:rPr>
          <w:i/>
          <w:iCs/>
          <w:sz w:val="30"/>
          <w:szCs w:val="30"/>
          <w:lang w:val="en-US"/>
        </w:rPr>
        <w:t>286.1</w:t>
      </w:r>
      <w:r>
        <w:rPr>
          <w:i/>
          <w:iCs/>
          <w:sz w:val="30"/>
          <w:szCs w:val="30"/>
          <w:lang w:val="en-US"/>
        </w:rPr>
        <w:t xml:space="preserve"> </w:t>
      </w:r>
      <w:r>
        <w:rPr>
          <w:rFonts w:hint="cs"/>
          <w:i/>
          <w:iCs/>
          <w:sz w:val="30"/>
          <w:szCs w:val="30"/>
          <w:cs/>
          <w:lang w:val="en-US"/>
        </w:rPr>
        <w:t>ล้านบาท</w:t>
      </w:r>
      <w:r w:rsidRPr="00FE0738">
        <w:rPr>
          <w:rFonts w:hint="cs"/>
          <w:i/>
          <w:iCs/>
          <w:sz w:val="30"/>
          <w:szCs w:val="30"/>
          <w:cs/>
          <w:lang w:val="en-US"/>
        </w:rPr>
        <w:t>)</w:t>
      </w:r>
      <w:r w:rsidR="009348BD">
        <w:rPr>
          <w:rFonts w:hint="cs"/>
          <w:i/>
          <w:iCs/>
          <w:sz w:val="30"/>
          <w:szCs w:val="30"/>
          <w:cs/>
          <w:lang w:val="en-US"/>
        </w:rPr>
        <w:t xml:space="preserve"> </w:t>
      </w:r>
    </w:p>
    <w:p w14:paraId="3BD38118" w14:textId="77777777" w:rsidR="008B59B5" w:rsidRDefault="008B59B5">
      <w:pPr>
        <w:spacing w:line="240" w:lineRule="auto"/>
        <w:rPr>
          <w:rFonts w:ascii="Angsana New" w:hAnsi="Angsana New"/>
          <w:sz w:val="20"/>
          <w:szCs w:val="20"/>
        </w:rPr>
      </w:pPr>
      <w:r>
        <w:br w:type="page"/>
      </w:r>
    </w:p>
    <w:p w14:paraId="2D8DF498" w14:textId="77777777" w:rsidR="009209F9" w:rsidRPr="009275A9" w:rsidRDefault="002E3540" w:rsidP="009275A9">
      <w:pPr>
        <w:pStyle w:val="Caption"/>
        <w:ind w:hanging="900"/>
      </w:pPr>
      <w:r w:rsidRPr="009275A9">
        <w:rPr>
          <w:rFonts w:hint="cs"/>
          <w:cs/>
        </w:rPr>
        <w:lastRenderedPageBreak/>
        <w:t>สินค้าคงเหลือ</w:t>
      </w:r>
    </w:p>
    <w:p w14:paraId="39ED3B3E" w14:textId="77777777" w:rsidR="002878CD" w:rsidRPr="00E4556A" w:rsidRDefault="002878CD" w:rsidP="00EF4EA2">
      <w:pPr>
        <w:pStyle w:val="Bo-Blankline"/>
      </w:pPr>
    </w:p>
    <w:tbl>
      <w:tblPr>
        <w:tblW w:w="9178" w:type="dxa"/>
        <w:tblInd w:w="441" w:type="dxa"/>
        <w:tblLook w:val="04A0" w:firstRow="1" w:lastRow="0" w:firstColumn="1" w:lastColumn="0" w:noHBand="0" w:noVBand="1"/>
      </w:tblPr>
      <w:tblGrid>
        <w:gridCol w:w="2845"/>
        <w:gridCol w:w="753"/>
        <w:gridCol w:w="1165"/>
        <w:gridCol w:w="269"/>
        <w:gridCol w:w="1169"/>
        <w:gridCol w:w="269"/>
        <w:gridCol w:w="1200"/>
        <w:gridCol w:w="269"/>
        <w:gridCol w:w="1239"/>
      </w:tblGrid>
      <w:tr w:rsidR="009275A9" w:rsidRPr="00112979" w14:paraId="7547A279" w14:textId="77777777" w:rsidTr="009275A9">
        <w:tc>
          <w:tcPr>
            <w:tcW w:w="2845" w:type="dxa"/>
          </w:tcPr>
          <w:p w14:paraId="5D069310" w14:textId="77777777" w:rsidR="009275A9" w:rsidRPr="0083281A" w:rsidRDefault="009275A9" w:rsidP="00DB467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3" w:type="dxa"/>
          </w:tcPr>
          <w:p w14:paraId="6044A8F9" w14:textId="77777777" w:rsidR="009275A9" w:rsidRPr="0083281A" w:rsidRDefault="009275A9" w:rsidP="00DB4670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03" w:type="dxa"/>
            <w:gridSpan w:val="3"/>
          </w:tcPr>
          <w:p w14:paraId="45134255" w14:textId="77777777" w:rsidR="009275A9" w:rsidRPr="002164C4" w:rsidRDefault="009275A9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0EE4839C" w14:textId="77777777" w:rsidR="009275A9" w:rsidRPr="002164C4" w:rsidRDefault="009275A9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8" w:type="dxa"/>
            <w:gridSpan w:val="3"/>
          </w:tcPr>
          <w:p w14:paraId="6F99AB25" w14:textId="77777777" w:rsidR="009275A9" w:rsidRPr="00112979" w:rsidRDefault="009275A9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6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75A9" w:rsidRPr="00112979" w14:paraId="41399ADE" w14:textId="77777777" w:rsidTr="009275A9">
        <w:tc>
          <w:tcPr>
            <w:tcW w:w="2845" w:type="dxa"/>
          </w:tcPr>
          <w:p w14:paraId="5830FBDC" w14:textId="77777777" w:rsidR="009275A9" w:rsidRPr="0083281A" w:rsidRDefault="009275A9" w:rsidP="00DB467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3" w:type="dxa"/>
          </w:tcPr>
          <w:p w14:paraId="6A3B0328" w14:textId="77777777" w:rsidR="009275A9" w:rsidRPr="0083281A" w:rsidRDefault="009275A9" w:rsidP="00DB4670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5" w:type="dxa"/>
          </w:tcPr>
          <w:p w14:paraId="74F5065F" w14:textId="77777777" w:rsidR="009275A9" w:rsidRPr="00112979" w:rsidRDefault="009275A9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</w:tcPr>
          <w:p w14:paraId="7702597A" w14:textId="77777777" w:rsidR="009275A9" w:rsidRPr="00112979" w:rsidRDefault="009275A9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02F9DF9" w14:textId="77777777" w:rsidR="009275A9" w:rsidRPr="00112979" w:rsidRDefault="009275A9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</w:tcPr>
          <w:p w14:paraId="2DCC2EA7" w14:textId="77777777" w:rsidR="009275A9" w:rsidRPr="002164C4" w:rsidRDefault="009275A9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0D26844E" w14:textId="77777777" w:rsidR="009275A9" w:rsidRPr="00112979" w:rsidRDefault="009275A9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</w:tcPr>
          <w:p w14:paraId="19AE4A54" w14:textId="77777777" w:rsidR="009275A9" w:rsidRPr="00112979" w:rsidRDefault="009275A9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4E662F83" w14:textId="77777777" w:rsidR="009275A9" w:rsidRPr="00112979" w:rsidRDefault="009275A9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275A9" w:rsidRPr="0083281A" w14:paraId="29AB7FE8" w14:textId="77777777" w:rsidTr="009275A9">
        <w:tc>
          <w:tcPr>
            <w:tcW w:w="2845" w:type="dxa"/>
          </w:tcPr>
          <w:p w14:paraId="59F70E2A" w14:textId="77777777" w:rsidR="009275A9" w:rsidRPr="0083281A" w:rsidRDefault="009275A9" w:rsidP="00DB467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3" w:type="dxa"/>
          </w:tcPr>
          <w:p w14:paraId="75E74117" w14:textId="77777777" w:rsidR="009275A9" w:rsidRPr="0083281A" w:rsidRDefault="009275A9" w:rsidP="00DB4670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43B8F568" w14:textId="77777777" w:rsidR="009275A9" w:rsidRPr="0083281A" w:rsidRDefault="009275A9" w:rsidP="00DB4670">
            <w:pPr>
              <w:spacing w:line="240" w:lineRule="atLeast"/>
              <w:ind w:left="-119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3281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3281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3281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E6E65" w:rsidRPr="00724B21" w14:paraId="7D1C5671" w14:textId="77777777" w:rsidTr="00273789">
        <w:tc>
          <w:tcPr>
            <w:tcW w:w="3598" w:type="dxa"/>
            <w:gridSpan w:val="2"/>
          </w:tcPr>
          <w:p w14:paraId="3356BB0D" w14:textId="50F265F2" w:rsidR="001E6E65" w:rsidRPr="002555E1" w:rsidRDefault="001E6E65" w:rsidP="001E6E65">
            <w:pPr>
              <w:spacing w:line="240" w:lineRule="atLeast"/>
              <w:ind w:left="270" w:right="-126" w:hanging="270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(กลับรายการ) </w:t>
            </w:r>
            <w:r w:rsidRPr="00463F8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การปรับลดมูลค่าสุทธิ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Pr="00463F8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ที่คาดว่าจะได้รับ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>-</w:t>
            </w:r>
            <w:r w:rsidRPr="0083281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งวดสามเดือนสิ้นสุดวันที่ </w:t>
            </w:r>
            <w:r>
              <w:rPr>
                <w:rFonts w:ascii="Angsana New" w:hAnsi="Angsana New"/>
                <w:color w:val="000000"/>
                <w:spacing w:val="-4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52BE69" w14:textId="7AF087A4" w:rsidR="001E6E65" w:rsidRPr="00295353" w:rsidRDefault="00561936" w:rsidP="001E6E65">
            <w:pPr>
              <w:tabs>
                <w:tab w:val="decimal" w:pos="875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(8,498)</w:t>
            </w:r>
          </w:p>
        </w:tc>
        <w:tc>
          <w:tcPr>
            <w:tcW w:w="269" w:type="dxa"/>
          </w:tcPr>
          <w:p w14:paraId="7E5F9011" w14:textId="77777777" w:rsidR="001E6E65" w:rsidRPr="0083281A" w:rsidRDefault="001E6E65" w:rsidP="001E6E65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3326D8C8" w14:textId="68BF3BA9" w:rsidR="001E6E65" w:rsidRPr="00295353" w:rsidRDefault="001E6E65" w:rsidP="001E6E65">
            <w:pPr>
              <w:tabs>
                <w:tab w:val="decimal" w:pos="875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(15,612)</w:t>
            </w:r>
          </w:p>
        </w:tc>
        <w:tc>
          <w:tcPr>
            <w:tcW w:w="269" w:type="dxa"/>
            <w:vAlign w:val="bottom"/>
          </w:tcPr>
          <w:p w14:paraId="74574D31" w14:textId="77777777" w:rsidR="001E6E65" w:rsidRPr="0083281A" w:rsidRDefault="001E6E65" w:rsidP="001E6E65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393727" w14:textId="4650816B" w:rsidR="001E6E65" w:rsidRPr="00724B21" w:rsidRDefault="00561936" w:rsidP="001E6E65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(6,858)</w:t>
            </w:r>
          </w:p>
        </w:tc>
        <w:tc>
          <w:tcPr>
            <w:tcW w:w="269" w:type="dxa"/>
            <w:vAlign w:val="bottom"/>
          </w:tcPr>
          <w:p w14:paraId="3205B1CE" w14:textId="77777777" w:rsidR="001E6E65" w:rsidRPr="0083281A" w:rsidRDefault="001E6E65" w:rsidP="001E6E65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  <w:vAlign w:val="bottom"/>
          </w:tcPr>
          <w:p w14:paraId="1F82EF20" w14:textId="7A56E811" w:rsidR="001E6E65" w:rsidRPr="00724B21" w:rsidRDefault="001E6E65" w:rsidP="001E6E65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(15,612)</w:t>
            </w:r>
          </w:p>
        </w:tc>
      </w:tr>
      <w:tr w:rsidR="001E6E65" w:rsidRPr="00724B21" w14:paraId="04330B0A" w14:textId="77777777" w:rsidTr="00273789">
        <w:tc>
          <w:tcPr>
            <w:tcW w:w="3598" w:type="dxa"/>
            <w:gridSpan w:val="2"/>
          </w:tcPr>
          <w:p w14:paraId="1E5EDFA0" w14:textId="63E3ED37" w:rsidR="001E6E65" w:rsidRDefault="001E6E65" w:rsidP="001E6E65">
            <w:pPr>
              <w:spacing w:line="240" w:lineRule="atLeast"/>
              <w:ind w:left="270" w:right="-126" w:hanging="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>-</w:t>
            </w:r>
            <w:r w:rsidRPr="0083281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หก</w:t>
            </w:r>
            <w:r w:rsidRPr="0083281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color w:val="000000"/>
                <w:spacing w:val="-4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B5BB17" w14:textId="0693B441" w:rsidR="001E6E65" w:rsidRPr="00295353" w:rsidRDefault="00561936" w:rsidP="001E6E65">
            <w:pPr>
              <w:tabs>
                <w:tab w:val="decimal" w:pos="875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865</w:t>
            </w:r>
          </w:p>
        </w:tc>
        <w:tc>
          <w:tcPr>
            <w:tcW w:w="269" w:type="dxa"/>
          </w:tcPr>
          <w:p w14:paraId="2ED74383" w14:textId="77777777" w:rsidR="001E6E65" w:rsidRPr="0083281A" w:rsidRDefault="001E6E65" w:rsidP="001E6E65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1345D07C" w14:textId="61E5456A" w:rsidR="001E6E65" w:rsidRPr="00295353" w:rsidRDefault="001E6E65" w:rsidP="001E6E65">
            <w:pPr>
              <w:tabs>
                <w:tab w:val="decimal" w:pos="875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(28,344)</w:t>
            </w:r>
          </w:p>
        </w:tc>
        <w:tc>
          <w:tcPr>
            <w:tcW w:w="269" w:type="dxa"/>
            <w:vAlign w:val="bottom"/>
          </w:tcPr>
          <w:p w14:paraId="785BDAFE" w14:textId="77777777" w:rsidR="001E6E65" w:rsidRPr="0083281A" w:rsidRDefault="001E6E65" w:rsidP="001E6E65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ED3A15" w14:textId="73EF240B" w:rsidR="001E6E65" w:rsidRPr="00724B21" w:rsidRDefault="00561936" w:rsidP="001E6E65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2,505</w:t>
            </w:r>
          </w:p>
        </w:tc>
        <w:tc>
          <w:tcPr>
            <w:tcW w:w="269" w:type="dxa"/>
            <w:vAlign w:val="bottom"/>
          </w:tcPr>
          <w:p w14:paraId="05DA228E" w14:textId="77777777" w:rsidR="001E6E65" w:rsidRPr="0083281A" w:rsidRDefault="001E6E65" w:rsidP="001E6E65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  <w:vAlign w:val="bottom"/>
          </w:tcPr>
          <w:p w14:paraId="1C6C5CDB" w14:textId="7311D8DF" w:rsidR="001E6E65" w:rsidRPr="00724B21" w:rsidRDefault="001E6E65" w:rsidP="001E6E65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(28,344)</w:t>
            </w:r>
          </w:p>
        </w:tc>
      </w:tr>
    </w:tbl>
    <w:p w14:paraId="432D399E" w14:textId="77777777" w:rsidR="00941FE8" w:rsidRDefault="00941FE8" w:rsidP="00B472F8">
      <w:pPr>
        <w:pStyle w:val="Bo-Blankline"/>
        <w:rPr>
          <w:lang w:val="en-US"/>
        </w:rPr>
      </w:pPr>
    </w:p>
    <w:p w14:paraId="390832F2" w14:textId="284C66E3" w:rsidR="001A2A20" w:rsidRDefault="00907627" w:rsidP="00941FE8">
      <w:pPr>
        <w:pStyle w:val="Caption"/>
        <w:numPr>
          <w:ilvl w:val="0"/>
          <w:numId w:val="0"/>
        </w:numPr>
        <w:ind w:left="540"/>
        <w:jc w:val="thaiDistribute"/>
        <w:rPr>
          <w:b w:val="0"/>
          <w:bCs w:val="0"/>
          <w:i/>
          <w:iCs/>
        </w:rPr>
      </w:pPr>
      <w:r w:rsidRPr="00F74223">
        <w:rPr>
          <w:rFonts w:hint="cs"/>
          <w:b w:val="0"/>
          <w:bCs w:val="0"/>
          <w:spacing w:val="-4"/>
          <w:cs/>
        </w:rPr>
        <w:t xml:space="preserve">ณ วันที่ </w:t>
      </w:r>
      <w:r w:rsidR="002555E1">
        <w:rPr>
          <w:b w:val="0"/>
          <w:bCs w:val="0"/>
          <w:spacing w:val="-4"/>
        </w:rPr>
        <w:t xml:space="preserve">30 </w:t>
      </w:r>
      <w:r w:rsidR="002555E1">
        <w:rPr>
          <w:rFonts w:hint="cs"/>
          <w:b w:val="0"/>
          <w:bCs w:val="0"/>
          <w:spacing w:val="-4"/>
          <w:cs/>
        </w:rPr>
        <w:t>มิถุนายน</w:t>
      </w:r>
      <w:r w:rsidR="00F25E86">
        <w:rPr>
          <w:rFonts w:hint="cs"/>
          <w:b w:val="0"/>
          <w:bCs w:val="0"/>
          <w:cs/>
        </w:rPr>
        <w:t xml:space="preserve"> </w:t>
      </w:r>
      <w:r w:rsidR="00E311C1">
        <w:rPr>
          <w:b w:val="0"/>
          <w:bCs w:val="0"/>
        </w:rPr>
        <w:t>2563</w:t>
      </w:r>
      <w:r w:rsidR="00941FE8" w:rsidRPr="00F74223">
        <w:rPr>
          <w:rFonts w:hint="cs"/>
          <w:b w:val="0"/>
          <w:bCs w:val="0"/>
          <w:spacing w:val="-4"/>
          <w:cs/>
        </w:rPr>
        <w:t xml:space="preserve"> ค่าเผื่อมูลค่าสินค้าลดลง</w:t>
      </w:r>
      <w:r w:rsidR="004377D8" w:rsidRPr="00F74223">
        <w:rPr>
          <w:rFonts w:hint="cs"/>
          <w:b w:val="0"/>
          <w:bCs w:val="0"/>
          <w:spacing w:val="-4"/>
          <w:cs/>
        </w:rPr>
        <w:t>ในงบการเงินรวมและงบการเงินเฉพาะกิจการ</w:t>
      </w:r>
      <w:r w:rsidR="00941FE8" w:rsidRPr="00F74223">
        <w:rPr>
          <w:rFonts w:hint="cs"/>
          <w:b w:val="0"/>
          <w:bCs w:val="0"/>
          <w:spacing w:val="-4"/>
          <w:cs/>
        </w:rPr>
        <w:t>มีจำนวน</w:t>
      </w:r>
      <w:r w:rsidR="00F633BC" w:rsidRPr="00F74223">
        <w:rPr>
          <w:b w:val="0"/>
          <w:bCs w:val="0"/>
          <w:spacing w:val="-4"/>
        </w:rPr>
        <w:t xml:space="preserve"> </w:t>
      </w:r>
      <w:r w:rsidR="00561936">
        <w:rPr>
          <w:b w:val="0"/>
          <w:bCs w:val="0"/>
          <w:spacing w:val="-4"/>
        </w:rPr>
        <w:t>397</w:t>
      </w:r>
      <w:r w:rsidR="008B2044" w:rsidRPr="00E62D77">
        <w:rPr>
          <w:b w:val="0"/>
          <w:bCs w:val="0"/>
          <w:spacing w:val="-4"/>
        </w:rPr>
        <w:t xml:space="preserve"> </w:t>
      </w:r>
      <w:r w:rsidR="00941FE8" w:rsidRPr="00E62D77">
        <w:rPr>
          <w:rFonts w:hint="cs"/>
          <w:b w:val="0"/>
          <w:bCs w:val="0"/>
          <w:spacing w:val="-4"/>
          <w:cs/>
        </w:rPr>
        <w:t>ล้านบาท</w:t>
      </w:r>
      <w:r w:rsidR="00941FE8" w:rsidRPr="00E97114">
        <w:rPr>
          <w:rFonts w:hint="cs"/>
          <w:b w:val="0"/>
          <w:bCs w:val="0"/>
          <w:cs/>
        </w:rPr>
        <w:t>และ</w:t>
      </w:r>
      <w:r w:rsidR="00561936">
        <w:rPr>
          <w:b w:val="0"/>
          <w:bCs w:val="0"/>
        </w:rPr>
        <w:t xml:space="preserve"> 57</w:t>
      </w:r>
      <w:r w:rsidR="00243722">
        <w:rPr>
          <w:rFonts w:hint="cs"/>
          <w:b w:val="0"/>
          <w:bCs w:val="0"/>
          <w:cs/>
        </w:rPr>
        <w:t xml:space="preserve"> </w:t>
      </w:r>
      <w:r w:rsidR="00941FE8">
        <w:rPr>
          <w:rFonts w:hint="cs"/>
          <w:b w:val="0"/>
          <w:bCs w:val="0"/>
          <w:cs/>
        </w:rPr>
        <w:t>ล้านบาท</w:t>
      </w:r>
      <w:r w:rsidR="005B625D">
        <w:rPr>
          <w:rFonts w:hint="cs"/>
          <w:b w:val="0"/>
          <w:bCs w:val="0"/>
          <w:cs/>
        </w:rPr>
        <w:t xml:space="preserve"> </w:t>
      </w:r>
      <w:r w:rsidR="00941FE8">
        <w:rPr>
          <w:rFonts w:hint="cs"/>
          <w:b w:val="0"/>
          <w:bCs w:val="0"/>
          <w:cs/>
        </w:rPr>
        <w:t xml:space="preserve">ตามลำดับ </w:t>
      </w:r>
      <w:r w:rsidR="00EE066F" w:rsidRPr="00BD6B3C">
        <w:rPr>
          <w:rFonts w:hint="cs"/>
          <w:b w:val="0"/>
          <w:bCs w:val="0"/>
          <w:i/>
          <w:iCs/>
          <w:cs/>
        </w:rPr>
        <w:t>(</w:t>
      </w:r>
      <w:r w:rsidR="00F25E86">
        <w:rPr>
          <w:b w:val="0"/>
          <w:bCs w:val="0"/>
          <w:i/>
          <w:iCs/>
        </w:rPr>
        <w:t>31</w:t>
      </w:r>
      <w:r w:rsidR="00EE066F" w:rsidRPr="00BD6B3C">
        <w:rPr>
          <w:rFonts w:hint="cs"/>
          <w:b w:val="0"/>
          <w:bCs w:val="0"/>
          <w:i/>
          <w:iCs/>
          <w:cs/>
        </w:rPr>
        <w:t xml:space="preserve"> ธันวาคม </w:t>
      </w:r>
      <w:r w:rsidR="00F25E86">
        <w:rPr>
          <w:b w:val="0"/>
          <w:bCs w:val="0"/>
          <w:i/>
          <w:iCs/>
        </w:rPr>
        <w:t>2562</w:t>
      </w:r>
      <w:r w:rsidR="00EE066F" w:rsidRPr="00BD6B3C">
        <w:rPr>
          <w:b w:val="0"/>
          <w:bCs w:val="0"/>
          <w:i/>
          <w:iCs/>
        </w:rPr>
        <w:t xml:space="preserve">: </w:t>
      </w:r>
      <w:r w:rsidR="00C53541" w:rsidRPr="00C53541">
        <w:rPr>
          <w:b w:val="0"/>
          <w:bCs w:val="0"/>
          <w:i/>
          <w:iCs/>
        </w:rPr>
        <w:t>39</w:t>
      </w:r>
      <w:r w:rsidR="00E62D77">
        <w:rPr>
          <w:b w:val="0"/>
          <w:bCs w:val="0"/>
          <w:i/>
          <w:iCs/>
        </w:rPr>
        <w:t>6</w:t>
      </w:r>
      <w:r w:rsidR="00EE066F" w:rsidRPr="00C53541">
        <w:rPr>
          <w:b w:val="0"/>
          <w:bCs w:val="0"/>
          <w:i/>
          <w:iCs/>
        </w:rPr>
        <w:t xml:space="preserve"> </w:t>
      </w:r>
      <w:r w:rsidR="00EE066F" w:rsidRPr="00C53541">
        <w:rPr>
          <w:rFonts w:hint="cs"/>
          <w:b w:val="0"/>
          <w:bCs w:val="0"/>
          <w:i/>
          <w:iCs/>
          <w:cs/>
        </w:rPr>
        <w:t>ล้านบาท</w:t>
      </w:r>
      <w:r w:rsidR="00480C5B" w:rsidRPr="00C53541">
        <w:rPr>
          <w:b w:val="0"/>
          <w:bCs w:val="0"/>
          <w:i/>
          <w:iCs/>
        </w:rPr>
        <w:t xml:space="preserve"> </w:t>
      </w:r>
      <w:r w:rsidR="00EE066F" w:rsidRPr="00C53541">
        <w:rPr>
          <w:rFonts w:hint="cs"/>
          <w:b w:val="0"/>
          <w:bCs w:val="0"/>
          <w:i/>
          <w:iCs/>
          <w:cs/>
        </w:rPr>
        <w:t xml:space="preserve">และ </w:t>
      </w:r>
      <w:r w:rsidR="00A6559B">
        <w:rPr>
          <w:b w:val="0"/>
          <w:bCs w:val="0"/>
          <w:i/>
          <w:iCs/>
        </w:rPr>
        <w:t>55</w:t>
      </w:r>
      <w:r w:rsidR="00D37000" w:rsidRPr="00C53541">
        <w:rPr>
          <w:b w:val="0"/>
          <w:bCs w:val="0"/>
          <w:i/>
          <w:iCs/>
        </w:rPr>
        <w:t xml:space="preserve"> </w:t>
      </w:r>
      <w:r w:rsidR="00D37000" w:rsidRPr="00C53541">
        <w:rPr>
          <w:rFonts w:hint="cs"/>
          <w:b w:val="0"/>
          <w:bCs w:val="0"/>
          <w:i/>
          <w:iCs/>
          <w:cs/>
        </w:rPr>
        <w:t>ล้านบาท</w:t>
      </w:r>
      <w:r w:rsidR="00EE066F" w:rsidRPr="00C53541">
        <w:rPr>
          <w:rFonts w:hint="cs"/>
          <w:b w:val="0"/>
          <w:bCs w:val="0"/>
          <w:i/>
          <w:iCs/>
          <w:cs/>
        </w:rPr>
        <w:t xml:space="preserve"> ตามลำดับ)</w:t>
      </w:r>
      <w:r w:rsidR="00EE066F" w:rsidRPr="00BD6B3C">
        <w:rPr>
          <w:rFonts w:hint="cs"/>
          <w:b w:val="0"/>
          <w:bCs w:val="0"/>
          <w:i/>
          <w:iCs/>
          <w:cs/>
        </w:rPr>
        <w:t xml:space="preserve"> </w:t>
      </w:r>
      <w:r w:rsidR="00941FE8">
        <w:rPr>
          <w:rFonts w:hint="cs"/>
          <w:b w:val="0"/>
          <w:bCs w:val="0"/>
          <w:i/>
          <w:iCs/>
          <w:cs/>
        </w:rPr>
        <w:t xml:space="preserve"> </w:t>
      </w:r>
    </w:p>
    <w:p w14:paraId="0A829B6C" w14:textId="77777777" w:rsidR="001E6E65" w:rsidRPr="001E6E65" w:rsidRDefault="001E6E65" w:rsidP="001E6E65">
      <w:pPr>
        <w:pStyle w:val="Bo-Blankline"/>
        <w:rPr>
          <w:cs/>
          <w:lang w:val="en-US"/>
        </w:rPr>
      </w:pPr>
    </w:p>
    <w:p w14:paraId="6A2C9753" w14:textId="77777777" w:rsidR="009B5E04" w:rsidRDefault="009B5E04" w:rsidP="00F25E86">
      <w:pPr>
        <w:pStyle w:val="Caption"/>
        <w:ind w:hanging="900"/>
      </w:pPr>
      <w:r w:rsidRPr="00F87C2F">
        <w:rPr>
          <w:rFonts w:hint="cs"/>
          <w:cs/>
        </w:rPr>
        <w:t>เงินลงทุน</w:t>
      </w:r>
      <w:r w:rsidR="00C73C1F">
        <w:rPr>
          <w:rFonts w:hint="cs"/>
          <w:cs/>
        </w:rPr>
        <w:t>ในบริษัทร่วม</w:t>
      </w:r>
    </w:p>
    <w:p w14:paraId="36E509CE" w14:textId="77777777" w:rsidR="002555E1" w:rsidRPr="001C26E7" w:rsidRDefault="002555E1" w:rsidP="00E21F2B">
      <w:pPr>
        <w:pStyle w:val="Bo-Blankline"/>
      </w:pPr>
    </w:p>
    <w:tbl>
      <w:tblPr>
        <w:tblW w:w="9160" w:type="dxa"/>
        <w:tblInd w:w="450" w:type="dxa"/>
        <w:tblLook w:val="04A0" w:firstRow="1" w:lastRow="0" w:firstColumn="1" w:lastColumn="0" w:noHBand="0" w:noVBand="1"/>
      </w:tblPr>
      <w:tblGrid>
        <w:gridCol w:w="4255"/>
        <w:gridCol w:w="1056"/>
        <w:gridCol w:w="236"/>
        <w:gridCol w:w="1055"/>
        <w:gridCol w:w="236"/>
        <w:gridCol w:w="1043"/>
        <w:gridCol w:w="236"/>
        <w:gridCol w:w="1043"/>
      </w:tblGrid>
      <w:tr w:rsidR="002555E1" w:rsidRPr="00FF40F1" w14:paraId="6BFF076E" w14:textId="77777777" w:rsidTr="002555E1">
        <w:trPr>
          <w:tblHeader/>
        </w:trPr>
        <w:tc>
          <w:tcPr>
            <w:tcW w:w="4320" w:type="dxa"/>
          </w:tcPr>
          <w:p w14:paraId="0BB5F2D0" w14:textId="77777777" w:rsidR="002555E1" w:rsidRPr="00FF40F1" w:rsidRDefault="002555E1" w:rsidP="002555E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2" w:type="dxa"/>
            <w:gridSpan w:val="3"/>
          </w:tcPr>
          <w:p w14:paraId="5E30DA45" w14:textId="77777777" w:rsidR="002555E1" w:rsidRPr="00FF40F1" w:rsidRDefault="002555E1" w:rsidP="002555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0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3327890" w14:textId="77777777" w:rsidR="002555E1" w:rsidRPr="00FF40F1" w:rsidRDefault="002555E1" w:rsidP="002555E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2" w:type="dxa"/>
            <w:gridSpan w:val="3"/>
          </w:tcPr>
          <w:p w14:paraId="1247EA95" w14:textId="77777777" w:rsidR="002555E1" w:rsidRPr="00FF40F1" w:rsidRDefault="002555E1" w:rsidP="002555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0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55E1" w:rsidRPr="00FF40F1" w14:paraId="24D1DC91" w14:textId="77777777" w:rsidTr="002555E1">
        <w:trPr>
          <w:tblHeader/>
        </w:trPr>
        <w:tc>
          <w:tcPr>
            <w:tcW w:w="4320" w:type="dxa"/>
          </w:tcPr>
          <w:p w14:paraId="31CCF4BB" w14:textId="65301B44" w:rsidR="002555E1" w:rsidRPr="004A594B" w:rsidRDefault="002555E1" w:rsidP="002555E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A594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A594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C2640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990" w:type="dxa"/>
          </w:tcPr>
          <w:p w14:paraId="1ED587D2" w14:textId="0B309A18" w:rsidR="002555E1" w:rsidRPr="008E00A9" w:rsidRDefault="002555E1" w:rsidP="002555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00C84D9F" w14:textId="77777777" w:rsidR="002555E1" w:rsidRPr="008E00A9" w:rsidRDefault="002555E1" w:rsidP="002555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</w:tcPr>
          <w:p w14:paraId="1F56876F" w14:textId="6F28130B" w:rsidR="002555E1" w:rsidRPr="008E00A9" w:rsidRDefault="002555E1" w:rsidP="002555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5596696B" w14:textId="77777777" w:rsidR="002555E1" w:rsidRPr="008E00A9" w:rsidRDefault="002555E1" w:rsidP="002555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3" w:type="dxa"/>
          </w:tcPr>
          <w:p w14:paraId="065706C7" w14:textId="123AED20" w:rsidR="002555E1" w:rsidRPr="008E00A9" w:rsidRDefault="002555E1" w:rsidP="002555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1E6E6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53ABB471" w14:textId="77777777" w:rsidR="002555E1" w:rsidRPr="008E00A9" w:rsidRDefault="002555E1" w:rsidP="002555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7D363D12" w14:textId="2F68B943" w:rsidR="002555E1" w:rsidRPr="008E00A9" w:rsidRDefault="002555E1" w:rsidP="002555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E6E6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555E1" w:rsidRPr="000801F8" w14:paraId="08613C54" w14:textId="77777777" w:rsidTr="002555E1">
        <w:trPr>
          <w:trHeight w:val="317"/>
          <w:tblHeader/>
        </w:trPr>
        <w:tc>
          <w:tcPr>
            <w:tcW w:w="4320" w:type="dxa"/>
          </w:tcPr>
          <w:p w14:paraId="2207786D" w14:textId="77777777" w:rsidR="002555E1" w:rsidRPr="000801F8" w:rsidRDefault="002555E1" w:rsidP="002555E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0" w:type="dxa"/>
            <w:gridSpan w:val="7"/>
          </w:tcPr>
          <w:p w14:paraId="13A3A798" w14:textId="77777777" w:rsidR="002555E1" w:rsidRPr="000801F8" w:rsidRDefault="002555E1" w:rsidP="002555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801F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801F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801F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555E1" w:rsidRPr="009F1ED2" w14:paraId="4760A43D" w14:textId="77777777" w:rsidTr="002555E1">
        <w:tc>
          <w:tcPr>
            <w:tcW w:w="4320" w:type="dxa"/>
          </w:tcPr>
          <w:p w14:paraId="15540848" w14:textId="77777777" w:rsidR="002555E1" w:rsidRPr="00D77539" w:rsidRDefault="002555E1" w:rsidP="002555E1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3B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53CE7A9C" w14:textId="77777777" w:rsidR="002555E1" w:rsidRPr="009F1ED2" w:rsidRDefault="002555E1" w:rsidP="002555E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42A550" w14:textId="77777777" w:rsidR="002555E1" w:rsidRPr="009F1ED2" w:rsidRDefault="002555E1" w:rsidP="002555E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</w:tcPr>
          <w:p w14:paraId="1ECCC475" w14:textId="77777777" w:rsidR="002555E1" w:rsidRPr="009F1ED2" w:rsidRDefault="002555E1" w:rsidP="002555E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99808A" w14:textId="77777777" w:rsidR="002555E1" w:rsidRPr="009F1ED2" w:rsidRDefault="002555E1" w:rsidP="002555E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0BE50547" w14:textId="77777777" w:rsidR="002555E1" w:rsidRPr="009F1ED2" w:rsidRDefault="002555E1" w:rsidP="002555E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C0831C8" w14:textId="77777777" w:rsidR="002555E1" w:rsidRPr="009F1ED2" w:rsidRDefault="002555E1" w:rsidP="002555E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116AC051" w14:textId="77777777" w:rsidR="002555E1" w:rsidRPr="009F1ED2" w:rsidRDefault="002555E1" w:rsidP="002555E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555E1" w:rsidRPr="00A23BB7" w14:paraId="67F547CB" w14:textId="77777777" w:rsidTr="00762554">
        <w:tc>
          <w:tcPr>
            <w:tcW w:w="4320" w:type="dxa"/>
          </w:tcPr>
          <w:p w14:paraId="61899691" w14:textId="77777777" w:rsidR="002555E1" w:rsidRPr="00D77539" w:rsidRDefault="002555E1" w:rsidP="002555E1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1ED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9F1ED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F1ED2">
              <w:rPr>
                <w:rFonts w:ascii="Angsana New" w:hAnsi="Angsana New"/>
                <w:sz w:val="30"/>
                <w:szCs w:val="30"/>
                <w:cs/>
              </w:rPr>
              <w:t>มกราค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ม</w:t>
            </w:r>
          </w:p>
        </w:tc>
        <w:tc>
          <w:tcPr>
            <w:tcW w:w="990" w:type="dxa"/>
            <w:shd w:val="clear" w:color="auto" w:fill="auto"/>
          </w:tcPr>
          <w:p w14:paraId="766233C8" w14:textId="2EE8A061" w:rsidR="002555E1" w:rsidRPr="00CF373D" w:rsidRDefault="00561936" w:rsidP="002555E1">
            <w:pPr>
              <w:tabs>
                <w:tab w:val="decimal" w:pos="77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752,558</w:t>
            </w:r>
          </w:p>
        </w:tc>
        <w:tc>
          <w:tcPr>
            <w:tcW w:w="236" w:type="dxa"/>
          </w:tcPr>
          <w:p w14:paraId="30696A35" w14:textId="77777777" w:rsidR="002555E1" w:rsidRPr="00D77539" w:rsidRDefault="002555E1" w:rsidP="002555E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</w:tcPr>
          <w:p w14:paraId="571C321E" w14:textId="1BB0D848" w:rsidR="002555E1" w:rsidRPr="00CF373D" w:rsidRDefault="002555E1" w:rsidP="002555E1">
            <w:pPr>
              <w:tabs>
                <w:tab w:val="decimal" w:pos="77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1E6E65"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  <w:r w:rsidRPr="00CF373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E6E65">
              <w:rPr>
                <w:rFonts w:ascii="Angsana New" w:hAnsi="Angsana New"/>
                <w:sz w:val="30"/>
                <w:szCs w:val="30"/>
                <w:lang w:val="en-US"/>
              </w:rPr>
              <w:t>197</w:t>
            </w:r>
          </w:p>
        </w:tc>
        <w:tc>
          <w:tcPr>
            <w:tcW w:w="236" w:type="dxa"/>
          </w:tcPr>
          <w:p w14:paraId="6FBB91F2" w14:textId="77777777" w:rsidR="002555E1" w:rsidRPr="009F1ED2" w:rsidRDefault="002555E1" w:rsidP="002555E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09DAE415" w14:textId="05C1FD34" w:rsidR="002555E1" w:rsidRPr="00CF373D" w:rsidRDefault="00561936" w:rsidP="002555E1">
            <w:pPr>
              <w:tabs>
                <w:tab w:val="decimal" w:pos="8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229,500</w:t>
            </w:r>
          </w:p>
        </w:tc>
        <w:tc>
          <w:tcPr>
            <w:tcW w:w="236" w:type="dxa"/>
          </w:tcPr>
          <w:p w14:paraId="2D6CB426" w14:textId="77777777" w:rsidR="002555E1" w:rsidRPr="00D77539" w:rsidRDefault="002555E1" w:rsidP="002555E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3E47EA53" w14:textId="77777777" w:rsidR="002555E1" w:rsidRPr="00CF373D" w:rsidRDefault="002555E1" w:rsidP="002555E1">
            <w:pPr>
              <w:tabs>
                <w:tab w:val="decimal" w:pos="8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229</w:t>
            </w:r>
            <w:r w:rsidRPr="00CF373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</w:tr>
      <w:tr w:rsidR="002555E1" w:rsidRPr="009F1ED2" w14:paraId="0E588514" w14:textId="77777777" w:rsidTr="00762554">
        <w:tc>
          <w:tcPr>
            <w:tcW w:w="4320" w:type="dxa"/>
          </w:tcPr>
          <w:p w14:paraId="47D02830" w14:textId="78614E1E" w:rsidR="002555E1" w:rsidRPr="00A23BB7" w:rsidRDefault="002555E1" w:rsidP="002555E1">
            <w:pPr>
              <w:spacing w:line="240" w:lineRule="atLeast"/>
              <w:ind w:left="270" w:right="-108" w:hanging="27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F1ED2">
              <w:rPr>
                <w:rFonts w:ascii="Angsana New" w:hAnsi="Angsana New"/>
                <w:sz w:val="30"/>
                <w:szCs w:val="30"/>
                <w:cs/>
              </w:rPr>
              <w:t>ส่วนแบ่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งกำไร</w:t>
            </w:r>
            <w:r w:rsidR="009D5BB3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A23BB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บริษัทร่วม</w:t>
            </w:r>
            <w:r w:rsidR="009D5BB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ที่ใช้วิธีส่วนได้เสีย</w:t>
            </w:r>
          </w:p>
        </w:tc>
        <w:tc>
          <w:tcPr>
            <w:tcW w:w="990" w:type="dxa"/>
            <w:shd w:val="clear" w:color="auto" w:fill="auto"/>
          </w:tcPr>
          <w:p w14:paraId="17A2936E" w14:textId="00BA7A34" w:rsidR="002555E1" w:rsidRPr="00CF373D" w:rsidRDefault="00561936" w:rsidP="002555E1">
            <w:pPr>
              <w:tabs>
                <w:tab w:val="decimal" w:pos="77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42,238</w:t>
            </w:r>
          </w:p>
        </w:tc>
        <w:tc>
          <w:tcPr>
            <w:tcW w:w="236" w:type="dxa"/>
          </w:tcPr>
          <w:p w14:paraId="52FE9C35" w14:textId="77777777" w:rsidR="002555E1" w:rsidRPr="009F1ED2" w:rsidRDefault="002555E1" w:rsidP="002555E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</w:tcPr>
          <w:p w14:paraId="0CBB6E68" w14:textId="4A8F4E1A" w:rsidR="002555E1" w:rsidRPr="00CF373D" w:rsidRDefault="001E6E65" w:rsidP="002555E1">
            <w:pPr>
              <w:tabs>
                <w:tab w:val="decimal" w:pos="77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22,862</w:t>
            </w:r>
          </w:p>
        </w:tc>
        <w:tc>
          <w:tcPr>
            <w:tcW w:w="236" w:type="dxa"/>
          </w:tcPr>
          <w:p w14:paraId="0D873465" w14:textId="77777777" w:rsidR="002555E1" w:rsidRPr="009F1ED2" w:rsidRDefault="002555E1" w:rsidP="002555E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16F1CB67" w14:textId="1860E958" w:rsidR="002555E1" w:rsidRPr="00CF373D" w:rsidRDefault="00AA5FF9" w:rsidP="002555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14F78C" w14:textId="77777777" w:rsidR="002555E1" w:rsidRPr="009F1ED2" w:rsidRDefault="002555E1" w:rsidP="002555E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20699A7E" w14:textId="77777777" w:rsidR="002555E1" w:rsidRPr="00CF373D" w:rsidRDefault="002555E1" w:rsidP="002555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373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55E1" w:rsidRPr="009F1ED2" w14:paraId="2F803524" w14:textId="77777777" w:rsidTr="00762554">
        <w:tc>
          <w:tcPr>
            <w:tcW w:w="4320" w:type="dxa"/>
          </w:tcPr>
          <w:p w14:paraId="74F617AB" w14:textId="6807D918" w:rsidR="002555E1" w:rsidRPr="00A23BB7" w:rsidRDefault="002555E1" w:rsidP="002555E1">
            <w:pPr>
              <w:spacing w:line="240" w:lineRule="atLeast"/>
              <w:ind w:left="270" w:right="-108" w:hanging="2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F1ED2">
              <w:rPr>
                <w:rFonts w:ascii="Angsana New" w:hAnsi="Angsana New"/>
                <w:sz w:val="30"/>
                <w:szCs w:val="30"/>
                <w:cs/>
              </w:rPr>
              <w:t>ส่วนแบ่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  <w:r w:rsidR="006A3D6F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A23BB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บริษัทร่วม</w:t>
            </w:r>
            <w:r w:rsidR="006A3D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FF6FF4C" w14:textId="67A2E37B" w:rsidR="002555E1" w:rsidRPr="00CF373D" w:rsidRDefault="00561936" w:rsidP="002555E1">
            <w:pPr>
              <w:tabs>
                <w:tab w:val="decimal" w:pos="77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(9,294)</w:t>
            </w:r>
          </w:p>
        </w:tc>
        <w:tc>
          <w:tcPr>
            <w:tcW w:w="236" w:type="dxa"/>
            <w:vAlign w:val="bottom"/>
          </w:tcPr>
          <w:p w14:paraId="61ACC9F8" w14:textId="77777777" w:rsidR="002555E1" w:rsidRPr="009F1ED2" w:rsidRDefault="002555E1" w:rsidP="002555E1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3CCD143F" w14:textId="08428E0B" w:rsidR="002555E1" w:rsidRPr="00CF373D" w:rsidRDefault="001E6E65" w:rsidP="002555E1">
            <w:pPr>
              <w:tabs>
                <w:tab w:val="decimal" w:pos="77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1,831</w:t>
            </w:r>
          </w:p>
        </w:tc>
        <w:tc>
          <w:tcPr>
            <w:tcW w:w="236" w:type="dxa"/>
          </w:tcPr>
          <w:p w14:paraId="228E96F8" w14:textId="77777777" w:rsidR="002555E1" w:rsidRPr="009F1ED2" w:rsidRDefault="002555E1" w:rsidP="002555E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53427904" w14:textId="58E49269" w:rsidR="002555E1" w:rsidRPr="00CF373D" w:rsidRDefault="00AA5FF9" w:rsidP="002555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8296EE3" w14:textId="77777777" w:rsidR="002555E1" w:rsidRPr="009F1ED2" w:rsidRDefault="002555E1" w:rsidP="002555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288FCB8A" w14:textId="77777777" w:rsidR="002555E1" w:rsidRPr="00CF373D" w:rsidRDefault="002555E1" w:rsidP="002555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373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55E1" w:rsidRPr="00A23BB7" w14:paraId="6BFFBB1C" w14:textId="77777777" w:rsidTr="00762554">
        <w:tc>
          <w:tcPr>
            <w:tcW w:w="4320" w:type="dxa"/>
          </w:tcPr>
          <w:p w14:paraId="64836EE8" w14:textId="76C25FBD" w:rsidR="002555E1" w:rsidRPr="00A23BB7" w:rsidRDefault="002555E1" w:rsidP="002555E1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23B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A23BB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วันที่ </w:t>
            </w:r>
            <w:r w:rsidR="00C264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A23BB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42A967" w14:textId="24BC137A" w:rsidR="002555E1" w:rsidRPr="00CF373D" w:rsidRDefault="00561936" w:rsidP="002555E1">
            <w:pPr>
              <w:tabs>
                <w:tab w:val="decimal" w:pos="77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785,502</w:t>
            </w:r>
          </w:p>
        </w:tc>
        <w:tc>
          <w:tcPr>
            <w:tcW w:w="236" w:type="dxa"/>
          </w:tcPr>
          <w:p w14:paraId="15699635" w14:textId="77777777" w:rsidR="002555E1" w:rsidRPr="009F1ED2" w:rsidRDefault="002555E1" w:rsidP="002555E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0EB4352A" w14:textId="0A31E306" w:rsidR="002555E1" w:rsidRPr="00CF373D" w:rsidRDefault="002555E1" w:rsidP="002555E1">
            <w:pPr>
              <w:tabs>
                <w:tab w:val="decimal" w:pos="77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1E6E65">
              <w:rPr>
                <w:rFonts w:ascii="Angsana New" w:hAnsi="Angsana New"/>
                <w:b/>
                <w:bCs/>
                <w:sz w:val="30"/>
                <w:szCs w:val="30"/>
              </w:rPr>
              <w:t>96</w:t>
            </w:r>
            <w:r w:rsidRPr="00CF373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E6E65">
              <w:rPr>
                <w:rFonts w:ascii="Angsana New" w:hAnsi="Angsana New"/>
                <w:b/>
                <w:bCs/>
                <w:sz w:val="30"/>
                <w:szCs w:val="30"/>
              </w:rPr>
              <w:t>890</w:t>
            </w:r>
          </w:p>
        </w:tc>
        <w:tc>
          <w:tcPr>
            <w:tcW w:w="236" w:type="dxa"/>
          </w:tcPr>
          <w:p w14:paraId="326851CB" w14:textId="77777777" w:rsidR="002555E1" w:rsidRPr="009F1ED2" w:rsidRDefault="002555E1" w:rsidP="002555E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16A1CD" w14:textId="24EF6388" w:rsidR="002555E1" w:rsidRPr="00CF373D" w:rsidRDefault="00AA5FF9" w:rsidP="002555E1">
            <w:pPr>
              <w:tabs>
                <w:tab w:val="decimal" w:pos="82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229,500</w:t>
            </w:r>
          </w:p>
        </w:tc>
        <w:tc>
          <w:tcPr>
            <w:tcW w:w="236" w:type="dxa"/>
          </w:tcPr>
          <w:p w14:paraId="6A4A1321" w14:textId="77777777" w:rsidR="002555E1" w:rsidRPr="00D77539" w:rsidRDefault="002555E1" w:rsidP="002555E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CCDB24" w14:textId="77777777" w:rsidR="002555E1" w:rsidRPr="00CF373D" w:rsidRDefault="002555E1" w:rsidP="002555E1">
            <w:pPr>
              <w:tabs>
                <w:tab w:val="decimal" w:pos="82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229</w:t>
            </w:r>
            <w:r w:rsidRPr="00CF37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500</w:t>
            </w:r>
          </w:p>
        </w:tc>
      </w:tr>
    </w:tbl>
    <w:p w14:paraId="4A1522A2" w14:textId="77777777" w:rsidR="00F25E86" w:rsidRDefault="00F25E86" w:rsidP="00B472F8">
      <w:pPr>
        <w:pStyle w:val="Bo-Blankline"/>
      </w:pPr>
    </w:p>
    <w:p w14:paraId="27DE76B9" w14:textId="77777777" w:rsidR="006F2CCC" w:rsidRPr="006F2CCC" w:rsidRDefault="006F2CCC" w:rsidP="006F2CCC">
      <w:pPr>
        <w:spacing w:line="240" w:lineRule="auto"/>
        <w:rPr>
          <w:sz w:val="2"/>
          <w:szCs w:val="2"/>
        </w:rPr>
      </w:pPr>
    </w:p>
    <w:p w14:paraId="1C7D50D4" w14:textId="2BE11799" w:rsidR="00F25E86" w:rsidRPr="008409D1" w:rsidRDefault="00F25E86" w:rsidP="00F25E86">
      <w:pPr>
        <w:pStyle w:val="Bo-C1Content"/>
      </w:pPr>
      <w:r>
        <w:rPr>
          <w:cs/>
        </w:rPr>
        <w:t>กลุ่มบริษัทไม่</w:t>
      </w:r>
      <w:r>
        <w:rPr>
          <w:rFonts w:hint="cs"/>
          <w:cs/>
        </w:rPr>
        <w:t>ได้</w:t>
      </w:r>
      <w:r>
        <w:rPr>
          <w:cs/>
        </w:rPr>
        <w:t>รับรู้</w:t>
      </w:r>
      <w:r>
        <w:rPr>
          <w:rFonts w:hint="cs"/>
          <w:cs/>
        </w:rPr>
        <w:t>ส่วนแบ่งผล</w:t>
      </w:r>
      <w:r>
        <w:rPr>
          <w:cs/>
        </w:rPr>
        <w:t>ขาดทุน</w:t>
      </w:r>
      <w:r>
        <w:rPr>
          <w:rFonts w:hint="cs"/>
          <w:cs/>
        </w:rPr>
        <w:t>ของบริษัทร่วมทางอ้อมบางแห่งที่ลงทุนและไม่ได้บันทึกเงินลงทุนตามวิธีส่วนได้เสีย</w:t>
      </w:r>
      <w:r w:rsidRPr="00ED2A73">
        <w:rPr>
          <w:rFonts w:hint="cs"/>
          <w:cs/>
        </w:rPr>
        <w:t>สำหรับขาดทุนสุทธิส่วนที่เกินกว่ามูลค่าเงินลงทุนของกลุ่มบริษัทในบริษัทร่วม</w:t>
      </w:r>
      <w:r>
        <w:rPr>
          <w:rFonts w:hint="cs"/>
          <w:cs/>
        </w:rPr>
        <w:t>ทางอ้อม</w:t>
      </w:r>
      <w:r w:rsidRPr="00ED2A73">
        <w:rPr>
          <w:rFonts w:hint="cs"/>
          <w:cs/>
        </w:rPr>
        <w:t>นั้น ณ วันที่</w:t>
      </w:r>
      <w:r w:rsidRPr="00ED2A73">
        <w:t xml:space="preserve"> </w:t>
      </w:r>
      <w:r>
        <w:rPr>
          <w:cs/>
        </w:rPr>
        <w:br/>
      </w:r>
      <w:r w:rsidR="00A86645">
        <w:rPr>
          <w:lang w:val="en-US"/>
        </w:rPr>
        <w:t xml:space="preserve">30 </w:t>
      </w:r>
      <w:r w:rsidR="00A86645">
        <w:rPr>
          <w:rFonts w:hint="cs"/>
          <w:cs/>
          <w:lang w:val="en-US"/>
        </w:rPr>
        <w:t>มิถุนายน</w:t>
      </w:r>
      <w:r>
        <w:rPr>
          <w:rFonts w:hint="cs"/>
          <w:cs/>
          <w:lang w:val="en-US"/>
        </w:rPr>
        <w:t xml:space="preserve"> </w:t>
      </w:r>
      <w:r>
        <w:rPr>
          <w:lang w:val="en-US"/>
        </w:rPr>
        <w:t>2563</w:t>
      </w:r>
      <w:r w:rsidRPr="00ED2A73">
        <w:rPr>
          <w:lang w:val="en-US"/>
        </w:rPr>
        <w:t xml:space="preserve"> </w:t>
      </w:r>
      <w:r w:rsidRPr="00ED2A73">
        <w:rPr>
          <w:rFonts w:hint="cs"/>
          <w:cs/>
          <w:lang w:val="en-US"/>
        </w:rPr>
        <w:t>กลุ่มบริษัทยังมี</w:t>
      </w:r>
      <w:r>
        <w:rPr>
          <w:rFonts w:hint="cs"/>
          <w:cs/>
          <w:lang w:val="en-US"/>
        </w:rPr>
        <w:t>ส่วนแบ่ง</w:t>
      </w:r>
      <w:r w:rsidRPr="00ED2A73">
        <w:rPr>
          <w:rFonts w:hint="cs"/>
          <w:cs/>
        </w:rPr>
        <w:t>ผลขาดทุนสะสมที่ยังไม่รับรู้ของบริษัทร่วม</w:t>
      </w:r>
      <w:r w:rsidRPr="00E41001">
        <w:rPr>
          <w:rFonts w:hint="cs"/>
          <w:cs/>
        </w:rPr>
        <w:t xml:space="preserve">จำนวน </w:t>
      </w:r>
      <w:r w:rsidR="00E41001">
        <w:t>985</w:t>
      </w:r>
      <w:r w:rsidRPr="00E97114">
        <w:rPr>
          <w:rFonts w:hint="cs"/>
          <w:cs/>
        </w:rPr>
        <w:t xml:space="preserve"> ล้าน</w:t>
      </w:r>
      <w:r w:rsidRPr="0060357A">
        <w:rPr>
          <w:rFonts w:hint="cs"/>
          <w:spacing w:val="-2"/>
          <w:cs/>
        </w:rPr>
        <w:t xml:space="preserve">บาท </w:t>
      </w:r>
      <w:r>
        <w:rPr>
          <w:spacing w:val="-2"/>
          <w:cs/>
        </w:rPr>
        <w:br/>
      </w:r>
      <w:r w:rsidRPr="0060357A">
        <w:rPr>
          <w:rFonts w:hint="cs"/>
          <w:i/>
          <w:iCs/>
          <w:spacing w:val="-2"/>
          <w:cs/>
        </w:rPr>
        <w:t>(</w:t>
      </w:r>
      <w:r>
        <w:rPr>
          <w:i/>
          <w:iCs/>
          <w:spacing w:val="-2"/>
        </w:rPr>
        <w:t>3</w:t>
      </w:r>
      <w:r w:rsidR="001E6E65">
        <w:rPr>
          <w:i/>
          <w:iCs/>
          <w:spacing w:val="-2"/>
        </w:rPr>
        <w:t>0</w:t>
      </w:r>
      <w:r>
        <w:rPr>
          <w:rFonts w:hint="cs"/>
          <w:i/>
          <w:iCs/>
          <w:spacing w:val="-2"/>
          <w:cs/>
        </w:rPr>
        <w:t xml:space="preserve"> </w:t>
      </w:r>
      <w:r w:rsidR="001E6E65">
        <w:rPr>
          <w:rFonts w:hint="cs"/>
          <w:i/>
          <w:iCs/>
          <w:spacing w:val="-2"/>
          <w:cs/>
        </w:rPr>
        <w:t>มิถุนายน</w:t>
      </w:r>
      <w:r>
        <w:rPr>
          <w:rFonts w:hint="cs"/>
          <w:i/>
          <w:iCs/>
          <w:spacing w:val="-2"/>
          <w:cs/>
        </w:rPr>
        <w:t xml:space="preserve"> </w:t>
      </w:r>
      <w:r>
        <w:rPr>
          <w:i/>
          <w:iCs/>
          <w:spacing w:val="-2"/>
        </w:rPr>
        <w:t>2562</w:t>
      </w:r>
      <w:r w:rsidRPr="0060357A">
        <w:rPr>
          <w:i/>
          <w:iCs/>
          <w:spacing w:val="-2"/>
          <w:lang w:val="en-US"/>
        </w:rPr>
        <w:t xml:space="preserve">: </w:t>
      </w:r>
      <w:r>
        <w:rPr>
          <w:i/>
          <w:iCs/>
          <w:lang w:val="en-US"/>
        </w:rPr>
        <w:t xml:space="preserve">984 </w:t>
      </w:r>
      <w:r w:rsidRPr="0060357A">
        <w:rPr>
          <w:rFonts w:hint="cs"/>
          <w:i/>
          <w:iCs/>
          <w:cs/>
        </w:rPr>
        <w:t>ล้านบาท</w:t>
      </w:r>
      <w:r w:rsidRPr="0060357A">
        <w:rPr>
          <w:rFonts w:hint="cs"/>
          <w:i/>
          <w:iCs/>
          <w:cs/>
          <w:lang w:val="en-US"/>
        </w:rPr>
        <w:t>)</w:t>
      </w:r>
      <w:r w:rsidRPr="0060357A">
        <w:rPr>
          <w:rFonts w:hint="cs"/>
          <w:cs/>
          <w:lang w:val="en-US"/>
        </w:rPr>
        <w:t xml:space="preserve"> </w:t>
      </w:r>
      <w:r w:rsidRPr="00DB5F0E">
        <w:rPr>
          <w:rFonts w:hint="cs"/>
          <w:spacing w:val="4"/>
          <w:cs/>
          <w:lang w:val="en-US"/>
        </w:rPr>
        <w:t>ก</w:t>
      </w:r>
      <w:r w:rsidRPr="00E1072D">
        <w:rPr>
          <w:cs/>
        </w:rPr>
        <w:t>ลุ่ม</w:t>
      </w:r>
      <w:r w:rsidRPr="00ED2A73">
        <w:rPr>
          <w:cs/>
        </w:rPr>
        <w:t>บริษัทไม่มีภาระ</w:t>
      </w:r>
      <w:r w:rsidRPr="00ED2A73">
        <w:rPr>
          <w:rFonts w:hint="cs"/>
          <w:cs/>
        </w:rPr>
        <w:t>หนี้สินที่เกี่ยวเนื่องกับผล</w:t>
      </w:r>
      <w:r w:rsidRPr="00ED2A73">
        <w:rPr>
          <w:cs/>
        </w:rPr>
        <w:t>ขาดทุน</w:t>
      </w:r>
      <w:r w:rsidRPr="00ED2A73">
        <w:rPr>
          <w:rFonts w:hint="cs"/>
          <w:cs/>
        </w:rPr>
        <w:t>นี้</w:t>
      </w:r>
    </w:p>
    <w:p w14:paraId="0E92A2A5" w14:textId="77777777" w:rsidR="00F25E86" w:rsidRPr="00EF2E6A" w:rsidRDefault="00F25E86" w:rsidP="00F25E86">
      <w:pPr>
        <w:tabs>
          <w:tab w:val="left" w:pos="540"/>
          <w:tab w:val="right" w:pos="7200"/>
        </w:tabs>
        <w:spacing w:line="240" w:lineRule="auto"/>
        <w:ind w:right="389"/>
        <w:rPr>
          <w:rFonts w:ascii="Angsana New" w:hAnsi="Angsana New"/>
          <w:sz w:val="28"/>
          <w:szCs w:val="28"/>
          <w:cs/>
          <w:lang w:val="en-US"/>
        </w:rPr>
        <w:sectPr w:rsidR="00F25E86" w:rsidRPr="00EF2E6A" w:rsidSect="00AE7137">
          <w:headerReference w:type="default" r:id="rId8"/>
          <w:footerReference w:type="default" r:id="rId9"/>
          <w:pgSz w:w="11909" w:h="16834" w:code="9"/>
          <w:pgMar w:top="691" w:right="1152" w:bottom="720" w:left="1152" w:header="720" w:footer="720" w:gutter="0"/>
          <w:paperSrc w:first="15" w:other="15"/>
          <w:pgNumType w:start="17"/>
          <w:cols w:space="737"/>
        </w:sectPr>
      </w:pPr>
    </w:p>
    <w:p w14:paraId="2A764E50" w14:textId="7E40056D" w:rsidR="009B5E04" w:rsidRDefault="009B5E04" w:rsidP="00730E0A">
      <w:pPr>
        <w:pStyle w:val="Bo-C1Content"/>
        <w:ind w:hanging="547"/>
      </w:pPr>
      <w:r w:rsidRPr="00E52B83">
        <w:rPr>
          <w:cs/>
        </w:rPr>
        <w:lastRenderedPageBreak/>
        <w:t>เงินลงทุน</w:t>
      </w:r>
      <w:r w:rsidRPr="00E52B83">
        <w:rPr>
          <w:rFonts w:hint="cs"/>
          <w:cs/>
        </w:rPr>
        <w:t>ในบริษัทร่วม</w:t>
      </w:r>
      <w:r w:rsidR="00C00BA4">
        <w:t xml:space="preserve"> </w:t>
      </w:r>
      <w:r w:rsidRPr="00E52B83">
        <w:rPr>
          <w:cs/>
        </w:rPr>
        <w:t xml:space="preserve">ณ </w:t>
      </w:r>
      <w:r w:rsidRPr="00E52B83">
        <w:rPr>
          <w:cs/>
          <w:lang w:val="en-US"/>
        </w:rPr>
        <w:t xml:space="preserve">วันที่ </w:t>
      </w:r>
      <w:r w:rsidR="00A86645">
        <w:rPr>
          <w:lang w:val="en-US"/>
        </w:rPr>
        <w:t xml:space="preserve">30 </w:t>
      </w:r>
      <w:r w:rsidR="00A86645">
        <w:rPr>
          <w:rFonts w:hint="cs"/>
          <w:cs/>
          <w:lang w:val="en-US"/>
        </w:rPr>
        <w:t>มิถุนายน</w:t>
      </w:r>
      <w:r w:rsidR="00CA1DD9">
        <w:rPr>
          <w:lang w:val="en-US"/>
        </w:rPr>
        <w:t xml:space="preserve"> 2563</w:t>
      </w:r>
      <w:r w:rsidR="00112979">
        <w:rPr>
          <w:lang w:val="en-US"/>
        </w:rPr>
        <w:t xml:space="preserve"> </w:t>
      </w:r>
      <w:r w:rsidR="00063ADF" w:rsidRPr="00E52B83">
        <w:rPr>
          <w:rFonts w:hint="cs"/>
          <w:cs/>
          <w:lang w:val="en-US"/>
        </w:rPr>
        <w:t xml:space="preserve">และ </w:t>
      </w:r>
      <w:r w:rsidR="00CA1DD9">
        <w:rPr>
          <w:lang w:val="en-US"/>
        </w:rPr>
        <w:t>31</w:t>
      </w:r>
      <w:r w:rsidRPr="00E52B83">
        <w:rPr>
          <w:lang w:val="en-US"/>
        </w:rPr>
        <w:t xml:space="preserve"> </w:t>
      </w:r>
      <w:r w:rsidRPr="00E52B83">
        <w:rPr>
          <w:cs/>
          <w:lang w:val="en-US"/>
        </w:rPr>
        <w:t>ธันวาคม</w:t>
      </w:r>
      <w:r w:rsidR="006F2CCC">
        <w:rPr>
          <w:rFonts w:hint="cs"/>
          <w:cs/>
          <w:lang w:val="en-US"/>
        </w:rPr>
        <w:t xml:space="preserve"> </w:t>
      </w:r>
      <w:r w:rsidR="00CA1DD9">
        <w:rPr>
          <w:lang w:val="en-US"/>
        </w:rPr>
        <w:t>2562</w:t>
      </w:r>
      <w:r w:rsidR="00112979">
        <w:rPr>
          <w:lang w:val="en-US"/>
        </w:rPr>
        <w:t xml:space="preserve"> </w:t>
      </w:r>
      <w:r w:rsidRPr="00E52B83">
        <w:rPr>
          <w:rFonts w:hint="cs"/>
          <w:cs/>
        </w:rPr>
        <w:t>มีดังนี้</w:t>
      </w:r>
    </w:p>
    <w:p w14:paraId="17A719A6" w14:textId="77777777" w:rsidR="001C17D1" w:rsidRPr="001C17D1" w:rsidRDefault="001C17D1" w:rsidP="00730E0A">
      <w:pPr>
        <w:pStyle w:val="Bo-C1Content"/>
        <w:ind w:hanging="547"/>
        <w:rPr>
          <w:sz w:val="20"/>
          <w:szCs w:val="20"/>
        </w:rPr>
      </w:pPr>
    </w:p>
    <w:tbl>
      <w:tblPr>
        <w:tblW w:w="1494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70"/>
        <w:gridCol w:w="1800"/>
        <w:gridCol w:w="1052"/>
        <w:gridCol w:w="247"/>
        <w:gridCol w:w="1061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</w:tblGrid>
      <w:tr w:rsidR="00946DAB" w:rsidRPr="00946DAB" w14:paraId="43C8BDF5" w14:textId="77777777" w:rsidTr="00DB4670">
        <w:tc>
          <w:tcPr>
            <w:tcW w:w="2970" w:type="dxa"/>
          </w:tcPr>
          <w:p w14:paraId="008FACD5" w14:textId="77777777" w:rsidR="00946DAB" w:rsidRPr="00946DAB" w:rsidRDefault="00946DAB" w:rsidP="00946DAB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22E60B59" w14:textId="77777777" w:rsidR="00946DAB" w:rsidRPr="00946DAB" w:rsidRDefault="00946DAB" w:rsidP="00946DAB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72" w:type="dxa"/>
            <w:gridSpan w:val="15"/>
          </w:tcPr>
          <w:p w14:paraId="6E4E1000" w14:textId="77777777" w:rsidR="00946DAB" w:rsidRPr="00946DAB" w:rsidRDefault="00946DAB" w:rsidP="00946DAB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946DA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46DAB" w:rsidRPr="00946DAB" w14:paraId="1B18C969" w14:textId="77777777" w:rsidTr="00DB4670">
        <w:tc>
          <w:tcPr>
            <w:tcW w:w="2970" w:type="dxa"/>
          </w:tcPr>
          <w:p w14:paraId="072C3C18" w14:textId="77777777" w:rsidR="00946DAB" w:rsidRPr="00946DAB" w:rsidRDefault="00946DAB" w:rsidP="00946DAB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470A2143" w14:textId="77777777" w:rsidR="00946DAB" w:rsidRPr="00946DAB" w:rsidRDefault="00946DAB" w:rsidP="00946DAB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360" w:type="dxa"/>
            <w:gridSpan w:val="3"/>
          </w:tcPr>
          <w:p w14:paraId="6AAAD82F" w14:textId="77777777" w:rsidR="00946DAB" w:rsidRPr="00946DAB" w:rsidRDefault="00946DAB" w:rsidP="00946DAB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47" w:type="dxa"/>
          </w:tcPr>
          <w:p w14:paraId="373482E7" w14:textId="77777777" w:rsidR="00946DAB" w:rsidRPr="00946DAB" w:rsidRDefault="00946DAB" w:rsidP="00946DA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748EAD1C" w14:textId="77777777" w:rsidR="00946DAB" w:rsidRPr="00946DAB" w:rsidRDefault="00946DAB" w:rsidP="00946DAB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47" w:type="dxa"/>
          </w:tcPr>
          <w:p w14:paraId="2093F92B" w14:textId="77777777" w:rsidR="00946DAB" w:rsidRPr="00946DAB" w:rsidRDefault="00946DAB" w:rsidP="00946DAB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67CAB2F9" w14:textId="77777777" w:rsidR="00946DAB" w:rsidRPr="00946DAB" w:rsidRDefault="00946DAB" w:rsidP="00946DAB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47" w:type="dxa"/>
          </w:tcPr>
          <w:p w14:paraId="6640D7D1" w14:textId="77777777" w:rsidR="00946DAB" w:rsidRPr="00946DAB" w:rsidRDefault="00946DAB" w:rsidP="00946DAB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60A45334" w14:textId="77777777" w:rsidR="00946DAB" w:rsidRPr="00946DAB" w:rsidRDefault="00946DAB" w:rsidP="00946DAB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</w:p>
        </w:tc>
      </w:tr>
      <w:tr w:rsidR="00A86645" w:rsidRPr="00946DAB" w14:paraId="3DD50C01" w14:textId="77777777" w:rsidTr="00DB4670">
        <w:tc>
          <w:tcPr>
            <w:tcW w:w="2970" w:type="dxa"/>
          </w:tcPr>
          <w:p w14:paraId="20F37A9E" w14:textId="77777777" w:rsidR="00A86645" w:rsidRPr="00946DAB" w:rsidRDefault="00A86645" w:rsidP="00A86645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37B3BF17" w14:textId="77777777" w:rsidR="00A86645" w:rsidRPr="00946DAB" w:rsidRDefault="00A86645" w:rsidP="00A86645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05B697F8" w14:textId="65B60891" w:rsidR="00A86645" w:rsidRPr="00946DAB" w:rsidRDefault="00A86645" w:rsidP="00A86645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47" w:type="dxa"/>
          </w:tcPr>
          <w:p w14:paraId="48F0CAED" w14:textId="77777777" w:rsidR="00A86645" w:rsidRPr="00946DAB" w:rsidRDefault="00A86645" w:rsidP="00A86645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58A5CB06" w14:textId="77777777" w:rsidR="00A86645" w:rsidRPr="00946DAB" w:rsidRDefault="00A86645" w:rsidP="00A86645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31 </w:t>
            </w: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47" w:type="dxa"/>
          </w:tcPr>
          <w:p w14:paraId="6B6A98B7" w14:textId="77777777" w:rsidR="00A86645" w:rsidRPr="00946DAB" w:rsidRDefault="00A86645" w:rsidP="00A8664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371A820" w14:textId="6562C0A7" w:rsidR="00A86645" w:rsidRPr="00946DAB" w:rsidRDefault="00A86645" w:rsidP="00A86645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47" w:type="dxa"/>
          </w:tcPr>
          <w:p w14:paraId="6A4BD95F" w14:textId="77777777" w:rsidR="00A86645" w:rsidRPr="00946DAB" w:rsidRDefault="00A86645" w:rsidP="00A86645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ADEF430" w14:textId="77777777" w:rsidR="00A86645" w:rsidRPr="00946DAB" w:rsidRDefault="00A86645" w:rsidP="00A86645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31 </w:t>
            </w: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47" w:type="dxa"/>
          </w:tcPr>
          <w:p w14:paraId="564ADE1B" w14:textId="77777777" w:rsidR="00A86645" w:rsidRPr="00946DAB" w:rsidRDefault="00A86645" w:rsidP="00A86645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13797A4" w14:textId="5A3A574D" w:rsidR="00A86645" w:rsidRPr="00946DAB" w:rsidRDefault="00A86645" w:rsidP="00A86645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47" w:type="dxa"/>
          </w:tcPr>
          <w:p w14:paraId="1CC11C49" w14:textId="77777777" w:rsidR="00A86645" w:rsidRPr="00946DAB" w:rsidRDefault="00A86645" w:rsidP="00A86645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766EEB7" w14:textId="77777777" w:rsidR="00A86645" w:rsidRPr="00946DAB" w:rsidRDefault="00A86645" w:rsidP="00A86645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31 </w:t>
            </w: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47" w:type="dxa"/>
          </w:tcPr>
          <w:p w14:paraId="02E0C64A" w14:textId="77777777" w:rsidR="00A86645" w:rsidRPr="00946DAB" w:rsidRDefault="00A86645" w:rsidP="00A86645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423B644" w14:textId="2D155D2A" w:rsidR="00A86645" w:rsidRPr="00946DAB" w:rsidRDefault="00A86645" w:rsidP="00A86645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47" w:type="dxa"/>
          </w:tcPr>
          <w:p w14:paraId="6913F6B7" w14:textId="77777777" w:rsidR="00A86645" w:rsidRPr="00946DAB" w:rsidRDefault="00A86645" w:rsidP="00A86645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DECBB2A" w14:textId="77777777" w:rsidR="00A86645" w:rsidRPr="00946DAB" w:rsidRDefault="00A86645" w:rsidP="00A86645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31 </w:t>
            </w: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86645" w:rsidRPr="00946DAB" w14:paraId="5A53F9C4" w14:textId="77777777" w:rsidTr="00DB4670">
        <w:tc>
          <w:tcPr>
            <w:tcW w:w="2970" w:type="dxa"/>
          </w:tcPr>
          <w:p w14:paraId="313A62B9" w14:textId="77777777" w:rsidR="00A86645" w:rsidRPr="00946DAB" w:rsidRDefault="00A86645" w:rsidP="00A86645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27EA1D50" w14:textId="77777777" w:rsidR="00A86645" w:rsidRPr="00946DAB" w:rsidRDefault="00A86645" w:rsidP="00A86645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5B735230" w14:textId="77777777" w:rsidR="00A86645" w:rsidRPr="00946DAB" w:rsidRDefault="00A86645" w:rsidP="00A86645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47" w:type="dxa"/>
          </w:tcPr>
          <w:p w14:paraId="7224EA41" w14:textId="77777777" w:rsidR="00A86645" w:rsidRPr="00946DAB" w:rsidRDefault="00A86645" w:rsidP="00A86645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0D3BB242" w14:textId="77777777" w:rsidR="00A86645" w:rsidRPr="00946DAB" w:rsidRDefault="00A86645" w:rsidP="00A86645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47" w:type="dxa"/>
          </w:tcPr>
          <w:p w14:paraId="46323E28" w14:textId="77777777" w:rsidR="00A86645" w:rsidRPr="00946DAB" w:rsidRDefault="00A86645" w:rsidP="00A8664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0875682" w14:textId="5A1DA4E1" w:rsidR="00A86645" w:rsidRPr="00946DAB" w:rsidRDefault="00A86645" w:rsidP="00A86645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47" w:type="dxa"/>
          </w:tcPr>
          <w:p w14:paraId="330E61C4" w14:textId="77777777" w:rsidR="00A86645" w:rsidRPr="00946DAB" w:rsidRDefault="00A86645" w:rsidP="00A86645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9C959F2" w14:textId="77777777" w:rsidR="00A86645" w:rsidRPr="00946DAB" w:rsidRDefault="00A86645" w:rsidP="00A86645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47" w:type="dxa"/>
          </w:tcPr>
          <w:p w14:paraId="4C8C662A" w14:textId="77777777" w:rsidR="00A86645" w:rsidRPr="00946DAB" w:rsidRDefault="00A86645" w:rsidP="00A86645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1383D83" w14:textId="6702295E" w:rsidR="00A86645" w:rsidRPr="00946DAB" w:rsidRDefault="00A86645" w:rsidP="00A86645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47" w:type="dxa"/>
          </w:tcPr>
          <w:p w14:paraId="259CA5C8" w14:textId="77777777" w:rsidR="00A86645" w:rsidRPr="00946DAB" w:rsidRDefault="00A86645" w:rsidP="00A86645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5909F4F" w14:textId="77777777" w:rsidR="00A86645" w:rsidRPr="00946DAB" w:rsidRDefault="00A86645" w:rsidP="00A86645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47" w:type="dxa"/>
          </w:tcPr>
          <w:p w14:paraId="183C4F47" w14:textId="77777777" w:rsidR="00A86645" w:rsidRPr="00946DAB" w:rsidRDefault="00A86645" w:rsidP="00A86645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CBA0566" w14:textId="56BB6936" w:rsidR="00A86645" w:rsidRPr="00946DAB" w:rsidRDefault="00A86645" w:rsidP="00A86645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47" w:type="dxa"/>
          </w:tcPr>
          <w:p w14:paraId="676DF324" w14:textId="77777777" w:rsidR="00A86645" w:rsidRPr="00946DAB" w:rsidRDefault="00A86645" w:rsidP="00A86645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015AB29" w14:textId="77777777" w:rsidR="00A86645" w:rsidRPr="00946DAB" w:rsidRDefault="00A86645" w:rsidP="00A86645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2562</w:t>
            </w:r>
          </w:p>
        </w:tc>
      </w:tr>
      <w:tr w:rsidR="00A86645" w:rsidRPr="00946DAB" w14:paraId="64DF3646" w14:textId="77777777" w:rsidTr="00DB4670">
        <w:tc>
          <w:tcPr>
            <w:tcW w:w="2970" w:type="dxa"/>
          </w:tcPr>
          <w:p w14:paraId="62A1C50B" w14:textId="77777777" w:rsidR="00A86645" w:rsidRPr="00946DAB" w:rsidRDefault="00A86645" w:rsidP="00A86645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3113399" w14:textId="77777777" w:rsidR="00A86645" w:rsidRPr="00946DAB" w:rsidRDefault="00A86645" w:rsidP="00A86645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0" w:type="dxa"/>
            <w:gridSpan w:val="3"/>
          </w:tcPr>
          <w:p w14:paraId="75F57767" w14:textId="77777777" w:rsidR="00A86645" w:rsidRPr="00946DAB" w:rsidRDefault="00A86645" w:rsidP="00A86645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946DAB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247" w:type="dxa"/>
          </w:tcPr>
          <w:p w14:paraId="64F2B050" w14:textId="77777777" w:rsidR="00A86645" w:rsidRPr="00946DAB" w:rsidRDefault="00A86645" w:rsidP="00A8664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565" w:type="dxa"/>
            <w:gridSpan w:val="11"/>
          </w:tcPr>
          <w:p w14:paraId="4D62DDAE" w14:textId="77777777" w:rsidR="00A86645" w:rsidRPr="00946DAB" w:rsidRDefault="00A86645" w:rsidP="00A86645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946DAB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A86645" w:rsidRPr="00946DAB" w14:paraId="5952BCB2" w14:textId="77777777" w:rsidTr="00DB4670">
        <w:tc>
          <w:tcPr>
            <w:tcW w:w="2970" w:type="dxa"/>
          </w:tcPr>
          <w:p w14:paraId="62320201" w14:textId="77777777" w:rsidR="00A86645" w:rsidRPr="00946DAB" w:rsidRDefault="00A86645" w:rsidP="00A86645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800" w:type="dxa"/>
          </w:tcPr>
          <w:p w14:paraId="3383D3C1" w14:textId="77777777" w:rsidR="00A86645" w:rsidRPr="00946DAB" w:rsidRDefault="00A86645" w:rsidP="00A86645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635F6276" w14:textId="77777777" w:rsidR="00A86645" w:rsidRPr="00946DAB" w:rsidRDefault="00A86645" w:rsidP="00A86645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D51306B" w14:textId="77777777" w:rsidR="00A86645" w:rsidRPr="00946DAB" w:rsidRDefault="00A86645" w:rsidP="00A8664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0EBB53C3" w14:textId="77777777" w:rsidR="00A86645" w:rsidRPr="00946DAB" w:rsidRDefault="00A86645" w:rsidP="00A86645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3891FFB" w14:textId="77777777" w:rsidR="00A86645" w:rsidRPr="00946DAB" w:rsidRDefault="00A86645" w:rsidP="00A8664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E9CA63D" w14:textId="77777777" w:rsidR="00A86645" w:rsidRPr="00946DAB" w:rsidRDefault="00A86645" w:rsidP="00A8664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AA26BFE" w14:textId="77777777" w:rsidR="00A86645" w:rsidRPr="00946DAB" w:rsidRDefault="00A86645" w:rsidP="00A8664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415D69A" w14:textId="77777777" w:rsidR="00A86645" w:rsidRPr="00946DAB" w:rsidRDefault="00A86645" w:rsidP="00A8664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4D697ED" w14:textId="77777777" w:rsidR="00A86645" w:rsidRPr="00946DAB" w:rsidRDefault="00A86645" w:rsidP="00A8664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78F51F6" w14:textId="77777777" w:rsidR="00A86645" w:rsidRPr="00946DAB" w:rsidRDefault="00A86645" w:rsidP="00A8664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04835BE" w14:textId="77777777" w:rsidR="00A86645" w:rsidRPr="00946DAB" w:rsidRDefault="00A86645" w:rsidP="00A8664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D4278A9" w14:textId="77777777" w:rsidR="00A86645" w:rsidRPr="00946DAB" w:rsidRDefault="00A86645" w:rsidP="00A8664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A1BE5E8" w14:textId="77777777" w:rsidR="00A86645" w:rsidRPr="00946DAB" w:rsidRDefault="00A86645" w:rsidP="00A8664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B4FB68C" w14:textId="77777777" w:rsidR="00A86645" w:rsidRPr="00946DAB" w:rsidRDefault="00A86645" w:rsidP="00A86645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C1AD45B" w14:textId="77777777" w:rsidR="00A86645" w:rsidRPr="00946DAB" w:rsidRDefault="00A86645" w:rsidP="00A8664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C516313" w14:textId="77777777" w:rsidR="00A86645" w:rsidRPr="00946DAB" w:rsidRDefault="00A86645" w:rsidP="00A86645">
            <w:pPr>
              <w:tabs>
                <w:tab w:val="decimal" w:pos="851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A5FF9" w:rsidRPr="00946DAB" w14:paraId="56D59691" w14:textId="77777777" w:rsidTr="009609F8">
        <w:tc>
          <w:tcPr>
            <w:tcW w:w="2970" w:type="dxa"/>
          </w:tcPr>
          <w:p w14:paraId="561DEEFA" w14:textId="77777777" w:rsidR="00AA5FF9" w:rsidRPr="00946DAB" w:rsidRDefault="00AA5FF9" w:rsidP="00AA5FF9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 xml:space="preserve">บริษัท บางกอกสหประกันชีวิต </w:t>
            </w:r>
            <w:r w:rsidRPr="00946DAB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br/>
            </w:r>
            <w:r w:rsidRPr="00946DAB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5565BF64" w14:textId="77777777" w:rsidR="00AA5FF9" w:rsidRPr="00946DAB" w:rsidRDefault="00AA5FF9" w:rsidP="00AA5FF9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ธุรกิจประกันชีวิต</w:t>
            </w:r>
          </w:p>
        </w:tc>
        <w:tc>
          <w:tcPr>
            <w:tcW w:w="1052" w:type="dxa"/>
          </w:tcPr>
          <w:p w14:paraId="3B6C3F9D" w14:textId="576227FF" w:rsidR="00AA5FF9" w:rsidRPr="00946DAB" w:rsidRDefault="00AA5FF9" w:rsidP="00AA5FF9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247" w:type="dxa"/>
          </w:tcPr>
          <w:p w14:paraId="42D12D2C" w14:textId="77777777" w:rsidR="00AA5FF9" w:rsidRPr="00946DAB" w:rsidRDefault="00AA5FF9" w:rsidP="00AA5FF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6DBEC13B" w14:textId="77777777" w:rsidR="00AA5FF9" w:rsidRPr="00946DAB" w:rsidRDefault="00AA5FF9" w:rsidP="00AA5FF9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247" w:type="dxa"/>
          </w:tcPr>
          <w:p w14:paraId="4A07E2E1" w14:textId="77777777" w:rsidR="00AA5FF9" w:rsidRPr="00946DAB" w:rsidRDefault="00AA5FF9" w:rsidP="00AA5FF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B97A1B0" w14:textId="6CD8CBE2" w:rsidR="00AA5FF9" w:rsidRPr="00946DAB" w:rsidRDefault="00AA5FF9" w:rsidP="00AA5FF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47" w:type="dxa"/>
          </w:tcPr>
          <w:p w14:paraId="7322AF81" w14:textId="77777777" w:rsidR="00AA5FF9" w:rsidRPr="00946DAB" w:rsidRDefault="00AA5FF9" w:rsidP="00AA5FF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4B3EE83" w14:textId="77777777" w:rsidR="00AA5FF9" w:rsidRPr="00946DAB" w:rsidRDefault="00AA5FF9" w:rsidP="00AA5FF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47" w:type="dxa"/>
          </w:tcPr>
          <w:p w14:paraId="55D1DACD" w14:textId="77777777" w:rsidR="00AA5FF9" w:rsidRPr="00946DAB" w:rsidRDefault="00AA5FF9" w:rsidP="00AA5FF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EC3C1B0" w14:textId="47B2CC00" w:rsidR="00AA5FF9" w:rsidRPr="00946DAB" w:rsidRDefault="00AA5FF9" w:rsidP="00AA5FF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125,000</w:t>
            </w:r>
          </w:p>
        </w:tc>
        <w:tc>
          <w:tcPr>
            <w:tcW w:w="247" w:type="dxa"/>
          </w:tcPr>
          <w:p w14:paraId="66EA6742" w14:textId="77777777" w:rsidR="00AA5FF9" w:rsidRPr="00946DAB" w:rsidRDefault="00AA5FF9" w:rsidP="00AA5FF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9884596" w14:textId="77777777" w:rsidR="00AA5FF9" w:rsidRPr="00946DAB" w:rsidRDefault="00AA5FF9" w:rsidP="00AA5FF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125,000</w:t>
            </w:r>
          </w:p>
        </w:tc>
        <w:tc>
          <w:tcPr>
            <w:tcW w:w="247" w:type="dxa"/>
          </w:tcPr>
          <w:p w14:paraId="0BE279F1" w14:textId="77777777" w:rsidR="00AA5FF9" w:rsidRPr="00946DAB" w:rsidRDefault="00AA5FF9" w:rsidP="00AA5FF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0A6CBBFD" w14:textId="0E12B901" w:rsidR="00AA5FF9" w:rsidRPr="00946DAB" w:rsidRDefault="00EF4373" w:rsidP="00AA5FF9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109,00</w:t>
            </w:r>
            <w:r w:rsidR="0076255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247" w:type="dxa"/>
          </w:tcPr>
          <w:p w14:paraId="08749D8C" w14:textId="77777777" w:rsidR="00AA5FF9" w:rsidRPr="00946DAB" w:rsidRDefault="00AA5FF9" w:rsidP="00AA5FF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CCCC605" w14:textId="77777777" w:rsidR="00AA5FF9" w:rsidRPr="00946DAB" w:rsidRDefault="00AA5FF9" w:rsidP="00AA5FF9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86,695</w:t>
            </w:r>
          </w:p>
        </w:tc>
      </w:tr>
      <w:tr w:rsidR="00AA5FF9" w:rsidRPr="00946DAB" w14:paraId="1FC8112A" w14:textId="77777777" w:rsidTr="009609F8">
        <w:tc>
          <w:tcPr>
            <w:tcW w:w="2970" w:type="dxa"/>
          </w:tcPr>
          <w:p w14:paraId="5AFE101E" w14:textId="77777777" w:rsidR="00AA5FF9" w:rsidRPr="00946DAB" w:rsidRDefault="00AA5FF9" w:rsidP="00AA5FF9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1800" w:type="dxa"/>
            <w:shd w:val="clear" w:color="auto" w:fill="auto"/>
          </w:tcPr>
          <w:p w14:paraId="5FBD27C3" w14:textId="77777777" w:rsidR="00AA5FF9" w:rsidRPr="00946DAB" w:rsidRDefault="00AA5FF9" w:rsidP="00AA5FF9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76AB4E03" w14:textId="6BA55673" w:rsidR="00AA5FF9" w:rsidRPr="00946DAB" w:rsidRDefault="00AA5FF9" w:rsidP="00AA5FF9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24DCB1B1" w14:textId="77777777" w:rsidR="00AA5FF9" w:rsidRPr="00946DAB" w:rsidRDefault="00AA5FF9" w:rsidP="00AA5FF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1999CA8" w14:textId="77777777" w:rsidR="00AA5FF9" w:rsidRPr="00946DAB" w:rsidRDefault="00AA5FF9" w:rsidP="00AA5FF9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3D1BAC34" w14:textId="77777777" w:rsidR="00AA5FF9" w:rsidRPr="00946DAB" w:rsidRDefault="00AA5FF9" w:rsidP="00AA5FF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9AA1231" w14:textId="541290F1" w:rsidR="00AA5FF9" w:rsidRPr="00946DAB" w:rsidRDefault="00AA5FF9" w:rsidP="00AA5FF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550,000</w:t>
            </w:r>
          </w:p>
        </w:tc>
        <w:tc>
          <w:tcPr>
            <w:tcW w:w="247" w:type="dxa"/>
          </w:tcPr>
          <w:p w14:paraId="3C88D0B2" w14:textId="77777777" w:rsidR="00AA5FF9" w:rsidRPr="00946DAB" w:rsidRDefault="00AA5FF9" w:rsidP="00AA5FF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7BB0FE8" w14:textId="77777777" w:rsidR="00AA5FF9" w:rsidRPr="00946DAB" w:rsidRDefault="00AA5FF9" w:rsidP="00AA5FF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550,000</w:t>
            </w:r>
          </w:p>
        </w:tc>
        <w:tc>
          <w:tcPr>
            <w:tcW w:w="247" w:type="dxa"/>
          </w:tcPr>
          <w:p w14:paraId="0E5E2FEB" w14:textId="77777777" w:rsidR="00AA5FF9" w:rsidRPr="00946DAB" w:rsidRDefault="00AA5FF9" w:rsidP="00AA5FF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4E610EC8" w14:textId="3148E462" w:rsidR="00AA5FF9" w:rsidRPr="00946DAB" w:rsidRDefault="00AA5FF9" w:rsidP="00AA5FF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47" w:type="dxa"/>
          </w:tcPr>
          <w:p w14:paraId="7C80E246" w14:textId="77777777" w:rsidR="00AA5FF9" w:rsidRPr="00946DAB" w:rsidRDefault="00AA5FF9" w:rsidP="00AA5FF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77758C8A" w14:textId="77777777" w:rsidR="00AA5FF9" w:rsidRPr="00946DAB" w:rsidRDefault="00AA5FF9" w:rsidP="00AA5FF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47" w:type="dxa"/>
          </w:tcPr>
          <w:p w14:paraId="739D86BC" w14:textId="77777777" w:rsidR="00AA5FF9" w:rsidRPr="00946DAB" w:rsidRDefault="00AA5FF9" w:rsidP="00AA5FF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7D46DD31" w14:textId="06C971BA" w:rsidR="00AA5FF9" w:rsidRPr="00946DAB" w:rsidRDefault="00EF4373" w:rsidP="00AA5FF9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676,496</w:t>
            </w:r>
          </w:p>
        </w:tc>
        <w:tc>
          <w:tcPr>
            <w:tcW w:w="247" w:type="dxa"/>
          </w:tcPr>
          <w:p w14:paraId="22A0AD98" w14:textId="77777777" w:rsidR="00AA5FF9" w:rsidRPr="00946DAB" w:rsidRDefault="00AA5FF9" w:rsidP="00AA5FF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09305F63" w14:textId="77777777" w:rsidR="00AA5FF9" w:rsidRPr="00946DAB" w:rsidRDefault="00AA5FF9" w:rsidP="00AA5FF9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665,863</w:t>
            </w:r>
          </w:p>
        </w:tc>
      </w:tr>
      <w:tr w:rsidR="00AA5FF9" w:rsidRPr="00946DAB" w14:paraId="0886B8E5" w14:textId="77777777" w:rsidTr="009609F8">
        <w:tc>
          <w:tcPr>
            <w:tcW w:w="2970" w:type="dxa"/>
          </w:tcPr>
          <w:p w14:paraId="59473493" w14:textId="77777777" w:rsidR="00AA5FF9" w:rsidRPr="00946DAB" w:rsidRDefault="00AA5FF9" w:rsidP="00AA5FF9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1BB8CDB6" w14:textId="77777777" w:rsidR="00AA5FF9" w:rsidRPr="00946DAB" w:rsidRDefault="00AA5FF9" w:rsidP="00AA5FF9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1BB87E96" w14:textId="77777777" w:rsidR="00AA5FF9" w:rsidRPr="00946DAB" w:rsidRDefault="00AA5FF9" w:rsidP="00AA5FF9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FDCEE34" w14:textId="77777777" w:rsidR="00AA5FF9" w:rsidRPr="00946DAB" w:rsidRDefault="00AA5FF9" w:rsidP="00AA5FF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29AAECBA" w14:textId="77777777" w:rsidR="00AA5FF9" w:rsidRPr="00946DAB" w:rsidRDefault="00AA5FF9" w:rsidP="00AA5FF9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D485904" w14:textId="77777777" w:rsidR="00AA5FF9" w:rsidRPr="00946DAB" w:rsidRDefault="00AA5FF9" w:rsidP="00AA5FF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B8B9FD4" w14:textId="77777777" w:rsidR="00AA5FF9" w:rsidRPr="00946DAB" w:rsidRDefault="00AA5FF9" w:rsidP="00AA5FF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67F7CC1" w14:textId="77777777" w:rsidR="00AA5FF9" w:rsidRPr="00946DAB" w:rsidRDefault="00AA5FF9" w:rsidP="00AA5FF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3E1D1F4" w14:textId="77777777" w:rsidR="00AA5FF9" w:rsidRPr="00946DAB" w:rsidRDefault="00AA5FF9" w:rsidP="00AA5FF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9404F51" w14:textId="77777777" w:rsidR="00AA5FF9" w:rsidRPr="00946DAB" w:rsidRDefault="00AA5FF9" w:rsidP="00AA5FF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532F8973" w14:textId="546E48E9" w:rsidR="00AA5FF9" w:rsidRPr="00946DAB" w:rsidRDefault="00AA5FF9" w:rsidP="00AA5FF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47" w:type="dxa"/>
          </w:tcPr>
          <w:p w14:paraId="61B8F55D" w14:textId="77777777" w:rsidR="00AA5FF9" w:rsidRPr="00946DAB" w:rsidRDefault="00AA5FF9" w:rsidP="00AA5FF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0FA9E2E7" w14:textId="77777777" w:rsidR="00AA5FF9" w:rsidRPr="00946DAB" w:rsidRDefault="00AA5FF9" w:rsidP="00AA5FF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47" w:type="dxa"/>
          </w:tcPr>
          <w:p w14:paraId="037283E6" w14:textId="77777777" w:rsidR="00AA5FF9" w:rsidRPr="00946DAB" w:rsidRDefault="00AA5FF9" w:rsidP="00AA5FF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5B3AC913" w14:textId="3B95B3F4" w:rsidR="00AA5FF9" w:rsidRPr="00946DAB" w:rsidRDefault="00EF4373" w:rsidP="00AA5FF9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785,50</w:t>
            </w:r>
            <w:r w:rsidR="0076255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47" w:type="dxa"/>
          </w:tcPr>
          <w:p w14:paraId="7940B26B" w14:textId="77777777" w:rsidR="00AA5FF9" w:rsidRPr="00946DAB" w:rsidRDefault="00AA5FF9" w:rsidP="00AA5FF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4209AEE1" w14:textId="77777777" w:rsidR="00AA5FF9" w:rsidRPr="00946DAB" w:rsidRDefault="00AA5FF9" w:rsidP="00AA5FF9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752,558</w:t>
            </w:r>
          </w:p>
        </w:tc>
      </w:tr>
      <w:tr w:rsidR="00AA5FF9" w:rsidRPr="00946DAB" w14:paraId="2D115093" w14:textId="77777777" w:rsidTr="00DB4670">
        <w:tc>
          <w:tcPr>
            <w:tcW w:w="2970" w:type="dxa"/>
          </w:tcPr>
          <w:p w14:paraId="336FE3C9" w14:textId="77777777" w:rsidR="00AA5FF9" w:rsidRPr="00946DAB" w:rsidRDefault="00AA5FF9" w:rsidP="00AA5FF9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บริษัทร่วมทางอ้อม</w:t>
            </w:r>
          </w:p>
        </w:tc>
        <w:tc>
          <w:tcPr>
            <w:tcW w:w="1800" w:type="dxa"/>
            <w:shd w:val="clear" w:color="auto" w:fill="auto"/>
          </w:tcPr>
          <w:p w14:paraId="66827181" w14:textId="77777777" w:rsidR="00AA5FF9" w:rsidRPr="00946DAB" w:rsidRDefault="00AA5FF9" w:rsidP="00AA5FF9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354959C0" w14:textId="77777777" w:rsidR="00AA5FF9" w:rsidRPr="00946DAB" w:rsidRDefault="00AA5FF9" w:rsidP="00AA5FF9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A04E634" w14:textId="77777777" w:rsidR="00AA5FF9" w:rsidRPr="00946DAB" w:rsidRDefault="00AA5FF9" w:rsidP="00AA5FF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09002F5D" w14:textId="77777777" w:rsidR="00AA5FF9" w:rsidRPr="00946DAB" w:rsidRDefault="00AA5FF9" w:rsidP="00AA5FF9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725A76C" w14:textId="77777777" w:rsidR="00AA5FF9" w:rsidRPr="00946DAB" w:rsidRDefault="00AA5FF9" w:rsidP="00AA5FF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A94D39F" w14:textId="77777777" w:rsidR="00AA5FF9" w:rsidRPr="00946DAB" w:rsidRDefault="00AA5FF9" w:rsidP="00AA5FF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A873821" w14:textId="77777777" w:rsidR="00AA5FF9" w:rsidRPr="00946DAB" w:rsidRDefault="00AA5FF9" w:rsidP="00AA5FF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0811AC3" w14:textId="77777777" w:rsidR="00AA5FF9" w:rsidRPr="00946DAB" w:rsidRDefault="00AA5FF9" w:rsidP="00AA5FF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3EC7D57" w14:textId="77777777" w:rsidR="00AA5FF9" w:rsidRPr="00946DAB" w:rsidRDefault="00AA5FF9" w:rsidP="00AA5FF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291258E" w14:textId="77777777" w:rsidR="00AA5FF9" w:rsidRPr="00946DAB" w:rsidRDefault="00AA5FF9" w:rsidP="00AA5FF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55AA635" w14:textId="77777777" w:rsidR="00AA5FF9" w:rsidRPr="00946DAB" w:rsidRDefault="00AA5FF9" w:rsidP="00AA5FF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1A70F34" w14:textId="77777777" w:rsidR="00AA5FF9" w:rsidRPr="00946DAB" w:rsidRDefault="00AA5FF9" w:rsidP="00AA5FF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0FF1076" w14:textId="77777777" w:rsidR="00AA5FF9" w:rsidRPr="00946DAB" w:rsidRDefault="00AA5FF9" w:rsidP="00AA5FF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4275F27" w14:textId="77777777" w:rsidR="00AA5FF9" w:rsidRPr="00946DAB" w:rsidRDefault="00AA5FF9" w:rsidP="00AA5FF9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57A1E4E" w14:textId="77777777" w:rsidR="00AA5FF9" w:rsidRPr="00946DAB" w:rsidRDefault="00AA5FF9" w:rsidP="00AA5FF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8E96695" w14:textId="77777777" w:rsidR="00AA5FF9" w:rsidRPr="00946DAB" w:rsidRDefault="00AA5FF9" w:rsidP="00AA5FF9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A5FF9" w:rsidRPr="00946DAB" w14:paraId="1C953AA4" w14:textId="77777777" w:rsidTr="00DB4670">
        <w:tc>
          <w:tcPr>
            <w:tcW w:w="2970" w:type="dxa"/>
          </w:tcPr>
          <w:p w14:paraId="0C4CE75B" w14:textId="77777777" w:rsidR="00AA5FF9" w:rsidRPr="00946DAB" w:rsidRDefault="00AA5FF9" w:rsidP="00AA5FF9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อุตสาหกรรมเหล็กกล้าไทย 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7D543A43" w14:textId="77777777" w:rsidR="00AA5FF9" w:rsidRPr="00946DAB" w:rsidRDefault="00AA5FF9" w:rsidP="00AA5FF9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ผลิตและจำหน่ายเหล็ก (อยู่ในระหว่างการดำเนินการเลิกกิจการ)</w:t>
            </w:r>
          </w:p>
        </w:tc>
        <w:tc>
          <w:tcPr>
            <w:tcW w:w="1052" w:type="dxa"/>
          </w:tcPr>
          <w:p w14:paraId="234C22FD" w14:textId="40F25A6F" w:rsidR="00AA5FF9" w:rsidRPr="00946DAB" w:rsidRDefault="00AA5FF9" w:rsidP="00AA5FF9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29.53</w:t>
            </w:r>
          </w:p>
        </w:tc>
        <w:tc>
          <w:tcPr>
            <w:tcW w:w="247" w:type="dxa"/>
          </w:tcPr>
          <w:p w14:paraId="3AE7071F" w14:textId="77777777" w:rsidR="00AA5FF9" w:rsidRPr="00946DAB" w:rsidRDefault="00AA5FF9" w:rsidP="00AA5FF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C09077A" w14:textId="77777777" w:rsidR="00AA5FF9" w:rsidRPr="00946DAB" w:rsidRDefault="00AA5FF9" w:rsidP="00AA5FF9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29.53</w:t>
            </w:r>
          </w:p>
        </w:tc>
        <w:tc>
          <w:tcPr>
            <w:tcW w:w="247" w:type="dxa"/>
          </w:tcPr>
          <w:p w14:paraId="1170BDA6" w14:textId="77777777" w:rsidR="00AA5FF9" w:rsidRPr="00946DAB" w:rsidRDefault="00AA5FF9" w:rsidP="00AA5FF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D28331E" w14:textId="674F407F" w:rsidR="00AA5FF9" w:rsidRPr="00946DAB" w:rsidRDefault="00AA5FF9" w:rsidP="00AA5FF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4,220,000</w:t>
            </w:r>
          </w:p>
        </w:tc>
        <w:tc>
          <w:tcPr>
            <w:tcW w:w="247" w:type="dxa"/>
          </w:tcPr>
          <w:p w14:paraId="7A3DC702" w14:textId="77777777" w:rsidR="00AA5FF9" w:rsidRPr="00946DAB" w:rsidRDefault="00AA5FF9" w:rsidP="00AA5FF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F089203" w14:textId="77777777" w:rsidR="00AA5FF9" w:rsidRPr="00946DAB" w:rsidRDefault="00AA5FF9" w:rsidP="00AA5FF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4,220,000</w:t>
            </w:r>
          </w:p>
        </w:tc>
        <w:tc>
          <w:tcPr>
            <w:tcW w:w="247" w:type="dxa"/>
          </w:tcPr>
          <w:p w14:paraId="76D64159" w14:textId="77777777" w:rsidR="00AA5FF9" w:rsidRPr="00946DAB" w:rsidRDefault="00AA5FF9" w:rsidP="00AA5FF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495DF62" w14:textId="25EFED29" w:rsidR="00AA5FF9" w:rsidRPr="00946DAB" w:rsidRDefault="00AA5FF9" w:rsidP="00AA5FF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</w:t>
            </w: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6,200</w:t>
            </w:r>
          </w:p>
        </w:tc>
        <w:tc>
          <w:tcPr>
            <w:tcW w:w="247" w:type="dxa"/>
          </w:tcPr>
          <w:p w14:paraId="54A76361" w14:textId="77777777" w:rsidR="00AA5FF9" w:rsidRPr="00946DAB" w:rsidRDefault="00AA5FF9" w:rsidP="00AA5FF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49C6398" w14:textId="77777777" w:rsidR="00AA5FF9" w:rsidRPr="00946DAB" w:rsidRDefault="00AA5FF9" w:rsidP="00AA5FF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</w:t>
            </w: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6,200</w:t>
            </w:r>
          </w:p>
        </w:tc>
        <w:tc>
          <w:tcPr>
            <w:tcW w:w="247" w:type="dxa"/>
          </w:tcPr>
          <w:p w14:paraId="6EA59283" w14:textId="77777777" w:rsidR="00AA5FF9" w:rsidRPr="00946DAB" w:rsidRDefault="00AA5FF9" w:rsidP="00AA5FF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0F292B1" w14:textId="4EE90AD4" w:rsidR="00AA5FF9" w:rsidRPr="00946DAB" w:rsidRDefault="00EF4373" w:rsidP="00AA5FF9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54F267BE" w14:textId="77777777" w:rsidR="00AA5FF9" w:rsidRPr="00946DAB" w:rsidRDefault="00AA5FF9" w:rsidP="00AA5FF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282BCE3" w14:textId="77777777" w:rsidR="00AA5FF9" w:rsidRPr="00946DAB" w:rsidRDefault="00AA5FF9" w:rsidP="00AA5FF9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AA5FF9" w:rsidRPr="00946DAB" w14:paraId="2438D7FE" w14:textId="77777777" w:rsidTr="00DB4670">
        <w:tc>
          <w:tcPr>
            <w:tcW w:w="2970" w:type="dxa"/>
          </w:tcPr>
          <w:p w14:paraId="23F767E4" w14:textId="77777777" w:rsidR="00AA5FF9" w:rsidRPr="00946DAB" w:rsidRDefault="00AA5FF9" w:rsidP="00AA5FF9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ไทยพลาสติกฟิล์ม จำกัด</w:t>
            </w:r>
          </w:p>
        </w:tc>
        <w:tc>
          <w:tcPr>
            <w:tcW w:w="1800" w:type="dxa"/>
            <w:shd w:val="clear" w:color="auto" w:fill="auto"/>
          </w:tcPr>
          <w:p w14:paraId="65596626" w14:textId="77777777" w:rsidR="00AA5FF9" w:rsidRPr="00946DAB" w:rsidRDefault="00AA5FF9" w:rsidP="00AA5FF9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31B0B538" w14:textId="2C843A74" w:rsidR="00AA5FF9" w:rsidRPr="00946DAB" w:rsidRDefault="00AA5FF9" w:rsidP="00AA5FF9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6324F105" w14:textId="77777777" w:rsidR="00AA5FF9" w:rsidRPr="00946DAB" w:rsidRDefault="00AA5FF9" w:rsidP="00AA5FF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1B3F3831" w14:textId="77777777" w:rsidR="00AA5FF9" w:rsidRPr="00946DAB" w:rsidRDefault="00AA5FF9" w:rsidP="00AA5FF9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635B6E70" w14:textId="77777777" w:rsidR="00AA5FF9" w:rsidRPr="00946DAB" w:rsidRDefault="00AA5FF9" w:rsidP="00AA5FF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5A8B932" w14:textId="666A24E5" w:rsidR="00AA5FF9" w:rsidRPr="00946DAB" w:rsidRDefault="00AA5FF9" w:rsidP="00AA5FF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247" w:type="dxa"/>
          </w:tcPr>
          <w:p w14:paraId="74D58C53" w14:textId="77777777" w:rsidR="00AA5FF9" w:rsidRPr="00946DAB" w:rsidRDefault="00AA5FF9" w:rsidP="00AA5FF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F755233" w14:textId="77777777" w:rsidR="00AA5FF9" w:rsidRPr="00946DAB" w:rsidRDefault="00AA5FF9" w:rsidP="00AA5FF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247" w:type="dxa"/>
          </w:tcPr>
          <w:p w14:paraId="12DF46B9" w14:textId="77777777" w:rsidR="00AA5FF9" w:rsidRPr="00946DAB" w:rsidRDefault="00AA5FF9" w:rsidP="00AA5FF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AA8D2AB" w14:textId="006A018F" w:rsidR="00AA5FF9" w:rsidRPr="00946DAB" w:rsidRDefault="00AA5FF9" w:rsidP="00AA5FF9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59A6AB15" w14:textId="77777777" w:rsidR="00AA5FF9" w:rsidRPr="00946DAB" w:rsidRDefault="00AA5FF9" w:rsidP="00AA5FF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9FE30F9" w14:textId="77777777" w:rsidR="00AA5FF9" w:rsidRPr="00946DAB" w:rsidRDefault="00AA5FF9" w:rsidP="00AA5FF9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57A9B352" w14:textId="77777777" w:rsidR="00AA5FF9" w:rsidRPr="00946DAB" w:rsidRDefault="00AA5FF9" w:rsidP="00AA5FF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4513C17" w14:textId="5D514D97" w:rsidR="00AA5FF9" w:rsidRPr="00946DAB" w:rsidRDefault="00EF4373" w:rsidP="00AA5FF9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5B7AF607" w14:textId="77777777" w:rsidR="00AA5FF9" w:rsidRPr="00946DAB" w:rsidRDefault="00AA5FF9" w:rsidP="00AA5FF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73D42D0" w14:textId="77777777" w:rsidR="00AA5FF9" w:rsidRPr="00946DAB" w:rsidRDefault="00AA5FF9" w:rsidP="00AA5FF9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A5FF9" w:rsidRPr="00946DAB" w14:paraId="20CEB747" w14:textId="77777777" w:rsidTr="00DB4670">
        <w:tc>
          <w:tcPr>
            <w:tcW w:w="2970" w:type="dxa"/>
          </w:tcPr>
          <w:p w14:paraId="33C2E81E" w14:textId="77777777" w:rsidR="00AA5FF9" w:rsidRPr="00946DAB" w:rsidRDefault="00AA5FF9" w:rsidP="00AA5FF9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ไทยพลาสติกโปรดักส์ จำกัด</w:t>
            </w:r>
          </w:p>
        </w:tc>
        <w:tc>
          <w:tcPr>
            <w:tcW w:w="1800" w:type="dxa"/>
            <w:shd w:val="clear" w:color="auto" w:fill="auto"/>
          </w:tcPr>
          <w:p w14:paraId="574F8D41" w14:textId="77777777" w:rsidR="00AA5FF9" w:rsidRPr="00946DAB" w:rsidRDefault="00AA5FF9" w:rsidP="00AA5FF9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21EAE5F5" w14:textId="67C33DB8" w:rsidR="00AA5FF9" w:rsidRPr="00946DAB" w:rsidRDefault="00AA5FF9" w:rsidP="00AA5FF9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4B84BEB2" w14:textId="77777777" w:rsidR="00AA5FF9" w:rsidRPr="00946DAB" w:rsidRDefault="00AA5FF9" w:rsidP="00AA5FF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3E949293" w14:textId="77777777" w:rsidR="00AA5FF9" w:rsidRPr="00946DAB" w:rsidRDefault="00AA5FF9" w:rsidP="00AA5FF9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64C7D80F" w14:textId="77777777" w:rsidR="00AA5FF9" w:rsidRPr="00946DAB" w:rsidRDefault="00AA5FF9" w:rsidP="00AA5FF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1B89C4D" w14:textId="11166074" w:rsidR="00AA5FF9" w:rsidRPr="00946DAB" w:rsidRDefault="00AA5FF9" w:rsidP="00AA5FF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60,000</w:t>
            </w:r>
          </w:p>
        </w:tc>
        <w:tc>
          <w:tcPr>
            <w:tcW w:w="247" w:type="dxa"/>
          </w:tcPr>
          <w:p w14:paraId="0251228C" w14:textId="77777777" w:rsidR="00AA5FF9" w:rsidRPr="00946DAB" w:rsidRDefault="00AA5FF9" w:rsidP="00AA5FF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DA70FE6" w14:textId="77777777" w:rsidR="00AA5FF9" w:rsidRPr="00946DAB" w:rsidRDefault="00AA5FF9" w:rsidP="00AA5FF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60,000</w:t>
            </w:r>
          </w:p>
        </w:tc>
        <w:tc>
          <w:tcPr>
            <w:tcW w:w="247" w:type="dxa"/>
          </w:tcPr>
          <w:p w14:paraId="0D19EFDC" w14:textId="77777777" w:rsidR="00AA5FF9" w:rsidRPr="00946DAB" w:rsidRDefault="00AA5FF9" w:rsidP="00AA5FF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3713745C" w14:textId="7DCA7F3F" w:rsidR="00AA5FF9" w:rsidRPr="00946DAB" w:rsidRDefault="00AA5FF9" w:rsidP="00AA5FF9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0063B20F" w14:textId="77777777" w:rsidR="00AA5FF9" w:rsidRPr="00946DAB" w:rsidRDefault="00AA5FF9" w:rsidP="00AA5FF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0BB2AB9D" w14:textId="77777777" w:rsidR="00AA5FF9" w:rsidRPr="00946DAB" w:rsidRDefault="00AA5FF9" w:rsidP="00AA5FF9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606E686C" w14:textId="77777777" w:rsidR="00AA5FF9" w:rsidRPr="00946DAB" w:rsidRDefault="00AA5FF9" w:rsidP="00AA5FF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06A8DCE8" w14:textId="131A8D40" w:rsidR="00AA5FF9" w:rsidRPr="00946DAB" w:rsidRDefault="00EF4373" w:rsidP="00AA5FF9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172F6722" w14:textId="77777777" w:rsidR="00AA5FF9" w:rsidRPr="00946DAB" w:rsidRDefault="00AA5FF9" w:rsidP="00AA5FF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10943555" w14:textId="77777777" w:rsidR="00AA5FF9" w:rsidRPr="00946DAB" w:rsidRDefault="00AA5FF9" w:rsidP="00AA5FF9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A5FF9" w:rsidRPr="00946DAB" w14:paraId="7D4F359C" w14:textId="77777777" w:rsidTr="00DB4670">
        <w:tc>
          <w:tcPr>
            <w:tcW w:w="2970" w:type="dxa"/>
          </w:tcPr>
          <w:p w14:paraId="3559D784" w14:textId="77777777" w:rsidR="00AA5FF9" w:rsidRPr="00946DAB" w:rsidRDefault="00AA5FF9" w:rsidP="00AA5FF9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0" w:type="dxa"/>
          </w:tcPr>
          <w:p w14:paraId="52ADA9AF" w14:textId="77777777" w:rsidR="00AA5FF9" w:rsidRPr="00946DAB" w:rsidRDefault="00AA5FF9" w:rsidP="00AA5FF9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6B538A65" w14:textId="77777777" w:rsidR="00AA5FF9" w:rsidRPr="00946DAB" w:rsidRDefault="00AA5FF9" w:rsidP="00AA5FF9">
            <w:pPr>
              <w:tabs>
                <w:tab w:val="decimal" w:pos="1034"/>
              </w:tabs>
              <w:spacing w:line="360" w:lineRule="exact"/>
              <w:ind w:left="-46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EF12D23" w14:textId="77777777" w:rsidR="00AA5FF9" w:rsidRPr="00946DAB" w:rsidRDefault="00AA5FF9" w:rsidP="00AA5FF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055DA003" w14:textId="77777777" w:rsidR="00AA5FF9" w:rsidRPr="00946DAB" w:rsidRDefault="00AA5FF9" w:rsidP="00AA5FF9">
            <w:pPr>
              <w:tabs>
                <w:tab w:val="decimal" w:pos="1034"/>
              </w:tabs>
              <w:spacing w:line="360" w:lineRule="exact"/>
              <w:ind w:left="-46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3D05626" w14:textId="77777777" w:rsidR="00AA5FF9" w:rsidRPr="00946DAB" w:rsidRDefault="00AA5FF9" w:rsidP="00AA5FF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A85DF73" w14:textId="77777777" w:rsidR="00AA5FF9" w:rsidRPr="00946DAB" w:rsidRDefault="00AA5FF9" w:rsidP="00AA5FF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CDA0B22" w14:textId="77777777" w:rsidR="00AA5FF9" w:rsidRPr="00946DAB" w:rsidRDefault="00AA5FF9" w:rsidP="00AA5FF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3E9CE59" w14:textId="77777777" w:rsidR="00AA5FF9" w:rsidRPr="00946DAB" w:rsidRDefault="00AA5FF9" w:rsidP="00AA5FF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B9E129B" w14:textId="77777777" w:rsidR="00AA5FF9" w:rsidRPr="00946DAB" w:rsidRDefault="00AA5FF9" w:rsidP="00AA5FF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2A3CC244" w14:textId="5C808BD9" w:rsidR="00AA5FF9" w:rsidRPr="00946DAB" w:rsidRDefault="00AA5FF9" w:rsidP="00AA5FF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1,475,700</w:t>
            </w:r>
          </w:p>
        </w:tc>
        <w:tc>
          <w:tcPr>
            <w:tcW w:w="247" w:type="dxa"/>
          </w:tcPr>
          <w:p w14:paraId="77F56B37" w14:textId="77777777" w:rsidR="00AA5FF9" w:rsidRPr="00946DAB" w:rsidRDefault="00AA5FF9" w:rsidP="00AA5FF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1D1F05E2" w14:textId="77777777" w:rsidR="00AA5FF9" w:rsidRPr="00946DAB" w:rsidRDefault="00AA5FF9" w:rsidP="00AA5FF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1,475,700</w:t>
            </w:r>
          </w:p>
        </w:tc>
        <w:tc>
          <w:tcPr>
            <w:tcW w:w="247" w:type="dxa"/>
          </w:tcPr>
          <w:p w14:paraId="4A316DF7" w14:textId="77777777" w:rsidR="00AA5FF9" w:rsidRPr="00946DAB" w:rsidRDefault="00AA5FF9" w:rsidP="00AA5FF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655485C7" w14:textId="2B0F5DE9" w:rsidR="00AA5FF9" w:rsidRPr="00946DAB" w:rsidRDefault="00EF4373" w:rsidP="00AA5FF9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785,50</w:t>
            </w:r>
            <w:r w:rsidR="007625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47" w:type="dxa"/>
          </w:tcPr>
          <w:p w14:paraId="769D1674" w14:textId="77777777" w:rsidR="00AA5FF9" w:rsidRPr="00946DAB" w:rsidRDefault="00AA5FF9" w:rsidP="00AA5FF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03736751" w14:textId="77777777" w:rsidR="00AA5FF9" w:rsidRPr="00946DAB" w:rsidRDefault="00AA5FF9" w:rsidP="00AA5FF9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752,558</w:t>
            </w:r>
          </w:p>
        </w:tc>
      </w:tr>
    </w:tbl>
    <w:p w14:paraId="62C8A1CC" w14:textId="77777777" w:rsidR="00946DAB" w:rsidRPr="00FA7ADF" w:rsidRDefault="00946DAB" w:rsidP="00FA7ADF">
      <w:pPr>
        <w:pStyle w:val="Bo-C1Content"/>
        <w:sectPr w:rsidR="00946DAB" w:rsidRPr="00FA7ADF" w:rsidSect="0085456B">
          <w:footerReference w:type="default" r:id="rId10"/>
          <w:pgSz w:w="16834" w:h="11909" w:orient="landscape" w:code="9"/>
          <w:pgMar w:top="1872" w:right="562" w:bottom="706" w:left="1008" w:header="720" w:footer="763" w:gutter="0"/>
          <w:paperSrc w:first="15" w:other="15"/>
          <w:cols w:space="737"/>
          <w:docGrid w:linePitch="299"/>
        </w:sectPr>
      </w:pPr>
    </w:p>
    <w:tbl>
      <w:tblPr>
        <w:tblW w:w="14993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4140"/>
        <w:gridCol w:w="2520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7"/>
      </w:tblGrid>
      <w:tr w:rsidR="00946DAB" w:rsidRPr="003B75C2" w14:paraId="5315BD36" w14:textId="77777777" w:rsidTr="00DB4670">
        <w:tc>
          <w:tcPr>
            <w:tcW w:w="4140" w:type="dxa"/>
          </w:tcPr>
          <w:p w14:paraId="45F40053" w14:textId="77777777" w:rsidR="00946DAB" w:rsidRPr="00946DAB" w:rsidRDefault="00946DAB" w:rsidP="00DB4670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20" w:type="dxa"/>
          </w:tcPr>
          <w:p w14:paraId="3CBD5B9A" w14:textId="77777777" w:rsidR="00946DAB" w:rsidRPr="00946DAB" w:rsidRDefault="00946DAB" w:rsidP="00DB4670">
            <w:pPr>
              <w:spacing w:line="240" w:lineRule="atLeas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76FE88E" w14:textId="77777777" w:rsidR="00946DAB" w:rsidRPr="00946DAB" w:rsidRDefault="00946DAB" w:rsidP="00DB467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97" w:type="dxa"/>
            <w:gridSpan w:val="11"/>
          </w:tcPr>
          <w:p w14:paraId="2B395F9C" w14:textId="77777777" w:rsidR="00946DAB" w:rsidRPr="00946DAB" w:rsidRDefault="00946DAB" w:rsidP="00E15351">
            <w:pPr>
              <w:spacing w:line="240" w:lineRule="atLeast"/>
              <w:ind w:left="-70" w:right="-1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946DA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46DAB" w:rsidRPr="00744476" w14:paraId="0AB373D1" w14:textId="77777777" w:rsidTr="00DB4670">
        <w:tc>
          <w:tcPr>
            <w:tcW w:w="4140" w:type="dxa"/>
          </w:tcPr>
          <w:p w14:paraId="04089CC8" w14:textId="77777777" w:rsidR="00946DAB" w:rsidRPr="00946DAB" w:rsidRDefault="00946DAB" w:rsidP="00DB4670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20" w:type="dxa"/>
          </w:tcPr>
          <w:p w14:paraId="5973682A" w14:textId="77777777" w:rsidR="00946DAB" w:rsidRPr="00946DAB" w:rsidRDefault="00946DAB" w:rsidP="00DB4670">
            <w:pPr>
              <w:spacing w:line="240" w:lineRule="atLeas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36" w:type="dxa"/>
          </w:tcPr>
          <w:p w14:paraId="3B700659" w14:textId="77777777" w:rsidR="00946DAB" w:rsidRPr="00946DAB" w:rsidRDefault="00946DAB" w:rsidP="00DB467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40" w:type="dxa"/>
            <w:gridSpan w:val="3"/>
          </w:tcPr>
          <w:p w14:paraId="53B05E2C" w14:textId="77777777" w:rsidR="00946DAB" w:rsidRPr="00946DAB" w:rsidRDefault="00946DAB" w:rsidP="00DB4670">
            <w:pPr>
              <w:spacing w:line="240" w:lineRule="atLeas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</w:tcPr>
          <w:p w14:paraId="30198FA8" w14:textId="77777777" w:rsidR="00946DAB" w:rsidRPr="00946DAB" w:rsidRDefault="00946DAB" w:rsidP="00DB467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40" w:type="dxa"/>
            <w:gridSpan w:val="3"/>
          </w:tcPr>
          <w:p w14:paraId="5FA8F96B" w14:textId="77777777" w:rsidR="00946DAB" w:rsidRPr="00946DAB" w:rsidRDefault="00946DAB" w:rsidP="00DB4670">
            <w:pPr>
              <w:spacing w:line="240" w:lineRule="atLeast"/>
              <w:ind w:left="-14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14:paraId="70757275" w14:textId="77777777" w:rsidR="00946DAB" w:rsidRPr="00946DAB" w:rsidRDefault="00946DAB" w:rsidP="00DB467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45" w:type="dxa"/>
            <w:gridSpan w:val="3"/>
          </w:tcPr>
          <w:p w14:paraId="64B4E49E" w14:textId="77777777" w:rsidR="00946DAB" w:rsidRPr="00946DAB" w:rsidRDefault="00946DAB" w:rsidP="00DB4670">
            <w:pPr>
              <w:spacing w:line="240" w:lineRule="atLeast"/>
              <w:ind w:left="-13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ราคาทุน</w:t>
            </w:r>
          </w:p>
        </w:tc>
      </w:tr>
      <w:tr w:rsidR="00A86645" w:rsidRPr="00744476" w14:paraId="1AF3F5F4" w14:textId="77777777" w:rsidTr="00DB4670">
        <w:tc>
          <w:tcPr>
            <w:tcW w:w="4140" w:type="dxa"/>
          </w:tcPr>
          <w:p w14:paraId="216EDA6A" w14:textId="77777777" w:rsidR="00A86645" w:rsidRPr="00946DAB" w:rsidRDefault="00A86645" w:rsidP="00A86645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20" w:type="dxa"/>
          </w:tcPr>
          <w:p w14:paraId="34BDE4E8" w14:textId="77777777" w:rsidR="00A86645" w:rsidRPr="00946DAB" w:rsidRDefault="00A86645" w:rsidP="00A86645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4036E4C" w14:textId="77777777" w:rsidR="00A86645" w:rsidRPr="00946DAB" w:rsidRDefault="00A86645" w:rsidP="00A86645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42AB4788" w14:textId="4BCE337E" w:rsidR="00A86645" w:rsidRPr="00946DAB" w:rsidRDefault="00A86645" w:rsidP="0053439E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3FE3F1DD" w14:textId="77777777" w:rsidR="00A86645" w:rsidRPr="00946DAB" w:rsidRDefault="00A86645" w:rsidP="00A86645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26C293BD" w14:textId="77777777" w:rsidR="00A86645" w:rsidRPr="00946DAB" w:rsidRDefault="00A86645" w:rsidP="00A86645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31 </w:t>
            </w: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11AA7515" w14:textId="77777777" w:rsidR="00A86645" w:rsidRPr="00946DAB" w:rsidRDefault="00A86645" w:rsidP="00A86645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535A5BAD" w14:textId="3D109FDE" w:rsidR="00A86645" w:rsidRPr="00946DAB" w:rsidRDefault="00A86645" w:rsidP="00A86645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4C7BECC4" w14:textId="77777777" w:rsidR="00A86645" w:rsidRPr="00946DAB" w:rsidRDefault="00A86645" w:rsidP="00A86645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4936EAC7" w14:textId="77777777" w:rsidR="00A86645" w:rsidRPr="00946DAB" w:rsidRDefault="00A86645" w:rsidP="00A86645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31 </w:t>
            </w: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5AD9AA62" w14:textId="77777777" w:rsidR="00A86645" w:rsidRPr="00946DAB" w:rsidRDefault="00A86645" w:rsidP="00A86645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6B6A667D" w14:textId="1D54CCF3" w:rsidR="00A86645" w:rsidRPr="00946DAB" w:rsidRDefault="00A86645" w:rsidP="00A86645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6BEAB109" w14:textId="77777777" w:rsidR="00A86645" w:rsidRPr="00946DAB" w:rsidRDefault="00A86645" w:rsidP="00A86645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</w:tcPr>
          <w:p w14:paraId="25968834" w14:textId="77777777" w:rsidR="00A86645" w:rsidRPr="00946DAB" w:rsidRDefault="00A86645" w:rsidP="00A86645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31 </w:t>
            </w: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86645" w:rsidRPr="00744476" w14:paraId="3B3A722C" w14:textId="77777777" w:rsidTr="00DB4670">
        <w:tc>
          <w:tcPr>
            <w:tcW w:w="4140" w:type="dxa"/>
          </w:tcPr>
          <w:p w14:paraId="1C2F5AEC" w14:textId="77777777" w:rsidR="00A86645" w:rsidRPr="00946DAB" w:rsidRDefault="00A86645" w:rsidP="00A86645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20" w:type="dxa"/>
          </w:tcPr>
          <w:p w14:paraId="5FBFDBEF" w14:textId="77777777" w:rsidR="00A86645" w:rsidRPr="00946DAB" w:rsidRDefault="00A86645" w:rsidP="00A86645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E65559C" w14:textId="77777777" w:rsidR="00A86645" w:rsidRPr="00946DAB" w:rsidRDefault="00A86645" w:rsidP="00A86645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70923030" w14:textId="77777777" w:rsidR="00A86645" w:rsidRPr="00946DAB" w:rsidRDefault="00A86645" w:rsidP="00A86645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36" w:type="dxa"/>
          </w:tcPr>
          <w:p w14:paraId="334F9E92" w14:textId="77777777" w:rsidR="00A86645" w:rsidRPr="00946DAB" w:rsidRDefault="00A86645" w:rsidP="00A86645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108307B5" w14:textId="77777777" w:rsidR="00A86645" w:rsidRPr="00946DAB" w:rsidRDefault="00A86645" w:rsidP="00A86645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6" w:type="dxa"/>
          </w:tcPr>
          <w:p w14:paraId="0DCB54DE" w14:textId="77777777" w:rsidR="00A86645" w:rsidRPr="00946DAB" w:rsidRDefault="00A86645" w:rsidP="00A86645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4C837F45" w14:textId="77777777" w:rsidR="00A86645" w:rsidRPr="00946DAB" w:rsidRDefault="00A86645" w:rsidP="00A86645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36" w:type="dxa"/>
          </w:tcPr>
          <w:p w14:paraId="6BB663DD" w14:textId="77777777" w:rsidR="00A86645" w:rsidRPr="00946DAB" w:rsidRDefault="00A86645" w:rsidP="00A86645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4F220168" w14:textId="77777777" w:rsidR="00A86645" w:rsidRPr="00946DAB" w:rsidRDefault="00A86645" w:rsidP="00A86645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6" w:type="dxa"/>
          </w:tcPr>
          <w:p w14:paraId="669CD0D0" w14:textId="77777777" w:rsidR="00A86645" w:rsidRPr="00946DAB" w:rsidRDefault="00A86645" w:rsidP="00A86645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2903BA31" w14:textId="77777777" w:rsidR="00A86645" w:rsidRPr="00946DAB" w:rsidRDefault="00A86645" w:rsidP="00A86645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36" w:type="dxa"/>
          </w:tcPr>
          <w:p w14:paraId="0F0AC298" w14:textId="77777777" w:rsidR="00A86645" w:rsidRPr="00946DAB" w:rsidRDefault="00A86645" w:rsidP="00A86645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</w:tcPr>
          <w:p w14:paraId="2AD7FE10" w14:textId="77777777" w:rsidR="00A86645" w:rsidRPr="00946DAB" w:rsidRDefault="00A86645" w:rsidP="00A86645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2562</w:t>
            </w:r>
          </w:p>
        </w:tc>
      </w:tr>
      <w:tr w:rsidR="00A86645" w:rsidRPr="003B75C2" w14:paraId="1B95CCD8" w14:textId="77777777" w:rsidTr="00DB4670">
        <w:tc>
          <w:tcPr>
            <w:tcW w:w="4140" w:type="dxa"/>
          </w:tcPr>
          <w:p w14:paraId="4C3ACAF7" w14:textId="77777777" w:rsidR="00A86645" w:rsidRPr="00946DAB" w:rsidRDefault="00A86645" w:rsidP="00A86645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20" w:type="dxa"/>
          </w:tcPr>
          <w:p w14:paraId="06893C6D" w14:textId="77777777" w:rsidR="00A86645" w:rsidRPr="00946DAB" w:rsidRDefault="00A86645" w:rsidP="00A86645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9DFDB24" w14:textId="77777777" w:rsidR="00A86645" w:rsidRPr="00946DAB" w:rsidRDefault="00A86645" w:rsidP="00A86645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40" w:type="dxa"/>
            <w:gridSpan w:val="3"/>
          </w:tcPr>
          <w:p w14:paraId="7BE6E118" w14:textId="77777777" w:rsidR="00A86645" w:rsidRPr="00946DAB" w:rsidRDefault="00A86645" w:rsidP="00A86645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946DAB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ร้อยละ</w:t>
            </w:r>
            <w:r w:rsidRPr="00946DAB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635660EF" w14:textId="77777777" w:rsidR="00A86645" w:rsidRPr="00946DAB" w:rsidRDefault="00A86645" w:rsidP="00A86645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321" w:type="dxa"/>
            <w:gridSpan w:val="7"/>
          </w:tcPr>
          <w:p w14:paraId="03D19D8D" w14:textId="77777777" w:rsidR="00A86645" w:rsidRPr="00946DAB" w:rsidRDefault="00A86645" w:rsidP="00A86645">
            <w:pPr>
              <w:spacing w:line="240" w:lineRule="atLeast"/>
              <w:ind w:left="-150" w:right="-134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946DAB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พันบาท</w:t>
            </w:r>
            <w:r w:rsidRPr="00946DAB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)</w:t>
            </w:r>
          </w:p>
        </w:tc>
      </w:tr>
      <w:tr w:rsidR="00A86645" w:rsidRPr="00744476" w14:paraId="5F994CA7" w14:textId="77777777" w:rsidTr="00DB4670">
        <w:tc>
          <w:tcPr>
            <w:tcW w:w="4140" w:type="dxa"/>
          </w:tcPr>
          <w:p w14:paraId="5CE02ACC" w14:textId="77777777" w:rsidR="00A86645" w:rsidRPr="00946DAB" w:rsidRDefault="00A86645" w:rsidP="00A86645">
            <w:pPr>
              <w:tabs>
                <w:tab w:val="left" w:pos="432"/>
              </w:tabs>
              <w:spacing w:line="240" w:lineRule="atLeast"/>
              <w:ind w:left="432" w:right="-144" w:hanging="27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2520" w:type="dxa"/>
            <w:vAlign w:val="bottom"/>
          </w:tcPr>
          <w:p w14:paraId="1ED6B405" w14:textId="77777777" w:rsidR="00A86645" w:rsidRPr="00946DAB" w:rsidRDefault="00A86645" w:rsidP="00A86645">
            <w:pPr>
              <w:spacing w:line="240" w:lineRule="atLeas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DC4EA7A" w14:textId="77777777" w:rsidR="00A86645" w:rsidRPr="00946DAB" w:rsidRDefault="00A86645" w:rsidP="00A86645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66408CF" w14:textId="77777777" w:rsidR="00A86645" w:rsidRPr="00946DAB" w:rsidRDefault="00A86645" w:rsidP="00A86645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6B2D9C4" w14:textId="77777777" w:rsidR="00A86645" w:rsidRPr="00946DAB" w:rsidRDefault="00A86645" w:rsidP="00A86645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46593C0C" w14:textId="77777777" w:rsidR="00A86645" w:rsidRPr="00946DAB" w:rsidRDefault="00A86645" w:rsidP="00A86645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8617E56" w14:textId="77777777" w:rsidR="00A86645" w:rsidRPr="00946DAB" w:rsidRDefault="00A86645" w:rsidP="00A86645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F388B3F" w14:textId="77777777" w:rsidR="00A86645" w:rsidRPr="00946DAB" w:rsidRDefault="00A86645" w:rsidP="00A86645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742E035" w14:textId="77777777" w:rsidR="00A86645" w:rsidRPr="00946DAB" w:rsidRDefault="00A86645" w:rsidP="00A86645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BA00F86" w14:textId="77777777" w:rsidR="00A86645" w:rsidRPr="00946DAB" w:rsidRDefault="00A86645" w:rsidP="00A86645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68038FB" w14:textId="77777777" w:rsidR="00A86645" w:rsidRPr="00946DAB" w:rsidRDefault="00A86645" w:rsidP="00A86645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6016E2F4" w14:textId="77777777" w:rsidR="00A86645" w:rsidRPr="00946DAB" w:rsidRDefault="00A86645" w:rsidP="00A86645">
            <w:pPr>
              <w:spacing w:line="240" w:lineRule="atLeas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90D8873" w14:textId="77777777" w:rsidR="00A86645" w:rsidRPr="00946DAB" w:rsidRDefault="00A86645" w:rsidP="00A86645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</w:tcPr>
          <w:p w14:paraId="47388D80" w14:textId="77777777" w:rsidR="00A86645" w:rsidRPr="00946DAB" w:rsidRDefault="00A86645" w:rsidP="00A86645">
            <w:pPr>
              <w:spacing w:line="240" w:lineRule="atLeas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F4373" w:rsidRPr="00744476" w14:paraId="53FD7CFB" w14:textId="77777777" w:rsidTr="00DB4670">
        <w:tc>
          <w:tcPr>
            <w:tcW w:w="4140" w:type="dxa"/>
          </w:tcPr>
          <w:p w14:paraId="171E84C0" w14:textId="77777777" w:rsidR="00EF4373" w:rsidRPr="00946DAB" w:rsidRDefault="00EF4373" w:rsidP="00EF4373">
            <w:pPr>
              <w:spacing w:line="240" w:lineRule="atLeast"/>
              <w:ind w:left="432" w:right="-144" w:hanging="270"/>
              <w:jc w:val="both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08D78AAD" w14:textId="77777777" w:rsidR="00EF4373" w:rsidRPr="00946DAB" w:rsidRDefault="00EF4373" w:rsidP="00EF4373">
            <w:pPr>
              <w:spacing w:line="240" w:lineRule="atLeast"/>
              <w:ind w:left="-1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ธุรกิจประกันชีวิต</w:t>
            </w:r>
          </w:p>
        </w:tc>
        <w:tc>
          <w:tcPr>
            <w:tcW w:w="236" w:type="dxa"/>
          </w:tcPr>
          <w:p w14:paraId="4FEFC8EB" w14:textId="77777777" w:rsidR="00EF4373" w:rsidRPr="00946DAB" w:rsidRDefault="00EF4373" w:rsidP="00EF43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CFBB072" w14:textId="4D27FA80" w:rsidR="00EF4373" w:rsidRPr="00946DAB" w:rsidRDefault="00EF4373" w:rsidP="00EF4373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236" w:type="dxa"/>
          </w:tcPr>
          <w:p w14:paraId="1EACCD6C" w14:textId="77777777" w:rsidR="00EF4373" w:rsidRPr="00946DAB" w:rsidRDefault="00EF4373" w:rsidP="00EF43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6517110" w14:textId="77777777" w:rsidR="00EF4373" w:rsidRPr="00946DAB" w:rsidRDefault="00EF4373" w:rsidP="00EF4373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236" w:type="dxa"/>
          </w:tcPr>
          <w:p w14:paraId="5D6B61EE" w14:textId="77777777" w:rsidR="00EF4373" w:rsidRPr="00946DAB" w:rsidRDefault="00EF4373" w:rsidP="00EF43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B98CF9C" w14:textId="5B0E0768" w:rsidR="00EF4373" w:rsidRPr="00946DAB" w:rsidRDefault="00EF4373" w:rsidP="00EF4373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36" w:type="dxa"/>
          </w:tcPr>
          <w:p w14:paraId="30617FF2" w14:textId="77777777" w:rsidR="00EF4373" w:rsidRPr="00946DAB" w:rsidRDefault="00EF4373" w:rsidP="00EF43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7762C86" w14:textId="77777777" w:rsidR="00EF4373" w:rsidRPr="00946DAB" w:rsidRDefault="00EF4373" w:rsidP="00EF4373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36" w:type="dxa"/>
          </w:tcPr>
          <w:p w14:paraId="7B96E0B3" w14:textId="77777777" w:rsidR="00EF4373" w:rsidRPr="00946DAB" w:rsidRDefault="00EF4373" w:rsidP="00EF43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63732EE" w14:textId="65509EAB" w:rsidR="00EF4373" w:rsidRPr="00946DAB" w:rsidRDefault="00EF4373" w:rsidP="00EF4373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125,000</w:t>
            </w:r>
          </w:p>
        </w:tc>
        <w:tc>
          <w:tcPr>
            <w:tcW w:w="236" w:type="dxa"/>
          </w:tcPr>
          <w:p w14:paraId="6EA9B0B2" w14:textId="77777777" w:rsidR="00EF4373" w:rsidRPr="00946DAB" w:rsidRDefault="00EF4373" w:rsidP="00EF43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7EEC8D81" w14:textId="77777777" w:rsidR="00EF4373" w:rsidRPr="00946DAB" w:rsidRDefault="00EF4373" w:rsidP="00EF4373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125,000</w:t>
            </w:r>
          </w:p>
        </w:tc>
      </w:tr>
      <w:tr w:rsidR="00EF4373" w:rsidRPr="00744476" w14:paraId="059F6C0A" w14:textId="77777777" w:rsidTr="00DB4670">
        <w:tc>
          <w:tcPr>
            <w:tcW w:w="4140" w:type="dxa"/>
          </w:tcPr>
          <w:p w14:paraId="3EB09169" w14:textId="77777777" w:rsidR="00EF4373" w:rsidRPr="00946DAB" w:rsidRDefault="00EF4373" w:rsidP="00EF4373">
            <w:pPr>
              <w:spacing w:line="240" w:lineRule="atLeast"/>
              <w:ind w:left="432" w:right="-144" w:hanging="270"/>
              <w:jc w:val="both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2520" w:type="dxa"/>
            <w:shd w:val="clear" w:color="auto" w:fill="auto"/>
          </w:tcPr>
          <w:p w14:paraId="16C73606" w14:textId="77777777" w:rsidR="00EF4373" w:rsidRPr="00946DAB" w:rsidRDefault="00EF4373" w:rsidP="00EF4373">
            <w:pPr>
              <w:spacing w:line="240" w:lineRule="atLeast"/>
              <w:ind w:left="-1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236" w:type="dxa"/>
          </w:tcPr>
          <w:p w14:paraId="73704597" w14:textId="77777777" w:rsidR="00EF4373" w:rsidRPr="00946DAB" w:rsidRDefault="00EF4373" w:rsidP="00EF43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52AA1A6" w14:textId="11C1F1A5" w:rsidR="00EF4373" w:rsidRPr="00946DAB" w:rsidRDefault="00EF4373" w:rsidP="00EF4373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36" w:type="dxa"/>
          </w:tcPr>
          <w:p w14:paraId="3F883772" w14:textId="77777777" w:rsidR="00EF4373" w:rsidRPr="00946DAB" w:rsidRDefault="00EF4373" w:rsidP="00EF43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7C3D798" w14:textId="77777777" w:rsidR="00EF4373" w:rsidRPr="00946DAB" w:rsidRDefault="00EF4373" w:rsidP="00EF4373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36" w:type="dxa"/>
          </w:tcPr>
          <w:p w14:paraId="5F32D17C" w14:textId="77777777" w:rsidR="00EF4373" w:rsidRPr="00946DAB" w:rsidRDefault="00EF4373" w:rsidP="00EF43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B9B7822" w14:textId="443F16DE" w:rsidR="00EF4373" w:rsidRPr="00946DAB" w:rsidRDefault="00EF4373" w:rsidP="00EF4373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550,000</w:t>
            </w:r>
          </w:p>
        </w:tc>
        <w:tc>
          <w:tcPr>
            <w:tcW w:w="236" w:type="dxa"/>
          </w:tcPr>
          <w:p w14:paraId="565C9461" w14:textId="77777777" w:rsidR="00EF4373" w:rsidRPr="00946DAB" w:rsidRDefault="00EF4373" w:rsidP="00EF43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8B539E3" w14:textId="77777777" w:rsidR="00EF4373" w:rsidRPr="00946DAB" w:rsidRDefault="00EF4373" w:rsidP="00EF4373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550,000</w:t>
            </w:r>
          </w:p>
        </w:tc>
        <w:tc>
          <w:tcPr>
            <w:tcW w:w="236" w:type="dxa"/>
          </w:tcPr>
          <w:p w14:paraId="1B7A7B7B" w14:textId="77777777" w:rsidR="00EF4373" w:rsidRPr="00946DAB" w:rsidRDefault="00EF4373" w:rsidP="00EF43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4DFD222" w14:textId="60E3F8FC" w:rsidR="00EF4373" w:rsidRPr="00946DAB" w:rsidRDefault="00EF4373" w:rsidP="00EF4373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36" w:type="dxa"/>
          </w:tcPr>
          <w:p w14:paraId="598D41E2" w14:textId="77777777" w:rsidR="00EF4373" w:rsidRPr="00946DAB" w:rsidRDefault="00EF4373" w:rsidP="00EF43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1B256BA5" w14:textId="77777777" w:rsidR="00EF4373" w:rsidRPr="00946DAB" w:rsidRDefault="00EF4373" w:rsidP="00EF4373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104,500</w:t>
            </w:r>
          </w:p>
        </w:tc>
      </w:tr>
      <w:tr w:rsidR="00EF4373" w:rsidRPr="00744476" w14:paraId="32629E0E" w14:textId="77777777" w:rsidTr="00DB4670">
        <w:tc>
          <w:tcPr>
            <w:tcW w:w="4140" w:type="dxa"/>
          </w:tcPr>
          <w:p w14:paraId="50007FF7" w14:textId="77777777" w:rsidR="00EF4373" w:rsidRPr="00946DAB" w:rsidRDefault="00EF4373" w:rsidP="00EF4373">
            <w:pPr>
              <w:spacing w:line="240" w:lineRule="atLeast"/>
              <w:ind w:left="432" w:right="-144" w:hanging="270"/>
              <w:jc w:val="both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</w:pPr>
          </w:p>
        </w:tc>
        <w:tc>
          <w:tcPr>
            <w:tcW w:w="2520" w:type="dxa"/>
            <w:vAlign w:val="bottom"/>
          </w:tcPr>
          <w:p w14:paraId="3E3A19BF" w14:textId="77777777" w:rsidR="00EF4373" w:rsidRPr="00946DAB" w:rsidRDefault="00EF4373" w:rsidP="00EF4373">
            <w:pPr>
              <w:spacing w:line="240" w:lineRule="atLeas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5FA8742" w14:textId="77777777" w:rsidR="00EF4373" w:rsidRPr="00946DAB" w:rsidRDefault="00EF4373" w:rsidP="00EF43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723C4C6" w14:textId="77777777" w:rsidR="00EF4373" w:rsidRPr="00946DAB" w:rsidRDefault="00EF4373" w:rsidP="00EF4373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2409296" w14:textId="77777777" w:rsidR="00EF4373" w:rsidRPr="00946DAB" w:rsidRDefault="00EF4373" w:rsidP="00EF43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2442FE1" w14:textId="77777777" w:rsidR="00EF4373" w:rsidRPr="00946DAB" w:rsidRDefault="00EF4373" w:rsidP="00EF4373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CED84BD" w14:textId="77777777" w:rsidR="00EF4373" w:rsidRPr="00946DAB" w:rsidRDefault="00EF4373" w:rsidP="00EF43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F0A0167" w14:textId="77777777" w:rsidR="00EF4373" w:rsidRPr="00946DAB" w:rsidRDefault="00EF4373" w:rsidP="00EF4373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DE487DC" w14:textId="77777777" w:rsidR="00EF4373" w:rsidRPr="00946DAB" w:rsidRDefault="00EF4373" w:rsidP="00EF43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33CB020" w14:textId="77777777" w:rsidR="00EF4373" w:rsidRPr="00946DAB" w:rsidRDefault="00EF4373" w:rsidP="00EF4373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A3D7B8F" w14:textId="77777777" w:rsidR="00EF4373" w:rsidRPr="00946DAB" w:rsidRDefault="00EF4373" w:rsidP="00EF43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3B9EC9E" w14:textId="77777777" w:rsidR="00EF4373" w:rsidRPr="00946DAB" w:rsidRDefault="00EF4373" w:rsidP="00EF4373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4EB73E9C" w14:textId="77777777" w:rsidR="00EF4373" w:rsidRPr="00946DAB" w:rsidRDefault="00EF4373" w:rsidP="00EF43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66E9CCCC" w14:textId="77777777" w:rsidR="00EF4373" w:rsidRPr="00946DAB" w:rsidRDefault="00EF4373" w:rsidP="00EF4373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E15351" w:rsidRPr="00744476" w14:paraId="7115B44F" w14:textId="77777777" w:rsidTr="00E132CD">
        <w:tc>
          <w:tcPr>
            <w:tcW w:w="4140" w:type="dxa"/>
          </w:tcPr>
          <w:p w14:paraId="0C5640CD" w14:textId="77777777" w:rsidR="00E15351" w:rsidRPr="00946DAB" w:rsidRDefault="00E15351" w:rsidP="00E15351">
            <w:pPr>
              <w:spacing w:line="240" w:lineRule="atLeast"/>
              <w:ind w:left="162" w:right="-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2520" w:type="dxa"/>
            <w:vAlign w:val="bottom"/>
          </w:tcPr>
          <w:p w14:paraId="6400B769" w14:textId="77777777" w:rsidR="00E15351" w:rsidRPr="00946DAB" w:rsidRDefault="00E15351" w:rsidP="00E15351">
            <w:pPr>
              <w:spacing w:line="240" w:lineRule="atLeas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A89272A" w14:textId="77777777" w:rsidR="00E15351" w:rsidRPr="00946DAB" w:rsidRDefault="00E15351" w:rsidP="00E1535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4AB03EF0" w14:textId="77777777" w:rsidR="00E15351" w:rsidRPr="00946DAB" w:rsidRDefault="00E15351" w:rsidP="00E1535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66B5E5E" w14:textId="77777777" w:rsidR="00E15351" w:rsidRPr="00946DAB" w:rsidRDefault="00E15351" w:rsidP="00E1535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40102C8B" w14:textId="77777777" w:rsidR="00E15351" w:rsidRPr="00946DAB" w:rsidRDefault="00E15351" w:rsidP="00E1535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78995A8" w14:textId="77777777" w:rsidR="00E15351" w:rsidRPr="00946DAB" w:rsidRDefault="00E15351" w:rsidP="00E1535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43F1A9D" w14:textId="77777777" w:rsidR="00E15351" w:rsidRPr="00946DAB" w:rsidRDefault="00E15351" w:rsidP="00E1535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3EC9E94" w14:textId="77777777" w:rsidR="00E15351" w:rsidRPr="00946DAB" w:rsidRDefault="00E15351" w:rsidP="00E1535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78C4751" w14:textId="77777777" w:rsidR="00E15351" w:rsidRPr="00946DAB" w:rsidRDefault="00E15351" w:rsidP="00E1535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B98C711" w14:textId="77777777" w:rsidR="00E15351" w:rsidRPr="00946DAB" w:rsidRDefault="00E15351" w:rsidP="00E1535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3F19AC72" w14:textId="46787148" w:rsidR="00E15351" w:rsidRPr="00E15351" w:rsidRDefault="00E15351" w:rsidP="00E1535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229</w:t>
            </w:r>
            <w:r w:rsidRPr="00E153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Pr="00E153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</w:t>
            </w:r>
          </w:p>
        </w:tc>
        <w:tc>
          <w:tcPr>
            <w:tcW w:w="236" w:type="dxa"/>
          </w:tcPr>
          <w:p w14:paraId="56F96003" w14:textId="77777777" w:rsidR="00E15351" w:rsidRPr="00946DAB" w:rsidRDefault="00E15351" w:rsidP="00E1535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vAlign w:val="bottom"/>
          </w:tcPr>
          <w:p w14:paraId="37E541AF" w14:textId="6846724C" w:rsidR="00E15351" w:rsidRPr="00946DAB" w:rsidRDefault="00E15351" w:rsidP="00E1535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229</w:t>
            </w:r>
            <w:r w:rsidRPr="00E153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Pr="00E153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</w:t>
            </w:r>
          </w:p>
        </w:tc>
      </w:tr>
    </w:tbl>
    <w:p w14:paraId="68B31D74" w14:textId="77777777" w:rsidR="00946DAB" w:rsidRPr="00F74300" w:rsidRDefault="00946DAB" w:rsidP="00C61F28">
      <w:pPr>
        <w:pStyle w:val="Bo-C1Content"/>
        <w:ind w:left="0"/>
        <w:rPr>
          <w:sz w:val="20"/>
          <w:szCs w:val="20"/>
          <w:lang w:val="en-US"/>
        </w:rPr>
      </w:pPr>
    </w:p>
    <w:p w14:paraId="3A7DD491" w14:textId="3A2CC295" w:rsidR="00E95516" w:rsidRPr="009A176D" w:rsidRDefault="006F6F63" w:rsidP="00C61F28">
      <w:pPr>
        <w:pStyle w:val="Bo-C1Content"/>
        <w:ind w:left="0"/>
        <w:rPr>
          <w:lang w:val="en-US"/>
        </w:rPr>
      </w:pPr>
      <w:r w:rsidRPr="009A176D">
        <w:rPr>
          <w:rFonts w:hint="cs"/>
          <w:cs/>
          <w:lang w:val="en-US"/>
        </w:rPr>
        <w:t>บริษัทร่วมของกลุ่มบริษัทและบริษัทไม่มีการจ่ายเงินปันผล</w:t>
      </w:r>
      <w:r w:rsidRPr="009A176D">
        <w:rPr>
          <w:cs/>
          <w:lang w:val="en-US"/>
        </w:rPr>
        <w:t>ในระหว่างงวด</w:t>
      </w:r>
      <w:r w:rsidR="00A86645">
        <w:rPr>
          <w:rFonts w:hint="cs"/>
          <w:cs/>
          <w:lang w:val="en-US"/>
        </w:rPr>
        <w:t>หกเดือน</w:t>
      </w:r>
      <w:r w:rsidR="0053766E" w:rsidRPr="009A176D">
        <w:rPr>
          <w:cs/>
          <w:lang w:val="en-US"/>
        </w:rPr>
        <w:t xml:space="preserve">สิ้นสุดวันที่ </w:t>
      </w:r>
      <w:r w:rsidR="00A86645">
        <w:rPr>
          <w:lang w:val="en-US"/>
        </w:rPr>
        <w:t>30</w:t>
      </w:r>
      <w:r w:rsidR="00946DAB">
        <w:rPr>
          <w:lang w:val="en-US"/>
        </w:rPr>
        <w:t xml:space="preserve"> </w:t>
      </w:r>
      <w:r w:rsidR="00A86645">
        <w:rPr>
          <w:rFonts w:hint="cs"/>
          <w:cs/>
          <w:lang w:val="en-US"/>
        </w:rPr>
        <w:t>มิถุนายน</w:t>
      </w:r>
      <w:r w:rsidR="00946DAB">
        <w:rPr>
          <w:rFonts w:hint="cs"/>
          <w:cs/>
          <w:lang w:val="en-US"/>
        </w:rPr>
        <w:t xml:space="preserve"> </w:t>
      </w:r>
      <w:r w:rsidR="00946DAB">
        <w:rPr>
          <w:lang w:val="en-US"/>
        </w:rPr>
        <w:t>2563</w:t>
      </w:r>
      <w:r w:rsidR="00D177DF">
        <w:rPr>
          <w:rFonts w:hint="cs"/>
          <w:cs/>
          <w:lang w:val="en-US"/>
        </w:rPr>
        <w:t xml:space="preserve"> </w:t>
      </w:r>
      <w:r w:rsidR="006F2CCC">
        <w:rPr>
          <w:rFonts w:hint="cs"/>
          <w:cs/>
          <w:lang w:val="en-US"/>
        </w:rPr>
        <w:t xml:space="preserve">และ </w:t>
      </w:r>
      <w:r w:rsidR="00946DAB">
        <w:rPr>
          <w:lang w:val="en-US"/>
        </w:rPr>
        <w:t>2562</w:t>
      </w:r>
    </w:p>
    <w:p w14:paraId="085087F6" w14:textId="77777777" w:rsidR="009C7A93" w:rsidRPr="004D64FD" w:rsidRDefault="009C7A93" w:rsidP="004D64FD">
      <w:pPr>
        <w:pStyle w:val="Bo-Blankline"/>
      </w:pPr>
    </w:p>
    <w:p w14:paraId="147C8E35" w14:textId="77777777" w:rsidR="009C7A93" w:rsidRDefault="009C7A93" w:rsidP="00C61F28">
      <w:pPr>
        <w:pStyle w:val="Bo-C1Content"/>
        <w:ind w:left="0"/>
        <w:rPr>
          <w:lang w:val="en-US"/>
        </w:rPr>
      </w:pPr>
      <w:r w:rsidRPr="009A176D">
        <w:rPr>
          <w:rFonts w:hint="cs"/>
          <w:cs/>
          <w:lang w:val="en-US"/>
        </w:rPr>
        <w:t>กลุ่มบริษัทและ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096856AE" w14:textId="77777777" w:rsidR="00CE06C9" w:rsidRPr="004D64FD" w:rsidRDefault="00CE06C9" w:rsidP="004D64FD">
      <w:pPr>
        <w:pStyle w:val="Bo-Blankline"/>
      </w:pPr>
    </w:p>
    <w:p w14:paraId="02D2195F" w14:textId="77777777" w:rsidR="004D64FD" w:rsidRDefault="004D64FD" w:rsidP="004D64FD">
      <w:pPr>
        <w:pStyle w:val="Ang15"/>
        <w:ind w:left="0"/>
        <w:rPr>
          <w:cs/>
          <w:lang w:val="en-US"/>
        </w:rPr>
      </w:pPr>
      <w:r>
        <w:rPr>
          <w:rFonts w:hint="cs"/>
          <w:cs/>
          <w:lang w:val="en-US"/>
        </w:rPr>
        <w:t>บริษัทร่วมของกลุ่มบริษัททั้งหมดดำเนินธุรกิจในประเทศไทย</w:t>
      </w:r>
    </w:p>
    <w:p w14:paraId="512401EA" w14:textId="77777777" w:rsidR="009B5E04" w:rsidRPr="005D698C" w:rsidRDefault="009B5E04" w:rsidP="009B5E04">
      <w:pPr>
        <w:tabs>
          <w:tab w:val="left" w:pos="540"/>
        </w:tabs>
        <w:spacing w:line="240" w:lineRule="atLeast"/>
        <w:ind w:right="389"/>
        <w:jc w:val="both"/>
        <w:rPr>
          <w:sz w:val="20"/>
          <w:szCs w:val="20"/>
          <w:lang w:val="en-US"/>
        </w:rPr>
      </w:pPr>
    </w:p>
    <w:p w14:paraId="6D6A54E2" w14:textId="77777777" w:rsidR="009B5E04" w:rsidRPr="005208F8" w:rsidRDefault="009B5E04" w:rsidP="00F50215">
      <w:pPr>
        <w:pStyle w:val="Caption"/>
        <w:sectPr w:rsidR="009B5E04" w:rsidRPr="005208F8" w:rsidSect="009407C0">
          <w:headerReference w:type="default" r:id="rId11"/>
          <w:footerReference w:type="default" r:id="rId12"/>
          <w:pgSz w:w="16834" w:h="11909" w:orient="landscape" w:code="9"/>
          <w:pgMar w:top="1872" w:right="562" w:bottom="706" w:left="1008" w:header="720" w:footer="677" w:gutter="0"/>
          <w:paperSrc w:first="15" w:other="15"/>
          <w:cols w:space="737"/>
        </w:sectPr>
      </w:pPr>
    </w:p>
    <w:p w14:paraId="23476202" w14:textId="77777777" w:rsidR="007B2482" w:rsidRPr="00A01104" w:rsidRDefault="007B2482" w:rsidP="00A01104">
      <w:pPr>
        <w:pStyle w:val="Caption"/>
        <w:ind w:hanging="900"/>
        <w:rPr>
          <w:rFonts w:asciiTheme="majorBidi" w:hAnsiTheme="majorBidi" w:cstheme="majorBidi"/>
        </w:rPr>
      </w:pPr>
      <w:r w:rsidRPr="00A01104">
        <w:rPr>
          <w:rFonts w:asciiTheme="majorBidi" w:hAnsiTheme="majorBidi" w:cstheme="majorBidi"/>
          <w:cs/>
        </w:rPr>
        <w:lastRenderedPageBreak/>
        <w:t>เงินลงทุน</w:t>
      </w:r>
      <w:r w:rsidR="008D1AAA" w:rsidRPr="00A01104">
        <w:rPr>
          <w:rFonts w:asciiTheme="majorBidi" w:hAnsiTheme="majorBidi" w:cstheme="majorBidi"/>
          <w:cs/>
        </w:rPr>
        <w:t>ในบริษัทย่อย</w:t>
      </w:r>
    </w:p>
    <w:p w14:paraId="1A37D204" w14:textId="77777777" w:rsidR="00CE7281" w:rsidRPr="00FD2024" w:rsidRDefault="00CE7281" w:rsidP="001E6E65">
      <w:pPr>
        <w:pStyle w:val="Bo-Blankline"/>
      </w:pPr>
    </w:p>
    <w:tbl>
      <w:tblPr>
        <w:tblW w:w="9189" w:type="dxa"/>
        <w:tblInd w:w="450" w:type="dxa"/>
        <w:tblLook w:val="04A0" w:firstRow="1" w:lastRow="0" w:firstColumn="1" w:lastColumn="0" w:noHBand="0" w:noVBand="1"/>
      </w:tblPr>
      <w:tblGrid>
        <w:gridCol w:w="3870"/>
        <w:gridCol w:w="1112"/>
        <w:gridCol w:w="236"/>
        <w:gridCol w:w="1113"/>
        <w:gridCol w:w="236"/>
        <w:gridCol w:w="1193"/>
        <w:gridCol w:w="236"/>
        <w:gridCol w:w="1193"/>
      </w:tblGrid>
      <w:tr w:rsidR="00CE7281" w:rsidRPr="007715B8" w14:paraId="732A106A" w14:textId="77777777" w:rsidTr="00871905">
        <w:tc>
          <w:tcPr>
            <w:tcW w:w="3870" w:type="dxa"/>
          </w:tcPr>
          <w:p w14:paraId="6A809CB2" w14:textId="77777777" w:rsidR="00CE7281" w:rsidRPr="007715B8" w:rsidRDefault="00CE7281" w:rsidP="0087190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1" w:type="dxa"/>
            <w:gridSpan w:val="3"/>
          </w:tcPr>
          <w:p w14:paraId="6308502C" w14:textId="77777777" w:rsidR="00CE7281" w:rsidRPr="007715B8" w:rsidRDefault="00CE7281" w:rsidP="0087190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F89D52" w14:textId="77777777" w:rsidR="00CE7281" w:rsidRPr="007715B8" w:rsidRDefault="00CE7281" w:rsidP="0087190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2" w:type="dxa"/>
            <w:gridSpan w:val="3"/>
          </w:tcPr>
          <w:p w14:paraId="6CB83DDC" w14:textId="77777777" w:rsidR="00CE7281" w:rsidRPr="007715B8" w:rsidRDefault="00CE7281" w:rsidP="0087190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7281" w:rsidRPr="007715B8" w14:paraId="6BFA73F6" w14:textId="77777777" w:rsidTr="00871905">
        <w:tc>
          <w:tcPr>
            <w:tcW w:w="3870" w:type="dxa"/>
          </w:tcPr>
          <w:p w14:paraId="2FC49723" w14:textId="1B24828C" w:rsidR="00CE7281" w:rsidRPr="004A594B" w:rsidRDefault="00CE7281" w:rsidP="00871905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A594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หกเ</w:t>
            </w:r>
            <w:r w:rsidRPr="004A594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ดือนสิ้นสุดวันที่ </w:t>
            </w:r>
            <w:r w:rsidR="00CA20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112" w:type="dxa"/>
          </w:tcPr>
          <w:p w14:paraId="23E6F175" w14:textId="77777777" w:rsidR="00CE7281" w:rsidRPr="007715B8" w:rsidRDefault="00CE7281" w:rsidP="0087190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C9E3E0" w14:textId="77777777" w:rsidR="00CE7281" w:rsidRPr="007715B8" w:rsidRDefault="00CE7281" w:rsidP="0087190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7538086D" w14:textId="77777777" w:rsidR="00CE7281" w:rsidRPr="007715B8" w:rsidRDefault="00CE7281" w:rsidP="0087190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A827C6" w14:textId="77777777" w:rsidR="00CE7281" w:rsidRPr="007715B8" w:rsidRDefault="00CE7281" w:rsidP="0087190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2B0A993E" w14:textId="647805A6" w:rsidR="00CE7281" w:rsidRPr="007715B8" w:rsidRDefault="00CE7281" w:rsidP="0087190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50A5AFD9" w14:textId="77777777" w:rsidR="00CE7281" w:rsidRPr="007715B8" w:rsidRDefault="00CE7281" w:rsidP="0087190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7F57F261" w14:textId="4EC228E6" w:rsidR="00CE7281" w:rsidRPr="007715B8" w:rsidRDefault="00CE7281" w:rsidP="0087190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CE7281" w:rsidRPr="007715B8" w14:paraId="148FA8FA" w14:textId="77777777" w:rsidTr="00871905">
        <w:tc>
          <w:tcPr>
            <w:tcW w:w="3870" w:type="dxa"/>
          </w:tcPr>
          <w:p w14:paraId="023FA6F9" w14:textId="77777777" w:rsidR="00CE7281" w:rsidRPr="007715B8" w:rsidRDefault="00CE7281" w:rsidP="0087190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EF542A5" w14:textId="77777777" w:rsidR="00CE7281" w:rsidRPr="007715B8" w:rsidRDefault="00CE7281" w:rsidP="0087190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0AA9E3" w14:textId="77777777" w:rsidR="00CE7281" w:rsidRPr="007715B8" w:rsidRDefault="00CE7281" w:rsidP="0087190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6E2409D5" w14:textId="77777777" w:rsidR="00CE7281" w:rsidRPr="007715B8" w:rsidRDefault="00CE7281" w:rsidP="0087190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9A1C33" w14:textId="77777777" w:rsidR="00CE7281" w:rsidRPr="007715B8" w:rsidRDefault="00CE7281" w:rsidP="0087190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2" w:type="dxa"/>
            <w:gridSpan w:val="3"/>
          </w:tcPr>
          <w:p w14:paraId="6E38CFFA" w14:textId="77777777" w:rsidR="00CE7281" w:rsidRPr="007715B8" w:rsidRDefault="00CE7281" w:rsidP="0087190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15B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7715B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E7281" w:rsidRPr="007715B8" w14:paraId="18B7EF1F" w14:textId="77777777" w:rsidTr="00871905">
        <w:tc>
          <w:tcPr>
            <w:tcW w:w="3870" w:type="dxa"/>
          </w:tcPr>
          <w:p w14:paraId="66523BBC" w14:textId="77777777" w:rsidR="00CE7281" w:rsidRPr="0018439B" w:rsidRDefault="00CE7281" w:rsidP="00CE7281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8439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18439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8439B">
              <w:rPr>
                <w:rFonts w:ascii="Angsana New" w:hAnsi="Angsana New"/>
                <w:sz w:val="30"/>
                <w:szCs w:val="30"/>
                <w:cs/>
              </w:rPr>
              <w:t>มกราค</w:t>
            </w:r>
            <w:r w:rsidRPr="0018439B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</w:p>
        </w:tc>
        <w:tc>
          <w:tcPr>
            <w:tcW w:w="1112" w:type="dxa"/>
          </w:tcPr>
          <w:p w14:paraId="7BCA8EFC" w14:textId="77777777" w:rsidR="00CE7281" w:rsidRPr="007715B8" w:rsidRDefault="00CE7281" w:rsidP="00CE728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DC44C5" w14:textId="77777777" w:rsidR="00CE7281" w:rsidRPr="007715B8" w:rsidRDefault="00CE7281" w:rsidP="00CE72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314710B6" w14:textId="77777777" w:rsidR="00CE7281" w:rsidRPr="007715B8" w:rsidRDefault="00CE7281" w:rsidP="00CE728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58D31D" w14:textId="77777777" w:rsidR="00CE7281" w:rsidRPr="007715B8" w:rsidRDefault="00CE7281" w:rsidP="00CE72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</w:tcPr>
          <w:p w14:paraId="00A7AD78" w14:textId="168F6F9D" w:rsidR="00CE7281" w:rsidRPr="00CF373D" w:rsidRDefault="00EF4373" w:rsidP="00CE7281">
            <w:pPr>
              <w:tabs>
                <w:tab w:val="decimal" w:pos="91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13,214,012</w:t>
            </w:r>
          </w:p>
        </w:tc>
        <w:tc>
          <w:tcPr>
            <w:tcW w:w="236" w:type="dxa"/>
            <w:shd w:val="clear" w:color="auto" w:fill="auto"/>
          </w:tcPr>
          <w:p w14:paraId="3BB69555" w14:textId="77777777" w:rsidR="00CE7281" w:rsidRPr="007715B8" w:rsidRDefault="00CE7281" w:rsidP="00CE72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668BB552" w14:textId="3E3560E3" w:rsidR="00CE7281" w:rsidRPr="00CF373D" w:rsidRDefault="00CE7281" w:rsidP="00CE7281">
            <w:pPr>
              <w:tabs>
                <w:tab w:val="decimal" w:pos="91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13,214,724</w:t>
            </w:r>
          </w:p>
        </w:tc>
      </w:tr>
      <w:tr w:rsidR="00CE7281" w:rsidRPr="007715B8" w14:paraId="308761D9" w14:textId="77777777" w:rsidTr="00871905">
        <w:tc>
          <w:tcPr>
            <w:tcW w:w="3870" w:type="dxa"/>
          </w:tcPr>
          <w:p w14:paraId="635D340D" w14:textId="77777777" w:rsidR="00CE7281" w:rsidRPr="0018439B" w:rsidRDefault="00CE7281" w:rsidP="00CE7281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12" w:type="dxa"/>
          </w:tcPr>
          <w:p w14:paraId="09A2D4FB" w14:textId="77777777" w:rsidR="00CE7281" w:rsidRPr="007715B8" w:rsidRDefault="00CE7281" w:rsidP="00CE728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D15722" w14:textId="77777777" w:rsidR="00CE7281" w:rsidRPr="007715B8" w:rsidRDefault="00CE7281" w:rsidP="00CE72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680884CC" w14:textId="77777777" w:rsidR="00CE7281" w:rsidRPr="007715B8" w:rsidRDefault="00CE7281" w:rsidP="00CE728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DB70F5" w14:textId="77777777" w:rsidR="00CE7281" w:rsidRPr="007715B8" w:rsidRDefault="00CE7281" w:rsidP="00CE72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14:paraId="62894197" w14:textId="17B9A963" w:rsidR="00CE7281" w:rsidRPr="00CF373D" w:rsidRDefault="00EF4373" w:rsidP="00CE728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6A62ED9" w14:textId="77777777" w:rsidR="00CE7281" w:rsidRPr="007715B8" w:rsidRDefault="00CE7281" w:rsidP="00CE72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7060115F" w14:textId="4C607019" w:rsidR="00CE7281" w:rsidRPr="00CF373D" w:rsidRDefault="00CE7281" w:rsidP="00C2640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E7281" w:rsidRPr="007715B8" w14:paraId="55B188B5" w14:textId="77777777" w:rsidTr="00871905">
        <w:tc>
          <w:tcPr>
            <w:tcW w:w="3870" w:type="dxa"/>
          </w:tcPr>
          <w:p w14:paraId="54C190E1" w14:textId="77777777" w:rsidR="00CE7281" w:rsidRPr="00C42F34" w:rsidRDefault="00CE7281" w:rsidP="00CE7281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12" w:type="dxa"/>
          </w:tcPr>
          <w:p w14:paraId="20DFF9C8" w14:textId="77777777" w:rsidR="00CE7281" w:rsidRPr="00C42F34" w:rsidRDefault="00CE7281" w:rsidP="00CE728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7E32AA" w14:textId="77777777" w:rsidR="00CE7281" w:rsidRPr="00C42F34" w:rsidRDefault="00CE7281" w:rsidP="00CE72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436A88C3" w14:textId="77777777" w:rsidR="00CE7281" w:rsidRPr="00C42F34" w:rsidRDefault="00CE7281" w:rsidP="00CE728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0D74FB" w14:textId="77777777" w:rsidR="00CE7281" w:rsidRPr="00C42F34" w:rsidRDefault="00CE7281" w:rsidP="00CE72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14:paraId="444DC0B6" w14:textId="526DAB66" w:rsidR="00CE7281" w:rsidRPr="00CF373D" w:rsidRDefault="00EF4373" w:rsidP="00CE7281">
            <w:pPr>
              <w:tabs>
                <w:tab w:val="decimal" w:pos="91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13,214,012</w:t>
            </w:r>
          </w:p>
        </w:tc>
        <w:tc>
          <w:tcPr>
            <w:tcW w:w="236" w:type="dxa"/>
            <w:shd w:val="clear" w:color="auto" w:fill="auto"/>
          </w:tcPr>
          <w:p w14:paraId="75E6E5CC" w14:textId="77777777" w:rsidR="00CE7281" w:rsidRPr="00C42F34" w:rsidRDefault="00CE7281" w:rsidP="00CE72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</w:tcPr>
          <w:p w14:paraId="360AC197" w14:textId="22D8C445" w:rsidR="00CE7281" w:rsidRPr="00CF373D" w:rsidRDefault="00CE7281" w:rsidP="00CE7281">
            <w:pPr>
              <w:tabs>
                <w:tab w:val="decimal" w:pos="91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13,214,724</w:t>
            </w:r>
          </w:p>
        </w:tc>
      </w:tr>
      <w:tr w:rsidR="00CE7281" w:rsidRPr="007715B8" w14:paraId="60555782" w14:textId="77777777" w:rsidTr="00871905">
        <w:tc>
          <w:tcPr>
            <w:tcW w:w="3870" w:type="dxa"/>
          </w:tcPr>
          <w:p w14:paraId="16D67334" w14:textId="77777777" w:rsidR="00CE7281" w:rsidRDefault="00CE7281" w:rsidP="00CE7281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986EF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112" w:type="dxa"/>
          </w:tcPr>
          <w:p w14:paraId="3C0E5780" w14:textId="77777777" w:rsidR="00CE7281" w:rsidRPr="007715B8" w:rsidRDefault="00CE7281" w:rsidP="00CE728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3F9987" w14:textId="77777777" w:rsidR="00CE7281" w:rsidRPr="007715B8" w:rsidRDefault="00CE7281" w:rsidP="00CE72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5BF18338" w14:textId="77777777" w:rsidR="00CE7281" w:rsidRPr="007715B8" w:rsidRDefault="00CE7281" w:rsidP="00CE728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43D781" w14:textId="77777777" w:rsidR="00CE7281" w:rsidRPr="007715B8" w:rsidRDefault="00CE7281" w:rsidP="00CE72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</w:tcPr>
          <w:p w14:paraId="54AF59BC" w14:textId="5B491495" w:rsidR="00CE7281" w:rsidRPr="00CF373D" w:rsidRDefault="00EF4373" w:rsidP="00CE7281">
            <w:pPr>
              <w:tabs>
                <w:tab w:val="decimal" w:pos="91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(770,250)</w:t>
            </w:r>
          </w:p>
        </w:tc>
        <w:tc>
          <w:tcPr>
            <w:tcW w:w="236" w:type="dxa"/>
            <w:shd w:val="clear" w:color="auto" w:fill="auto"/>
          </w:tcPr>
          <w:p w14:paraId="66127462" w14:textId="77777777" w:rsidR="00CE7281" w:rsidRPr="007715B8" w:rsidRDefault="00CE7281" w:rsidP="00CE72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6D07D3CD" w14:textId="7F666637" w:rsidR="00CE7281" w:rsidRPr="00CF373D" w:rsidRDefault="00CE7281" w:rsidP="00CE7281">
            <w:pPr>
              <w:tabs>
                <w:tab w:val="decimal" w:pos="91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(770,250)</w:t>
            </w:r>
          </w:p>
        </w:tc>
      </w:tr>
      <w:tr w:rsidR="00CE7281" w:rsidRPr="007715B8" w14:paraId="147C53B5" w14:textId="77777777" w:rsidTr="00871905">
        <w:tc>
          <w:tcPr>
            <w:tcW w:w="3870" w:type="dxa"/>
          </w:tcPr>
          <w:p w14:paraId="450AEFC4" w14:textId="77777777" w:rsidR="00CE7281" w:rsidRPr="003B4170" w:rsidRDefault="00CE7281" w:rsidP="00CE7281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843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1112" w:type="dxa"/>
          </w:tcPr>
          <w:p w14:paraId="4F9D0E5D" w14:textId="77777777" w:rsidR="00CE7281" w:rsidRPr="007715B8" w:rsidRDefault="00CE7281" w:rsidP="00CE728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73CEFA8" w14:textId="77777777" w:rsidR="00CE7281" w:rsidRPr="007715B8" w:rsidRDefault="00CE7281" w:rsidP="00CE72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57C2F31F" w14:textId="77777777" w:rsidR="00CE7281" w:rsidRPr="007715B8" w:rsidRDefault="00CE7281" w:rsidP="00CE728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CF5C619" w14:textId="77777777" w:rsidR="00CE7281" w:rsidRPr="007715B8" w:rsidRDefault="00CE7281" w:rsidP="00CE72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BDA51E" w14:textId="2E2F5861" w:rsidR="00CE7281" w:rsidRPr="00CF373D" w:rsidRDefault="00EF4373" w:rsidP="00CE7281">
            <w:pPr>
              <w:tabs>
                <w:tab w:val="decimal" w:pos="91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12,443,762</w:t>
            </w:r>
          </w:p>
        </w:tc>
        <w:tc>
          <w:tcPr>
            <w:tcW w:w="236" w:type="dxa"/>
            <w:shd w:val="clear" w:color="auto" w:fill="auto"/>
          </w:tcPr>
          <w:p w14:paraId="25744971" w14:textId="77777777" w:rsidR="00CE7281" w:rsidRPr="007715B8" w:rsidRDefault="00CE7281" w:rsidP="00CE72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</w:tcPr>
          <w:p w14:paraId="793229D9" w14:textId="53F875B7" w:rsidR="00CE7281" w:rsidRPr="00CF373D" w:rsidRDefault="00CE7281" w:rsidP="00CE7281">
            <w:pPr>
              <w:tabs>
                <w:tab w:val="decimal" w:pos="91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12,444,474</w:t>
            </w:r>
          </w:p>
        </w:tc>
      </w:tr>
    </w:tbl>
    <w:p w14:paraId="61778B2F" w14:textId="77777777" w:rsidR="00A01104" w:rsidRDefault="00A01104" w:rsidP="005C2785">
      <w:pPr>
        <w:pStyle w:val="Bo-Blankline"/>
      </w:pPr>
    </w:p>
    <w:p w14:paraId="42236C31" w14:textId="77777777" w:rsidR="00C73C1F" w:rsidRPr="00631349" w:rsidRDefault="00C73C1F" w:rsidP="00B472F8">
      <w:pPr>
        <w:pStyle w:val="Bo-Blankline"/>
        <w:rPr>
          <w:sz w:val="16"/>
          <w:szCs w:val="16"/>
          <w:lang w:val="en-US"/>
        </w:rPr>
      </w:pPr>
    </w:p>
    <w:p w14:paraId="63FA7B5A" w14:textId="77777777" w:rsidR="008409D1" w:rsidRPr="008B6E19" w:rsidRDefault="008409D1" w:rsidP="004361F1">
      <w:pPr>
        <w:pStyle w:val="Bo-C1Content"/>
        <w:ind w:left="0"/>
        <w:rPr>
          <w:cs/>
          <w:lang w:val="en-US"/>
        </w:rPr>
        <w:sectPr w:rsidR="008409D1" w:rsidRPr="008B6E19" w:rsidSect="009407C0">
          <w:headerReference w:type="default" r:id="rId13"/>
          <w:footerReference w:type="even" r:id="rId14"/>
          <w:footerReference w:type="default" r:id="rId15"/>
          <w:pgSz w:w="11909" w:h="16834" w:code="9"/>
          <w:pgMar w:top="691" w:right="1152" w:bottom="720" w:left="1152" w:header="720" w:footer="720" w:gutter="0"/>
          <w:paperSrc w:first="15" w:other="15"/>
          <w:cols w:space="737"/>
        </w:sectPr>
      </w:pPr>
    </w:p>
    <w:p w14:paraId="1B5B0696" w14:textId="76911CF2" w:rsidR="00E20B0A" w:rsidRDefault="00EC5D85" w:rsidP="00730E0A">
      <w:pPr>
        <w:pStyle w:val="Bo-C1Content"/>
        <w:ind w:left="360" w:hanging="360"/>
      </w:pPr>
      <w:r w:rsidRPr="00F8282A">
        <w:rPr>
          <w:cs/>
        </w:rPr>
        <w:lastRenderedPageBreak/>
        <w:t>เงินลงทุน</w:t>
      </w:r>
      <w:r>
        <w:rPr>
          <w:cs/>
        </w:rPr>
        <w:t>ในบริษัทย่อย</w:t>
      </w:r>
      <w:r w:rsidR="00BA3EEB">
        <w:rPr>
          <w:rFonts w:hint="cs"/>
          <w:cs/>
        </w:rPr>
        <w:t xml:space="preserve"> </w:t>
      </w:r>
      <w:r w:rsidRPr="001D606A">
        <w:rPr>
          <w:cs/>
        </w:rPr>
        <w:t xml:space="preserve">ณ วันที่ </w:t>
      </w:r>
      <w:r w:rsidR="00CE7281">
        <w:t xml:space="preserve">30 </w:t>
      </w:r>
      <w:r w:rsidR="00CE7281">
        <w:rPr>
          <w:rFonts w:hint="cs"/>
          <w:cs/>
        </w:rPr>
        <w:t>มิถุนายน</w:t>
      </w:r>
      <w:r w:rsidR="00A01104">
        <w:rPr>
          <w:rFonts w:hint="cs"/>
          <w:cs/>
        </w:rPr>
        <w:t xml:space="preserve"> </w:t>
      </w:r>
      <w:r w:rsidR="00A01104">
        <w:rPr>
          <w:lang w:val="en-US"/>
        </w:rPr>
        <w:t>2563</w:t>
      </w:r>
      <w:r w:rsidR="00964878">
        <w:t xml:space="preserve"> </w:t>
      </w:r>
      <w:r w:rsidR="00BA3EEB">
        <w:rPr>
          <w:rFonts w:hint="cs"/>
          <w:cs/>
        </w:rPr>
        <w:t xml:space="preserve">และ </w:t>
      </w:r>
      <w:r w:rsidR="00A01104">
        <w:rPr>
          <w:lang w:val="en-US"/>
        </w:rPr>
        <w:t>31</w:t>
      </w:r>
      <w:r w:rsidRPr="001D606A">
        <w:rPr>
          <w:cs/>
        </w:rPr>
        <w:t xml:space="preserve"> ธันวาคม </w:t>
      </w:r>
      <w:r w:rsidR="00A01104">
        <w:t>2562</w:t>
      </w:r>
      <w:r w:rsidR="00964878">
        <w:t xml:space="preserve"> </w:t>
      </w:r>
      <w:r w:rsidR="007D3E07">
        <w:rPr>
          <w:rFonts w:hint="cs"/>
          <w:cs/>
        </w:rPr>
        <w:t>และเงินปันผลรับจากเงินลงทุนสำหรับแต่ล</w:t>
      </w:r>
      <w:r w:rsidR="006F2CCC">
        <w:rPr>
          <w:rFonts w:hint="cs"/>
          <w:cs/>
        </w:rPr>
        <w:t>ะ</w:t>
      </w:r>
      <w:r w:rsidR="005265EA">
        <w:rPr>
          <w:rFonts w:hint="cs"/>
          <w:cs/>
        </w:rPr>
        <w:t xml:space="preserve">งวดสิ้นสุดวันที่ </w:t>
      </w:r>
      <w:r w:rsidR="00CE7281">
        <w:t xml:space="preserve">30 </w:t>
      </w:r>
      <w:r w:rsidR="00CE7281">
        <w:rPr>
          <w:rFonts w:hint="cs"/>
          <w:cs/>
        </w:rPr>
        <w:t>มิถุนายน</w:t>
      </w:r>
      <w:r w:rsidR="00A01104">
        <w:rPr>
          <w:rFonts w:hint="cs"/>
          <w:cs/>
        </w:rPr>
        <w:t xml:space="preserve"> </w:t>
      </w:r>
      <w:r w:rsidR="00A01104">
        <w:rPr>
          <w:lang w:val="en-US"/>
        </w:rPr>
        <w:t>2563</w:t>
      </w:r>
      <w:r w:rsidR="00A01104">
        <w:t xml:space="preserve"> </w:t>
      </w:r>
      <w:r w:rsidR="00A01104">
        <w:rPr>
          <w:rFonts w:hint="cs"/>
          <w:cs/>
        </w:rPr>
        <w:t xml:space="preserve">และ </w:t>
      </w:r>
      <w:r w:rsidR="00A01104">
        <w:t xml:space="preserve">2562 </w:t>
      </w:r>
      <w:r w:rsidRPr="00F8282A">
        <w:rPr>
          <w:cs/>
        </w:rPr>
        <w:t>มีดังนี้</w:t>
      </w:r>
    </w:p>
    <w:tbl>
      <w:tblPr>
        <w:tblW w:w="15602" w:type="dxa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87"/>
        <w:gridCol w:w="1713"/>
        <w:gridCol w:w="20"/>
        <w:gridCol w:w="840"/>
        <w:gridCol w:w="84"/>
        <w:gridCol w:w="840"/>
        <w:gridCol w:w="84"/>
        <w:gridCol w:w="840"/>
        <w:gridCol w:w="84"/>
        <w:gridCol w:w="840"/>
        <w:gridCol w:w="84"/>
        <w:gridCol w:w="840"/>
        <w:gridCol w:w="84"/>
        <w:gridCol w:w="840"/>
        <w:gridCol w:w="84"/>
        <w:gridCol w:w="840"/>
        <w:gridCol w:w="104"/>
        <w:gridCol w:w="840"/>
        <w:gridCol w:w="84"/>
        <w:gridCol w:w="840"/>
        <w:gridCol w:w="84"/>
        <w:gridCol w:w="840"/>
        <w:gridCol w:w="122"/>
        <w:gridCol w:w="840"/>
        <w:gridCol w:w="104"/>
        <w:gridCol w:w="840"/>
      </w:tblGrid>
      <w:tr w:rsidR="007B59AE" w:rsidRPr="00C64277" w14:paraId="138564CA" w14:textId="77777777" w:rsidTr="00DB4670">
        <w:trPr>
          <w:trHeight w:val="234"/>
          <w:tblHeader/>
        </w:trPr>
        <w:tc>
          <w:tcPr>
            <w:tcW w:w="2700" w:type="dxa"/>
            <w:vAlign w:val="bottom"/>
          </w:tcPr>
          <w:p w14:paraId="0E1868A2" w14:textId="77777777" w:rsidR="007B59AE" w:rsidRPr="00C64277" w:rsidRDefault="007B59AE" w:rsidP="00DB4670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7" w:type="dxa"/>
          </w:tcPr>
          <w:p w14:paraId="5972D4E9" w14:textId="77777777" w:rsidR="007B59AE" w:rsidRPr="00C64277" w:rsidRDefault="007B59AE" w:rsidP="00DB467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255EC21E" w14:textId="77777777" w:rsidR="007B59AE" w:rsidRPr="00C64277" w:rsidRDefault="007B59AE" w:rsidP="00DB467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" w:type="dxa"/>
          </w:tcPr>
          <w:p w14:paraId="3F49B9B6" w14:textId="77777777" w:rsidR="007B59AE" w:rsidRPr="00C64277" w:rsidRDefault="007B59AE" w:rsidP="00DB4670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082" w:type="dxa"/>
            <w:gridSpan w:val="23"/>
          </w:tcPr>
          <w:p w14:paraId="0A665988" w14:textId="77777777" w:rsidR="007B59AE" w:rsidRPr="008C15A8" w:rsidRDefault="007B59AE" w:rsidP="00DB4670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7B59AE" w:rsidRPr="00C64277" w14:paraId="67F7117E" w14:textId="77777777" w:rsidTr="00DB4670">
        <w:trPr>
          <w:trHeight w:val="234"/>
          <w:tblHeader/>
        </w:trPr>
        <w:tc>
          <w:tcPr>
            <w:tcW w:w="2700" w:type="dxa"/>
            <w:vAlign w:val="bottom"/>
          </w:tcPr>
          <w:p w14:paraId="7F785D90" w14:textId="77777777" w:rsidR="007B59AE" w:rsidRPr="00C64277" w:rsidRDefault="007B59AE" w:rsidP="00DB4670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7" w:type="dxa"/>
          </w:tcPr>
          <w:p w14:paraId="47AA68C1" w14:textId="77777777" w:rsidR="007B59AE" w:rsidRPr="00C64277" w:rsidRDefault="007B59AE" w:rsidP="00DB467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6F818F4C" w14:textId="77777777" w:rsidR="007B59AE" w:rsidRPr="00C64277" w:rsidRDefault="007B59AE" w:rsidP="00DB467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ลักษณะธุรกิจ</w:t>
            </w:r>
          </w:p>
        </w:tc>
        <w:tc>
          <w:tcPr>
            <w:tcW w:w="20" w:type="dxa"/>
          </w:tcPr>
          <w:p w14:paraId="586358FC" w14:textId="77777777" w:rsidR="007B59AE" w:rsidRPr="00C64277" w:rsidRDefault="007B59AE" w:rsidP="00DB4670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64" w:type="dxa"/>
            <w:gridSpan w:val="3"/>
          </w:tcPr>
          <w:p w14:paraId="7659977B" w14:textId="77777777" w:rsidR="007B59AE" w:rsidRPr="00C64277" w:rsidRDefault="007B59AE" w:rsidP="00DB4670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84" w:type="dxa"/>
          </w:tcPr>
          <w:p w14:paraId="66154503" w14:textId="77777777" w:rsidR="007B59AE" w:rsidRPr="00C64277" w:rsidRDefault="007B59AE" w:rsidP="00DB4670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64" w:type="dxa"/>
            <w:gridSpan w:val="3"/>
          </w:tcPr>
          <w:p w14:paraId="590583B1" w14:textId="77777777" w:rsidR="007B59AE" w:rsidRPr="00C64277" w:rsidRDefault="007B59AE" w:rsidP="00DB4670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ทุนชำระแล้ว</w:t>
            </w:r>
          </w:p>
        </w:tc>
        <w:tc>
          <w:tcPr>
            <w:tcW w:w="84" w:type="dxa"/>
          </w:tcPr>
          <w:p w14:paraId="439A03F4" w14:textId="77777777" w:rsidR="007B59AE" w:rsidRPr="00C64277" w:rsidRDefault="007B59AE" w:rsidP="00DB4670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64" w:type="dxa"/>
            <w:gridSpan w:val="3"/>
          </w:tcPr>
          <w:p w14:paraId="06967BA4" w14:textId="77777777" w:rsidR="007B59AE" w:rsidRPr="00C64277" w:rsidRDefault="007B59AE" w:rsidP="00DB4670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ราคาทุน</w:t>
            </w:r>
          </w:p>
        </w:tc>
        <w:tc>
          <w:tcPr>
            <w:tcW w:w="84" w:type="dxa"/>
          </w:tcPr>
          <w:p w14:paraId="5611E771" w14:textId="77777777" w:rsidR="007B59AE" w:rsidRPr="00C64277" w:rsidRDefault="007B59AE" w:rsidP="00DB4670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84" w:type="dxa"/>
            <w:gridSpan w:val="3"/>
          </w:tcPr>
          <w:p w14:paraId="07E8C1FB" w14:textId="77777777" w:rsidR="007B59AE" w:rsidRPr="00C64277" w:rsidRDefault="007B59AE" w:rsidP="00DB4670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การด้อยค่า</w:t>
            </w:r>
          </w:p>
        </w:tc>
        <w:tc>
          <w:tcPr>
            <w:tcW w:w="84" w:type="dxa"/>
          </w:tcPr>
          <w:p w14:paraId="07666B31" w14:textId="77777777" w:rsidR="007B59AE" w:rsidRPr="00C64277" w:rsidRDefault="007B59AE" w:rsidP="00DB4670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64" w:type="dxa"/>
            <w:gridSpan w:val="3"/>
          </w:tcPr>
          <w:p w14:paraId="7F2AE255" w14:textId="77777777" w:rsidR="007B59AE" w:rsidRPr="00C64277" w:rsidRDefault="007B59AE" w:rsidP="00DB4670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ราคาทุน </w:t>
            </w:r>
            <w:r>
              <w:rPr>
                <w:rFonts w:asciiTheme="majorBidi" w:hAnsiTheme="majorBidi" w:cstheme="majorBidi"/>
                <w:lang w:val="en-US"/>
              </w:rPr>
              <w:t xml:space="preserve">-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สุทธิ</w:t>
            </w:r>
          </w:p>
        </w:tc>
        <w:tc>
          <w:tcPr>
            <w:tcW w:w="122" w:type="dxa"/>
          </w:tcPr>
          <w:p w14:paraId="2B39C52D" w14:textId="77777777" w:rsidR="007B59AE" w:rsidRPr="00C64277" w:rsidRDefault="007B59AE" w:rsidP="00DB4670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84" w:type="dxa"/>
            <w:gridSpan w:val="3"/>
          </w:tcPr>
          <w:p w14:paraId="624E1135" w14:textId="5E209622" w:rsidR="007B59AE" w:rsidRPr="00C64277" w:rsidRDefault="007B59AE" w:rsidP="00C53541">
            <w:pPr>
              <w:spacing w:line="320" w:lineRule="exact"/>
              <w:ind w:left="40" w:right="3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เงินปันผลรับสำหรับ</w:t>
            </w:r>
            <w:r w:rsidR="00C53541">
              <w:rPr>
                <w:rFonts w:asciiTheme="majorBidi" w:hAnsiTheme="majorBidi" w:cstheme="majorBidi"/>
                <w:cs/>
                <w:lang w:val="en-US"/>
              </w:rPr>
              <w:br/>
            </w:r>
            <w:r w:rsidR="00C53541">
              <w:rPr>
                <w:rFonts w:asciiTheme="majorBidi" w:hAnsiTheme="majorBidi" w:cstheme="majorBidi" w:hint="cs"/>
                <w:cs/>
                <w:lang w:val="en-US"/>
              </w:rPr>
              <w:t>งวด</w:t>
            </w:r>
            <w:r w:rsidR="00E21F2B">
              <w:rPr>
                <w:rFonts w:asciiTheme="majorBidi" w:hAnsiTheme="majorBidi" w:cstheme="majorBidi" w:hint="cs"/>
                <w:cs/>
                <w:lang w:val="en-US"/>
              </w:rPr>
              <w:t>หก</w:t>
            </w:r>
            <w:r w:rsidR="00C53541">
              <w:rPr>
                <w:rFonts w:asciiTheme="majorBidi" w:hAnsiTheme="majorBidi" w:cstheme="majorBidi" w:hint="cs"/>
                <w:cs/>
                <w:lang w:val="en-US"/>
              </w:rPr>
              <w:t>เดือนสิ้นสุดวันที่</w:t>
            </w:r>
          </w:p>
        </w:tc>
      </w:tr>
      <w:tr w:rsidR="00CE7281" w:rsidRPr="00C64277" w14:paraId="40CE5909" w14:textId="77777777" w:rsidTr="00DB4670">
        <w:trPr>
          <w:trHeight w:val="234"/>
          <w:tblHeader/>
        </w:trPr>
        <w:tc>
          <w:tcPr>
            <w:tcW w:w="2700" w:type="dxa"/>
            <w:vAlign w:val="bottom"/>
          </w:tcPr>
          <w:p w14:paraId="0C66F68D" w14:textId="77777777" w:rsidR="00CE7281" w:rsidRPr="00C64277" w:rsidRDefault="00CE7281" w:rsidP="00CE7281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7" w:type="dxa"/>
          </w:tcPr>
          <w:p w14:paraId="650D48A7" w14:textId="77777777" w:rsidR="00CE7281" w:rsidRPr="00C64277" w:rsidRDefault="00CE7281" w:rsidP="00CE728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49A908CE" w14:textId="77777777" w:rsidR="00CE7281" w:rsidRPr="00C64277" w:rsidRDefault="00CE7281" w:rsidP="00CE7281">
            <w:pPr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" w:type="dxa"/>
          </w:tcPr>
          <w:p w14:paraId="74C3B461" w14:textId="77777777" w:rsidR="00CE7281" w:rsidRPr="00C64277" w:rsidRDefault="00CE7281" w:rsidP="00CE7281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40" w:type="dxa"/>
          </w:tcPr>
          <w:p w14:paraId="12EBDC83" w14:textId="19ABA53D" w:rsidR="00CE7281" w:rsidRPr="00C64277" w:rsidRDefault="00CE7281" w:rsidP="00CE7281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มิถุนายน</w:t>
            </w:r>
          </w:p>
        </w:tc>
        <w:tc>
          <w:tcPr>
            <w:tcW w:w="84" w:type="dxa"/>
          </w:tcPr>
          <w:p w14:paraId="7D773706" w14:textId="77777777" w:rsidR="00CE7281" w:rsidRPr="00C64277" w:rsidRDefault="00CE7281" w:rsidP="00CE728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186CC2D" w14:textId="77777777" w:rsidR="00CE7281" w:rsidRPr="00C64277" w:rsidRDefault="00CE7281" w:rsidP="00CE7281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  <w:tc>
          <w:tcPr>
            <w:tcW w:w="84" w:type="dxa"/>
          </w:tcPr>
          <w:p w14:paraId="0B53C2E0" w14:textId="77777777" w:rsidR="00CE7281" w:rsidRPr="00C64277" w:rsidRDefault="00CE7281" w:rsidP="00CE728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767CDC3" w14:textId="73A92FD2" w:rsidR="00CE7281" w:rsidRPr="00C64277" w:rsidRDefault="00CE7281" w:rsidP="00CE7281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มิถุนายน</w:t>
            </w:r>
          </w:p>
        </w:tc>
        <w:tc>
          <w:tcPr>
            <w:tcW w:w="84" w:type="dxa"/>
          </w:tcPr>
          <w:p w14:paraId="544D8921" w14:textId="77777777" w:rsidR="00CE7281" w:rsidRPr="00C64277" w:rsidRDefault="00CE7281" w:rsidP="00CE728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D92A848" w14:textId="77777777" w:rsidR="00CE7281" w:rsidRPr="00C64277" w:rsidRDefault="00CE7281" w:rsidP="00CE7281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  <w:tc>
          <w:tcPr>
            <w:tcW w:w="84" w:type="dxa"/>
          </w:tcPr>
          <w:p w14:paraId="3E4E9E35" w14:textId="77777777" w:rsidR="00CE7281" w:rsidRPr="00C64277" w:rsidRDefault="00CE7281" w:rsidP="00CE728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9183F1A" w14:textId="3FB3BD33" w:rsidR="00CE7281" w:rsidRPr="00C64277" w:rsidRDefault="00CE7281" w:rsidP="00CE7281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มิถุนายน</w:t>
            </w:r>
          </w:p>
        </w:tc>
        <w:tc>
          <w:tcPr>
            <w:tcW w:w="84" w:type="dxa"/>
          </w:tcPr>
          <w:p w14:paraId="6239BF34" w14:textId="77777777" w:rsidR="00CE7281" w:rsidRPr="00C64277" w:rsidRDefault="00CE7281" w:rsidP="00CE728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C692A45" w14:textId="77777777" w:rsidR="00CE7281" w:rsidRPr="00C64277" w:rsidRDefault="00CE7281" w:rsidP="00CE7281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  <w:tc>
          <w:tcPr>
            <w:tcW w:w="84" w:type="dxa"/>
          </w:tcPr>
          <w:p w14:paraId="498786FC" w14:textId="77777777" w:rsidR="00CE7281" w:rsidRPr="00C64277" w:rsidRDefault="00CE7281" w:rsidP="00CE7281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F525D4B" w14:textId="1DC4AC6A" w:rsidR="00CE7281" w:rsidRPr="00C64277" w:rsidRDefault="00CE7281" w:rsidP="00CE7281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มิถุนายน</w:t>
            </w:r>
          </w:p>
        </w:tc>
        <w:tc>
          <w:tcPr>
            <w:tcW w:w="104" w:type="dxa"/>
          </w:tcPr>
          <w:p w14:paraId="45D1E7BA" w14:textId="77777777" w:rsidR="00CE7281" w:rsidRPr="00C64277" w:rsidRDefault="00CE7281" w:rsidP="00CE728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0B3B08D" w14:textId="77777777" w:rsidR="00CE7281" w:rsidRPr="00C64277" w:rsidRDefault="00CE7281" w:rsidP="00CE7281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  <w:tc>
          <w:tcPr>
            <w:tcW w:w="84" w:type="dxa"/>
          </w:tcPr>
          <w:p w14:paraId="2888CCDE" w14:textId="77777777" w:rsidR="00CE7281" w:rsidRPr="00C64277" w:rsidRDefault="00CE7281" w:rsidP="00CE7281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3282A9B" w14:textId="0A9B5279" w:rsidR="00CE7281" w:rsidRPr="00C64277" w:rsidRDefault="00CE7281" w:rsidP="00CE7281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มิถุนายน</w:t>
            </w:r>
          </w:p>
        </w:tc>
        <w:tc>
          <w:tcPr>
            <w:tcW w:w="84" w:type="dxa"/>
          </w:tcPr>
          <w:p w14:paraId="56F73A7F" w14:textId="77777777" w:rsidR="00CE7281" w:rsidRPr="00C64277" w:rsidRDefault="00CE7281" w:rsidP="00CE728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58C1132" w14:textId="77777777" w:rsidR="00CE7281" w:rsidRPr="00C64277" w:rsidRDefault="00CE7281" w:rsidP="00CE7281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  <w:tc>
          <w:tcPr>
            <w:tcW w:w="122" w:type="dxa"/>
          </w:tcPr>
          <w:p w14:paraId="497C9D0E" w14:textId="77777777" w:rsidR="00CE7281" w:rsidRPr="00C64277" w:rsidRDefault="00CE7281" w:rsidP="00CE7281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40" w:type="dxa"/>
          </w:tcPr>
          <w:p w14:paraId="4CA1FF85" w14:textId="2AD2A9E5" w:rsidR="00CE7281" w:rsidRPr="00C64277" w:rsidRDefault="00CE7281" w:rsidP="00CE7281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มิถุนายน</w:t>
            </w:r>
          </w:p>
        </w:tc>
        <w:tc>
          <w:tcPr>
            <w:tcW w:w="104" w:type="dxa"/>
          </w:tcPr>
          <w:p w14:paraId="7DD47E8F" w14:textId="77777777" w:rsidR="00CE7281" w:rsidRPr="00C64277" w:rsidRDefault="00CE7281" w:rsidP="00CE728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C082DB5" w14:textId="60CEABFE" w:rsidR="00CE7281" w:rsidRPr="00C64277" w:rsidRDefault="00CE7281" w:rsidP="00CE7281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มิถุนายน</w:t>
            </w:r>
          </w:p>
        </w:tc>
      </w:tr>
      <w:tr w:rsidR="00CE7281" w:rsidRPr="00C64277" w14:paraId="28624E23" w14:textId="77777777" w:rsidTr="00DB4670">
        <w:trPr>
          <w:trHeight w:val="234"/>
          <w:tblHeader/>
        </w:trPr>
        <w:tc>
          <w:tcPr>
            <w:tcW w:w="2700" w:type="dxa"/>
            <w:vAlign w:val="bottom"/>
          </w:tcPr>
          <w:p w14:paraId="473A97C5" w14:textId="77777777" w:rsidR="00CE7281" w:rsidRPr="00C64277" w:rsidRDefault="00CE7281" w:rsidP="00CE7281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7" w:type="dxa"/>
          </w:tcPr>
          <w:p w14:paraId="2DDD30D1" w14:textId="77777777" w:rsidR="00CE7281" w:rsidRPr="00C64277" w:rsidRDefault="00CE7281" w:rsidP="00CE728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19A68A02" w14:textId="77777777" w:rsidR="00CE7281" w:rsidRPr="00C64277" w:rsidRDefault="00CE7281" w:rsidP="00CE7281">
            <w:pPr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" w:type="dxa"/>
          </w:tcPr>
          <w:p w14:paraId="25093E87" w14:textId="77777777" w:rsidR="00CE7281" w:rsidRPr="00C64277" w:rsidRDefault="00CE7281" w:rsidP="00CE7281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40" w:type="dxa"/>
          </w:tcPr>
          <w:p w14:paraId="6EB085AD" w14:textId="77777777" w:rsidR="00CE7281" w:rsidRPr="00C64277" w:rsidRDefault="00CE7281" w:rsidP="00CE7281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84" w:type="dxa"/>
          </w:tcPr>
          <w:p w14:paraId="05052660" w14:textId="77777777" w:rsidR="00CE7281" w:rsidRPr="00C64277" w:rsidRDefault="00CE7281" w:rsidP="00CE728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19DF356" w14:textId="77777777" w:rsidR="00CE7281" w:rsidRPr="00C64277" w:rsidRDefault="00CE7281" w:rsidP="00CE7281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84" w:type="dxa"/>
          </w:tcPr>
          <w:p w14:paraId="138D0881" w14:textId="77777777" w:rsidR="00CE7281" w:rsidRPr="00C64277" w:rsidRDefault="00CE7281" w:rsidP="00CE728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48C03AC" w14:textId="5B1F03D9" w:rsidR="00CE7281" w:rsidRPr="00C64277" w:rsidRDefault="00CE7281" w:rsidP="00CE7281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84" w:type="dxa"/>
          </w:tcPr>
          <w:p w14:paraId="2A75A9EA" w14:textId="77777777" w:rsidR="00CE7281" w:rsidRPr="00C64277" w:rsidRDefault="00CE7281" w:rsidP="00CE728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F0433F8" w14:textId="77777777" w:rsidR="00CE7281" w:rsidRPr="00C64277" w:rsidRDefault="00CE7281" w:rsidP="00CE7281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84" w:type="dxa"/>
          </w:tcPr>
          <w:p w14:paraId="5F4AB99D" w14:textId="77777777" w:rsidR="00CE7281" w:rsidRPr="00C64277" w:rsidRDefault="00CE7281" w:rsidP="00CE728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0BF9413" w14:textId="379B1F4B" w:rsidR="00CE7281" w:rsidRPr="00C64277" w:rsidRDefault="00CE7281" w:rsidP="00CE7281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84" w:type="dxa"/>
          </w:tcPr>
          <w:p w14:paraId="60A08726" w14:textId="77777777" w:rsidR="00CE7281" w:rsidRPr="00C64277" w:rsidRDefault="00CE7281" w:rsidP="00CE728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96DAC60" w14:textId="77777777" w:rsidR="00CE7281" w:rsidRPr="00C64277" w:rsidRDefault="00CE7281" w:rsidP="00CE7281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84" w:type="dxa"/>
          </w:tcPr>
          <w:p w14:paraId="4F7AA41C" w14:textId="77777777" w:rsidR="00CE7281" w:rsidRPr="00C64277" w:rsidRDefault="00CE7281" w:rsidP="00CE7281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EF699B8" w14:textId="1B86A649" w:rsidR="00CE7281" w:rsidRPr="00C64277" w:rsidRDefault="00CE7281" w:rsidP="00CE7281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04" w:type="dxa"/>
          </w:tcPr>
          <w:p w14:paraId="4573EFA0" w14:textId="77777777" w:rsidR="00CE7281" w:rsidRPr="00C64277" w:rsidRDefault="00CE7281" w:rsidP="00CE728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BBCA76B" w14:textId="77777777" w:rsidR="00CE7281" w:rsidRPr="00C64277" w:rsidRDefault="00CE7281" w:rsidP="00CE7281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84" w:type="dxa"/>
          </w:tcPr>
          <w:p w14:paraId="5F6F62A0" w14:textId="77777777" w:rsidR="00CE7281" w:rsidRPr="00C64277" w:rsidRDefault="00CE7281" w:rsidP="00CE7281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F277B27" w14:textId="3558436A" w:rsidR="00CE7281" w:rsidRPr="00C64277" w:rsidRDefault="00CE7281" w:rsidP="00CE7281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84" w:type="dxa"/>
          </w:tcPr>
          <w:p w14:paraId="38AC57A4" w14:textId="77777777" w:rsidR="00CE7281" w:rsidRPr="00C64277" w:rsidRDefault="00CE7281" w:rsidP="00CE728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6AB0B90" w14:textId="77777777" w:rsidR="00CE7281" w:rsidRPr="00C64277" w:rsidRDefault="00CE7281" w:rsidP="00CE7281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22" w:type="dxa"/>
          </w:tcPr>
          <w:p w14:paraId="2AE77D1D" w14:textId="77777777" w:rsidR="00CE7281" w:rsidRPr="00C64277" w:rsidRDefault="00CE7281" w:rsidP="00CE7281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40" w:type="dxa"/>
          </w:tcPr>
          <w:p w14:paraId="0DB7874C" w14:textId="3709683D" w:rsidR="00CE7281" w:rsidRPr="00C64277" w:rsidRDefault="00CE7281" w:rsidP="00CE7281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04" w:type="dxa"/>
          </w:tcPr>
          <w:p w14:paraId="54CE2635" w14:textId="77777777" w:rsidR="00CE7281" w:rsidRPr="00C64277" w:rsidRDefault="00CE7281" w:rsidP="00CE728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39C908E" w14:textId="77777777" w:rsidR="00CE7281" w:rsidRPr="00C64277" w:rsidRDefault="00CE7281" w:rsidP="00CE7281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2562</w:t>
            </w:r>
          </w:p>
        </w:tc>
      </w:tr>
      <w:tr w:rsidR="00CE7281" w:rsidRPr="00C64277" w14:paraId="32A24746" w14:textId="77777777" w:rsidTr="00DB4670">
        <w:trPr>
          <w:trHeight w:val="234"/>
          <w:tblHeader/>
        </w:trPr>
        <w:tc>
          <w:tcPr>
            <w:tcW w:w="2700" w:type="dxa"/>
            <w:vAlign w:val="bottom"/>
          </w:tcPr>
          <w:p w14:paraId="5E5C512E" w14:textId="77777777" w:rsidR="00CE7281" w:rsidRPr="00C64277" w:rsidRDefault="00CE7281" w:rsidP="00CE7281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7" w:type="dxa"/>
          </w:tcPr>
          <w:p w14:paraId="16A341F5" w14:textId="77777777" w:rsidR="00CE7281" w:rsidRPr="00C64277" w:rsidRDefault="00CE7281" w:rsidP="00CE728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10260B3B" w14:textId="77777777" w:rsidR="00CE7281" w:rsidRPr="00C64277" w:rsidRDefault="00CE7281" w:rsidP="00CE7281">
            <w:pPr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" w:type="dxa"/>
          </w:tcPr>
          <w:p w14:paraId="1E8984E4" w14:textId="77777777" w:rsidR="00CE7281" w:rsidRPr="00C64277" w:rsidRDefault="00CE7281" w:rsidP="00CE7281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64" w:type="dxa"/>
            <w:gridSpan w:val="3"/>
          </w:tcPr>
          <w:p w14:paraId="1CBBE9FC" w14:textId="77777777" w:rsidR="00CE7281" w:rsidRPr="00C3537D" w:rsidRDefault="00CE7281" w:rsidP="00CE7281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C3537D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C3537D">
              <w:rPr>
                <w:rFonts w:asciiTheme="majorBidi" w:hAnsiTheme="majorBidi"/>
                <w:i/>
                <w:iCs/>
                <w:cs/>
                <w:lang w:val="en-US"/>
              </w:rPr>
              <w:t>ร้อยละ)</w:t>
            </w:r>
          </w:p>
        </w:tc>
        <w:tc>
          <w:tcPr>
            <w:tcW w:w="84" w:type="dxa"/>
          </w:tcPr>
          <w:p w14:paraId="700C2323" w14:textId="77777777" w:rsidR="00CE7281" w:rsidRPr="00C64277" w:rsidRDefault="00CE7281" w:rsidP="00CE728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234" w:type="dxa"/>
            <w:gridSpan w:val="19"/>
          </w:tcPr>
          <w:p w14:paraId="1CACF791" w14:textId="77777777" w:rsidR="00CE7281" w:rsidRPr="00C3537D" w:rsidRDefault="00CE7281" w:rsidP="00CE7281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C3537D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C3537D">
              <w:rPr>
                <w:rFonts w:asciiTheme="majorBidi" w:hAnsiTheme="majorBidi"/>
                <w:i/>
                <w:iCs/>
                <w:cs/>
                <w:lang w:val="en-US"/>
              </w:rPr>
              <w:t>พันบาท)</w:t>
            </w:r>
          </w:p>
        </w:tc>
      </w:tr>
      <w:tr w:rsidR="00CE7281" w:rsidRPr="00C64277" w14:paraId="5612EA40" w14:textId="77777777" w:rsidTr="00DB4670">
        <w:tc>
          <w:tcPr>
            <w:tcW w:w="2700" w:type="dxa"/>
          </w:tcPr>
          <w:p w14:paraId="16951ADB" w14:textId="77777777" w:rsidR="00CE7281" w:rsidRPr="00444631" w:rsidRDefault="00CE7281" w:rsidP="00CE7281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4446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ทางตรง</w:t>
            </w:r>
          </w:p>
        </w:tc>
        <w:tc>
          <w:tcPr>
            <w:tcW w:w="87" w:type="dxa"/>
          </w:tcPr>
          <w:p w14:paraId="7133EF8A" w14:textId="77777777" w:rsidR="00CE7281" w:rsidRPr="00C64277" w:rsidRDefault="00CE7281" w:rsidP="00CE7281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707972DF" w14:textId="77777777" w:rsidR="00CE7281" w:rsidRPr="00C64277" w:rsidRDefault="00CE7281" w:rsidP="00CE7281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" w:type="dxa"/>
          </w:tcPr>
          <w:p w14:paraId="7E38CB05" w14:textId="77777777" w:rsidR="00CE7281" w:rsidRPr="00C64277" w:rsidRDefault="00CE7281" w:rsidP="00CE728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63D18250" w14:textId="77777777" w:rsidR="00CE7281" w:rsidRPr="00C64277" w:rsidRDefault="00CE7281" w:rsidP="00CE728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  <w:vAlign w:val="bottom"/>
          </w:tcPr>
          <w:p w14:paraId="77812EDF" w14:textId="77777777" w:rsidR="00CE7281" w:rsidRPr="00C64277" w:rsidRDefault="00CE7281" w:rsidP="00CE72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31F00BDC" w14:textId="77777777" w:rsidR="00CE7281" w:rsidRPr="00C64277" w:rsidRDefault="00CE7281" w:rsidP="00CE728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  <w:vAlign w:val="bottom"/>
          </w:tcPr>
          <w:p w14:paraId="6103D1A9" w14:textId="77777777" w:rsidR="00CE7281" w:rsidRPr="00C64277" w:rsidRDefault="00CE7281" w:rsidP="00CE72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6A8F18F5" w14:textId="77777777" w:rsidR="00CE7281" w:rsidRPr="00C64277" w:rsidRDefault="00CE7281" w:rsidP="00CE7281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  <w:vAlign w:val="bottom"/>
          </w:tcPr>
          <w:p w14:paraId="0EBD63AC" w14:textId="77777777" w:rsidR="00CE7281" w:rsidRPr="00C64277" w:rsidRDefault="00CE7281" w:rsidP="00CE72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12A569D8" w14:textId="77777777" w:rsidR="00CE7281" w:rsidRPr="00C64277" w:rsidRDefault="00CE7281" w:rsidP="00CE728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  <w:vAlign w:val="bottom"/>
          </w:tcPr>
          <w:p w14:paraId="6EDA4B53" w14:textId="77777777" w:rsidR="00CE7281" w:rsidRPr="00C64277" w:rsidRDefault="00CE7281" w:rsidP="00CE72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47889069" w14:textId="77777777" w:rsidR="00CE7281" w:rsidRPr="00C64277" w:rsidRDefault="00CE7281" w:rsidP="00CE728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  <w:vAlign w:val="bottom"/>
          </w:tcPr>
          <w:p w14:paraId="5D18DD4A" w14:textId="77777777" w:rsidR="00CE7281" w:rsidRPr="00C64277" w:rsidRDefault="00CE7281" w:rsidP="00CE72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1DEE5539" w14:textId="77777777" w:rsidR="00CE7281" w:rsidRPr="00C64277" w:rsidRDefault="00CE7281" w:rsidP="00CE728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  <w:vAlign w:val="bottom"/>
          </w:tcPr>
          <w:p w14:paraId="5B48306A" w14:textId="77777777" w:rsidR="00CE7281" w:rsidRPr="00C64277" w:rsidRDefault="00CE7281" w:rsidP="00CE728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7B7641FF" w14:textId="77777777" w:rsidR="00CE7281" w:rsidRPr="00C64277" w:rsidRDefault="00CE7281" w:rsidP="00CE728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" w:type="dxa"/>
            <w:vAlign w:val="bottom"/>
          </w:tcPr>
          <w:p w14:paraId="02CEDEA2" w14:textId="77777777" w:rsidR="00CE7281" w:rsidRPr="00C64277" w:rsidRDefault="00CE7281" w:rsidP="00CE728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553F9E3A" w14:textId="77777777" w:rsidR="00CE7281" w:rsidRPr="00C64277" w:rsidRDefault="00CE7281" w:rsidP="00CE728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  <w:vAlign w:val="bottom"/>
          </w:tcPr>
          <w:p w14:paraId="04A60BD1" w14:textId="77777777" w:rsidR="00CE7281" w:rsidRPr="00C64277" w:rsidRDefault="00CE7281" w:rsidP="00CE728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711FF4E4" w14:textId="77777777" w:rsidR="00CE7281" w:rsidRPr="00C64277" w:rsidRDefault="00CE7281" w:rsidP="00CE728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  <w:vAlign w:val="bottom"/>
          </w:tcPr>
          <w:p w14:paraId="7202AFDC" w14:textId="77777777" w:rsidR="00CE7281" w:rsidRPr="00C64277" w:rsidRDefault="00CE7281" w:rsidP="00CE728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6C216D73" w14:textId="77777777" w:rsidR="00CE7281" w:rsidRPr="00C64277" w:rsidRDefault="00CE7281" w:rsidP="00CE728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" w:type="dxa"/>
            <w:vAlign w:val="bottom"/>
          </w:tcPr>
          <w:p w14:paraId="5970CF95" w14:textId="77777777" w:rsidR="00CE7281" w:rsidRPr="00C64277" w:rsidRDefault="00CE7281" w:rsidP="00CE728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57D87C3E" w14:textId="77777777" w:rsidR="00CE7281" w:rsidRPr="00C64277" w:rsidRDefault="00CE7281" w:rsidP="00CE728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" w:type="dxa"/>
            <w:vAlign w:val="bottom"/>
          </w:tcPr>
          <w:p w14:paraId="27232CB1" w14:textId="77777777" w:rsidR="00CE7281" w:rsidRPr="00C64277" w:rsidRDefault="00CE7281" w:rsidP="00CE728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0B7657CC" w14:textId="77777777" w:rsidR="00CE7281" w:rsidRPr="00C64277" w:rsidRDefault="00CE7281" w:rsidP="00CE7281">
            <w:pPr>
              <w:spacing w:line="240" w:lineRule="auto"/>
              <w:ind w:left="-128" w:right="9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F4373" w:rsidRPr="00C64277" w14:paraId="28DEF54D" w14:textId="77777777" w:rsidTr="00DB4670">
        <w:tc>
          <w:tcPr>
            <w:tcW w:w="2700" w:type="dxa"/>
          </w:tcPr>
          <w:p w14:paraId="2EB17B7B" w14:textId="77777777" w:rsidR="00EF4373" w:rsidRPr="00444631" w:rsidRDefault="00EF4373" w:rsidP="00EF4373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คอนกรีต จำกัด</w:t>
            </w:r>
          </w:p>
        </w:tc>
        <w:tc>
          <w:tcPr>
            <w:tcW w:w="87" w:type="dxa"/>
          </w:tcPr>
          <w:p w14:paraId="69DAFC8A" w14:textId="77777777" w:rsidR="00EF4373" w:rsidRPr="00C64277" w:rsidRDefault="00EF4373" w:rsidP="00EF4373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111738B1" w14:textId="77777777" w:rsidR="00EF4373" w:rsidRPr="00754F45" w:rsidRDefault="00EF4373" w:rsidP="00EF4373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ผลิตและจำหน่ายคอนกรีต</w:t>
            </w:r>
            <w:r w:rsidRPr="00444631">
              <w:rPr>
                <w:rFonts w:asciiTheme="majorBidi" w:hAnsiTheme="majorBidi" w:cstheme="majorBidi"/>
                <w:cs/>
                <w:lang w:val="en-US"/>
              </w:rPr>
              <w:t>ผสมเสร็จ</w:t>
            </w:r>
          </w:p>
        </w:tc>
        <w:tc>
          <w:tcPr>
            <w:tcW w:w="20" w:type="dxa"/>
          </w:tcPr>
          <w:p w14:paraId="42E689C2" w14:textId="77777777" w:rsidR="00EF4373" w:rsidRPr="00C64277" w:rsidRDefault="00EF4373" w:rsidP="00EF437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13FBECE" w14:textId="274A1309" w:rsidR="00EF4373" w:rsidRPr="00C64277" w:rsidRDefault="00EF4373" w:rsidP="00EF437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84" w:type="dxa"/>
          </w:tcPr>
          <w:p w14:paraId="2587AAD2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0B106CA" w14:textId="77777777" w:rsidR="00EF4373" w:rsidRPr="00C64277" w:rsidRDefault="00EF4373" w:rsidP="00EF437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84" w:type="dxa"/>
          </w:tcPr>
          <w:p w14:paraId="025E5EAF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963173E" w14:textId="2B41A326" w:rsidR="00EF4373" w:rsidRPr="00C64277" w:rsidRDefault="00EF4373" w:rsidP="00EF4373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2,000,000</w:t>
            </w:r>
          </w:p>
        </w:tc>
        <w:tc>
          <w:tcPr>
            <w:tcW w:w="84" w:type="dxa"/>
          </w:tcPr>
          <w:p w14:paraId="697FA427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0C95C09" w14:textId="77777777" w:rsidR="00EF4373" w:rsidRPr="00C64277" w:rsidRDefault="00EF4373" w:rsidP="00EF4373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2,000,000</w:t>
            </w:r>
          </w:p>
        </w:tc>
        <w:tc>
          <w:tcPr>
            <w:tcW w:w="84" w:type="dxa"/>
          </w:tcPr>
          <w:p w14:paraId="27DCA661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6E79A4C" w14:textId="45BBA7A7" w:rsidR="00EF4373" w:rsidRPr="00C64277" w:rsidRDefault="00EF4373" w:rsidP="00EF4373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1,999,999</w:t>
            </w:r>
          </w:p>
        </w:tc>
        <w:tc>
          <w:tcPr>
            <w:tcW w:w="84" w:type="dxa"/>
          </w:tcPr>
          <w:p w14:paraId="0E174542" w14:textId="77777777" w:rsidR="00EF4373" w:rsidRPr="00C64277" w:rsidRDefault="00EF4373" w:rsidP="00EF4373">
            <w:pPr>
              <w:tabs>
                <w:tab w:val="center" w:pos="435"/>
                <w:tab w:val="left" w:pos="540"/>
                <w:tab w:val="right" w:pos="916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DC89AD1" w14:textId="77777777" w:rsidR="00EF4373" w:rsidRPr="00C64277" w:rsidRDefault="00EF4373" w:rsidP="00EF4373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1,999,999</w:t>
            </w:r>
          </w:p>
        </w:tc>
        <w:tc>
          <w:tcPr>
            <w:tcW w:w="84" w:type="dxa"/>
          </w:tcPr>
          <w:p w14:paraId="03E8135B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93B2BD9" w14:textId="7C1A4F4F" w:rsidR="00EF4373" w:rsidRPr="00C64277" w:rsidRDefault="00EF4373" w:rsidP="00EF4373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6E0E20F6" w14:textId="77777777" w:rsidR="00EF4373" w:rsidRPr="00C64277" w:rsidRDefault="00EF4373" w:rsidP="00EF4373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F136465" w14:textId="77777777" w:rsidR="00EF4373" w:rsidRPr="00C64277" w:rsidRDefault="00EF4373" w:rsidP="00EF4373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15FF473E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D5CD31C" w14:textId="36773D1E" w:rsidR="00EF4373" w:rsidRPr="00C64277" w:rsidRDefault="00EF4373" w:rsidP="00EF4373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1,999,999</w:t>
            </w:r>
          </w:p>
        </w:tc>
        <w:tc>
          <w:tcPr>
            <w:tcW w:w="84" w:type="dxa"/>
          </w:tcPr>
          <w:p w14:paraId="6D1BE536" w14:textId="77777777" w:rsidR="00EF4373" w:rsidRPr="00C64277" w:rsidRDefault="00EF4373" w:rsidP="00EF4373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2353530" w14:textId="77777777" w:rsidR="00EF4373" w:rsidRPr="00C64277" w:rsidRDefault="00EF4373" w:rsidP="00EF4373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1,999,999</w:t>
            </w:r>
          </w:p>
        </w:tc>
        <w:tc>
          <w:tcPr>
            <w:tcW w:w="122" w:type="dxa"/>
          </w:tcPr>
          <w:p w14:paraId="2E4653EC" w14:textId="77777777" w:rsidR="00EF4373" w:rsidRPr="00C64277" w:rsidRDefault="00EF4373" w:rsidP="00EF4373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B0E4446" w14:textId="06594AB1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4D5E0C78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C1125AC" w14:textId="77777777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F4373" w:rsidRPr="00C64277" w14:paraId="01BDD859" w14:textId="77777777" w:rsidTr="00DB4670">
        <w:tc>
          <w:tcPr>
            <w:tcW w:w="2700" w:type="dxa"/>
          </w:tcPr>
          <w:p w14:paraId="0C755F32" w14:textId="77777777" w:rsidR="00EF4373" w:rsidRPr="00444631" w:rsidRDefault="00EF4373" w:rsidP="00EF4373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โพลีน เพาเวอร์ จำกัด (มหาชน)</w:t>
            </w:r>
          </w:p>
        </w:tc>
        <w:tc>
          <w:tcPr>
            <w:tcW w:w="87" w:type="dxa"/>
          </w:tcPr>
          <w:p w14:paraId="0DD1BAF0" w14:textId="77777777" w:rsidR="00EF4373" w:rsidRPr="00C64277" w:rsidRDefault="00EF4373" w:rsidP="00EF4373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41FD3E63" w14:textId="77777777" w:rsidR="00EF4373" w:rsidRPr="00754F45" w:rsidRDefault="00EF4373" w:rsidP="00EF4373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จำหน่ายก๊าซโซลีน น้ำมันดีเซลและก๊าซธรรมชาติ / ผลิตและจำหน่ายไฟ</w:t>
            </w:r>
            <w:r>
              <w:rPr>
                <w:rFonts w:asciiTheme="majorBidi" w:hAnsiTheme="majorBidi" w:cstheme="majorBidi"/>
                <w:cs/>
              </w:rPr>
              <w:t>ฟ้าและเชื้อเพลิงจากขยะรวมทั้ง</w:t>
            </w:r>
            <w:r w:rsidRPr="00754F45">
              <w:rPr>
                <w:rFonts w:asciiTheme="majorBidi" w:hAnsiTheme="majorBidi" w:cstheme="majorBidi"/>
                <w:cs/>
              </w:rPr>
              <w:t>เศษหรือขยะหรือของเสีย</w:t>
            </w:r>
          </w:p>
        </w:tc>
        <w:tc>
          <w:tcPr>
            <w:tcW w:w="20" w:type="dxa"/>
          </w:tcPr>
          <w:p w14:paraId="2B4F3475" w14:textId="77777777" w:rsidR="00EF4373" w:rsidRPr="00C64277" w:rsidRDefault="00EF4373" w:rsidP="00EF437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89C33D7" w14:textId="5FC8F923" w:rsidR="00EF4373" w:rsidRPr="00C64277" w:rsidRDefault="00EF4373" w:rsidP="00EF437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70.24</w:t>
            </w:r>
          </w:p>
        </w:tc>
        <w:tc>
          <w:tcPr>
            <w:tcW w:w="84" w:type="dxa"/>
          </w:tcPr>
          <w:p w14:paraId="3B7D6F96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62E94F9" w14:textId="77777777" w:rsidR="00EF4373" w:rsidRPr="00C64277" w:rsidRDefault="00EF4373" w:rsidP="00EF437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70.24</w:t>
            </w:r>
          </w:p>
        </w:tc>
        <w:tc>
          <w:tcPr>
            <w:tcW w:w="84" w:type="dxa"/>
          </w:tcPr>
          <w:p w14:paraId="5415F93C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A075866" w14:textId="101CAA38" w:rsidR="00EF4373" w:rsidRPr="00C64277" w:rsidRDefault="00EF4373" w:rsidP="00EF4373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8,400,000</w:t>
            </w:r>
          </w:p>
        </w:tc>
        <w:tc>
          <w:tcPr>
            <w:tcW w:w="84" w:type="dxa"/>
          </w:tcPr>
          <w:p w14:paraId="36D72695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6F000AF" w14:textId="77777777" w:rsidR="00EF4373" w:rsidRPr="00C64277" w:rsidRDefault="00EF4373" w:rsidP="00EF4373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8,400,000</w:t>
            </w:r>
          </w:p>
        </w:tc>
        <w:tc>
          <w:tcPr>
            <w:tcW w:w="84" w:type="dxa"/>
          </w:tcPr>
          <w:p w14:paraId="7057429E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EA389C7" w14:textId="4B1B7B2C" w:rsidR="00EF4373" w:rsidRPr="00C64277" w:rsidRDefault="00EF4373" w:rsidP="00EF4373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5,899,999</w:t>
            </w:r>
          </w:p>
        </w:tc>
        <w:tc>
          <w:tcPr>
            <w:tcW w:w="84" w:type="dxa"/>
          </w:tcPr>
          <w:p w14:paraId="42E9842A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380162D" w14:textId="77777777" w:rsidR="00EF4373" w:rsidRPr="00C64277" w:rsidRDefault="00EF4373" w:rsidP="00EF4373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5,899,999</w:t>
            </w:r>
          </w:p>
        </w:tc>
        <w:tc>
          <w:tcPr>
            <w:tcW w:w="84" w:type="dxa"/>
          </w:tcPr>
          <w:p w14:paraId="33DF8ACC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1DC94C5" w14:textId="18617C92" w:rsidR="00EF4373" w:rsidRPr="00C64277" w:rsidRDefault="00EF4373" w:rsidP="00EF4373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2644092F" w14:textId="77777777" w:rsidR="00EF4373" w:rsidRPr="00C64277" w:rsidRDefault="00EF4373" w:rsidP="00EF4373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B210BB8" w14:textId="77777777" w:rsidR="00EF4373" w:rsidRPr="00C64277" w:rsidRDefault="00EF4373" w:rsidP="00EF4373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5DCB5BCC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D8D85A9" w14:textId="177072FB" w:rsidR="00EF4373" w:rsidRPr="00C64277" w:rsidRDefault="00EF4373" w:rsidP="00EF4373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5,899,999</w:t>
            </w:r>
          </w:p>
        </w:tc>
        <w:tc>
          <w:tcPr>
            <w:tcW w:w="84" w:type="dxa"/>
          </w:tcPr>
          <w:p w14:paraId="194D9B75" w14:textId="77777777" w:rsidR="00EF4373" w:rsidRPr="00C64277" w:rsidRDefault="00EF4373" w:rsidP="00EF4373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151A308" w14:textId="77777777" w:rsidR="00EF4373" w:rsidRPr="00C64277" w:rsidRDefault="00EF4373" w:rsidP="00EF4373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5,899,999</w:t>
            </w:r>
          </w:p>
        </w:tc>
        <w:tc>
          <w:tcPr>
            <w:tcW w:w="122" w:type="dxa"/>
          </w:tcPr>
          <w:p w14:paraId="43E84758" w14:textId="77777777" w:rsidR="00EF4373" w:rsidRPr="00C64277" w:rsidRDefault="00EF4373" w:rsidP="00EF4373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105C1DA" w14:textId="218D2A9A" w:rsidR="00EF4373" w:rsidRPr="00C64277" w:rsidRDefault="00EF4373" w:rsidP="00EF4373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1,180,000</w:t>
            </w:r>
          </w:p>
        </w:tc>
        <w:tc>
          <w:tcPr>
            <w:tcW w:w="104" w:type="dxa"/>
          </w:tcPr>
          <w:p w14:paraId="14EA9B98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75FD011" w14:textId="127F0E51" w:rsidR="00EF4373" w:rsidRPr="00C64277" w:rsidRDefault="00EF4373" w:rsidP="00EF4373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590,000</w:t>
            </w:r>
          </w:p>
        </w:tc>
      </w:tr>
      <w:tr w:rsidR="00EF4373" w:rsidRPr="00C64277" w14:paraId="78F9650F" w14:textId="77777777" w:rsidTr="00DB4670">
        <w:tc>
          <w:tcPr>
            <w:tcW w:w="2700" w:type="dxa"/>
          </w:tcPr>
          <w:p w14:paraId="6B217C56" w14:textId="77777777" w:rsidR="00EF4373" w:rsidRPr="00444631" w:rsidRDefault="00EF4373" w:rsidP="00EF4373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ออล ซีซั่นส์ จำกัด</w:t>
            </w:r>
          </w:p>
        </w:tc>
        <w:tc>
          <w:tcPr>
            <w:tcW w:w="87" w:type="dxa"/>
          </w:tcPr>
          <w:p w14:paraId="7EABDD50" w14:textId="77777777" w:rsidR="00EF4373" w:rsidRPr="00C64277" w:rsidRDefault="00EF4373" w:rsidP="00EF4373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22563063" w14:textId="77777777" w:rsidR="00EF4373" w:rsidRPr="00754F45" w:rsidRDefault="00EF4373" w:rsidP="00EF4373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ผลิตและจำหน่าย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แ</w:t>
            </w:r>
            <w:r w:rsidRPr="00754F45">
              <w:rPr>
                <w:rFonts w:asciiTheme="majorBidi" w:hAnsiTheme="majorBidi" w:cstheme="majorBidi"/>
                <w:cs/>
              </w:rPr>
              <w:t>ผ่นฟิล์มสำหรับโซลาร์เซลล์</w:t>
            </w:r>
          </w:p>
        </w:tc>
        <w:tc>
          <w:tcPr>
            <w:tcW w:w="20" w:type="dxa"/>
          </w:tcPr>
          <w:p w14:paraId="5F8B1636" w14:textId="77777777" w:rsidR="00EF4373" w:rsidRPr="00C64277" w:rsidRDefault="00EF4373" w:rsidP="00EF437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5E0040F" w14:textId="3C0AAEBF" w:rsidR="00EF4373" w:rsidRPr="00C64277" w:rsidRDefault="00EF4373" w:rsidP="00EF437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84" w:type="dxa"/>
          </w:tcPr>
          <w:p w14:paraId="2E08A99D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D5FB0BF" w14:textId="77777777" w:rsidR="00EF4373" w:rsidRPr="00C64277" w:rsidRDefault="00EF4373" w:rsidP="00EF437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84" w:type="dxa"/>
          </w:tcPr>
          <w:p w14:paraId="7B0C5883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3ACA495" w14:textId="36BAEFC6" w:rsidR="00EF4373" w:rsidRPr="00C64277" w:rsidRDefault="00EF4373" w:rsidP="00EF4373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84" w:type="dxa"/>
          </w:tcPr>
          <w:p w14:paraId="3132BFDF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2F79C64" w14:textId="77777777" w:rsidR="00EF4373" w:rsidRPr="00C64277" w:rsidRDefault="00EF4373" w:rsidP="00EF4373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84" w:type="dxa"/>
          </w:tcPr>
          <w:p w14:paraId="70375BA7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6C3FFC6" w14:textId="78512817" w:rsidR="00EF4373" w:rsidRPr="00C64277" w:rsidRDefault="00EF4373" w:rsidP="00EF4373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84" w:type="dxa"/>
          </w:tcPr>
          <w:p w14:paraId="7837FAE9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6A1AE63" w14:textId="77777777" w:rsidR="00EF4373" w:rsidRPr="00C64277" w:rsidRDefault="00EF4373" w:rsidP="00EF4373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84" w:type="dxa"/>
          </w:tcPr>
          <w:p w14:paraId="53ABDB9D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314F31A" w14:textId="6EF49A12" w:rsidR="00EF4373" w:rsidRPr="00C64277" w:rsidRDefault="00EF4373" w:rsidP="00EF4373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55BED07C" w14:textId="77777777" w:rsidR="00EF4373" w:rsidRPr="00C64277" w:rsidRDefault="00EF4373" w:rsidP="00EF4373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4510D0D" w14:textId="77777777" w:rsidR="00EF4373" w:rsidRPr="00C64277" w:rsidRDefault="00EF4373" w:rsidP="00EF4373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046E7AB3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D65E9BD" w14:textId="4FF7BACF" w:rsidR="00EF4373" w:rsidRPr="00C64277" w:rsidRDefault="00EF4373" w:rsidP="00EF4373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84" w:type="dxa"/>
          </w:tcPr>
          <w:p w14:paraId="69C4C0CA" w14:textId="77777777" w:rsidR="00EF4373" w:rsidRPr="00C64277" w:rsidRDefault="00EF4373" w:rsidP="00EF4373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C24EA03" w14:textId="77777777" w:rsidR="00EF4373" w:rsidRPr="00C64277" w:rsidRDefault="00EF4373" w:rsidP="006A3D6F">
            <w:pPr>
              <w:tabs>
                <w:tab w:val="decimal" w:pos="733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122" w:type="dxa"/>
          </w:tcPr>
          <w:p w14:paraId="6F324CC1" w14:textId="77777777" w:rsidR="00EF4373" w:rsidRPr="00C64277" w:rsidRDefault="00EF4373" w:rsidP="00EF4373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7B775E1" w14:textId="377EEAAD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54323CFC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65A8051" w14:textId="77777777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F4373" w:rsidRPr="00C64277" w14:paraId="469CEEE4" w14:textId="77777777" w:rsidTr="00DB4670">
        <w:tc>
          <w:tcPr>
            <w:tcW w:w="2700" w:type="dxa"/>
          </w:tcPr>
          <w:p w14:paraId="12A6F526" w14:textId="77777777" w:rsidR="00EF4373" w:rsidRPr="00444631" w:rsidRDefault="00EF4373" w:rsidP="00EF4373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87" w:type="dxa"/>
          </w:tcPr>
          <w:p w14:paraId="2A1780A8" w14:textId="77777777" w:rsidR="00EF4373" w:rsidRPr="00C64277" w:rsidRDefault="00EF4373" w:rsidP="00EF4373">
            <w:pPr>
              <w:tabs>
                <w:tab w:val="left" w:pos="540"/>
              </w:tabs>
              <w:spacing w:line="320" w:lineRule="exact"/>
              <w:ind w:left="315" w:right="206" w:hanging="3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62AF7C4E" w14:textId="77777777" w:rsidR="00EF4373" w:rsidRPr="00754F45" w:rsidRDefault="00EF4373" w:rsidP="00EF4373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ผลิตและจำหน่ายปุ๋ยอินทรีย์ชีวภาพ</w:t>
            </w:r>
          </w:p>
        </w:tc>
        <w:tc>
          <w:tcPr>
            <w:tcW w:w="20" w:type="dxa"/>
          </w:tcPr>
          <w:p w14:paraId="01409CEC" w14:textId="77777777" w:rsidR="00EF4373" w:rsidRPr="00C64277" w:rsidRDefault="00EF4373" w:rsidP="00EF437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6D0C262" w14:textId="00DEB8F8" w:rsidR="00EF4373" w:rsidRPr="00C64277" w:rsidRDefault="00EF4373" w:rsidP="00EF437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84" w:type="dxa"/>
          </w:tcPr>
          <w:p w14:paraId="31BDE95E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DAE903A" w14:textId="77777777" w:rsidR="00EF4373" w:rsidRPr="00C64277" w:rsidRDefault="00EF4373" w:rsidP="00EF437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84" w:type="dxa"/>
          </w:tcPr>
          <w:p w14:paraId="0CDFF7CC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7320C81" w14:textId="3C8D5912" w:rsidR="00EF4373" w:rsidRPr="00C64277" w:rsidRDefault="00EF4373" w:rsidP="00EF4373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3,300,000</w:t>
            </w:r>
          </w:p>
        </w:tc>
        <w:tc>
          <w:tcPr>
            <w:tcW w:w="84" w:type="dxa"/>
          </w:tcPr>
          <w:p w14:paraId="2616579A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22B8543" w14:textId="77777777" w:rsidR="00EF4373" w:rsidRPr="00C64277" w:rsidRDefault="00EF4373" w:rsidP="00EF4373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3,300,000</w:t>
            </w:r>
          </w:p>
        </w:tc>
        <w:tc>
          <w:tcPr>
            <w:tcW w:w="84" w:type="dxa"/>
          </w:tcPr>
          <w:p w14:paraId="1AA43EC6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A08E6D5" w14:textId="5C7BE3C7" w:rsidR="00EF4373" w:rsidRPr="00C64277" w:rsidRDefault="00EF4373" w:rsidP="00EF4373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2,654,400</w:t>
            </w:r>
          </w:p>
        </w:tc>
        <w:tc>
          <w:tcPr>
            <w:tcW w:w="84" w:type="dxa"/>
          </w:tcPr>
          <w:p w14:paraId="328C35FF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8004F74" w14:textId="77777777" w:rsidR="00EF4373" w:rsidRPr="00C64277" w:rsidRDefault="00EF4373" w:rsidP="00EF4373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2,654,400</w:t>
            </w:r>
          </w:p>
        </w:tc>
        <w:tc>
          <w:tcPr>
            <w:tcW w:w="84" w:type="dxa"/>
          </w:tcPr>
          <w:p w14:paraId="4EF4EA7C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4D46C9E" w14:textId="38C784BF" w:rsidR="00EF4373" w:rsidRPr="00C64277" w:rsidRDefault="00EF4373" w:rsidP="00EF4373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(770,000)</w:t>
            </w:r>
          </w:p>
        </w:tc>
        <w:tc>
          <w:tcPr>
            <w:tcW w:w="104" w:type="dxa"/>
          </w:tcPr>
          <w:p w14:paraId="0457AD83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2A83256" w14:textId="77777777" w:rsidR="00EF4373" w:rsidRPr="00C64277" w:rsidRDefault="00EF4373" w:rsidP="00EF4373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(770,000)</w:t>
            </w:r>
          </w:p>
        </w:tc>
        <w:tc>
          <w:tcPr>
            <w:tcW w:w="84" w:type="dxa"/>
          </w:tcPr>
          <w:p w14:paraId="799FEC79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73FD8FE" w14:textId="6DC676CE" w:rsidR="00EF4373" w:rsidRPr="00C64277" w:rsidRDefault="00EF4373" w:rsidP="00EF4373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1,884,400</w:t>
            </w:r>
          </w:p>
        </w:tc>
        <w:tc>
          <w:tcPr>
            <w:tcW w:w="84" w:type="dxa"/>
          </w:tcPr>
          <w:p w14:paraId="377445A4" w14:textId="77777777" w:rsidR="00EF4373" w:rsidRPr="00C64277" w:rsidRDefault="00EF4373" w:rsidP="00EF4373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2A0755B" w14:textId="77777777" w:rsidR="00EF4373" w:rsidRPr="00C64277" w:rsidRDefault="00EF4373" w:rsidP="006A3D6F">
            <w:pPr>
              <w:tabs>
                <w:tab w:val="decimal" w:pos="733"/>
              </w:tabs>
              <w:spacing w:line="240" w:lineRule="auto"/>
              <w:ind w:left="1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1,884,400</w:t>
            </w:r>
          </w:p>
        </w:tc>
        <w:tc>
          <w:tcPr>
            <w:tcW w:w="122" w:type="dxa"/>
          </w:tcPr>
          <w:p w14:paraId="60C2D031" w14:textId="77777777" w:rsidR="00EF4373" w:rsidRPr="00C64277" w:rsidRDefault="00EF4373" w:rsidP="00EF4373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CB9C11F" w14:textId="1AFDCA0A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6D327A28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4853DB4" w14:textId="77777777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F4373" w:rsidRPr="00C64277" w14:paraId="05DB1CCD" w14:textId="77777777" w:rsidTr="00DB4670">
        <w:tc>
          <w:tcPr>
            <w:tcW w:w="2700" w:type="dxa"/>
          </w:tcPr>
          <w:p w14:paraId="0D858C21" w14:textId="77777777" w:rsidR="00EF4373" w:rsidRPr="00444631" w:rsidRDefault="00EF4373" w:rsidP="00EF4373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โรงกลั่นน้ำมันทีพีไอ (</w:t>
            </w:r>
            <w:r>
              <w:rPr>
                <w:rFonts w:asciiTheme="majorBidi" w:hAnsiTheme="majorBidi" w:cstheme="majorBidi"/>
                <w:cs/>
              </w:rPr>
              <w:t>1997</w:t>
            </w:r>
            <w:r w:rsidRPr="00C64277">
              <w:rPr>
                <w:rFonts w:asciiTheme="majorBidi" w:hAnsiTheme="majorBidi" w:cstheme="majorBidi"/>
                <w:cs/>
              </w:rPr>
              <w:t>)</w:t>
            </w:r>
            <w:r w:rsidRPr="00444631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87" w:type="dxa"/>
          </w:tcPr>
          <w:p w14:paraId="575D85A9" w14:textId="77777777" w:rsidR="00EF4373" w:rsidRPr="00C64277" w:rsidRDefault="00EF4373" w:rsidP="00EF4373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39DD7CA9" w14:textId="77777777" w:rsidR="00EF4373" w:rsidRPr="00754F45" w:rsidRDefault="00EF4373" w:rsidP="00EF4373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ธุรกิจสำรวจปิโตรเลียม</w:t>
            </w:r>
          </w:p>
        </w:tc>
        <w:tc>
          <w:tcPr>
            <w:tcW w:w="20" w:type="dxa"/>
          </w:tcPr>
          <w:p w14:paraId="01043830" w14:textId="77777777" w:rsidR="00EF4373" w:rsidRPr="00C64277" w:rsidRDefault="00EF4373" w:rsidP="00EF437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9EC4648" w14:textId="7B6AC4ED" w:rsidR="00EF4373" w:rsidRPr="00C64277" w:rsidRDefault="00EF4373" w:rsidP="00EF437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84" w:type="dxa"/>
          </w:tcPr>
          <w:p w14:paraId="1850FE85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640E26F" w14:textId="77777777" w:rsidR="00EF4373" w:rsidRPr="00C64277" w:rsidRDefault="00EF4373" w:rsidP="00EF437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84" w:type="dxa"/>
          </w:tcPr>
          <w:p w14:paraId="323BA1AA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4B5D731" w14:textId="159ECEB9" w:rsidR="00EF4373" w:rsidRPr="00C64277" w:rsidRDefault="00EF4373" w:rsidP="00EF4373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300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4" w:type="dxa"/>
          </w:tcPr>
          <w:p w14:paraId="3F0D43E0" w14:textId="77777777" w:rsidR="00EF4373" w:rsidRPr="00C64277" w:rsidRDefault="00EF4373" w:rsidP="00EF4373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AF1B061" w14:textId="77777777" w:rsidR="00EF4373" w:rsidRPr="00C64277" w:rsidRDefault="00EF4373" w:rsidP="00EF4373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300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4" w:type="dxa"/>
          </w:tcPr>
          <w:p w14:paraId="2508686F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840" w:type="dxa"/>
          </w:tcPr>
          <w:p w14:paraId="4E9B3314" w14:textId="17DE3904" w:rsidR="00EF4373" w:rsidRPr="00C64277" w:rsidRDefault="00EF4373" w:rsidP="00EF4373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299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620</w:t>
            </w:r>
          </w:p>
        </w:tc>
        <w:tc>
          <w:tcPr>
            <w:tcW w:w="84" w:type="dxa"/>
          </w:tcPr>
          <w:p w14:paraId="33036E6B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5AFC4C8" w14:textId="77777777" w:rsidR="00EF4373" w:rsidRPr="00C64277" w:rsidRDefault="00EF4373" w:rsidP="00EF4373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299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620</w:t>
            </w:r>
          </w:p>
        </w:tc>
        <w:tc>
          <w:tcPr>
            <w:tcW w:w="84" w:type="dxa"/>
          </w:tcPr>
          <w:p w14:paraId="631CF230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8840ADB" w14:textId="593C75EB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2CA15138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3B5AD22" w14:textId="77777777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2BBFB863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51168EE" w14:textId="71C8B458" w:rsidR="00EF4373" w:rsidRPr="00C64277" w:rsidRDefault="00EF4373" w:rsidP="006A3D6F">
            <w:pPr>
              <w:tabs>
                <w:tab w:val="decimal" w:pos="76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299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620</w:t>
            </w:r>
          </w:p>
        </w:tc>
        <w:tc>
          <w:tcPr>
            <w:tcW w:w="84" w:type="dxa"/>
          </w:tcPr>
          <w:p w14:paraId="37F370CA" w14:textId="77777777" w:rsidR="00EF4373" w:rsidRPr="00C64277" w:rsidRDefault="00EF4373" w:rsidP="00EF4373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13AD8D1" w14:textId="77777777" w:rsidR="00EF4373" w:rsidRPr="00C64277" w:rsidRDefault="00EF4373" w:rsidP="006A3D6F">
            <w:pPr>
              <w:tabs>
                <w:tab w:val="decimal" w:pos="733"/>
              </w:tabs>
              <w:spacing w:line="240" w:lineRule="auto"/>
              <w:ind w:left="1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299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620</w:t>
            </w:r>
          </w:p>
        </w:tc>
        <w:tc>
          <w:tcPr>
            <w:tcW w:w="122" w:type="dxa"/>
          </w:tcPr>
          <w:p w14:paraId="199C7ED4" w14:textId="77777777" w:rsidR="00EF4373" w:rsidRPr="00C64277" w:rsidRDefault="00EF4373" w:rsidP="00EF4373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3BA47A2" w14:textId="153C9749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3C5AE9AB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6C31A78" w14:textId="77777777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F4373" w:rsidRPr="00C64277" w14:paraId="2F276F97" w14:textId="77777777" w:rsidTr="00DB4670">
        <w:tc>
          <w:tcPr>
            <w:tcW w:w="2700" w:type="dxa"/>
          </w:tcPr>
          <w:p w14:paraId="41ECA895" w14:textId="77777777" w:rsidR="00EF4373" w:rsidRPr="00444631" w:rsidRDefault="00EF4373" w:rsidP="00EF4373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โพรพ็อกไซด์ไทย จำกัด</w:t>
            </w:r>
          </w:p>
        </w:tc>
        <w:tc>
          <w:tcPr>
            <w:tcW w:w="87" w:type="dxa"/>
          </w:tcPr>
          <w:p w14:paraId="2F0C3A3D" w14:textId="77777777" w:rsidR="00EF4373" w:rsidRPr="00C64277" w:rsidRDefault="00EF4373" w:rsidP="00EF4373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03231566" w14:textId="77777777" w:rsidR="00EF4373" w:rsidRDefault="00EF4373" w:rsidP="00EF4373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 xml:space="preserve">ผลิตไฟฟ้า </w:t>
            </w:r>
          </w:p>
          <w:p w14:paraId="73F8985C" w14:textId="77777777" w:rsidR="00EF4373" w:rsidRPr="00754F45" w:rsidRDefault="00EF4373" w:rsidP="00EF4373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(ยังไม่ได้ดำเนินงาน)</w:t>
            </w:r>
          </w:p>
        </w:tc>
        <w:tc>
          <w:tcPr>
            <w:tcW w:w="20" w:type="dxa"/>
          </w:tcPr>
          <w:p w14:paraId="22F9E502" w14:textId="77777777" w:rsidR="00EF4373" w:rsidRPr="00C64277" w:rsidRDefault="00EF4373" w:rsidP="00EF437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7D33133" w14:textId="4A11B933" w:rsidR="00EF4373" w:rsidRPr="00C64277" w:rsidRDefault="00EF4373" w:rsidP="00EF437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84" w:type="dxa"/>
          </w:tcPr>
          <w:p w14:paraId="2C136990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FC592B3" w14:textId="77777777" w:rsidR="00EF4373" w:rsidRPr="00C64277" w:rsidRDefault="00EF4373" w:rsidP="00EF437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84" w:type="dxa"/>
          </w:tcPr>
          <w:p w14:paraId="5999D19D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D0B6626" w14:textId="086D581E" w:rsidR="00EF4373" w:rsidRPr="00C64277" w:rsidRDefault="00EF4373" w:rsidP="00EF4373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84" w:type="dxa"/>
          </w:tcPr>
          <w:p w14:paraId="395AB225" w14:textId="77777777" w:rsidR="00EF4373" w:rsidRPr="00C64277" w:rsidRDefault="00EF4373" w:rsidP="00EF4373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7711679" w14:textId="77777777" w:rsidR="00EF4373" w:rsidRPr="00C64277" w:rsidRDefault="00EF4373" w:rsidP="00EF4373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84" w:type="dxa"/>
          </w:tcPr>
          <w:p w14:paraId="78780269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F0169E9" w14:textId="433DFB43" w:rsidR="00EF4373" w:rsidRPr="00C64277" w:rsidRDefault="00EF4373" w:rsidP="00EF4373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84" w:type="dxa"/>
          </w:tcPr>
          <w:p w14:paraId="6448DB8C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left="-1548" w:right="65" w:firstLine="154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A1B63C6" w14:textId="77777777" w:rsidR="00EF4373" w:rsidRPr="00C64277" w:rsidRDefault="00EF4373" w:rsidP="00EF4373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84" w:type="dxa"/>
          </w:tcPr>
          <w:p w14:paraId="67CF7B91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DC4654F" w14:textId="7F848CBD" w:rsidR="00EF4373" w:rsidRPr="00C64277" w:rsidRDefault="00EF4373" w:rsidP="00EF4373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250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04" w:type="dxa"/>
          </w:tcPr>
          <w:p w14:paraId="126F564D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44E9034" w14:textId="77777777" w:rsidR="00EF4373" w:rsidRPr="00C64277" w:rsidRDefault="00EF4373" w:rsidP="00EF4373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250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84" w:type="dxa"/>
          </w:tcPr>
          <w:p w14:paraId="64FEF8A0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494F4E2" w14:textId="3BBB8962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01834504" w14:textId="77777777" w:rsidR="00EF4373" w:rsidRPr="00C64277" w:rsidRDefault="00EF4373" w:rsidP="00EF437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3FB65CC" w14:textId="77777777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2" w:type="dxa"/>
          </w:tcPr>
          <w:p w14:paraId="7E7D178D" w14:textId="77777777" w:rsidR="00EF4373" w:rsidRPr="00C64277" w:rsidRDefault="00EF4373" w:rsidP="00EF4373">
            <w:pPr>
              <w:tabs>
                <w:tab w:val="decimal" w:pos="770"/>
              </w:tabs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FFD7CC4" w14:textId="50848118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5AA822B9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F4903E5" w14:textId="77777777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F4373" w:rsidRPr="00C64277" w14:paraId="700F61AD" w14:textId="77777777" w:rsidTr="00DB4670">
        <w:tc>
          <w:tcPr>
            <w:tcW w:w="2700" w:type="dxa"/>
          </w:tcPr>
          <w:p w14:paraId="16F0B007" w14:textId="77777777" w:rsidR="00EF4373" w:rsidRPr="00C64277" w:rsidRDefault="00EF4373" w:rsidP="00EF4373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ไนเตรทไทย จำกัด</w:t>
            </w:r>
          </w:p>
        </w:tc>
        <w:tc>
          <w:tcPr>
            <w:tcW w:w="87" w:type="dxa"/>
          </w:tcPr>
          <w:p w14:paraId="2A9DAA8D" w14:textId="77777777" w:rsidR="00EF4373" w:rsidRPr="00C64277" w:rsidRDefault="00EF4373" w:rsidP="00EF4373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7DA4AAED" w14:textId="77777777" w:rsidR="00EF4373" w:rsidRDefault="00EF4373" w:rsidP="00EF4373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ผลิตและจำหน่ายกรด</w:t>
            </w:r>
          </w:p>
          <w:p w14:paraId="313E3FC8" w14:textId="77777777" w:rsidR="00EF4373" w:rsidRDefault="00EF4373" w:rsidP="00EF4373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ไนตริกและแอมโมเนียม</w:t>
            </w:r>
          </w:p>
          <w:p w14:paraId="3C21B4E5" w14:textId="77777777" w:rsidR="00EF4373" w:rsidRPr="00754F45" w:rsidRDefault="00EF4373" w:rsidP="00EF4373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ไนเตรท</w:t>
            </w:r>
          </w:p>
        </w:tc>
        <w:tc>
          <w:tcPr>
            <w:tcW w:w="20" w:type="dxa"/>
          </w:tcPr>
          <w:p w14:paraId="74259BD7" w14:textId="77777777" w:rsidR="00EF4373" w:rsidRPr="00C64277" w:rsidRDefault="00EF4373" w:rsidP="00EF437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1D88176" w14:textId="24FABDB5" w:rsidR="00EF4373" w:rsidRPr="00C64277" w:rsidRDefault="00EF4373" w:rsidP="00EF437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84" w:type="dxa"/>
          </w:tcPr>
          <w:p w14:paraId="49EB7D88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A3BB94C" w14:textId="77777777" w:rsidR="00EF4373" w:rsidRPr="00C64277" w:rsidRDefault="00EF4373" w:rsidP="00EF437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84" w:type="dxa"/>
          </w:tcPr>
          <w:p w14:paraId="10409239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836409E" w14:textId="65DA2042" w:rsidR="00EF4373" w:rsidRPr="00C64277" w:rsidRDefault="00EF4373" w:rsidP="00EF4373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468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750</w:t>
            </w:r>
          </w:p>
        </w:tc>
        <w:tc>
          <w:tcPr>
            <w:tcW w:w="84" w:type="dxa"/>
          </w:tcPr>
          <w:p w14:paraId="7459B1CE" w14:textId="77777777" w:rsidR="00EF4373" w:rsidRPr="00C64277" w:rsidRDefault="00EF4373" w:rsidP="00EF4373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00725D2" w14:textId="77777777" w:rsidR="00EF4373" w:rsidRPr="00C64277" w:rsidRDefault="00EF4373" w:rsidP="00EF4373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468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750</w:t>
            </w:r>
          </w:p>
        </w:tc>
        <w:tc>
          <w:tcPr>
            <w:tcW w:w="84" w:type="dxa"/>
          </w:tcPr>
          <w:p w14:paraId="1D42B80B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39B2DCD" w14:textId="3BDD04A5" w:rsidR="00EF4373" w:rsidRPr="00C64277" w:rsidRDefault="00EF4373" w:rsidP="00EF4373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784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409</w:t>
            </w:r>
          </w:p>
        </w:tc>
        <w:tc>
          <w:tcPr>
            <w:tcW w:w="84" w:type="dxa"/>
          </w:tcPr>
          <w:p w14:paraId="1338E6F8" w14:textId="77777777" w:rsidR="00EF4373" w:rsidRPr="00C64277" w:rsidRDefault="00EF4373" w:rsidP="00EF4373">
            <w:pPr>
              <w:tabs>
                <w:tab w:val="decimal" w:pos="864"/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901753D" w14:textId="77777777" w:rsidR="00EF4373" w:rsidRPr="00C64277" w:rsidRDefault="00EF4373" w:rsidP="00EF4373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784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409</w:t>
            </w:r>
          </w:p>
        </w:tc>
        <w:tc>
          <w:tcPr>
            <w:tcW w:w="84" w:type="dxa"/>
          </w:tcPr>
          <w:p w14:paraId="17FB6108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1C62868" w14:textId="1B181CBB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4A08CF9C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F11657E" w14:textId="77777777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696F7A19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4ABFD6D" w14:textId="2492405B" w:rsidR="00EF4373" w:rsidRPr="00C64277" w:rsidRDefault="00EF4373" w:rsidP="006A3D6F">
            <w:pPr>
              <w:tabs>
                <w:tab w:val="decimal" w:pos="76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784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409</w:t>
            </w:r>
          </w:p>
        </w:tc>
        <w:tc>
          <w:tcPr>
            <w:tcW w:w="84" w:type="dxa"/>
          </w:tcPr>
          <w:p w14:paraId="05263177" w14:textId="77777777" w:rsidR="00EF4373" w:rsidRPr="00C64277" w:rsidRDefault="00EF4373" w:rsidP="00EF437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544673E" w14:textId="77777777" w:rsidR="00EF4373" w:rsidRPr="00C64277" w:rsidRDefault="00EF4373" w:rsidP="006A3D6F">
            <w:pPr>
              <w:tabs>
                <w:tab w:val="decimal" w:pos="733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784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409</w:t>
            </w:r>
          </w:p>
        </w:tc>
        <w:tc>
          <w:tcPr>
            <w:tcW w:w="122" w:type="dxa"/>
          </w:tcPr>
          <w:p w14:paraId="4C39742A" w14:textId="77777777" w:rsidR="00EF4373" w:rsidRPr="00C64277" w:rsidRDefault="00EF4373" w:rsidP="00EF437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32A4367" w14:textId="04D124BA" w:rsidR="00EF4373" w:rsidRPr="00C64277" w:rsidRDefault="00EF4373" w:rsidP="00EF4373">
            <w:pPr>
              <w:tabs>
                <w:tab w:val="decimal" w:pos="794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84,375</w:t>
            </w:r>
          </w:p>
        </w:tc>
        <w:tc>
          <w:tcPr>
            <w:tcW w:w="104" w:type="dxa"/>
          </w:tcPr>
          <w:p w14:paraId="17689F96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3BEF6D0" w14:textId="2439FE80" w:rsidR="00EF4373" w:rsidRPr="00C64277" w:rsidRDefault="00EF4373" w:rsidP="00EF4373">
            <w:pPr>
              <w:tabs>
                <w:tab w:val="decimal" w:pos="794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187,500</w:t>
            </w:r>
          </w:p>
        </w:tc>
      </w:tr>
      <w:tr w:rsidR="00EF4373" w:rsidRPr="00C64277" w14:paraId="011CEB92" w14:textId="77777777" w:rsidTr="00DB4670">
        <w:trPr>
          <w:trHeight w:val="603"/>
        </w:trPr>
        <w:tc>
          <w:tcPr>
            <w:tcW w:w="2700" w:type="dxa"/>
          </w:tcPr>
          <w:p w14:paraId="19231B11" w14:textId="77777777" w:rsidR="00EF4373" w:rsidRPr="00754F45" w:rsidRDefault="00EF4373" w:rsidP="00EF4373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C64277">
              <w:rPr>
                <w:rFonts w:asciiTheme="majorBidi" w:hAnsiTheme="majorBidi" w:cstheme="majorBidi" w:hint="cs"/>
                <w:cs/>
              </w:rPr>
              <w:t>ทีพีไอ รักษ์สุขภาพ จำกัด</w:t>
            </w:r>
          </w:p>
        </w:tc>
        <w:tc>
          <w:tcPr>
            <w:tcW w:w="87" w:type="dxa"/>
          </w:tcPr>
          <w:p w14:paraId="72D22055" w14:textId="77777777" w:rsidR="00EF4373" w:rsidRPr="00C64277" w:rsidRDefault="00EF4373" w:rsidP="00EF4373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022F4FD3" w14:textId="77777777" w:rsidR="00EF4373" w:rsidRPr="00754F45" w:rsidRDefault="00EF4373" w:rsidP="00EF4373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 xml:space="preserve">ผลิตและจำหน่ายผลิตภัณฑ์เกี่ยวกับคน </w:t>
            </w:r>
          </w:p>
        </w:tc>
        <w:tc>
          <w:tcPr>
            <w:tcW w:w="20" w:type="dxa"/>
          </w:tcPr>
          <w:p w14:paraId="6C15F757" w14:textId="77777777" w:rsidR="00EF4373" w:rsidRPr="00C64277" w:rsidRDefault="00EF4373" w:rsidP="00EF437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1BEAC76" w14:textId="424C9CF9" w:rsidR="00EF4373" w:rsidRPr="00C64277" w:rsidRDefault="00EF4373" w:rsidP="00EF437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</w:t>
            </w:r>
            <w:r w:rsidRPr="00C64277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84" w:type="dxa"/>
          </w:tcPr>
          <w:p w14:paraId="2AEAEBFB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16BD01B" w14:textId="77777777" w:rsidR="00EF4373" w:rsidRPr="00C64277" w:rsidRDefault="00EF4373" w:rsidP="00EF437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</w:t>
            </w:r>
            <w:r w:rsidRPr="00C64277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84" w:type="dxa"/>
          </w:tcPr>
          <w:p w14:paraId="701B6011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5415838" w14:textId="7C146801" w:rsidR="00EF4373" w:rsidRPr="00C64277" w:rsidRDefault="00EF4373" w:rsidP="006A3D6F">
            <w:pPr>
              <w:tabs>
                <w:tab w:val="decimal" w:pos="74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5,050</w:t>
            </w:r>
          </w:p>
        </w:tc>
        <w:tc>
          <w:tcPr>
            <w:tcW w:w="84" w:type="dxa"/>
          </w:tcPr>
          <w:p w14:paraId="16E259DA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49DBD31" w14:textId="77777777" w:rsidR="00EF4373" w:rsidRPr="00C64277" w:rsidRDefault="00EF4373" w:rsidP="006A3D6F">
            <w:pPr>
              <w:tabs>
                <w:tab w:val="decimal" w:pos="72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5,050</w:t>
            </w:r>
          </w:p>
        </w:tc>
        <w:tc>
          <w:tcPr>
            <w:tcW w:w="84" w:type="dxa"/>
          </w:tcPr>
          <w:p w14:paraId="326FAEBC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18F230A" w14:textId="2907F679" w:rsidR="00EF4373" w:rsidRPr="00C64277" w:rsidRDefault="00EF4373" w:rsidP="006A3D6F">
            <w:pPr>
              <w:tabs>
                <w:tab w:val="decimal" w:pos="784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4,950</w:t>
            </w:r>
          </w:p>
        </w:tc>
        <w:tc>
          <w:tcPr>
            <w:tcW w:w="84" w:type="dxa"/>
          </w:tcPr>
          <w:p w14:paraId="6B3FE7B5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DA909FD" w14:textId="77777777" w:rsidR="00EF4373" w:rsidRPr="00C64277" w:rsidRDefault="00EF4373" w:rsidP="006A3D6F">
            <w:pPr>
              <w:tabs>
                <w:tab w:val="decimal" w:pos="75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4,950</w:t>
            </w:r>
          </w:p>
        </w:tc>
        <w:tc>
          <w:tcPr>
            <w:tcW w:w="84" w:type="dxa"/>
          </w:tcPr>
          <w:p w14:paraId="28F0D7E6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A9753BE" w14:textId="07130555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5A747AE9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19C2326" w14:textId="77777777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1DFD2EDD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4FBA7C2" w14:textId="19BBAF0A" w:rsidR="00EF4373" w:rsidRPr="00C64277" w:rsidRDefault="00EF4373" w:rsidP="00EF4373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4,950</w:t>
            </w:r>
          </w:p>
        </w:tc>
        <w:tc>
          <w:tcPr>
            <w:tcW w:w="84" w:type="dxa"/>
          </w:tcPr>
          <w:p w14:paraId="155F7E4B" w14:textId="77777777" w:rsidR="00EF4373" w:rsidRPr="00C64277" w:rsidRDefault="00EF4373" w:rsidP="00EF437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B7CBB4C" w14:textId="77777777" w:rsidR="00EF4373" w:rsidRPr="00C64277" w:rsidRDefault="00EF4373" w:rsidP="006A3D6F">
            <w:pPr>
              <w:tabs>
                <w:tab w:val="decimal" w:pos="733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4,950</w:t>
            </w:r>
          </w:p>
        </w:tc>
        <w:tc>
          <w:tcPr>
            <w:tcW w:w="122" w:type="dxa"/>
          </w:tcPr>
          <w:p w14:paraId="4B2A00FD" w14:textId="77777777" w:rsidR="00EF4373" w:rsidRPr="00C64277" w:rsidRDefault="00EF4373" w:rsidP="00EF437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574D476" w14:textId="667A9DAE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0E077196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E9D3C3E" w14:textId="77777777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F4373" w:rsidRPr="00C64277" w14:paraId="013BC4F0" w14:textId="77777777" w:rsidTr="00C53541">
        <w:trPr>
          <w:trHeight w:val="243"/>
        </w:trPr>
        <w:tc>
          <w:tcPr>
            <w:tcW w:w="2700" w:type="dxa"/>
          </w:tcPr>
          <w:p w14:paraId="4D85F9BC" w14:textId="77777777" w:rsidR="00EF4373" w:rsidRPr="00C64277" w:rsidRDefault="00EF4373" w:rsidP="00EF4373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4446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ทางตรง</w:t>
            </w:r>
            <w:r w:rsidRPr="0044463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 w:rsidRPr="00444631">
              <w:rPr>
                <w:rFonts w:asciiTheme="majorBidi" w:hAnsiTheme="majorBidi" w:cstheme="majorBidi"/>
                <w:b/>
                <w:bCs/>
                <w:i/>
                <w:iCs/>
              </w:rPr>
              <w:t>(</w:t>
            </w:r>
            <w:r w:rsidRPr="0044463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ต่อ</w:t>
            </w:r>
            <w:r w:rsidRPr="00444631">
              <w:rPr>
                <w:rFonts w:asciiTheme="majorBidi" w:hAnsiTheme="majorBidi" w:cstheme="majorBidi"/>
                <w:b/>
                <w:bCs/>
                <w:i/>
                <w:iCs/>
              </w:rPr>
              <w:t>)</w:t>
            </w:r>
          </w:p>
        </w:tc>
        <w:tc>
          <w:tcPr>
            <w:tcW w:w="87" w:type="dxa"/>
          </w:tcPr>
          <w:p w14:paraId="27CA75E5" w14:textId="77777777" w:rsidR="00EF4373" w:rsidRPr="00C64277" w:rsidRDefault="00EF4373" w:rsidP="00EF4373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1D1993E8" w14:textId="77777777" w:rsidR="00EF4373" w:rsidRPr="00754F45" w:rsidRDefault="00EF4373" w:rsidP="00EF4373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" w:type="dxa"/>
          </w:tcPr>
          <w:p w14:paraId="794BEA38" w14:textId="77777777" w:rsidR="00EF4373" w:rsidRPr="00C64277" w:rsidRDefault="00EF4373" w:rsidP="00EF437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065565C" w14:textId="77777777" w:rsidR="00EF4373" w:rsidRPr="00C64277" w:rsidRDefault="00EF4373" w:rsidP="00EF437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7AAEF68A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534F45C" w14:textId="77777777" w:rsidR="00EF4373" w:rsidRDefault="00EF4373" w:rsidP="00EF437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7B8F3A5F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0BF3D42" w14:textId="77777777" w:rsidR="00EF4373" w:rsidRPr="00C64277" w:rsidRDefault="00EF4373" w:rsidP="00EF4373">
            <w:pPr>
              <w:tabs>
                <w:tab w:val="decimal" w:pos="793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039DD270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89ED4C6" w14:textId="77777777" w:rsidR="00EF4373" w:rsidRDefault="00EF4373" w:rsidP="00EF4373">
            <w:pPr>
              <w:tabs>
                <w:tab w:val="decimal" w:pos="793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605591B6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DC3CE87" w14:textId="77777777" w:rsidR="00EF4373" w:rsidRPr="00C64277" w:rsidRDefault="00EF4373" w:rsidP="00EF4373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6BD701F5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27309F1" w14:textId="77777777" w:rsidR="00EF4373" w:rsidRDefault="00EF4373" w:rsidP="00EF4373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025138CC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0FCA036" w14:textId="77777777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" w:type="dxa"/>
          </w:tcPr>
          <w:p w14:paraId="769AF0A3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10E96D2" w14:textId="77777777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17BCB575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D8A01B3" w14:textId="77777777" w:rsidR="00EF4373" w:rsidRPr="00C64277" w:rsidRDefault="00EF4373" w:rsidP="00EF4373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727012B5" w14:textId="77777777" w:rsidR="00EF4373" w:rsidRPr="00C64277" w:rsidRDefault="00EF4373" w:rsidP="00EF437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08A8C0F" w14:textId="77777777" w:rsidR="00EF4373" w:rsidRDefault="00EF4373" w:rsidP="00EF4373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" w:type="dxa"/>
          </w:tcPr>
          <w:p w14:paraId="6E2C0146" w14:textId="77777777" w:rsidR="00EF4373" w:rsidRPr="00C64277" w:rsidRDefault="00EF4373" w:rsidP="00EF437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939D4DD" w14:textId="77777777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" w:type="dxa"/>
          </w:tcPr>
          <w:p w14:paraId="2AA7F4A2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860B63C" w14:textId="77777777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F4373" w:rsidRPr="00C64277" w14:paraId="24F3ED1B" w14:textId="77777777" w:rsidTr="00DB4670">
        <w:tc>
          <w:tcPr>
            <w:tcW w:w="2700" w:type="dxa"/>
          </w:tcPr>
          <w:p w14:paraId="6CFED3F2" w14:textId="77777777" w:rsidR="00EF4373" w:rsidRPr="00444631" w:rsidRDefault="00EF4373" w:rsidP="00EF4373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พาณิชย์ จำกัด</w:t>
            </w:r>
          </w:p>
        </w:tc>
        <w:tc>
          <w:tcPr>
            <w:tcW w:w="87" w:type="dxa"/>
          </w:tcPr>
          <w:p w14:paraId="0715E3EE" w14:textId="77777777" w:rsidR="00EF4373" w:rsidRPr="00C64277" w:rsidRDefault="00EF4373" w:rsidP="00EF4373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6DD5C799" w14:textId="77777777" w:rsidR="00EF4373" w:rsidRPr="00754F45" w:rsidRDefault="00EF4373" w:rsidP="00EF4373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ธุรกิจค้าปลีก</w:t>
            </w:r>
          </w:p>
        </w:tc>
        <w:tc>
          <w:tcPr>
            <w:tcW w:w="20" w:type="dxa"/>
          </w:tcPr>
          <w:p w14:paraId="3D5723E1" w14:textId="77777777" w:rsidR="00EF4373" w:rsidRPr="00C64277" w:rsidRDefault="00EF4373" w:rsidP="00EF437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3084CC6" w14:textId="4347414A" w:rsidR="00EF4373" w:rsidRPr="00C64277" w:rsidRDefault="00EF4373" w:rsidP="00EF437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99.94</w:t>
            </w:r>
          </w:p>
        </w:tc>
        <w:tc>
          <w:tcPr>
            <w:tcW w:w="84" w:type="dxa"/>
          </w:tcPr>
          <w:p w14:paraId="00762033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EBDF6F4" w14:textId="77777777" w:rsidR="00EF4373" w:rsidRPr="00C64277" w:rsidRDefault="00EF4373" w:rsidP="00EF437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99.94</w:t>
            </w:r>
          </w:p>
        </w:tc>
        <w:tc>
          <w:tcPr>
            <w:tcW w:w="84" w:type="dxa"/>
          </w:tcPr>
          <w:p w14:paraId="68B7D1D8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EFA43A7" w14:textId="6AF5F9EC" w:rsidR="00EF4373" w:rsidRPr="00C64277" w:rsidRDefault="00EF4373" w:rsidP="00EF4373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84" w:type="dxa"/>
          </w:tcPr>
          <w:p w14:paraId="120244FF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C1DB0B1" w14:textId="77777777" w:rsidR="00EF4373" w:rsidRPr="00C64277" w:rsidRDefault="00EF4373" w:rsidP="00EF4373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84" w:type="dxa"/>
          </w:tcPr>
          <w:p w14:paraId="1A107023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3AAAFAF" w14:textId="7FD0A954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46226C32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19D86AB" w14:textId="77777777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0344130F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59BDE1E" w14:textId="698548A7" w:rsidR="00EF4373" w:rsidRPr="00C64277" w:rsidRDefault="00EF4373" w:rsidP="00EF4373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27A52388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550E1D7" w14:textId="77777777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0AF4A8E2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6FFAD48" w14:textId="018FE5D2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79A7926C" w14:textId="77777777" w:rsidR="00EF4373" w:rsidRPr="00C64277" w:rsidRDefault="00EF4373" w:rsidP="00EF437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CA92F53" w14:textId="77777777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2" w:type="dxa"/>
          </w:tcPr>
          <w:p w14:paraId="718940D1" w14:textId="77777777" w:rsidR="00EF4373" w:rsidRPr="00C64277" w:rsidRDefault="00EF4373" w:rsidP="00EF437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9887E93" w14:textId="3ED6D637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446C8F90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3CC7011" w14:textId="4DEDE27E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F4373" w:rsidRPr="00C64277" w14:paraId="215CC76E" w14:textId="77777777" w:rsidTr="00DB4670">
        <w:tc>
          <w:tcPr>
            <w:tcW w:w="2700" w:type="dxa"/>
          </w:tcPr>
          <w:p w14:paraId="3CDBEFBD" w14:textId="77777777" w:rsidR="00EF4373" w:rsidRPr="00444631" w:rsidRDefault="00EF4373" w:rsidP="00EF4373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บริการ จำกัด</w:t>
            </w:r>
          </w:p>
        </w:tc>
        <w:tc>
          <w:tcPr>
            <w:tcW w:w="87" w:type="dxa"/>
          </w:tcPr>
          <w:p w14:paraId="5C88F1B6" w14:textId="77777777" w:rsidR="00EF4373" w:rsidRPr="00C64277" w:rsidRDefault="00EF4373" w:rsidP="00EF4373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0CADBAF9" w14:textId="77777777" w:rsidR="00EF4373" w:rsidRPr="00754F45" w:rsidRDefault="00EF4373" w:rsidP="00EF4373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รับจ้างเหมาก่อสร้าง</w:t>
            </w:r>
          </w:p>
        </w:tc>
        <w:tc>
          <w:tcPr>
            <w:tcW w:w="20" w:type="dxa"/>
          </w:tcPr>
          <w:p w14:paraId="7FEA8C7D" w14:textId="77777777" w:rsidR="00EF4373" w:rsidRPr="00C64277" w:rsidRDefault="00EF4373" w:rsidP="00EF437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41C93CA" w14:textId="1FA097D7" w:rsidR="00EF4373" w:rsidRPr="00C64277" w:rsidRDefault="00EF4373" w:rsidP="00EF437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95.10</w:t>
            </w:r>
          </w:p>
        </w:tc>
        <w:tc>
          <w:tcPr>
            <w:tcW w:w="84" w:type="dxa"/>
          </w:tcPr>
          <w:p w14:paraId="375E9A4E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35267B8" w14:textId="77777777" w:rsidR="00EF4373" w:rsidRPr="00C64277" w:rsidRDefault="00EF4373" w:rsidP="00EF437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95.10</w:t>
            </w:r>
          </w:p>
        </w:tc>
        <w:tc>
          <w:tcPr>
            <w:tcW w:w="84" w:type="dxa"/>
          </w:tcPr>
          <w:p w14:paraId="4B61DF53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4C1590F" w14:textId="7981B32A" w:rsidR="00EF4373" w:rsidRPr="00C64277" w:rsidRDefault="00EF4373" w:rsidP="00EF4373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600</w:t>
            </w:r>
          </w:p>
        </w:tc>
        <w:tc>
          <w:tcPr>
            <w:tcW w:w="84" w:type="dxa"/>
          </w:tcPr>
          <w:p w14:paraId="08824921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93C1EB4" w14:textId="77777777" w:rsidR="00EF4373" w:rsidRPr="00C64277" w:rsidRDefault="00EF4373" w:rsidP="00EF4373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600</w:t>
            </w:r>
          </w:p>
        </w:tc>
        <w:tc>
          <w:tcPr>
            <w:tcW w:w="84" w:type="dxa"/>
          </w:tcPr>
          <w:p w14:paraId="62729D34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840" w:type="dxa"/>
          </w:tcPr>
          <w:p w14:paraId="6205CE79" w14:textId="02FCEE16" w:rsidR="00EF4373" w:rsidRPr="00C64277" w:rsidRDefault="00EF4373" w:rsidP="00EF4373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4,457</w:t>
            </w:r>
          </w:p>
        </w:tc>
        <w:tc>
          <w:tcPr>
            <w:tcW w:w="84" w:type="dxa"/>
          </w:tcPr>
          <w:p w14:paraId="13CED818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144C5EC" w14:textId="77777777" w:rsidR="00EF4373" w:rsidRPr="00C64277" w:rsidRDefault="00EF4373" w:rsidP="00EF4373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4,457</w:t>
            </w:r>
          </w:p>
        </w:tc>
        <w:tc>
          <w:tcPr>
            <w:tcW w:w="84" w:type="dxa"/>
          </w:tcPr>
          <w:p w14:paraId="4669A0DD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D4D059E" w14:textId="3941110D" w:rsidR="00EF4373" w:rsidRPr="00C64277" w:rsidRDefault="00EF4373" w:rsidP="00EF4373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6EDD60B4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DD3BF38" w14:textId="77777777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7F5B9B7C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868E392" w14:textId="08704BAF" w:rsidR="00EF4373" w:rsidRPr="00C64277" w:rsidRDefault="00EF4373" w:rsidP="00EF4373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4,457</w:t>
            </w:r>
          </w:p>
        </w:tc>
        <w:tc>
          <w:tcPr>
            <w:tcW w:w="84" w:type="dxa"/>
          </w:tcPr>
          <w:p w14:paraId="6AEF5E3C" w14:textId="77777777" w:rsidR="00EF4373" w:rsidRPr="00C64277" w:rsidRDefault="00EF4373" w:rsidP="00EF4373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BFF09EC" w14:textId="77777777" w:rsidR="00EF4373" w:rsidRPr="00C64277" w:rsidRDefault="00EF4373" w:rsidP="00EF4373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4,457</w:t>
            </w:r>
          </w:p>
        </w:tc>
        <w:tc>
          <w:tcPr>
            <w:tcW w:w="122" w:type="dxa"/>
          </w:tcPr>
          <w:p w14:paraId="022C92C2" w14:textId="77777777" w:rsidR="00EF4373" w:rsidRPr="00C64277" w:rsidRDefault="00EF4373" w:rsidP="00EF4373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306BEDF" w14:textId="52E4C183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34D532CD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20ABF60" w14:textId="3A16DFF4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F4373" w:rsidRPr="00C64277" w14:paraId="12AE0F56" w14:textId="77777777" w:rsidTr="00DB4670">
        <w:trPr>
          <w:trHeight w:val="612"/>
        </w:trPr>
        <w:tc>
          <w:tcPr>
            <w:tcW w:w="2700" w:type="dxa"/>
          </w:tcPr>
          <w:p w14:paraId="7F5B7CAE" w14:textId="77777777" w:rsidR="00EF4373" w:rsidRPr="00444631" w:rsidRDefault="00EF4373" w:rsidP="00EF4373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444631">
              <w:rPr>
                <w:rFonts w:asciiTheme="majorBidi" w:hAnsiTheme="majorBidi" w:cstheme="majorBidi"/>
                <w:cs/>
              </w:rPr>
              <w:t>บริษัท มาสเตอร์ อาชีพ</w:t>
            </w:r>
            <w:r w:rsidRPr="00444631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444631">
              <w:rPr>
                <w:rFonts w:asciiTheme="majorBidi" w:hAnsiTheme="majorBidi" w:cstheme="majorBidi"/>
              </w:rPr>
              <w:t>(</w:t>
            </w:r>
            <w:r w:rsidRPr="00444631">
              <w:rPr>
                <w:rFonts w:asciiTheme="majorBidi" w:hAnsiTheme="majorBidi" w:cstheme="majorBidi"/>
                <w:cs/>
              </w:rPr>
              <w:t>ประเทศไทย</w:t>
            </w:r>
            <w:r w:rsidRPr="00444631">
              <w:rPr>
                <w:rFonts w:asciiTheme="majorBidi" w:hAnsiTheme="majorBidi" w:cstheme="majorBidi"/>
              </w:rPr>
              <w:t xml:space="preserve">) </w:t>
            </w:r>
            <w:r w:rsidRPr="00444631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87" w:type="dxa"/>
          </w:tcPr>
          <w:p w14:paraId="73CB287A" w14:textId="77777777" w:rsidR="00EF4373" w:rsidRPr="00C64277" w:rsidRDefault="00EF4373" w:rsidP="00EF4373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14:paraId="53DCC788" w14:textId="77777777" w:rsidR="00EF4373" w:rsidRPr="00754F45" w:rsidRDefault="00EF4373" w:rsidP="00EF4373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ผลิตและจำหน่ายอุปกรณ์โรงงาน</w:t>
            </w:r>
          </w:p>
        </w:tc>
        <w:tc>
          <w:tcPr>
            <w:tcW w:w="20" w:type="dxa"/>
          </w:tcPr>
          <w:p w14:paraId="57DF85F2" w14:textId="77777777" w:rsidR="00EF4373" w:rsidRPr="00C64277" w:rsidRDefault="00EF4373" w:rsidP="00EF4373">
            <w:pPr>
              <w:spacing w:line="320" w:lineRule="exact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35227114" w14:textId="6EEDD26B" w:rsidR="00EF4373" w:rsidRPr="00C64277" w:rsidRDefault="00EF4373" w:rsidP="00EF4373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99</w:t>
            </w:r>
            <w:r w:rsidRPr="00C64277">
              <w:rPr>
                <w:rFonts w:ascii="Angsana New" w:hAnsi="Angsana New"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99</w:t>
            </w:r>
          </w:p>
        </w:tc>
        <w:tc>
          <w:tcPr>
            <w:tcW w:w="84" w:type="dxa"/>
          </w:tcPr>
          <w:p w14:paraId="0558CFC8" w14:textId="77777777" w:rsidR="00EF4373" w:rsidRPr="00C64277" w:rsidRDefault="00EF4373" w:rsidP="00EF4373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3B27D205" w14:textId="77777777" w:rsidR="00EF4373" w:rsidRPr="00C64277" w:rsidRDefault="00EF4373" w:rsidP="00EF4373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99</w:t>
            </w:r>
            <w:r w:rsidRPr="00C64277">
              <w:rPr>
                <w:rFonts w:ascii="Angsana New" w:hAnsi="Angsana New"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99</w:t>
            </w:r>
          </w:p>
        </w:tc>
        <w:tc>
          <w:tcPr>
            <w:tcW w:w="84" w:type="dxa"/>
          </w:tcPr>
          <w:p w14:paraId="01B0E3A9" w14:textId="77777777" w:rsidR="00EF4373" w:rsidRPr="00C64277" w:rsidRDefault="00EF4373" w:rsidP="00EF4373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7A1A75B3" w14:textId="7FC349C4" w:rsidR="00EF4373" w:rsidRPr="00C64277" w:rsidRDefault="00EF4373" w:rsidP="00EF4373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84" w:type="dxa"/>
          </w:tcPr>
          <w:p w14:paraId="642253C8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3F504E3" w14:textId="77777777" w:rsidR="00EF4373" w:rsidRPr="00C64277" w:rsidRDefault="00EF4373" w:rsidP="00EF4373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84" w:type="dxa"/>
          </w:tcPr>
          <w:p w14:paraId="39C93B27" w14:textId="77777777" w:rsidR="00EF4373" w:rsidRPr="00C64277" w:rsidRDefault="00EF4373" w:rsidP="00EF4373">
            <w:pPr>
              <w:tabs>
                <w:tab w:val="left" w:pos="540"/>
              </w:tabs>
              <w:spacing w:line="320" w:lineRule="exact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840" w:type="dxa"/>
          </w:tcPr>
          <w:p w14:paraId="77EF13F7" w14:textId="3C466B21" w:rsidR="00EF4373" w:rsidRPr="00C64277" w:rsidRDefault="00EF4373" w:rsidP="00EF4373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99,931</w:t>
            </w:r>
          </w:p>
        </w:tc>
        <w:tc>
          <w:tcPr>
            <w:tcW w:w="84" w:type="dxa"/>
          </w:tcPr>
          <w:p w14:paraId="29DDF1E7" w14:textId="77777777" w:rsidR="00EF4373" w:rsidRPr="00C64277" w:rsidRDefault="00EF4373" w:rsidP="00EF4373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4295F878" w14:textId="77777777" w:rsidR="00EF4373" w:rsidRPr="00C64277" w:rsidRDefault="00EF4373" w:rsidP="00EF4373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99,931</w:t>
            </w:r>
          </w:p>
        </w:tc>
        <w:tc>
          <w:tcPr>
            <w:tcW w:w="84" w:type="dxa"/>
          </w:tcPr>
          <w:p w14:paraId="0E69ED5C" w14:textId="77777777" w:rsidR="00EF4373" w:rsidRPr="00C64277" w:rsidRDefault="00EF4373" w:rsidP="00EF4373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10C3AD21" w14:textId="1037E629" w:rsidR="00EF4373" w:rsidRPr="00C64277" w:rsidRDefault="00EF4373" w:rsidP="00EF4373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3DD58223" w14:textId="77777777" w:rsidR="00EF4373" w:rsidRPr="00C64277" w:rsidRDefault="00EF4373" w:rsidP="00EF4373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42EE4691" w14:textId="77777777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4A15F7F3" w14:textId="77777777" w:rsidR="00EF4373" w:rsidRPr="00C64277" w:rsidRDefault="00EF4373" w:rsidP="00EF4373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47D605DC" w14:textId="57143A5D" w:rsidR="00EF4373" w:rsidRPr="00C64277" w:rsidRDefault="00EF4373" w:rsidP="00EF4373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99,931</w:t>
            </w:r>
          </w:p>
        </w:tc>
        <w:tc>
          <w:tcPr>
            <w:tcW w:w="84" w:type="dxa"/>
          </w:tcPr>
          <w:p w14:paraId="78ABA7EE" w14:textId="77777777" w:rsidR="00EF4373" w:rsidRPr="00EA4E1F" w:rsidRDefault="00EF4373" w:rsidP="00EF4373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C563B96" w14:textId="77777777" w:rsidR="00EF4373" w:rsidRPr="00C64277" w:rsidRDefault="00EF4373" w:rsidP="00EF4373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99,931</w:t>
            </w:r>
          </w:p>
        </w:tc>
        <w:tc>
          <w:tcPr>
            <w:tcW w:w="122" w:type="dxa"/>
          </w:tcPr>
          <w:p w14:paraId="4338D983" w14:textId="77777777" w:rsidR="00EF4373" w:rsidRPr="00C64277" w:rsidRDefault="00EF4373" w:rsidP="00EF4373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76FD3F58" w14:textId="2CE0AE02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6C73FB1E" w14:textId="77777777" w:rsidR="00EF4373" w:rsidRPr="00C64277" w:rsidRDefault="00EF4373" w:rsidP="00EF4373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38759A52" w14:textId="1A9A67DD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F4373" w:rsidRPr="00C64277" w14:paraId="4A332E18" w14:textId="77777777" w:rsidTr="00DB4670">
        <w:tc>
          <w:tcPr>
            <w:tcW w:w="2700" w:type="dxa"/>
          </w:tcPr>
          <w:p w14:paraId="3A8F1E06" w14:textId="77777777" w:rsidR="00EF4373" w:rsidRPr="00444631" w:rsidRDefault="00EF4373" w:rsidP="00EF4373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444631">
              <w:rPr>
                <w:rFonts w:asciiTheme="majorBidi" w:hAnsiTheme="majorBidi" w:cstheme="majorBidi"/>
                <w:cs/>
              </w:rPr>
              <w:t xml:space="preserve">บริษัท ทีพีไอ </w:t>
            </w:r>
            <w:r w:rsidRPr="00444631">
              <w:rPr>
                <w:rFonts w:asciiTheme="majorBidi" w:hAnsiTheme="majorBidi" w:cstheme="majorBidi" w:hint="cs"/>
                <w:cs/>
              </w:rPr>
              <w:t>ไบโอ ฟาร์มาซูติคอลส์</w:t>
            </w:r>
            <w:r w:rsidRPr="00444631">
              <w:rPr>
                <w:rFonts w:asciiTheme="majorBidi" w:hAnsiTheme="majorBidi" w:cstheme="majorBidi"/>
                <w:cs/>
              </w:rPr>
              <w:t xml:space="preserve"> จำกัด</w:t>
            </w:r>
            <w:r w:rsidRPr="00444631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444631">
              <w:rPr>
                <w:rFonts w:asciiTheme="majorBidi" w:hAnsiTheme="majorBidi" w:cstheme="majorBidi"/>
              </w:rPr>
              <w:br/>
            </w:r>
          </w:p>
        </w:tc>
        <w:tc>
          <w:tcPr>
            <w:tcW w:w="87" w:type="dxa"/>
          </w:tcPr>
          <w:p w14:paraId="1F7FA678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14:paraId="7F221EB5" w14:textId="77777777" w:rsidR="00EF4373" w:rsidRPr="00754F45" w:rsidRDefault="00EF4373" w:rsidP="00EF4373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ผลิตและจำหน่ายผลิตภัณฑ์เกี่ยวกับ</w:t>
            </w:r>
            <w:r w:rsidRPr="00444631">
              <w:rPr>
                <w:rFonts w:asciiTheme="majorBidi" w:hAnsiTheme="majorBidi" w:cstheme="majorBidi"/>
                <w:cs/>
              </w:rPr>
              <w:t>สัตว</w:t>
            </w:r>
            <w:r>
              <w:rPr>
                <w:rFonts w:asciiTheme="majorBidi" w:hAnsiTheme="majorBidi" w:cstheme="majorBidi" w:hint="cs"/>
                <w:cs/>
              </w:rPr>
              <w:t>์</w:t>
            </w:r>
          </w:p>
        </w:tc>
        <w:tc>
          <w:tcPr>
            <w:tcW w:w="20" w:type="dxa"/>
          </w:tcPr>
          <w:p w14:paraId="5B011324" w14:textId="77777777" w:rsidR="00EF4373" w:rsidRPr="00C64277" w:rsidRDefault="00EF4373" w:rsidP="00EF4373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534842FD" w14:textId="34AE3F5E" w:rsidR="00EF4373" w:rsidRPr="00C64277" w:rsidRDefault="00EF4373" w:rsidP="00EF4373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99</w:t>
            </w:r>
            <w:r w:rsidRPr="00C64277">
              <w:rPr>
                <w:rFonts w:ascii="Angsana New" w:hAnsi="Angsana New"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99</w:t>
            </w:r>
          </w:p>
        </w:tc>
        <w:tc>
          <w:tcPr>
            <w:tcW w:w="84" w:type="dxa"/>
          </w:tcPr>
          <w:p w14:paraId="163EC7DE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01864EF8" w14:textId="77777777" w:rsidR="00EF4373" w:rsidRPr="00C64277" w:rsidRDefault="00EF4373" w:rsidP="00EF4373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99</w:t>
            </w:r>
            <w:r w:rsidRPr="00C64277">
              <w:rPr>
                <w:rFonts w:ascii="Angsana New" w:hAnsi="Angsana New"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99</w:t>
            </w:r>
          </w:p>
        </w:tc>
        <w:tc>
          <w:tcPr>
            <w:tcW w:w="84" w:type="dxa"/>
          </w:tcPr>
          <w:p w14:paraId="18901FDE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6C233BB9" w14:textId="01F1D99F" w:rsidR="00EF4373" w:rsidRPr="00C64277" w:rsidRDefault="00EF4373" w:rsidP="00EF4373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5,500</w:t>
            </w:r>
          </w:p>
        </w:tc>
        <w:tc>
          <w:tcPr>
            <w:tcW w:w="84" w:type="dxa"/>
          </w:tcPr>
          <w:p w14:paraId="1EB716C4" w14:textId="77777777" w:rsidR="00EF4373" w:rsidRPr="00C64277" w:rsidRDefault="00EF4373" w:rsidP="00EF4373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70F1244F" w14:textId="77777777" w:rsidR="00EF4373" w:rsidRPr="00C64277" w:rsidRDefault="00EF4373" w:rsidP="00EF4373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5,500</w:t>
            </w:r>
          </w:p>
        </w:tc>
        <w:tc>
          <w:tcPr>
            <w:tcW w:w="84" w:type="dxa"/>
          </w:tcPr>
          <w:p w14:paraId="6E0AD2FF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840" w:type="dxa"/>
          </w:tcPr>
          <w:p w14:paraId="304D7AD9" w14:textId="7488A01D" w:rsidR="00EF4373" w:rsidRPr="00C64277" w:rsidRDefault="00EF4373" w:rsidP="00EF4373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5,647</w:t>
            </w:r>
          </w:p>
        </w:tc>
        <w:tc>
          <w:tcPr>
            <w:tcW w:w="84" w:type="dxa"/>
          </w:tcPr>
          <w:p w14:paraId="276E9433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5838394D" w14:textId="77777777" w:rsidR="00EF4373" w:rsidRPr="00C64277" w:rsidRDefault="00EF4373" w:rsidP="00EF4373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5,647</w:t>
            </w:r>
          </w:p>
        </w:tc>
        <w:tc>
          <w:tcPr>
            <w:tcW w:w="84" w:type="dxa"/>
          </w:tcPr>
          <w:p w14:paraId="7FFB1177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5DDA01E8" w14:textId="4B855C7B" w:rsidR="00EF4373" w:rsidRPr="00C64277" w:rsidRDefault="00EF4373" w:rsidP="00EF4373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0F880EE8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71B083CA" w14:textId="77777777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1BBCCE5A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354510D0" w14:textId="3E0FD332" w:rsidR="00EF4373" w:rsidRPr="00C64277" w:rsidRDefault="00EF4373" w:rsidP="00EF4373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5,647</w:t>
            </w:r>
          </w:p>
        </w:tc>
        <w:tc>
          <w:tcPr>
            <w:tcW w:w="84" w:type="dxa"/>
          </w:tcPr>
          <w:p w14:paraId="35A2C54B" w14:textId="77777777" w:rsidR="00EF4373" w:rsidRPr="00EA4E1F" w:rsidRDefault="00EF4373" w:rsidP="00EF4373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0779DE5" w14:textId="77777777" w:rsidR="00EF4373" w:rsidRPr="00C64277" w:rsidRDefault="00EF4373" w:rsidP="00EF4373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5,647</w:t>
            </w:r>
          </w:p>
        </w:tc>
        <w:tc>
          <w:tcPr>
            <w:tcW w:w="122" w:type="dxa"/>
          </w:tcPr>
          <w:p w14:paraId="47F13741" w14:textId="77777777" w:rsidR="00EF4373" w:rsidRPr="00C64277" w:rsidRDefault="00EF4373" w:rsidP="00EF4373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0BE18305" w14:textId="42806063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656C1874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7EF2F879" w14:textId="308F430E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F4373" w:rsidRPr="00C64277" w14:paraId="0E52D512" w14:textId="77777777" w:rsidTr="00DB4670">
        <w:tc>
          <w:tcPr>
            <w:tcW w:w="2700" w:type="dxa"/>
          </w:tcPr>
          <w:p w14:paraId="287C3D8A" w14:textId="77777777" w:rsidR="00EF4373" w:rsidRPr="008854AA" w:rsidRDefault="00EF4373" w:rsidP="00EF4373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4446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ทาง</w:t>
            </w:r>
            <w:r w:rsidRPr="0044463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อ้อม</w:t>
            </w:r>
          </w:p>
        </w:tc>
        <w:tc>
          <w:tcPr>
            <w:tcW w:w="87" w:type="dxa"/>
          </w:tcPr>
          <w:p w14:paraId="4151A369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14:paraId="73F6C989" w14:textId="77777777" w:rsidR="00EF4373" w:rsidRPr="00444631" w:rsidRDefault="00EF4373" w:rsidP="00EF4373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" w:type="dxa"/>
          </w:tcPr>
          <w:p w14:paraId="5D9E772B" w14:textId="77777777" w:rsidR="00EF4373" w:rsidRPr="00C64277" w:rsidRDefault="00EF4373" w:rsidP="00EF4373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234E83C4" w14:textId="77777777" w:rsidR="00EF4373" w:rsidRPr="00C64277" w:rsidRDefault="00EF4373" w:rsidP="00EF4373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" w:type="dxa"/>
          </w:tcPr>
          <w:p w14:paraId="1621B333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25E45976" w14:textId="77777777" w:rsidR="00EF4373" w:rsidRPr="00C64277" w:rsidRDefault="00EF4373" w:rsidP="00EF4373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" w:type="dxa"/>
          </w:tcPr>
          <w:p w14:paraId="4448C49B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36AB45C0" w14:textId="77777777" w:rsidR="00EF4373" w:rsidRPr="00C64277" w:rsidRDefault="00EF4373" w:rsidP="00EF4373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639FAF9D" w14:textId="77777777" w:rsidR="00EF4373" w:rsidRPr="00C64277" w:rsidRDefault="00EF4373" w:rsidP="00EF4373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00210436" w14:textId="77777777" w:rsidR="00EF4373" w:rsidRPr="00C64277" w:rsidRDefault="00EF4373" w:rsidP="00EF4373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0DAB4DDB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840" w:type="dxa"/>
          </w:tcPr>
          <w:p w14:paraId="7FD693E9" w14:textId="77777777" w:rsidR="00EF4373" w:rsidRPr="00C64277" w:rsidRDefault="00EF4373" w:rsidP="00EF4373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65F5598B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10791E50" w14:textId="77777777" w:rsidR="00EF4373" w:rsidRPr="00C64277" w:rsidRDefault="00EF4373" w:rsidP="00EF4373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118C9D5C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5A7D9209" w14:textId="77777777" w:rsidR="00EF4373" w:rsidRPr="00C64277" w:rsidRDefault="00EF4373" w:rsidP="00EF4373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" w:type="dxa"/>
          </w:tcPr>
          <w:p w14:paraId="1E584547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3B667EBF" w14:textId="77777777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661949F0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7336733F" w14:textId="77777777" w:rsidR="00EF4373" w:rsidRPr="00C64277" w:rsidRDefault="00EF4373" w:rsidP="00EF4373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0AF029C8" w14:textId="77777777" w:rsidR="00EF4373" w:rsidRPr="00EA4E1F" w:rsidRDefault="00EF4373" w:rsidP="00EF4373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A7F94BB" w14:textId="77777777" w:rsidR="00EF4373" w:rsidRPr="00C64277" w:rsidRDefault="00EF4373" w:rsidP="00EF4373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" w:type="dxa"/>
          </w:tcPr>
          <w:p w14:paraId="4B7990D1" w14:textId="77777777" w:rsidR="00EF4373" w:rsidRPr="00C64277" w:rsidRDefault="00EF4373" w:rsidP="00EF4373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11B57553" w14:textId="77777777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" w:type="dxa"/>
          </w:tcPr>
          <w:p w14:paraId="7962AAFE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5946DB2B" w14:textId="77777777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F4373" w:rsidRPr="00C64277" w14:paraId="2296B8FB" w14:textId="77777777" w:rsidTr="00DB4670">
        <w:tc>
          <w:tcPr>
            <w:tcW w:w="2700" w:type="dxa"/>
          </w:tcPr>
          <w:p w14:paraId="1AC4BBDA" w14:textId="77777777" w:rsidR="00EF4373" w:rsidRPr="00444631" w:rsidRDefault="00EF4373" w:rsidP="00EF4373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444631">
              <w:rPr>
                <w:rFonts w:asciiTheme="majorBidi" w:hAnsiTheme="majorBidi" w:cstheme="majorBidi"/>
                <w:cs/>
              </w:rPr>
              <w:t>บริษัท มอนโดไทย จำกัด</w:t>
            </w:r>
            <w:r w:rsidRPr="0044463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87" w:type="dxa"/>
          </w:tcPr>
          <w:p w14:paraId="08676966" w14:textId="77777777" w:rsidR="00EF4373" w:rsidRPr="00C64277" w:rsidRDefault="00EF4373" w:rsidP="00EF4373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14:paraId="0243214F" w14:textId="77777777" w:rsidR="00EF4373" w:rsidRPr="00444631" w:rsidRDefault="00EF4373" w:rsidP="00EF4373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444631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20" w:type="dxa"/>
          </w:tcPr>
          <w:p w14:paraId="64619077" w14:textId="77777777" w:rsidR="00EF4373" w:rsidRPr="00C64277" w:rsidRDefault="00EF4373" w:rsidP="00EF4373">
            <w:pPr>
              <w:spacing w:line="320" w:lineRule="exact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0DF00AFD" w14:textId="1BC1D397" w:rsidR="00EF4373" w:rsidRPr="00444631" w:rsidRDefault="00EF4373" w:rsidP="00EF437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83.27</w:t>
            </w:r>
          </w:p>
        </w:tc>
        <w:tc>
          <w:tcPr>
            <w:tcW w:w="84" w:type="dxa"/>
          </w:tcPr>
          <w:p w14:paraId="4CE249A7" w14:textId="77777777" w:rsidR="00EF4373" w:rsidRPr="00444631" w:rsidRDefault="00EF4373" w:rsidP="00EF4373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03058EC" w14:textId="77777777" w:rsidR="00EF4373" w:rsidRPr="00444631" w:rsidRDefault="00EF4373" w:rsidP="00EF437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83.27</w:t>
            </w:r>
          </w:p>
        </w:tc>
        <w:tc>
          <w:tcPr>
            <w:tcW w:w="84" w:type="dxa"/>
          </w:tcPr>
          <w:p w14:paraId="79D0139F" w14:textId="77777777" w:rsidR="00EF4373" w:rsidRPr="00C64277" w:rsidRDefault="00EF4373" w:rsidP="00EF4373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3E8DBC50" w14:textId="36364E27" w:rsidR="00EF4373" w:rsidRPr="00A453E5" w:rsidRDefault="00EF4373" w:rsidP="00EF4373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36</w:t>
            </w:r>
            <w:r w:rsidRPr="00A453E5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4" w:type="dxa"/>
          </w:tcPr>
          <w:p w14:paraId="5E7E2526" w14:textId="77777777" w:rsidR="00EF4373" w:rsidRPr="00C64277" w:rsidRDefault="00EF4373" w:rsidP="00EF4373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286405B6" w14:textId="77777777" w:rsidR="00EF4373" w:rsidRPr="00A453E5" w:rsidRDefault="00EF4373" w:rsidP="00EF4373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36</w:t>
            </w:r>
            <w:r w:rsidRPr="00A453E5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4" w:type="dxa"/>
          </w:tcPr>
          <w:p w14:paraId="203BE7F8" w14:textId="77777777" w:rsidR="00EF4373" w:rsidRPr="00C64277" w:rsidRDefault="00EF4373" w:rsidP="00EF4373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353EC832" w14:textId="3873622F" w:rsidR="00EF4373" w:rsidRPr="008C15A8" w:rsidRDefault="00EF4373" w:rsidP="00EF4373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</w:t>
            </w:r>
            <w:r w:rsidRPr="008C15A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350</w:t>
            </w:r>
          </w:p>
        </w:tc>
        <w:tc>
          <w:tcPr>
            <w:tcW w:w="84" w:type="dxa"/>
          </w:tcPr>
          <w:p w14:paraId="4492FB5C" w14:textId="77777777" w:rsidR="00EF4373" w:rsidRPr="00C64277" w:rsidRDefault="00EF4373" w:rsidP="00EF4373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55C1C00D" w14:textId="77777777" w:rsidR="00EF4373" w:rsidRPr="008C15A8" w:rsidRDefault="00EF4373" w:rsidP="00EF4373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</w:t>
            </w:r>
            <w:r w:rsidRPr="008C15A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350</w:t>
            </w:r>
          </w:p>
        </w:tc>
        <w:tc>
          <w:tcPr>
            <w:tcW w:w="84" w:type="dxa"/>
          </w:tcPr>
          <w:p w14:paraId="04F1A571" w14:textId="77777777" w:rsidR="00EF4373" w:rsidRPr="00C64277" w:rsidRDefault="00EF4373" w:rsidP="00EF4373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4564970C" w14:textId="5639AD41" w:rsidR="00EF4373" w:rsidRPr="00C64277" w:rsidRDefault="00EF4373" w:rsidP="00EF4373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3F038DA3" w14:textId="77777777" w:rsidR="00EF4373" w:rsidRPr="00C64277" w:rsidRDefault="00EF4373" w:rsidP="00EF4373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065D7DBC" w14:textId="77777777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4BAD4EC4" w14:textId="77777777" w:rsidR="00EF4373" w:rsidRPr="00C64277" w:rsidRDefault="00EF4373" w:rsidP="00EF4373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52B39B41" w14:textId="0025F963" w:rsidR="00EF4373" w:rsidRPr="00EA4E1F" w:rsidRDefault="00EF4373" w:rsidP="00EF4373">
            <w:pPr>
              <w:tabs>
                <w:tab w:val="decimal" w:pos="76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EA4E1F">
              <w:rPr>
                <w:rFonts w:asciiTheme="majorBidi" w:hAnsiTheme="majorBidi" w:cstheme="majorBidi"/>
                <w:lang w:val="en-US"/>
              </w:rPr>
              <w:t>10,350</w:t>
            </w:r>
          </w:p>
        </w:tc>
        <w:tc>
          <w:tcPr>
            <w:tcW w:w="84" w:type="dxa"/>
          </w:tcPr>
          <w:p w14:paraId="4F57F596" w14:textId="77777777" w:rsidR="00EF4373" w:rsidRPr="00EA4E1F" w:rsidRDefault="00EF4373" w:rsidP="00EF4373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C7567AF" w14:textId="77777777" w:rsidR="00EF4373" w:rsidRPr="00EA4E1F" w:rsidRDefault="00EF4373" w:rsidP="00EF4373">
            <w:pPr>
              <w:tabs>
                <w:tab w:val="decimal" w:pos="76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EA4E1F">
              <w:rPr>
                <w:rFonts w:asciiTheme="majorBidi" w:hAnsiTheme="majorBidi" w:cstheme="majorBidi"/>
                <w:lang w:val="en-US"/>
              </w:rPr>
              <w:t>10,350</w:t>
            </w:r>
          </w:p>
        </w:tc>
        <w:tc>
          <w:tcPr>
            <w:tcW w:w="122" w:type="dxa"/>
          </w:tcPr>
          <w:p w14:paraId="3F17AFDE" w14:textId="77777777" w:rsidR="00EF4373" w:rsidRPr="00017A78" w:rsidRDefault="00EF4373" w:rsidP="00EF4373">
            <w:pPr>
              <w:tabs>
                <w:tab w:val="decimal" w:pos="770"/>
                <w:tab w:val="decimal" w:pos="929"/>
              </w:tabs>
              <w:spacing w:line="240" w:lineRule="atLeas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AC2A4E7" w14:textId="51FE91C0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683CEFCE" w14:textId="77777777" w:rsidR="00EF4373" w:rsidRPr="00C64277" w:rsidRDefault="00EF4373" w:rsidP="00EF4373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04C8B364" w14:textId="030C4BA7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F4373" w:rsidRPr="00C64277" w14:paraId="3F00BB75" w14:textId="77777777" w:rsidTr="00DB4670">
        <w:tc>
          <w:tcPr>
            <w:tcW w:w="2700" w:type="dxa"/>
          </w:tcPr>
          <w:p w14:paraId="0B432AC3" w14:textId="77777777" w:rsidR="00EF4373" w:rsidRPr="00444631" w:rsidRDefault="00EF4373" w:rsidP="00EF4373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 พลาสติก โพลีน จำกัด</w:t>
            </w:r>
          </w:p>
        </w:tc>
        <w:tc>
          <w:tcPr>
            <w:tcW w:w="87" w:type="dxa"/>
          </w:tcPr>
          <w:p w14:paraId="2ACC2972" w14:textId="77777777" w:rsidR="00EF4373" w:rsidRPr="00C64277" w:rsidRDefault="00EF4373" w:rsidP="00EF4373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14:paraId="755ED380" w14:textId="77777777" w:rsidR="00EF4373" w:rsidRPr="00444631" w:rsidRDefault="00EF4373" w:rsidP="00EF4373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ธุรกิจส่งออกและนำเข้า</w:t>
            </w:r>
          </w:p>
        </w:tc>
        <w:tc>
          <w:tcPr>
            <w:tcW w:w="20" w:type="dxa"/>
          </w:tcPr>
          <w:p w14:paraId="51E4D494" w14:textId="77777777" w:rsidR="00EF4373" w:rsidRPr="00C64277" w:rsidRDefault="00EF4373" w:rsidP="00EF4373">
            <w:pPr>
              <w:spacing w:line="320" w:lineRule="exact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52BC0E00" w14:textId="75DF048B" w:rsidR="00EF4373" w:rsidRPr="00444631" w:rsidRDefault="00EF4373" w:rsidP="00EF437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99.93</w:t>
            </w:r>
          </w:p>
        </w:tc>
        <w:tc>
          <w:tcPr>
            <w:tcW w:w="84" w:type="dxa"/>
          </w:tcPr>
          <w:p w14:paraId="137206D8" w14:textId="77777777" w:rsidR="00EF4373" w:rsidRPr="00444631" w:rsidRDefault="00EF4373" w:rsidP="00EF4373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87D5514" w14:textId="77777777" w:rsidR="00EF4373" w:rsidRPr="00444631" w:rsidRDefault="00EF4373" w:rsidP="00EF437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99.93</w:t>
            </w:r>
          </w:p>
        </w:tc>
        <w:tc>
          <w:tcPr>
            <w:tcW w:w="84" w:type="dxa"/>
          </w:tcPr>
          <w:p w14:paraId="1B35941E" w14:textId="77777777" w:rsidR="00EF4373" w:rsidRPr="00C64277" w:rsidRDefault="00EF4373" w:rsidP="00EF4373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7180110C" w14:textId="5C60FA25" w:rsidR="00EF4373" w:rsidRPr="00A453E5" w:rsidRDefault="00EF4373" w:rsidP="00EF4373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B10708">
              <w:rPr>
                <w:rFonts w:asciiTheme="majorBidi" w:hAnsiTheme="majorBidi" w:cstheme="majorBidi"/>
                <w:lang w:val="en-US"/>
              </w:rPr>
              <w:t>10,000</w:t>
            </w:r>
          </w:p>
        </w:tc>
        <w:tc>
          <w:tcPr>
            <w:tcW w:w="84" w:type="dxa"/>
          </w:tcPr>
          <w:p w14:paraId="591AE481" w14:textId="77777777" w:rsidR="00EF4373" w:rsidRPr="00C64277" w:rsidRDefault="00EF4373" w:rsidP="00EF4373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77BD1F79" w14:textId="77777777" w:rsidR="00EF4373" w:rsidRPr="00A453E5" w:rsidRDefault="00EF4373" w:rsidP="00EF4373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B10708">
              <w:rPr>
                <w:rFonts w:asciiTheme="majorBidi" w:hAnsiTheme="majorBidi" w:cstheme="majorBidi"/>
                <w:lang w:val="en-US"/>
              </w:rPr>
              <w:t>10,000</w:t>
            </w:r>
          </w:p>
        </w:tc>
        <w:tc>
          <w:tcPr>
            <w:tcW w:w="84" w:type="dxa"/>
          </w:tcPr>
          <w:p w14:paraId="2D6D5367" w14:textId="77777777" w:rsidR="00EF4373" w:rsidRPr="00C64277" w:rsidRDefault="00EF4373" w:rsidP="00EF4373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5625665E" w14:textId="3D8A8369" w:rsidR="00EF4373" w:rsidRPr="008C15A8" w:rsidRDefault="00EF4373" w:rsidP="00EF4373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73D4F6B7" w14:textId="77777777" w:rsidR="00EF4373" w:rsidRPr="00C64277" w:rsidRDefault="00EF4373" w:rsidP="00EF4373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4C09D120" w14:textId="77777777" w:rsidR="00EF4373" w:rsidRPr="008C15A8" w:rsidRDefault="00EF4373" w:rsidP="00EF4373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2FA8A233" w14:textId="77777777" w:rsidR="00EF4373" w:rsidRPr="00C64277" w:rsidRDefault="00EF4373" w:rsidP="00EF4373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736355BE" w14:textId="7DB876E5" w:rsidR="00EF4373" w:rsidRPr="00C64277" w:rsidRDefault="00EF4373" w:rsidP="00EF4373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44DD4459" w14:textId="77777777" w:rsidR="00EF4373" w:rsidRPr="00C64277" w:rsidRDefault="00EF4373" w:rsidP="00EF4373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7793DA94" w14:textId="77777777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7E354E35" w14:textId="77777777" w:rsidR="00EF4373" w:rsidRPr="00C64277" w:rsidRDefault="00EF4373" w:rsidP="00EF4373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5E063D90" w14:textId="4BDD04BC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3074B653" w14:textId="77777777" w:rsidR="00EF4373" w:rsidRPr="00C64277" w:rsidRDefault="00EF4373" w:rsidP="00EF4373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08834F0B" w14:textId="77777777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2" w:type="dxa"/>
          </w:tcPr>
          <w:p w14:paraId="307C1803" w14:textId="77777777" w:rsidR="00EF4373" w:rsidRPr="00C64277" w:rsidRDefault="00EF4373" w:rsidP="00EF437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3B1FBB7" w14:textId="2E2A6026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7E126009" w14:textId="77777777" w:rsidR="00EF4373" w:rsidRPr="00C64277" w:rsidRDefault="00EF4373" w:rsidP="00EF4373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21FB4131" w14:textId="09BEF7CC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F4373" w:rsidRPr="00C64277" w14:paraId="7A5ADEC8" w14:textId="77777777" w:rsidTr="00DB4670">
        <w:tc>
          <w:tcPr>
            <w:tcW w:w="2700" w:type="dxa"/>
          </w:tcPr>
          <w:p w14:paraId="1A245C5C" w14:textId="77777777" w:rsidR="00EF4373" w:rsidRPr="00181846" w:rsidRDefault="00EF4373" w:rsidP="00EF4373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181846">
              <w:rPr>
                <w:rFonts w:asciiTheme="majorBidi" w:hAnsiTheme="majorBidi" w:cstheme="majorBidi"/>
              </w:rPr>
              <w:t>TPI Polene Power Investment Co</w:t>
            </w:r>
            <w:r>
              <w:rPr>
                <w:rFonts w:asciiTheme="majorBidi" w:hAnsiTheme="majorBidi" w:cstheme="majorBidi"/>
              </w:rPr>
              <w:t>., Ltd.</w:t>
            </w:r>
          </w:p>
        </w:tc>
        <w:tc>
          <w:tcPr>
            <w:tcW w:w="87" w:type="dxa"/>
          </w:tcPr>
          <w:p w14:paraId="7FF7FBA0" w14:textId="77777777" w:rsidR="00EF4373" w:rsidRPr="00C64277" w:rsidRDefault="00EF4373" w:rsidP="00EF4373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14:paraId="677D30E5" w14:textId="77777777" w:rsidR="00EF4373" w:rsidRPr="00444631" w:rsidRDefault="00EF4373" w:rsidP="00EF4373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216D90">
              <w:rPr>
                <w:rFonts w:asciiTheme="majorBidi" w:hAnsiTheme="majorBidi" w:cstheme="majorBidi" w:hint="cs"/>
                <w:cs/>
                <w:lang w:val="en-US"/>
              </w:rPr>
              <w:t>ลงทุนในกิจการผลิตกระแสไฟฟ้าในประเทศกัมพูชา</w:t>
            </w:r>
            <w:r w:rsidRPr="00216D90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216D90">
              <w:rPr>
                <w:rFonts w:asciiTheme="majorBidi" w:hAnsiTheme="majorBidi" w:cstheme="majorBidi" w:hint="cs"/>
                <w:cs/>
                <w:lang w:val="en-US"/>
              </w:rPr>
              <w:t>(อยู่ในระหว่างการดำเนินการเลิกกิจการ)</w:t>
            </w:r>
          </w:p>
        </w:tc>
        <w:tc>
          <w:tcPr>
            <w:tcW w:w="20" w:type="dxa"/>
          </w:tcPr>
          <w:p w14:paraId="48C9A020" w14:textId="77777777" w:rsidR="00EF4373" w:rsidRPr="00C64277" w:rsidRDefault="00EF4373" w:rsidP="00EF4373">
            <w:pPr>
              <w:spacing w:line="320" w:lineRule="exact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7A10CAC8" w14:textId="07BE4DA6" w:rsidR="00EF4373" w:rsidRPr="00444631" w:rsidRDefault="00EF4373" w:rsidP="00EF437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70.24</w:t>
            </w:r>
          </w:p>
        </w:tc>
        <w:tc>
          <w:tcPr>
            <w:tcW w:w="84" w:type="dxa"/>
          </w:tcPr>
          <w:p w14:paraId="71404EB8" w14:textId="77777777" w:rsidR="00EF4373" w:rsidRPr="00444631" w:rsidRDefault="00EF4373" w:rsidP="00EF4373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B18D09E" w14:textId="77777777" w:rsidR="00EF4373" w:rsidRPr="00444631" w:rsidRDefault="00EF4373" w:rsidP="00EF437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70.24</w:t>
            </w:r>
          </w:p>
        </w:tc>
        <w:tc>
          <w:tcPr>
            <w:tcW w:w="84" w:type="dxa"/>
          </w:tcPr>
          <w:p w14:paraId="12082D45" w14:textId="77777777" w:rsidR="00EF4373" w:rsidRPr="00C64277" w:rsidRDefault="00EF4373" w:rsidP="00EF4373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5EBD6ACF" w14:textId="0F695554" w:rsidR="00EF4373" w:rsidRPr="00F3681A" w:rsidRDefault="00EF4373" w:rsidP="00EF4373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F3681A">
              <w:rPr>
                <w:rFonts w:asciiTheme="majorBidi" w:hAnsiTheme="majorBidi" w:cstheme="majorBidi"/>
                <w:lang w:val="en-US"/>
              </w:rPr>
              <w:t>3,957</w:t>
            </w:r>
          </w:p>
        </w:tc>
        <w:tc>
          <w:tcPr>
            <w:tcW w:w="84" w:type="dxa"/>
          </w:tcPr>
          <w:p w14:paraId="23B770A0" w14:textId="77777777" w:rsidR="00EF4373" w:rsidRPr="00C64277" w:rsidRDefault="00EF4373" w:rsidP="00EF4373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4F687367" w14:textId="77777777" w:rsidR="00EF4373" w:rsidRPr="00F3681A" w:rsidRDefault="00EF4373" w:rsidP="00EF4373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F3681A">
              <w:rPr>
                <w:rFonts w:asciiTheme="majorBidi" w:hAnsiTheme="majorBidi" w:cstheme="majorBidi"/>
                <w:lang w:val="en-US"/>
              </w:rPr>
              <w:t>3,957</w:t>
            </w:r>
          </w:p>
        </w:tc>
        <w:tc>
          <w:tcPr>
            <w:tcW w:w="84" w:type="dxa"/>
          </w:tcPr>
          <w:p w14:paraId="752028FB" w14:textId="77777777" w:rsidR="00EF4373" w:rsidRPr="00C64277" w:rsidRDefault="00EF4373" w:rsidP="00EF4373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6DD11AF8" w14:textId="05E020ED" w:rsidR="00EF4373" w:rsidRPr="008C15A8" w:rsidRDefault="00EF4373" w:rsidP="00EF4373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0A048A9E" w14:textId="77777777" w:rsidR="00EF4373" w:rsidRPr="00C64277" w:rsidRDefault="00EF4373" w:rsidP="00EF4373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6B467FE0" w14:textId="77777777" w:rsidR="00EF4373" w:rsidRPr="008C15A8" w:rsidRDefault="00EF4373" w:rsidP="00EF4373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0AA4A239" w14:textId="77777777" w:rsidR="00EF4373" w:rsidRPr="00C64277" w:rsidRDefault="00EF4373" w:rsidP="00EF4373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68F02345" w14:textId="28B618B1" w:rsidR="00EF4373" w:rsidRPr="00C64277" w:rsidRDefault="00EF4373" w:rsidP="00EF4373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5F86019B" w14:textId="77777777" w:rsidR="00EF4373" w:rsidRPr="00C64277" w:rsidRDefault="00EF4373" w:rsidP="00EF4373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32F87498" w14:textId="77777777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009DCA88" w14:textId="77777777" w:rsidR="00EF4373" w:rsidRPr="00C64277" w:rsidRDefault="00EF4373" w:rsidP="00EF4373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406F78AE" w14:textId="790B7BDC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0F758AAD" w14:textId="77777777" w:rsidR="00EF4373" w:rsidRPr="00C64277" w:rsidRDefault="00EF4373" w:rsidP="00EF4373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2B55B729" w14:textId="77777777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2" w:type="dxa"/>
          </w:tcPr>
          <w:p w14:paraId="12606F19" w14:textId="77777777" w:rsidR="00EF4373" w:rsidRPr="00C64277" w:rsidRDefault="00EF4373" w:rsidP="00EF437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892C556" w14:textId="2AB74CC6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51A93102" w14:textId="77777777" w:rsidR="00EF4373" w:rsidRPr="00C64277" w:rsidRDefault="00EF4373" w:rsidP="00EF4373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62C9FF7A" w14:textId="7E351471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F4373" w:rsidRPr="00C64277" w14:paraId="4EB466C1" w14:textId="77777777" w:rsidTr="00DB4670">
        <w:tc>
          <w:tcPr>
            <w:tcW w:w="2700" w:type="dxa"/>
          </w:tcPr>
          <w:p w14:paraId="0B219B57" w14:textId="77777777" w:rsidR="00EF4373" w:rsidRPr="00181846" w:rsidRDefault="00EF4373" w:rsidP="00EF4373">
            <w:pPr>
              <w:spacing w:line="240" w:lineRule="auto"/>
              <w:ind w:left="3" w:right="38"/>
              <w:rPr>
                <w:rFonts w:asciiTheme="majorBidi" w:hAnsiTheme="majorBidi"/>
                <w:cs/>
              </w:rPr>
            </w:pPr>
            <w:r w:rsidRPr="00181846">
              <w:rPr>
                <w:rFonts w:asciiTheme="majorBidi" w:hAnsiTheme="majorBidi"/>
                <w:cs/>
              </w:rPr>
              <w:t>บริษัท ทีพีไอ โพลีน เพาเวอร์ (อ่อนนุช) จำกัด</w:t>
            </w:r>
          </w:p>
        </w:tc>
        <w:tc>
          <w:tcPr>
            <w:tcW w:w="87" w:type="dxa"/>
          </w:tcPr>
          <w:p w14:paraId="235115AD" w14:textId="77777777" w:rsidR="00EF4373" w:rsidRPr="00C64277" w:rsidRDefault="00EF4373" w:rsidP="00EF4373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14:paraId="78B942BE" w14:textId="77777777" w:rsidR="00EF4373" w:rsidRDefault="00EF4373" w:rsidP="00EF4373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ลงทุนในกิจการผลิตกระแสไฟฟ้าจากขยะ</w:t>
            </w:r>
          </w:p>
          <w:p w14:paraId="76427C5D" w14:textId="77777777" w:rsidR="00EF4373" w:rsidRPr="00444631" w:rsidRDefault="00EF4373" w:rsidP="00EF4373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มูลฝอย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754F45">
              <w:rPr>
                <w:rFonts w:asciiTheme="majorBidi" w:hAnsiTheme="majorBidi" w:cstheme="majorBidi"/>
                <w:cs/>
              </w:rPr>
              <w:t>(ยังไม่ได้ดำเนินงาน)</w:t>
            </w:r>
          </w:p>
        </w:tc>
        <w:tc>
          <w:tcPr>
            <w:tcW w:w="20" w:type="dxa"/>
          </w:tcPr>
          <w:p w14:paraId="6FA9FA09" w14:textId="77777777" w:rsidR="00EF4373" w:rsidRPr="00C64277" w:rsidRDefault="00EF4373" w:rsidP="00EF4373">
            <w:pPr>
              <w:spacing w:line="320" w:lineRule="exact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66EA2E04" w14:textId="2AB5843D" w:rsidR="00EF4373" w:rsidRDefault="00EF4373" w:rsidP="00EF437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84" w:type="dxa"/>
          </w:tcPr>
          <w:p w14:paraId="40F44E4F" w14:textId="77777777" w:rsidR="00EF4373" w:rsidRPr="00444631" w:rsidRDefault="00EF4373" w:rsidP="00EF4373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76CF407" w14:textId="77777777" w:rsidR="00EF4373" w:rsidRDefault="00EF4373" w:rsidP="00EF437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84" w:type="dxa"/>
          </w:tcPr>
          <w:p w14:paraId="29DAADC0" w14:textId="77777777" w:rsidR="00EF4373" w:rsidRPr="00C64277" w:rsidRDefault="00EF4373" w:rsidP="00EF4373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4548664E" w14:textId="56FB42F8" w:rsidR="00EF4373" w:rsidRPr="00F3681A" w:rsidRDefault="00EF4373" w:rsidP="00EF4373">
            <w:pPr>
              <w:tabs>
                <w:tab w:val="decimal" w:pos="626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F3681A">
              <w:rPr>
                <w:rFonts w:asciiTheme="majorBidi" w:hAnsiTheme="majorBidi" w:cstheme="majorBidi"/>
                <w:lang w:val="en-US"/>
              </w:rPr>
              <w:t>187,500</w:t>
            </w:r>
          </w:p>
        </w:tc>
        <w:tc>
          <w:tcPr>
            <w:tcW w:w="84" w:type="dxa"/>
          </w:tcPr>
          <w:p w14:paraId="0589AA16" w14:textId="77777777" w:rsidR="00EF4373" w:rsidRPr="00C64277" w:rsidRDefault="00EF4373" w:rsidP="00EF4373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0D4EC91D" w14:textId="77777777" w:rsidR="00EF4373" w:rsidRPr="00F3681A" w:rsidRDefault="00EF4373" w:rsidP="00EF4373">
            <w:pPr>
              <w:tabs>
                <w:tab w:val="decimal" w:pos="626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F3681A">
              <w:rPr>
                <w:rFonts w:asciiTheme="majorBidi" w:hAnsiTheme="majorBidi" w:cstheme="majorBidi"/>
                <w:lang w:val="en-US"/>
              </w:rPr>
              <w:t>187,500</w:t>
            </w:r>
          </w:p>
        </w:tc>
        <w:tc>
          <w:tcPr>
            <w:tcW w:w="84" w:type="dxa"/>
          </w:tcPr>
          <w:p w14:paraId="22861D14" w14:textId="77777777" w:rsidR="00EF4373" w:rsidRPr="00C64277" w:rsidRDefault="00EF4373" w:rsidP="00EF4373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0E163CF2" w14:textId="025BC60B" w:rsidR="00EF4373" w:rsidRPr="008C15A8" w:rsidRDefault="00EF4373" w:rsidP="00EF4373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062CB7A1" w14:textId="77777777" w:rsidR="00EF4373" w:rsidRPr="00C64277" w:rsidRDefault="00EF4373" w:rsidP="00EF4373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7C8D594D" w14:textId="77777777" w:rsidR="00EF4373" w:rsidRPr="008C15A8" w:rsidRDefault="00EF4373" w:rsidP="00EF4373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55A7D98E" w14:textId="77777777" w:rsidR="00EF4373" w:rsidRPr="00C64277" w:rsidRDefault="00EF4373" w:rsidP="00EF4373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2351FCB9" w14:textId="6CDE0E8C" w:rsidR="00EF4373" w:rsidRPr="00C64277" w:rsidRDefault="00EF4373" w:rsidP="00EF4373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1B58FA69" w14:textId="77777777" w:rsidR="00EF4373" w:rsidRPr="00C64277" w:rsidRDefault="00EF4373" w:rsidP="00EF4373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3F8B4046" w14:textId="77777777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5C2D84C3" w14:textId="77777777" w:rsidR="00EF4373" w:rsidRPr="00C64277" w:rsidRDefault="00EF4373" w:rsidP="00EF4373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594B03AE" w14:textId="489B8DCC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2DD9180F" w14:textId="77777777" w:rsidR="00EF4373" w:rsidRPr="00C64277" w:rsidRDefault="00EF4373" w:rsidP="00EF4373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7C7CB5DC" w14:textId="77777777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2" w:type="dxa"/>
          </w:tcPr>
          <w:p w14:paraId="5759C4E3" w14:textId="77777777" w:rsidR="00EF4373" w:rsidRPr="00C64277" w:rsidRDefault="00EF4373" w:rsidP="00EF437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9E31DFF" w14:textId="55091FE5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090277D6" w14:textId="77777777" w:rsidR="00EF4373" w:rsidRPr="00C64277" w:rsidRDefault="00EF4373" w:rsidP="00EF4373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3EBC090F" w14:textId="555E20E3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F4373" w:rsidRPr="00C64277" w14:paraId="2F05A146" w14:textId="77777777" w:rsidTr="00DB4670">
        <w:tc>
          <w:tcPr>
            <w:tcW w:w="2700" w:type="dxa"/>
          </w:tcPr>
          <w:p w14:paraId="79D6DFF0" w14:textId="77777777" w:rsidR="00EF4373" w:rsidRPr="00734A1F" w:rsidRDefault="00EF4373" w:rsidP="00EF4373">
            <w:pPr>
              <w:spacing w:line="240" w:lineRule="auto"/>
              <w:ind w:left="180" w:right="38" w:hanging="177"/>
              <w:rPr>
                <w:rFonts w:asciiTheme="majorBidi" w:hAnsiTheme="majorBidi" w:cstheme="majorBidi"/>
                <w:cs/>
              </w:rPr>
            </w:pPr>
            <w:r w:rsidRPr="00734A1F">
              <w:rPr>
                <w:rFonts w:ascii="Angsana New" w:hAnsi="Angsana New"/>
                <w:sz w:val="21"/>
                <w:szCs w:val="21"/>
                <w:cs/>
              </w:rPr>
              <w:t xml:space="preserve">บริษัททีพีไอ โพลีน เพาเวอร์ (อินเตอร์เนชั่นแนล) </w:t>
            </w:r>
            <w:r w:rsidRPr="00734A1F">
              <w:rPr>
                <w:rFonts w:ascii="Angsana New" w:hAnsi="Angsana New" w:hint="cs"/>
                <w:sz w:val="21"/>
                <w:szCs w:val="21"/>
                <w:cs/>
              </w:rPr>
              <w:t>จำกัด</w:t>
            </w:r>
            <w:r w:rsidRPr="00734A1F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734A1F">
              <w:rPr>
                <w:rFonts w:ascii="Angsana New" w:hAnsi="Angsana New" w:hint="cs"/>
                <w:sz w:val="21"/>
                <w:szCs w:val="21"/>
                <w:cs/>
              </w:rPr>
              <w:t xml:space="preserve">(เดิมชื่อ </w:t>
            </w:r>
            <w:r w:rsidRPr="00734A1F">
              <w:rPr>
                <w:rFonts w:ascii="Angsana New" w:hAnsi="Angsana New"/>
                <w:sz w:val="21"/>
                <w:szCs w:val="21"/>
                <w:cs/>
              </w:rPr>
              <w:t xml:space="preserve">บริษัท ซีนิธ อินเตอร์เนชั่นแนล </w:t>
            </w:r>
            <w:r w:rsidRPr="00734A1F">
              <w:rPr>
                <w:rFonts w:ascii="Angsana New" w:hAnsi="Angsana New" w:hint="cs"/>
                <w:sz w:val="21"/>
                <w:szCs w:val="21"/>
                <w:cs/>
              </w:rPr>
              <w:t>เพาเวอร์</w:t>
            </w:r>
            <w:r w:rsidRPr="00734A1F">
              <w:rPr>
                <w:rFonts w:ascii="Angsana New" w:hAnsi="Angsana New"/>
                <w:sz w:val="21"/>
                <w:szCs w:val="21"/>
                <w:cs/>
              </w:rPr>
              <w:t xml:space="preserve"> จำกัด</w:t>
            </w:r>
            <w:r w:rsidRPr="00734A1F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87" w:type="dxa"/>
          </w:tcPr>
          <w:p w14:paraId="4359F49F" w14:textId="77777777" w:rsidR="00EF4373" w:rsidRPr="00734A1F" w:rsidRDefault="00EF4373" w:rsidP="00EF4373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6D0A4A1B" w14:textId="77777777" w:rsidR="00EF4373" w:rsidRPr="00734A1F" w:rsidRDefault="00EF4373" w:rsidP="00EF4373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34A1F">
              <w:rPr>
                <w:rFonts w:asciiTheme="majorBidi" w:hAnsiTheme="majorBidi"/>
                <w:cs/>
              </w:rPr>
              <w:t>ลงทุนในธุรกิจพลังงานทางเลือก</w:t>
            </w:r>
            <w:r w:rsidRPr="00734A1F">
              <w:rPr>
                <w:rFonts w:asciiTheme="majorBidi" w:hAnsiTheme="majorBidi" w:hint="cs"/>
                <w:cs/>
              </w:rPr>
              <w:t xml:space="preserve"> </w:t>
            </w:r>
            <w:r w:rsidRPr="00734A1F">
              <w:rPr>
                <w:rFonts w:asciiTheme="majorBidi" w:hAnsiTheme="majorBidi" w:cstheme="majorBidi"/>
                <w:cs/>
              </w:rPr>
              <w:t>(ยังไม่ได้ดำเนินงาน)</w:t>
            </w:r>
          </w:p>
        </w:tc>
        <w:tc>
          <w:tcPr>
            <w:tcW w:w="20" w:type="dxa"/>
          </w:tcPr>
          <w:p w14:paraId="3EC9DF8D" w14:textId="77777777" w:rsidR="00EF4373" w:rsidRPr="00734A1F" w:rsidRDefault="00EF4373" w:rsidP="00EF437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191F3DF" w14:textId="109EF513" w:rsidR="00EF4373" w:rsidRPr="00734A1F" w:rsidRDefault="00EF4373" w:rsidP="00EF437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34A1F"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84" w:type="dxa"/>
          </w:tcPr>
          <w:p w14:paraId="37458F13" w14:textId="77777777" w:rsidR="00EF4373" w:rsidRPr="00734A1F" w:rsidRDefault="00EF4373" w:rsidP="00EF4373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28E964F" w14:textId="77777777" w:rsidR="00EF4373" w:rsidRPr="00734A1F" w:rsidRDefault="00EF4373" w:rsidP="00EF437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34A1F"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84" w:type="dxa"/>
          </w:tcPr>
          <w:p w14:paraId="33291656" w14:textId="77777777" w:rsidR="00EF4373" w:rsidRPr="00734A1F" w:rsidRDefault="00EF4373" w:rsidP="00EF437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A4ABF94" w14:textId="0044FA91" w:rsidR="00EF4373" w:rsidRPr="00734A1F" w:rsidRDefault="00EF4373" w:rsidP="00EF4373">
            <w:pPr>
              <w:tabs>
                <w:tab w:val="decimal" w:pos="626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734A1F"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84" w:type="dxa"/>
          </w:tcPr>
          <w:p w14:paraId="30A4758C" w14:textId="77777777" w:rsidR="00EF4373" w:rsidRPr="00734A1F" w:rsidRDefault="00EF4373" w:rsidP="00EF437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03E3B1A" w14:textId="77777777" w:rsidR="00EF4373" w:rsidRPr="00734A1F" w:rsidRDefault="00EF4373" w:rsidP="00EF4373">
            <w:pPr>
              <w:tabs>
                <w:tab w:val="decimal" w:pos="626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734A1F"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84" w:type="dxa"/>
          </w:tcPr>
          <w:p w14:paraId="5E6E139C" w14:textId="77777777" w:rsidR="00EF4373" w:rsidRPr="00734A1F" w:rsidRDefault="00EF4373" w:rsidP="00EF4373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840" w:type="dxa"/>
          </w:tcPr>
          <w:p w14:paraId="3FF3263B" w14:textId="15C95257" w:rsidR="00EF4373" w:rsidRPr="00734A1F" w:rsidRDefault="00EF4373" w:rsidP="00EF4373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734A1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6E0E881D" w14:textId="77777777" w:rsidR="00EF4373" w:rsidRPr="00734A1F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E88A2D7" w14:textId="77777777" w:rsidR="00EF4373" w:rsidRPr="00734A1F" w:rsidRDefault="00EF4373" w:rsidP="00EF4373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734A1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1ADBF7F0" w14:textId="77777777" w:rsidR="00EF4373" w:rsidRPr="00734A1F" w:rsidRDefault="00EF4373" w:rsidP="00EF4373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03C35FE6" w14:textId="1DE0FF4E" w:rsidR="00EF4373" w:rsidRPr="00734A1F" w:rsidRDefault="00EF4373" w:rsidP="00EF4373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734A1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7942A662" w14:textId="77777777" w:rsidR="00EF4373" w:rsidRPr="00734A1F" w:rsidRDefault="00EF4373" w:rsidP="00EF4373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0CF607C6" w14:textId="77777777" w:rsidR="00EF4373" w:rsidRPr="00734A1F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734A1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5594E84E" w14:textId="77777777" w:rsidR="00EF4373" w:rsidRPr="00734A1F" w:rsidRDefault="00EF4373" w:rsidP="00EF4373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4CA0ED13" w14:textId="129BB416" w:rsidR="00EF4373" w:rsidRPr="00734A1F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734A1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54B3CB97" w14:textId="77777777" w:rsidR="00EF4373" w:rsidRPr="00734A1F" w:rsidRDefault="00EF4373" w:rsidP="00EF4373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109649F5" w14:textId="77777777" w:rsidR="00EF4373" w:rsidRPr="00734A1F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734A1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2" w:type="dxa"/>
          </w:tcPr>
          <w:p w14:paraId="709FF745" w14:textId="77777777" w:rsidR="00EF4373" w:rsidRPr="00734A1F" w:rsidRDefault="00EF4373" w:rsidP="00EF437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3DE05E8" w14:textId="5A197778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3795683A" w14:textId="77777777" w:rsidR="00EF4373" w:rsidRPr="00734A1F" w:rsidRDefault="00EF4373" w:rsidP="00EF4373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79CC55D4" w14:textId="0D1CFBFB" w:rsidR="00EF4373" w:rsidRPr="00C64277" w:rsidRDefault="00EF4373" w:rsidP="00EF4373">
            <w:pPr>
              <w:tabs>
                <w:tab w:val="decimal" w:pos="76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37,999</w:t>
            </w:r>
          </w:p>
        </w:tc>
      </w:tr>
      <w:tr w:rsidR="00EF4373" w:rsidRPr="00C64277" w14:paraId="52A18E43" w14:textId="77777777" w:rsidTr="00DB4670">
        <w:tc>
          <w:tcPr>
            <w:tcW w:w="2700" w:type="dxa"/>
          </w:tcPr>
          <w:p w14:paraId="0608CCA1" w14:textId="77777777" w:rsidR="00EF4373" w:rsidRPr="00F74300" w:rsidRDefault="00EF4373" w:rsidP="00EF4373">
            <w:pPr>
              <w:spacing w:line="240" w:lineRule="auto"/>
              <w:ind w:left="180" w:right="38" w:hanging="177"/>
              <w:rPr>
                <w:rFonts w:ascii="Angsana New" w:hAnsi="Angsana New"/>
                <w:sz w:val="21"/>
                <w:szCs w:val="21"/>
                <w:highlight w:val="yellow"/>
                <w:cs/>
              </w:rPr>
            </w:pPr>
          </w:p>
        </w:tc>
        <w:tc>
          <w:tcPr>
            <w:tcW w:w="87" w:type="dxa"/>
          </w:tcPr>
          <w:p w14:paraId="1A9EF9EF" w14:textId="77777777" w:rsidR="00EF4373" w:rsidRPr="00C64277" w:rsidRDefault="00EF4373" w:rsidP="00EF4373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5FE6F733" w14:textId="77777777" w:rsidR="00EF4373" w:rsidRPr="00374526" w:rsidRDefault="00EF4373" w:rsidP="00EF4373">
            <w:pPr>
              <w:spacing w:line="240" w:lineRule="auto"/>
              <w:ind w:left="3" w:right="38"/>
              <w:rPr>
                <w:rFonts w:asciiTheme="majorBidi" w:hAnsiTheme="majorBidi"/>
                <w:cs/>
              </w:rPr>
            </w:pPr>
          </w:p>
        </w:tc>
        <w:tc>
          <w:tcPr>
            <w:tcW w:w="20" w:type="dxa"/>
          </w:tcPr>
          <w:p w14:paraId="3AA65444" w14:textId="77777777" w:rsidR="00EF4373" w:rsidRPr="00C64277" w:rsidRDefault="00EF4373" w:rsidP="00EF437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9FB8E65" w14:textId="77777777" w:rsidR="00EF4373" w:rsidRDefault="00EF4373" w:rsidP="00EF437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62927C6D" w14:textId="77777777" w:rsidR="00EF4373" w:rsidRPr="00444631" w:rsidRDefault="00EF4373" w:rsidP="00EF4373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8BC433B" w14:textId="77777777" w:rsidR="00EF4373" w:rsidRDefault="00EF4373" w:rsidP="00EF437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596BFBE9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EABEC71" w14:textId="77777777" w:rsidR="00EF4373" w:rsidRPr="00F3681A" w:rsidRDefault="00EF4373" w:rsidP="00EF4373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449A79E0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5426382" w14:textId="77777777" w:rsidR="00EF4373" w:rsidRPr="00F3681A" w:rsidRDefault="00EF4373" w:rsidP="00EF4373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0EF069F7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840" w:type="dxa"/>
          </w:tcPr>
          <w:p w14:paraId="381DE666" w14:textId="77777777" w:rsidR="00EF4373" w:rsidRPr="008C15A8" w:rsidRDefault="00EF4373" w:rsidP="00EF4373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6E1C9D56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ACCD49E" w14:textId="77777777" w:rsidR="00EF4373" w:rsidRPr="008C15A8" w:rsidRDefault="00EF4373" w:rsidP="00EF4373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7F058C48" w14:textId="77777777" w:rsidR="00EF4373" w:rsidRPr="00C64277" w:rsidRDefault="00EF4373" w:rsidP="00EF4373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12E3B306" w14:textId="77777777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" w:type="dxa"/>
          </w:tcPr>
          <w:p w14:paraId="4457B33D" w14:textId="77777777" w:rsidR="00EF4373" w:rsidRPr="00C64277" w:rsidRDefault="00EF4373" w:rsidP="00EF4373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7383FEA1" w14:textId="77777777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29CC4DAB" w14:textId="77777777" w:rsidR="00EF4373" w:rsidRPr="00C64277" w:rsidRDefault="00EF4373" w:rsidP="00EF4373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1DCC513F" w14:textId="77777777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4255933C" w14:textId="77777777" w:rsidR="00EF4373" w:rsidRPr="00C64277" w:rsidRDefault="00EF4373" w:rsidP="00EF4373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67FE4B39" w14:textId="77777777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" w:type="dxa"/>
          </w:tcPr>
          <w:p w14:paraId="2198AF2A" w14:textId="77777777" w:rsidR="00EF4373" w:rsidRPr="00C64277" w:rsidRDefault="00EF4373" w:rsidP="00EF437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9848F7C" w14:textId="77777777" w:rsidR="00EF4373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" w:type="dxa"/>
          </w:tcPr>
          <w:p w14:paraId="6D816ED9" w14:textId="77777777" w:rsidR="00EF4373" w:rsidRPr="00C64277" w:rsidRDefault="00EF4373" w:rsidP="00EF4373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19865CC4" w14:textId="77777777" w:rsidR="00EF4373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F4373" w:rsidRPr="00C64277" w14:paraId="40BA7396" w14:textId="77777777" w:rsidTr="00461753">
        <w:trPr>
          <w:trHeight w:val="56"/>
        </w:trPr>
        <w:tc>
          <w:tcPr>
            <w:tcW w:w="2700" w:type="dxa"/>
          </w:tcPr>
          <w:p w14:paraId="1ADB8FFC" w14:textId="77777777" w:rsidR="00EF4373" w:rsidRPr="005012C7" w:rsidRDefault="00EF4373" w:rsidP="00EF4373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446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ทาง</w:t>
            </w:r>
            <w:r w:rsidRPr="0044463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อ้อม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(ต่อ)</w:t>
            </w:r>
          </w:p>
        </w:tc>
        <w:tc>
          <w:tcPr>
            <w:tcW w:w="87" w:type="dxa"/>
          </w:tcPr>
          <w:p w14:paraId="742F82BF" w14:textId="77777777" w:rsidR="00EF4373" w:rsidRPr="005012C7" w:rsidRDefault="00EF4373" w:rsidP="00EF437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5DB7CF2C" w14:textId="77777777" w:rsidR="00EF4373" w:rsidRPr="005012C7" w:rsidRDefault="00EF4373" w:rsidP="00EF4373">
            <w:pPr>
              <w:pStyle w:val="Bo-Blankline"/>
              <w:ind w:left="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20" w:type="dxa"/>
          </w:tcPr>
          <w:p w14:paraId="6F93B980" w14:textId="77777777" w:rsidR="00EF4373" w:rsidRPr="00C64277" w:rsidRDefault="00EF4373" w:rsidP="00EF437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14060A2" w14:textId="77777777" w:rsidR="00EF4373" w:rsidRDefault="00EF4373" w:rsidP="00EF437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6DC7E783" w14:textId="77777777" w:rsidR="00EF4373" w:rsidRPr="00444631" w:rsidRDefault="00EF4373" w:rsidP="00EF4373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909836E" w14:textId="77777777" w:rsidR="00EF4373" w:rsidRDefault="00EF4373" w:rsidP="00EF437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6D03C9BB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55F02AB" w14:textId="77777777" w:rsidR="00EF4373" w:rsidRPr="00F3681A" w:rsidRDefault="00EF4373" w:rsidP="00EF4373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68F63E26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9BB2473" w14:textId="77777777" w:rsidR="00EF4373" w:rsidRPr="008C15A8" w:rsidRDefault="00EF4373" w:rsidP="00EF4373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2B723827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840" w:type="dxa"/>
          </w:tcPr>
          <w:p w14:paraId="57E10AFB" w14:textId="77777777" w:rsidR="00EF4373" w:rsidRPr="008C15A8" w:rsidRDefault="00EF4373" w:rsidP="00EF4373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6F6F1EB7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4FA4307" w14:textId="77777777" w:rsidR="00EF4373" w:rsidRPr="008C15A8" w:rsidRDefault="00EF4373" w:rsidP="00EF4373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5FEA106C" w14:textId="77777777" w:rsidR="00EF4373" w:rsidRPr="00C64277" w:rsidRDefault="00EF4373" w:rsidP="00EF4373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3184F7DF" w14:textId="77777777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" w:type="dxa"/>
          </w:tcPr>
          <w:p w14:paraId="5525EA6C" w14:textId="77777777" w:rsidR="00EF4373" w:rsidRPr="00C64277" w:rsidRDefault="00EF4373" w:rsidP="00EF4373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2A9F04DB" w14:textId="77777777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318A144F" w14:textId="77777777" w:rsidR="00EF4373" w:rsidRPr="00C64277" w:rsidRDefault="00EF4373" w:rsidP="00EF4373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1939F0DF" w14:textId="77777777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5EDA4A24" w14:textId="77777777" w:rsidR="00EF4373" w:rsidRPr="00C64277" w:rsidRDefault="00EF4373" w:rsidP="00EF4373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775B2A94" w14:textId="77777777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" w:type="dxa"/>
          </w:tcPr>
          <w:p w14:paraId="7F7D785B" w14:textId="77777777" w:rsidR="00EF4373" w:rsidRPr="00C64277" w:rsidRDefault="00EF4373" w:rsidP="00EF437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B7F405C" w14:textId="77777777" w:rsidR="00EF4373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" w:type="dxa"/>
          </w:tcPr>
          <w:p w14:paraId="2BD4C24B" w14:textId="77777777" w:rsidR="00EF4373" w:rsidRPr="00C64277" w:rsidRDefault="00EF4373" w:rsidP="00EF4373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1C2E8BEB" w14:textId="77777777" w:rsidR="00EF4373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F4373" w:rsidRPr="00C64277" w14:paraId="27A67002" w14:textId="77777777" w:rsidTr="00DB4670">
        <w:tc>
          <w:tcPr>
            <w:tcW w:w="2700" w:type="dxa"/>
          </w:tcPr>
          <w:p w14:paraId="4BF12AB1" w14:textId="77777777" w:rsidR="00EF4373" w:rsidRPr="005012C7" w:rsidRDefault="00EF4373" w:rsidP="00EF4373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12C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ท่าเรือน้ำลึก ทีพีไอ จำกัด</w:t>
            </w:r>
          </w:p>
        </w:tc>
        <w:tc>
          <w:tcPr>
            <w:tcW w:w="87" w:type="dxa"/>
          </w:tcPr>
          <w:p w14:paraId="7DFFA309" w14:textId="77777777" w:rsidR="00EF4373" w:rsidRPr="005012C7" w:rsidRDefault="00EF4373" w:rsidP="00EF437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531E8F32" w14:textId="77777777" w:rsidR="00EF4373" w:rsidRPr="005012C7" w:rsidRDefault="00EF4373" w:rsidP="00EF4373">
            <w:pPr>
              <w:pStyle w:val="Bo-Blankline"/>
              <w:ind w:left="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ประกอบกิจการท่าเทียบ</w:t>
            </w:r>
            <w:r w:rsidRPr="005012C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br/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เรือ (ยังไม่ได้ดำเนินงาน)</w:t>
            </w:r>
          </w:p>
        </w:tc>
        <w:tc>
          <w:tcPr>
            <w:tcW w:w="20" w:type="dxa"/>
          </w:tcPr>
          <w:p w14:paraId="566865FA" w14:textId="77777777" w:rsidR="00EF4373" w:rsidRPr="00C64277" w:rsidRDefault="00EF4373" w:rsidP="00EF437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E1D0879" w14:textId="46AA4517" w:rsidR="00EF4373" w:rsidRDefault="00EF4373" w:rsidP="00EF437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84" w:type="dxa"/>
          </w:tcPr>
          <w:p w14:paraId="3ADB164C" w14:textId="77777777" w:rsidR="00EF4373" w:rsidRPr="00444631" w:rsidRDefault="00EF4373" w:rsidP="00EF4373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1F343B2" w14:textId="77777777" w:rsidR="00EF4373" w:rsidRDefault="00EF4373" w:rsidP="00EF437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84" w:type="dxa"/>
          </w:tcPr>
          <w:p w14:paraId="6C78AE39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CC0A124" w14:textId="50D38C63" w:rsidR="00EF4373" w:rsidRPr="00F3681A" w:rsidRDefault="00EF4373" w:rsidP="00EF4373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F3681A">
              <w:rPr>
                <w:rFonts w:asciiTheme="majorBidi" w:hAnsiTheme="majorBidi" w:cstheme="majorBidi"/>
                <w:lang w:val="en-US"/>
              </w:rPr>
              <w:t>25,000</w:t>
            </w:r>
          </w:p>
        </w:tc>
        <w:tc>
          <w:tcPr>
            <w:tcW w:w="84" w:type="dxa"/>
          </w:tcPr>
          <w:p w14:paraId="34F2CA28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1421F8B" w14:textId="77777777" w:rsidR="00EF4373" w:rsidRPr="00F3681A" w:rsidRDefault="00EF4373" w:rsidP="00EF4373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F3681A">
              <w:rPr>
                <w:rFonts w:asciiTheme="majorBidi" w:hAnsiTheme="majorBidi" w:cstheme="majorBidi"/>
                <w:lang w:val="en-US"/>
              </w:rPr>
              <w:t>25,000</w:t>
            </w:r>
          </w:p>
        </w:tc>
        <w:tc>
          <w:tcPr>
            <w:tcW w:w="84" w:type="dxa"/>
          </w:tcPr>
          <w:p w14:paraId="40C10E7C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840" w:type="dxa"/>
          </w:tcPr>
          <w:p w14:paraId="49556F9B" w14:textId="7AC587CC" w:rsidR="00EF4373" w:rsidRPr="008C15A8" w:rsidRDefault="00EF4373" w:rsidP="00EF4373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6DA76EDD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B550128" w14:textId="77777777" w:rsidR="00EF4373" w:rsidRPr="008C15A8" w:rsidRDefault="00EF4373" w:rsidP="00EF4373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171A3287" w14:textId="77777777" w:rsidR="00EF4373" w:rsidRPr="00C64277" w:rsidRDefault="00EF4373" w:rsidP="00EF4373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63111419" w14:textId="1A9E453E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213CDF9F" w14:textId="77777777" w:rsidR="00EF4373" w:rsidRPr="00C64277" w:rsidRDefault="00EF4373" w:rsidP="00EF4373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375B96C0" w14:textId="77777777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4FB3223C" w14:textId="77777777" w:rsidR="00EF4373" w:rsidRPr="00C64277" w:rsidRDefault="00EF4373" w:rsidP="00EF4373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26353383" w14:textId="586A9585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6205E8A7" w14:textId="77777777" w:rsidR="00EF4373" w:rsidRPr="00C64277" w:rsidRDefault="00EF4373" w:rsidP="00EF4373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17BB3420" w14:textId="77777777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2" w:type="dxa"/>
          </w:tcPr>
          <w:p w14:paraId="03CB60DB" w14:textId="77777777" w:rsidR="00EF4373" w:rsidRPr="00C64277" w:rsidRDefault="00EF4373" w:rsidP="00EF437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C4F7200" w14:textId="50ED8B18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7ED52591" w14:textId="77777777" w:rsidR="00EF4373" w:rsidRPr="00C64277" w:rsidRDefault="00EF4373" w:rsidP="00EF4373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520F1506" w14:textId="34654F5B" w:rsidR="00EF4373" w:rsidRPr="00C64277" w:rsidRDefault="00EF4373" w:rsidP="00EF4373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F4373" w:rsidRPr="00C64277" w14:paraId="35332020" w14:textId="77777777" w:rsidTr="00DB4670">
        <w:tc>
          <w:tcPr>
            <w:tcW w:w="2700" w:type="dxa"/>
          </w:tcPr>
          <w:p w14:paraId="1DB4AA11" w14:textId="4DCFEC75" w:rsidR="00EF4373" w:rsidRPr="005012C7" w:rsidRDefault="00EF4373" w:rsidP="00EF4373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บริษัท ทีพีไอ โอเลฟินส์ จำกัด</w:t>
            </w:r>
          </w:p>
        </w:tc>
        <w:tc>
          <w:tcPr>
            <w:tcW w:w="87" w:type="dxa"/>
          </w:tcPr>
          <w:p w14:paraId="36ED0FAA" w14:textId="77777777" w:rsidR="00EF4373" w:rsidRPr="005012C7" w:rsidRDefault="00EF4373" w:rsidP="00EF437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3F7EBD28" w14:textId="7C4E6D0A" w:rsidR="00EF4373" w:rsidRPr="005012C7" w:rsidRDefault="00EF4373" w:rsidP="00EF4373">
            <w:pPr>
              <w:pStyle w:val="Bo-Blankline"/>
              <w:ind w:left="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ประกอบกิจการโรงไฟฟ้า</w:t>
            </w:r>
            <w:r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br/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 xml:space="preserve">และธุรกิจที่เกี่ยวข้อง </w:t>
            </w:r>
            <w:r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br/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20" w:type="dxa"/>
          </w:tcPr>
          <w:p w14:paraId="7C2B7D8C" w14:textId="77777777" w:rsidR="00EF4373" w:rsidRPr="00C64277" w:rsidRDefault="00EF4373" w:rsidP="00EF437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B7C51C8" w14:textId="23DD5431" w:rsidR="00EF4373" w:rsidRDefault="00EF4373" w:rsidP="00EF437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84" w:type="dxa"/>
          </w:tcPr>
          <w:p w14:paraId="5B5A2B1D" w14:textId="77777777" w:rsidR="00EF4373" w:rsidRPr="00444631" w:rsidRDefault="00EF4373" w:rsidP="00EF4373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D34DFFD" w14:textId="66E7D12C" w:rsidR="00EF4373" w:rsidRDefault="00EF4373" w:rsidP="00EF437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6081A854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92379ED" w14:textId="5C40E26E" w:rsidR="00EF4373" w:rsidRPr="00F3681A" w:rsidRDefault="00EF4373" w:rsidP="00EF4373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84" w:type="dxa"/>
          </w:tcPr>
          <w:p w14:paraId="11096A05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134EB07" w14:textId="12863A94" w:rsidR="00EF4373" w:rsidRPr="00F3681A" w:rsidRDefault="00EF4373" w:rsidP="00EF4373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562941A2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840" w:type="dxa"/>
          </w:tcPr>
          <w:p w14:paraId="07C7D8BE" w14:textId="06F7972C" w:rsidR="00EF4373" w:rsidRPr="008C15A8" w:rsidRDefault="00EF4373" w:rsidP="00EF4373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18D2B24A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60E7C60" w14:textId="79A4F381" w:rsidR="00EF4373" w:rsidRPr="008C15A8" w:rsidRDefault="00EF4373" w:rsidP="00EF4373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54C65141" w14:textId="77777777" w:rsidR="00EF4373" w:rsidRPr="00C64277" w:rsidRDefault="00EF4373" w:rsidP="00EF4373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57281768" w14:textId="44D30B8D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3816E718" w14:textId="77777777" w:rsidR="00EF4373" w:rsidRPr="00C64277" w:rsidRDefault="00EF4373" w:rsidP="00EF4373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61AC564A" w14:textId="481EA5CE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2B77352B" w14:textId="77777777" w:rsidR="00EF4373" w:rsidRPr="00C64277" w:rsidRDefault="00EF4373" w:rsidP="00EF4373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173F75C2" w14:textId="0BF6FA2B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789563B9" w14:textId="77777777" w:rsidR="00EF4373" w:rsidRPr="00C64277" w:rsidRDefault="00EF4373" w:rsidP="00EF4373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161F9EA7" w14:textId="5ACBB91C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2" w:type="dxa"/>
          </w:tcPr>
          <w:p w14:paraId="56163C9E" w14:textId="77777777" w:rsidR="00EF4373" w:rsidRPr="00C64277" w:rsidRDefault="00EF4373" w:rsidP="00EF437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E204BF9" w14:textId="43FDEBDD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280F4961" w14:textId="77777777" w:rsidR="00EF4373" w:rsidRPr="00C64277" w:rsidRDefault="00EF4373" w:rsidP="00EF4373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6D7ED15F" w14:textId="548948E1" w:rsidR="00EF4373" w:rsidRPr="00C64277" w:rsidRDefault="00EF4373" w:rsidP="00EF4373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F4373" w:rsidRPr="00C64277" w14:paraId="33AA8A20" w14:textId="77777777" w:rsidTr="00DB4670">
        <w:tc>
          <w:tcPr>
            <w:tcW w:w="2700" w:type="dxa"/>
          </w:tcPr>
          <w:p w14:paraId="3723B4A0" w14:textId="77777777" w:rsidR="00EF4373" w:rsidRPr="005012C7" w:rsidRDefault="00EF4373" w:rsidP="00EF4373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012C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ทีพีไอ โพลีน เพาเวอร์ (สงขลา) จำกัด</w:t>
            </w:r>
          </w:p>
        </w:tc>
        <w:tc>
          <w:tcPr>
            <w:tcW w:w="87" w:type="dxa"/>
          </w:tcPr>
          <w:p w14:paraId="6FD524EE" w14:textId="77777777" w:rsidR="00EF4373" w:rsidRPr="005012C7" w:rsidRDefault="00EF4373" w:rsidP="00EF437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5EF6B140" w14:textId="77777777" w:rsidR="00EF4373" w:rsidRPr="005012C7" w:rsidRDefault="00EF4373" w:rsidP="00EF4373">
            <w:pPr>
              <w:pStyle w:val="Bo-Blankline"/>
              <w:ind w:left="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ประกอบกิจการ</w:t>
            </w:r>
            <w:r w:rsidRPr="005012C7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  <w:lang w:val="en-US"/>
              </w:rPr>
              <w:t>ผลิต</w:t>
            </w:r>
            <w:r w:rsidRPr="005012C7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br/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 xml:space="preserve">ไฟฟ้าจากพลังงานขยะ </w:t>
            </w:r>
            <w:r w:rsidRPr="005012C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br/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และพลังงานชีวมวล</w:t>
            </w:r>
            <w:r w:rsidRPr="005012C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br/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20" w:type="dxa"/>
          </w:tcPr>
          <w:p w14:paraId="38FAC894" w14:textId="77777777" w:rsidR="00EF4373" w:rsidRPr="00C64277" w:rsidRDefault="00EF4373" w:rsidP="00EF437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7EDB7ED" w14:textId="06DD995B" w:rsidR="00EF4373" w:rsidRDefault="00EF4373" w:rsidP="00EF437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84" w:type="dxa"/>
          </w:tcPr>
          <w:p w14:paraId="45B5B0A0" w14:textId="77777777" w:rsidR="00EF4373" w:rsidRPr="00444631" w:rsidRDefault="00EF4373" w:rsidP="00EF4373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645C66F" w14:textId="77777777" w:rsidR="00EF4373" w:rsidRDefault="00EF4373" w:rsidP="00EF437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84" w:type="dxa"/>
          </w:tcPr>
          <w:p w14:paraId="1DDA8823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3A56B33" w14:textId="5EBD9C23" w:rsidR="00EF4373" w:rsidRPr="00F3681A" w:rsidRDefault="00EF4373" w:rsidP="00EF4373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F3681A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84" w:type="dxa"/>
          </w:tcPr>
          <w:p w14:paraId="5C0E5E1D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E3D6F87" w14:textId="77777777" w:rsidR="00EF4373" w:rsidRPr="00F3681A" w:rsidRDefault="00EF4373" w:rsidP="00EF4373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F3681A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84" w:type="dxa"/>
          </w:tcPr>
          <w:p w14:paraId="05EC6497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840" w:type="dxa"/>
          </w:tcPr>
          <w:p w14:paraId="58DBA076" w14:textId="636F226A" w:rsidR="00EF4373" w:rsidRPr="008C15A8" w:rsidRDefault="00EF4373" w:rsidP="00EF4373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7CA7C420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B1C0A18" w14:textId="77777777" w:rsidR="00EF4373" w:rsidRPr="008C15A8" w:rsidRDefault="00EF4373" w:rsidP="00EF4373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0DBC07F9" w14:textId="77777777" w:rsidR="00EF4373" w:rsidRPr="00C64277" w:rsidRDefault="00EF4373" w:rsidP="00EF4373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018A995A" w14:textId="6F6F0A9E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3D29C685" w14:textId="77777777" w:rsidR="00EF4373" w:rsidRPr="00C64277" w:rsidRDefault="00EF4373" w:rsidP="00EF4373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06B1B855" w14:textId="77777777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6AF955EA" w14:textId="77777777" w:rsidR="00EF4373" w:rsidRPr="00C64277" w:rsidRDefault="00EF4373" w:rsidP="00EF4373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7A61E552" w14:textId="1CE7F7D9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18A7699C" w14:textId="77777777" w:rsidR="00EF4373" w:rsidRPr="00C64277" w:rsidRDefault="00EF4373" w:rsidP="00EF4373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698B5206" w14:textId="77777777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2" w:type="dxa"/>
          </w:tcPr>
          <w:p w14:paraId="20D68D8B" w14:textId="77777777" w:rsidR="00EF4373" w:rsidRPr="00C64277" w:rsidRDefault="00EF4373" w:rsidP="00EF437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200CD68" w14:textId="7F4E5672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53D50CA9" w14:textId="77777777" w:rsidR="00EF4373" w:rsidRPr="00C64277" w:rsidRDefault="00EF4373" w:rsidP="00EF4373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2F538F3B" w14:textId="2DA227A8" w:rsidR="00EF4373" w:rsidRPr="00C64277" w:rsidRDefault="00EF4373" w:rsidP="00EF4373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F4373" w:rsidRPr="00C64277" w14:paraId="7013CD87" w14:textId="77777777" w:rsidTr="00DB4670">
        <w:tc>
          <w:tcPr>
            <w:tcW w:w="2700" w:type="dxa"/>
          </w:tcPr>
          <w:p w14:paraId="3081B03D" w14:textId="77777777" w:rsidR="00EF4373" w:rsidRPr="005012C7" w:rsidRDefault="00EF4373" w:rsidP="00EF4373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12C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87" w:type="dxa"/>
          </w:tcPr>
          <w:p w14:paraId="7A52D9FD" w14:textId="77777777" w:rsidR="00EF4373" w:rsidRPr="005012C7" w:rsidRDefault="00EF4373" w:rsidP="00EF437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5781CA33" w14:textId="77777777" w:rsidR="00EF4373" w:rsidRDefault="00EF4373" w:rsidP="00EF4373">
            <w:pPr>
              <w:pStyle w:val="Bo-Blankline"/>
              <w:ind w:left="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ประกอบกิจการ</w:t>
            </w:r>
            <w:r w:rsidRPr="005012C7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  <w:lang w:val="en-US"/>
              </w:rPr>
              <w:t>ผลิต</w:t>
            </w:r>
            <w:r w:rsidRPr="005012C7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br/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ไฟฟ้าจากพลังงาน</w:t>
            </w:r>
          </w:p>
          <w:p w14:paraId="2936FA25" w14:textId="77777777" w:rsidR="00EF4373" w:rsidRPr="005012C7" w:rsidRDefault="00EF4373" w:rsidP="00EF4373">
            <w:pPr>
              <w:pStyle w:val="Bo-Blankline"/>
              <w:ind w:left="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แสงอาทิตย์ (ยังไม่ไ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ด้</w:t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ดำเนินงาน)</w:t>
            </w:r>
          </w:p>
        </w:tc>
        <w:tc>
          <w:tcPr>
            <w:tcW w:w="20" w:type="dxa"/>
          </w:tcPr>
          <w:p w14:paraId="3D271B55" w14:textId="77777777" w:rsidR="00EF4373" w:rsidRPr="00C64277" w:rsidRDefault="00EF4373" w:rsidP="00EF437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0506712" w14:textId="7E50FB91" w:rsidR="00EF4373" w:rsidRDefault="00EF4373" w:rsidP="00EF437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84" w:type="dxa"/>
          </w:tcPr>
          <w:p w14:paraId="478ED330" w14:textId="77777777" w:rsidR="00EF4373" w:rsidRPr="00444631" w:rsidRDefault="00EF4373" w:rsidP="00EF4373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D48B460" w14:textId="77777777" w:rsidR="00EF4373" w:rsidRDefault="00EF4373" w:rsidP="00EF437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84" w:type="dxa"/>
          </w:tcPr>
          <w:p w14:paraId="793C9BD7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533868F" w14:textId="2B1BD351" w:rsidR="00EF4373" w:rsidRPr="00F3681A" w:rsidRDefault="00EF4373" w:rsidP="00EF4373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F3681A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84" w:type="dxa"/>
          </w:tcPr>
          <w:p w14:paraId="44BDF4BD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662D9DD" w14:textId="77777777" w:rsidR="00EF4373" w:rsidRPr="00F3681A" w:rsidRDefault="00EF4373" w:rsidP="00EF4373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F3681A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84" w:type="dxa"/>
          </w:tcPr>
          <w:p w14:paraId="594CE001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840" w:type="dxa"/>
          </w:tcPr>
          <w:p w14:paraId="753A75B4" w14:textId="39881586" w:rsidR="00EF4373" w:rsidRPr="008C15A8" w:rsidRDefault="00EF4373" w:rsidP="00EF4373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5EC27772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56D3065" w14:textId="77777777" w:rsidR="00EF4373" w:rsidRPr="008C15A8" w:rsidRDefault="00EF4373" w:rsidP="00EF4373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28E686AF" w14:textId="77777777" w:rsidR="00EF4373" w:rsidRPr="00C64277" w:rsidRDefault="00EF4373" w:rsidP="00EF4373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2EC9A1F2" w14:textId="11F74CE8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08568780" w14:textId="77777777" w:rsidR="00EF4373" w:rsidRPr="00C64277" w:rsidRDefault="00EF4373" w:rsidP="00EF4373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7A98F105" w14:textId="77777777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58633D82" w14:textId="77777777" w:rsidR="00EF4373" w:rsidRPr="00C64277" w:rsidRDefault="00EF4373" w:rsidP="00EF4373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723B8542" w14:textId="0A1C0A77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7074176E" w14:textId="77777777" w:rsidR="00EF4373" w:rsidRPr="00C64277" w:rsidRDefault="00EF4373" w:rsidP="00EF4373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30B3CAE0" w14:textId="77777777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2" w:type="dxa"/>
          </w:tcPr>
          <w:p w14:paraId="7C7ACD36" w14:textId="77777777" w:rsidR="00EF4373" w:rsidRPr="00C64277" w:rsidRDefault="00EF4373" w:rsidP="00EF437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E1F88A8" w14:textId="7B575975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6ACA4834" w14:textId="77777777" w:rsidR="00EF4373" w:rsidRPr="00C64277" w:rsidRDefault="00EF4373" w:rsidP="00EF4373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6D40F56A" w14:textId="40D82A74" w:rsidR="00EF4373" w:rsidRPr="00C64277" w:rsidRDefault="00EF4373" w:rsidP="00EF4373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F4373" w:rsidRPr="00C64277" w14:paraId="37BAF0A2" w14:textId="77777777" w:rsidTr="00DB4670">
        <w:tc>
          <w:tcPr>
            <w:tcW w:w="2700" w:type="dxa"/>
          </w:tcPr>
          <w:p w14:paraId="42C0B525" w14:textId="77777777" w:rsidR="00EF4373" w:rsidRPr="005012C7" w:rsidRDefault="00EF4373" w:rsidP="00EF4373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12C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ทีพีไอ พลังลม จำกัด</w:t>
            </w:r>
          </w:p>
        </w:tc>
        <w:tc>
          <w:tcPr>
            <w:tcW w:w="87" w:type="dxa"/>
          </w:tcPr>
          <w:p w14:paraId="75F22514" w14:textId="77777777" w:rsidR="00EF4373" w:rsidRPr="005012C7" w:rsidRDefault="00EF4373" w:rsidP="00EF437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65856BE5" w14:textId="77777777" w:rsidR="00EF4373" w:rsidRPr="005012C7" w:rsidRDefault="00EF4373" w:rsidP="00EF4373">
            <w:pPr>
              <w:pStyle w:val="Bo-Blankline"/>
              <w:ind w:left="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ประกอบกิจการ</w:t>
            </w:r>
            <w:r w:rsidRPr="005012C7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  <w:lang w:val="en-US"/>
              </w:rPr>
              <w:t>ผลิต</w:t>
            </w:r>
            <w:r w:rsidRPr="005012C7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br/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 xml:space="preserve">ไฟฟ้าจากพลังงานลม </w:t>
            </w:r>
            <w:r w:rsidRPr="005012C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br/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20" w:type="dxa"/>
          </w:tcPr>
          <w:p w14:paraId="4A89254E" w14:textId="77777777" w:rsidR="00EF4373" w:rsidRPr="00C64277" w:rsidRDefault="00EF4373" w:rsidP="00EF437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A68F782" w14:textId="03CFDCC5" w:rsidR="00EF4373" w:rsidRDefault="00EF4373" w:rsidP="00EF437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84" w:type="dxa"/>
          </w:tcPr>
          <w:p w14:paraId="77EBE55A" w14:textId="77777777" w:rsidR="00EF4373" w:rsidRPr="00444631" w:rsidRDefault="00EF4373" w:rsidP="00EF4373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FCAB791" w14:textId="77777777" w:rsidR="00EF4373" w:rsidRDefault="00EF4373" w:rsidP="00EF437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84" w:type="dxa"/>
          </w:tcPr>
          <w:p w14:paraId="0EF0F18C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C6F405B" w14:textId="658693C7" w:rsidR="00EF4373" w:rsidRPr="00F3681A" w:rsidRDefault="00EF4373" w:rsidP="00EF4373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F3681A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84" w:type="dxa"/>
          </w:tcPr>
          <w:p w14:paraId="6304BB3F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7905812" w14:textId="77777777" w:rsidR="00EF4373" w:rsidRPr="00F3681A" w:rsidRDefault="00EF4373" w:rsidP="00EF4373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F3681A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84" w:type="dxa"/>
          </w:tcPr>
          <w:p w14:paraId="078F91DE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840" w:type="dxa"/>
          </w:tcPr>
          <w:p w14:paraId="29DBB7A2" w14:textId="34AE876D" w:rsidR="00EF4373" w:rsidRPr="008C15A8" w:rsidRDefault="00EF4373" w:rsidP="00EF4373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6D208E5A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501FDFF" w14:textId="77777777" w:rsidR="00EF4373" w:rsidRPr="008C15A8" w:rsidRDefault="00EF4373" w:rsidP="00EF4373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0879D750" w14:textId="77777777" w:rsidR="00EF4373" w:rsidRPr="00C64277" w:rsidRDefault="00EF4373" w:rsidP="00EF4373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4545C9F7" w14:textId="574E1D59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2161E186" w14:textId="77777777" w:rsidR="00EF4373" w:rsidRPr="00C64277" w:rsidRDefault="00EF4373" w:rsidP="00EF4373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43158E86" w14:textId="77777777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2D09710A" w14:textId="77777777" w:rsidR="00EF4373" w:rsidRPr="00C64277" w:rsidRDefault="00EF4373" w:rsidP="00EF4373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5E42559D" w14:textId="70CA2768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31DB3EBA" w14:textId="77777777" w:rsidR="00EF4373" w:rsidRPr="00C64277" w:rsidRDefault="00EF4373" w:rsidP="00EF4373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4302457B" w14:textId="77777777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2" w:type="dxa"/>
          </w:tcPr>
          <w:p w14:paraId="49304657" w14:textId="77777777" w:rsidR="00EF4373" w:rsidRPr="00C64277" w:rsidRDefault="00EF4373" w:rsidP="00EF437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C075C75" w14:textId="610FDC0E" w:rsidR="00EF4373" w:rsidRPr="00C64277" w:rsidRDefault="00EF4373" w:rsidP="00EF437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2172E114" w14:textId="77777777" w:rsidR="00EF4373" w:rsidRPr="00C64277" w:rsidRDefault="00EF4373" w:rsidP="00EF4373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4F31774F" w14:textId="3FE1767D" w:rsidR="00EF4373" w:rsidRPr="00C64277" w:rsidRDefault="00EF4373" w:rsidP="00EF4373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F4373" w:rsidRPr="00C64277" w14:paraId="052E113A" w14:textId="77777777" w:rsidTr="00DB4670">
        <w:tc>
          <w:tcPr>
            <w:tcW w:w="2700" w:type="dxa"/>
          </w:tcPr>
          <w:p w14:paraId="19AE5603" w14:textId="77777777" w:rsidR="00EF4373" w:rsidRPr="00444631" w:rsidRDefault="00EF4373" w:rsidP="00EF4373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cs/>
              </w:rPr>
            </w:pPr>
            <w:r w:rsidRPr="0044463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7" w:type="dxa"/>
          </w:tcPr>
          <w:p w14:paraId="50267ECA" w14:textId="77777777" w:rsidR="00EF4373" w:rsidRPr="00C64277" w:rsidRDefault="00EF4373" w:rsidP="00EF4373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6FDAF315" w14:textId="77777777" w:rsidR="00EF4373" w:rsidRPr="00444631" w:rsidRDefault="00EF4373" w:rsidP="00EF4373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3DAC5574" w14:textId="77777777" w:rsidR="00EF4373" w:rsidRPr="00C64277" w:rsidRDefault="00EF4373" w:rsidP="00EF4373">
            <w:pPr>
              <w:tabs>
                <w:tab w:val="decimal" w:pos="103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757217A" w14:textId="77777777" w:rsidR="00EF4373" w:rsidRPr="00C64277" w:rsidRDefault="00EF4373" w:rsidP="00EF4373">
            <w:pPr>
              <w:tabs>
                <w:tab w:val="decimal" w:pos="1034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04AC131A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8656E63" w14:textId="77777777" w:rsidR="00EF4373" w:rsidRPr="00C64277" w:rsidRDefault="00EF4373" w:rsidP="00EF4373">
            <w:pPr>
              <w:tabs>
                <w:tab w:val="decimal" w:pos="1034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4648B0AB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DAE6EC1" w14:textId="77777777" w:rsidR="00EF4373" w:rsidRPr="00C64277" w:rsidRDefault="00EF4373" w:rsidP="00EF4373">
            <w:pPr>
              <w:tabs>
                <w:tab w:val="left" w:pos="754"/>
                <w:tab w:val="decimal" w:pos="864"/>
              </w:tabs>
              <w:spacing w:line="240" w:lineRule="auto"/>
              <w:ind w:left="-4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57DBCBC3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624D62D" w14:textId="77777777" w:rsidR="00EF4373" w:rsidRPr="00C64277" w:rsidRDefault="00EF4373" w:rsidP="00EF4373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6E394A1F" w14:textId="77777777" w:rsidR="00EF4373" w:rsidRPr="00C64277" w:rsidRDefault="00EF4373" w:rsidP="00EF437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26DD75EF" w14:textId="184EB53B" w:rsidR="00EF4373" w:rsidRPr="00A453E5" w:rsidRDefault="00EF4373" w:rsidP="00EF4373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13,214,012</w:t>
            </w:r>
          </w:p>
        </w:tc>
        <w:tc>
          <w:tcPr>
            <w:tcW w:w="84" w:type="dxa"/>
          </w:tcPr>
          <w:p w14:paraId="1902103E" w14:textId="77777777" w:rsidR="00EF4373" w:rsidRPr="00C64277" w:rsidRDefault="00EF4373" w:rsidP="00EF4373">
            <w:pPr>
              <w:tabs>
                <w:tab w:val="left" w:pos="540"/>
                <w:tab w:val="decimal" w:pos="929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7F35D9C2" w14:textId="77777777" w:rsidR="00EF4373" w:rsidRPr="00A453E5" w:rsidRDefault="00EF4373" w:rsidP="00EF4373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13,214,012</w:t>
            </w:r>
          </w:p>
        </w:tc>
        <w:tc>
          <w:tcPr>
            <w:tcW w:w="84" w:type="dxa"/>
          </w:tcPr>
          <w:p w14:paraId="4FEFF35E" w14:textId="77777777" w:rsidR="00EF4373" w:rsidRPr="00C64277" w:rsidRDefault="00EF4373" w:rsidP="00EF4373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43583BC8" w14:textId="0BC32A33" w:rsidR="00EF4373" w:rsidRPr="008C15A8" w:rsidRDefault="00EF4373" w:rsidP="00EF4373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(770,250)</w:t>
            </w:r>
          </w:p>
        </w:tc>
        <w:tc>
          <w:tcPr>
            <w:tcW w:w="104" w:type="dxa"/>
          </w:tcPr>
          <w:p w14:paraId="2AFA514F" w14:textId="77777777" w:rsidR="00EF4373" w:rsidRPr="00C64277" w:rsidRDefault="00EF4373" w:rsidP="00EF437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600DFB85" w14:textId="77777777" w:rsidR="00EF4373" w:rsidRPr="008C15A8" w:rsidRDefault="00EF4373" w:rsidP="00EF4373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(770,250)</w:t>
            </w:r>
          </w:p>
        </w:tc>
        <w:tc>
          <w:tcPr>
            <w:tcW w:w="84" w:type="dxa"/>
          </w:tcPr>
          <w:p w14:paraId="13770386" w14:textId="77777777" w:rsidR="00EF4373" w:rsidRPr="00C64277" w:rsidRDefault="00EF4373" w:rsidP="00EF4373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57CED5DD" w14:textId="0C4C0D52" w:rsidR="00EF4373" w:rsidRPr="00C64277" w:rsidRDefault="00EF4373" w:rsidP="00EF4373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12,443,762</w:t>
            </w:r>
          </w:p>
        </w:tc>
        <w:tc>
          <w:tcPr>
            <w:tcW w:w="84" w:type="dxa"/>
          </w:tcPr>
          <w:p w14:paraId="34EF633E" w14:textId="77777777" w:rsidR="00EF4373" w:rsidRPr="00C64277" w:rsidRDefault="00EF4373" w:rsidP="00EF4373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5EBF00D6" w14:textId="77777777" w:rsidR="00EF4373" w:rsidRPr="00C64277" w:rsidRDefault="00EF4373" w:rsidP="00EF4373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12,443,762</w:t>
            </w:r>
          </w:p>
        </w:tc>
        <w:tc>
          <w:tcPr>
            <w:tcW w:w="122" w:type="dxa"/>
          </w:tcPr>
          <w:p w14:paraId="608FFE3D" w14:textId="77777777" w:rsidR="00EF4373" w:rsidRPr="00C64277" w:rsidRDefault="00EF4373" w:rsidP="00EF4373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0F19449A" w14:textId="5F5F662F" w:rsidR="00EF4373" w:rsidRPr="008C15A8" w:rsidRDefault="00EF4373" w:rsidP="00EF4373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1,264,375</w:t>
            </w:r>
          </w:p>
        </w:tc>
        <w:tc>
          <w:tcPr>
            <w:tcW w:w="104" w:type="dxa"/>
          </w:tcPr>
          <w:p w14:paraId="576984A3" w14:textId="77777777" w:rsidR="00EF4373" w:rsidRPr="00C64277" w:rsidRDefault="00EF4373" w:rsidP="00EF4373">
            <w:pPr>
              <w:tabs>
                <w:tab w:val="left" w:pos="540"/>
                <w:tab w:val="decimal" w:pos="929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06124001" w14:textId="33499F48" w:rsidR="00EF4373" w:rsidRPr="008C15A8" w:rsidRDefault="003253FC" w:rsidP="00EF4373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815,499</w:t>
            </w:r>
          </w:p>
        </w:tc>
      </w:tr>
    </w:tbl>
    <w:p w14:paraId="53578DA6" w14:textId="77777777" w:rsidR="007B59AE" w:rsidRDefault="007B59AE" w:rsidP="00456261">
      <w:pPr>
        <w:pStyle w:val="Bo-Blankline"/>
      </w:pPr>
    </w:p>
    <w:p w14:paraId="5930AD7B" w14:textId="412163A4" w:rsidR="007B59AE" w:rsidRDefault="00456261" w:rsidP="00730E0A">
      <w:pPr>
        <w:pStyle w:val="Bo-C1Content"/>
        <w:ind w:left="360" w:hanging="360"/>
      </w:pPr>
      <w:r>
        <w:rPr>
          <w:rFonts w:hint="cs"/>
          <w:cs/>
        </w:rPr>
        <w:t xml:space="preserve">การจำแนกต้นทุนทางการเงินอธิบายไว้ในหมายเหตุข้อ </w:t>
      </w:r>
      <w:r>
        <w:rPr>
          <w:lang w:val="en-US"/>
        </w:rPr>
        <w:t>1</w:t>
      </w:r>
      <w:r w:rsidR="006A3D6F">
        <w:rPr>
          <w:lang w:val="en-US"/>
        </w:rPr>
        <w:t>3</w:t>
      </w:r>
      <w:r w:rsidR="008C78C6">
        <w:rPr>
          <w:rFonts w:hint="cs"/>
          <w:cs/>
          <w:lang w:val="en-US"/>
        </w:rPr>
        <w:t>(ง)</w:t>
      </w:r>
    </w:p>
    <w:p w14:paraId="3B7C28CB" w14:textId="77777777" w:rsidR="005A0DEC" w:rsidRPr="005A0DEC" w:rsidRDefault="005A0DEC" w:rsidP="008F5CB7">
      <w:pPr>
        <w:pStyle w:val="Bo-Blankline"/>
      </w:pPr>
    </w:p>
    <w:p w14:paraId="2535B6CF" w14:textId="77777777" w:rsidR="005A0DEC" w:rsidRPr="005A0DEC" w:rsidRDefault="005A0DEC" w:rsidP="005A0DEC">
      <w:pPr>
        <w:pStyle w:val="Bo-C1Content"/>
        <w:ind w:left="0"/>
        <w:rPr>
          <w:sz w:val="12"/>
          <w:szCs w:val="12"/>
          <w:cs/>
        </w:rPr>
        <w:sectPr w:rsidR="005A0DEC" w:rsidRPr="005A0DEC" w:rsidSect="00020D75">
          <w:footerReference w:type="default" r:id="rId16"/>
          <w:pgSz w:w="16834" w:h="11909" w:orient="landscape" w:code="9"/>
          <w:pgMar w:top="1872" w:right="1174" w:bottom="706" w:left="1008" w:header="720" w:footer="677" w:gutter="0"/>
          <w:paperSrc w:first="15" w:other="15"/>
          <w:cols w:space="737"/>
        </w:sectPr>
      </w:pPr>
    </w:p>
    <w:p w14:paraId="18B2EC7B" w14:textId="086E7666" w:rsidR="00730E0A" w:rsidRDefault="00730E0A" w:rsidP="005274FF">
      <w:pPr>
        <w:pStyle w:val="Bo-C1Content"/>
        <w:ind w:left="540" w:right="-25"/>
      </w:pPr>
      <w:r>
        <w:rPr>
          <w:rFonts w:hint="cs"/>
          <w:cs/>
        </w:rPr>
        <w:lastRenderedPageBreak/>
        <w:t>บริษัทย่อยทั้งหมด</w:t>
      </w:r>
      <w:r w:rsidR="00693306">
        <w:rPr>
          <w:rFonts w:hint="cs"/>
          <w:cs/>
        </w:rPr>
        <w:t>จดทะเบียนจัดตั้งและ</w:t>
      </w:r>
      <w:r>
        <w:rPr>
          <w:rFonts w:hint="cs"/>
          <w:cs/>
        </w:rPr>
        <w:t xml:space="preserve">ดำเนินธุรกิจในประเทศไทยยกเว้น </w:t>
      </w:r>
      <w:r>
        <w:rPr>
          <w:rFonts w:hint="cs"/>
        </w:rPr>
        <w:t>TPI Polene Power Investment Co., Ltd</w:t>
      </w:r>
      <w:r>
        <w:rPr>
          <w:rFonts w:hint="cs"/>
          <w:cs/>
        </w:rPr>
        <w:t>. ซึ่ง</w:t>
      </w:r>
      <w:r w:rsidR="00693306">
        <w:rPr>
          <w:rFonts w:hint="cs"/>
          <w:cs/>
        </w:rPr>
        <w:t>จดทะเบียนจัดตั้งและ</w:t>
      </w:r>
      <w:r>
        <w:rPr>
          <w:rFonts w:hint="cs"/>
          <w:cs/>
        </w:rPr>
        <w:t>ดำเนินธุรกิจในประเทศกัมพูชา</w:t>
      </w:r>
      <w:r w:rsidR="00FB6DFF">
        <w:t xml:space="preserve"> </w:t>
      </w:r>
      <w:r w:rsidR="00FB6DFF" w:rsidRPr="00FB6DFF">
        <w:rPr>
          <w:cs/>
        </w:rPr>
        <w:t xml:space="preserve">ซึ่ง ณ วันที่ </w:t>
      </w:r>
      <w:r w:rsidR="00CE7281">
        <w:rPr>
          <w:lang w:val="en-US"/>
        </w:rPr>
        <w:t xml:space="preserve">30 </w:t>
      </w:r>
      <w:r w:rsidR="00CE7281">
        <w:rPr>
          <w:rFonts w:hint="cs"/>
          <w:cs/>
          <w:lang w:val="en-US"/>
        </w:rPr>
        <w:t>มิถุนายน</w:t>
      </w:r>
      <w:r w:rsidR="00FB6DFF" w:rsidRPr="00FB6DFF">
        <w:rPr>
          <w:cs/>
        </w:rPr>
        <w:t xml:space="preserve"> </w:t>
      </w:r>
      <w:r w:rsidR="00FB6DFF">
        <w:t>256</w:t>
      </w:r>
      <w:r w:rsidR="008432A9">
        <w:rPr>
          <w:lang w:val="en-US"/>
        </w:rPr>
        <w:t>3</w:t>
      </w:r>
      <w:r w:rsidR="00FB6DFF" w:rsidRPr="00FB6DFF">
        <w:rPr>
          <w:cs/>
        </w:rPr>
        <w:t xml:space="preserve"> บริษัทอยู่ระหว่างการจดทะเบียนยกเลิกกิจการ</w:t>
      </w:r>
    </w:p>
    <w:p w14:paraId="2326F6E3" w14:textId="77777777" w:rsidR="00730E0A" w:rsidRDefault="00730E0A" w:rsidP="00730E0A">
      <w:pPr>
        <w:pStyle w:val="Bo-Blankline"/>
      </w:pPr>
    </w:p>
    <w:p w14:paraId="28DA31E4" w14:textId="2BBB6BE3" w:rsidR="00C73C1F" w:rsidRPr="005E3FF7" w:rsidRDefault="00C73C1F" w:rsidP="00026E6A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thaiDistribute"/>
        <w:rPr>
          <w:b w:val="0"/>
          <w:bCs w:val="0"/>
          <w:i/>
          <w:iCs/>
          <w:spacing w:val="-2"/>
          <w:cs/>
        </w:rPr>
      </w:pPr>
      <w:r w:rsidRPr="00766C70">
        <w:rPr>
          <w:rFonts w:hint="cs"/>
          <w:b w:val="0"/>
          <w:bCs w:val="0"/>
          <w:cs/>
        </w:rPr>
        <w:t xml:space="preserve">บริษัทไม่มีเงินลงทุนในบริษัทย่อย ซึ่งจดทะเบียนในตลาดหลักทรัพย์ ดังนั้นจึงไม่มีราคาที่เปิดเผยต่อสาธารณชน ยกเว้น บริษัท ทีพีไอ โพลีน เพาเวอร์ จำกัด (มหาชน) ซึ่งเป็นบริษัทจดทะเบียนในตลาดหลักทรัพย์แห่งประเทศไทย เมื่อวันที่ </w:t>
      </w:r>
      <w:r w:rsidR="00CE7281">
        <w:rPr>
          <w:b w:val="0"/>
          <w:bCs w:val="0"/>
        </w:rPr>
        <w:t xml:space="preserve">30 </w:t>
      </w:r>
      <w:r w:rsidR="00CE7281">
        <w:rPr>
          <w:rFonts w:hint="cs"/>
          <w:b w:val="0"/>
          <w:bCs w:val="0"/>
          <w:cs/>
        </w:rPr>
        <w:t>มิถุนายน</w:t>
      </w:r>
      <w:r w:rsidR="000F489F">
        <w:rPr>
          <w:rFonts w:hint="cs"/>
          <w:b w:val="0"/>
          <w:bCs w:val="0"/>
          <w:cs/>
        </w:rPr>
        <w:t xml:space="preserve"> </w:t>
      </w:r>
      <w:r w:rsidR="000F489F">
        <w:rPr>
          <w:b w:val="0"/>
          <w:bCs w:val="0"/>
        </w:rPr>
        <w:t>2563</w:t>
      </w:r>
      <w:r w:rsidRPr="00766C70">
        <w:rPr>
          <w:rFonts w:hint="cs"/>
          <w:b w:val="0"/>
          <w:bCs w:val="0"/>
          <w:cs/>
        </w:rPr>
        <w:t xml:space="preserve"> มีราคาปิดอยู่ที่ </w:t>
      </w:r>
      <w:r w:rsidR="00C44A85">
        <w:rPr>
          <w:b w:val="0"/>
          <w:bCs w:val="0"/>
        </w:rPr>
        <w:t>4.02</w:t>
      </w:r>
      <w:r w:rsidRPr="00766C70">
        <w:rPr>
          <w:rFonts w:hint="cs"/>
          <w:b w:val="0"/>
          <w:bCs w:val="0"/>
          <w:cs/>
        </w:rPr>
        <w:t xml:space="preserve"> บาท </w:t>
      </w:r>
      <w:r w:rsidRPr="00766C70">
        <w:rPr>
          <w:rFonts w:hint="cs"/>
          <w:b w:val="0"/>
          <w:bCs w:val="0"/>
          <w:i/>
          <w:iCs/>
          <w:cs/>
        </w:rPr>
        <w:t>(</w:t>
      </w:r>
      <w:r w:rsidR="000F489F">
        <w:rPr>
          <w:b w:val="0"/>
          <w:bCs w:val="0"/>
          <w:i/>
          <w:iCs/>
        </w:rPr>
        <w:t>31</w:t>
      </w:r>
      <w:r w:rsidRPr="00766C70">
        <w:rPr>
          <w:rFonts w:hint="cs"/>
          <w:b w:val="0"/>
          <w:bCs w:val="0"/>
          <w:i/>
          <w:iCs/>
          <w:cs/>
        </w:rPr>
        <w:t xml:space="preserve"> ธันวาคม </w:t>
      </w:r>
      <w:r w:rsidR="000F489F">
        <w:rPr>
          <w:b w:val="0"/>
          <w:bCs w:val="0"/>
          <w:i/>
          <w:iCs/>
        </w:rPr>
        <w:t>2562</w:t>
      </w:r>
      <w:r w:rsidRPr="00766C70">
        <w:rPr>
          <w:b w:val="0"/>
          <w:bCs w:val="0"/>
          <w:i/>
          <w:iCs/>
        </w:rPr>
        <w:t xml:space="preserve">: </w:t>
      </w:r>
      <w:r w:rsidR="00746C0C">
        <w:rPr>
          <w:b w:val="0"/>
          <w:bCs w:val="0"/>
          <w:i/>
          <w:iCs/>
        </w:rPr>
        <w:t>4.40</w:t>
      </w:r>
      <w:r w:rsidR="008F5CB7" w:rsidRPr="00766C70">
        <w:rPr>
          <w:b w:val="0"/>
          <w:bCs w:val="0"/>
          <w:i/>
          <w:iCs/>
        </w:rPr>
        <w:t xml:space="preserve"> </w:t>
      </w:r>
      <w:r w:rsidRPr="00766C70">
        <w:rPr>
          <w:rFonts w:hint="cs"/>
          <w:b w:val="0"/>
          <w:bCs w:val="0"/>
          <w:i/>
          <w:iCs/>
          <w:cs/>
        </w:rPr>
        <w:t>บาท)</w:t>
      </w:r>
      <w:r w:rsidRPr="00766C70">
        <w:rPr>
          <w:rFonts w:hint="cs"/>
          <w:b w:val="0"/>
          <w:bCs w:val="0"/>
          <w:cs/>
        </w:rPr>
        <w:t xml:space="preserve"> มูลค่ายุติธรรมของเงินลงทุนในบริษัท ทีพีไอ โพลีน เพาเวอร์ จำกัด (</w:t>
      </w:r>
      <w:r w:rsidRPr="00793A08">
        <w:rPr>
          <w:rFonts w:hint="cs"/>
          <w:b w:val="0"/>
          <w:bCs w:val="0"/>
          <w:cs/>
        </w:rPr>
        <w:t>มหาชน</w:t>
      </w:r>
      <w:r w:rsidRPr="00C44A85">
        <w:rPr>
          <w:rFonts w:hint="cs"/>
          <w:b w:val="0"/>
          <w:bCs w:val="0"/>
          <w:cs/>
        </w:rPr>
        <w:t>) เท่ากับ</w:t>
      </w:r>
      <w:r w:rsidR="00766C70" w:rsidRPr="00C44A85">
        <w:rPr>
          <w:b w:val="0"/>
          <w:bCs w:val="0"/>
        </w:rPr>
        <w:t xml:space="preserve"> </w:t>
      </w:r>
      <w:r w:rsidR="00C44A85" w:rsidRPr="00C44A85">
        <w:rPr>
          <w:b w:val="0"/>
          <w:bCs w:val="0"/>
        </w:rPr>
        <w:t>23,718</w:t>
      </w:r>
      <w:r w:rsidR="00766C70" w:rsidRPr="00C44A85">
        <w:rPr>
          <w:b w:val="0"/>
          <w:bCs w:val="0"/>
        </w:rPr>
        <w:t xml:space="preserve"> </w:t>
      </w:r>
      <w:r w:rsidRPr="00C44A85">
        <w:rPr>
          <w:rFonts w:hint="cs"/>
          <w:b w:val="0"/>
          <w:bCs w:val="0"/>
          <w:cs/>
        </w:rPr>
        <w:t>ล้านบาท</w:t>
      </w:r>
      <w:r w:rsidRPr="00766C70">
        <w:rPr>
          <w:b w:val="0"/>
          <w:bCs w:val="0"/>
        </w:rPr>
        <w:t xml:space="preserve"> </w:t>
      </w:r>
      <w:r w:rsidRPr="00766C70">
        <w:rPr>
          <w:rFonts w:hint="cs"/>
          <w:b w:val="0"/>
          <w:bCs w:val="0"/>
          <w:i/>
          <w:iCs/>
          <w:cs/>
        </w:rPr>
        <w:t>(</w:t>
      </w:r>
      <w:r w:rsidR="000F489F">
        <w:rPr>
          <w:b w:val="0"/>
          <w:bCs w:val="0"/>
          <w:i/>
          <w:iCs/>
        </w:rPr>
        <w:t>31</w:t>
      </w:r>
      <w:r w:rsidRPr="00766C70">
        <w:rPr>
          <w:rFonts w:hint="cs"/>
          <w:b w:val="0"/>
          <w:bCs w:val="0"/>
          <w:i/>
          <w:iCs/>
          <w:cs/>
        </w:rPr>
        <w:t xml:space="preserve"> </w:t>
      </w:r>
      <w:r w:rsidRPr="00746C0C">
        <w:rPr>
          <w:rFonts w:hint="cs"/>
          <w:b w:val="0"/>
          <w:bCs w:val="0"/>
          <w:i/>
          <w:iCs/>
          <w:cs/>
        </w:rPr>
        <w:t xml:space="preserve">ธันวาคม </w:t>
      </w:r>
      <w:r w:rsidR="000F489F" w:rsidRPr="00746C0C">
        <w:rPr>
          <w:b w:val="0"/>
          <w:bCs w:val="0"/>
          <w:i/>
          <w:iCs/>
        </w:rPr>
        <w:t>2562</w:t>
      </w:r>
      <w:r w:rsidRPr="00746C0C">
        <w:rPr>
          <w:b w:val="0"/>
          <w:bCs w:val="0"/>
          <w:i/>
          <w:iCs/>
        </w:rPr>
        <w:t>:</w:t>
      </w:r>
      <w:r w:rsidRPr="00746C0C">
        <w:rPr>
          <w:rFonts w:hint="cs"/>
          <w:b w:val="0"/>
          <w:bCs w:val="0"/>
          <w:i/>
          <w:iCs/>
          <w:cs/>
        </w:rPr>
        <w:t xml:space="preserve"> </w:t>
      </w:r>
      <w:r w:rsidR="00746C0C" w:rsidRPr="00746C0C">
        <w:rPr>
          <w:b w:val="0"/>
          <w:bCs w:val="0"/>
          <w:i/>
          <w:iCs/>
        </w:rPr>
        <w:t>25,960</w:t>
      </w:r>
      <w:r w:rsidRPr="00746C0C">
        <w:rPr>
          <w:rFonts w:hint="cs"/>
          <w:b w:val="0"/>
          <w:bCs w:val="0"/>
          <w:i/>
          <w:iCs/>
          <w:cs/>
        </w:rPr>
        <w:t xml:space="preserve"> ล้านบาท</w:t>
      </w:r>
      <w:r w:rsidRPr="00766C70">
        <w:rPr>
          <w:rFonts w:hint="cs"/>
          <w:b w:val="0"/>
          <w:bCs w:val="0"/>
          <w:i/>
          <w:iCs/>
          <w:cs/>
        </w:rPr>
        <w:t>)</w:t>
      </w:r>
      <w:r w:rsidR="00370E30" w:rsidRPr="00766C70">
        <w:rPr>
          <w:rFonts w:hint="cs"/>
          <w:b w:val="0"/>
          <w:bCs w:val="0"/>
          <w:i/>
          <w:iCs/>
          <w:cs/>
        </w:rPr>
        <w:t xml:space="preserve"> </w:t>
      </w:r>
      <w:r w:rsidR="002054CA" w:rsidRPr="00766C70">
        <w:rPr>
          <w:rFonts w:hint="cs"/>
          <w:b w:val="0"/>
          <w:bCs w:val="0"/>
          <w:cs/>
        </w:rPr>
        <w:t>เปรียบเทียบกับราคาทุนที่บริษัทบันทึก</w:t>
      </w:r>
      <w:r w:rsidR="002054CA" w:rsidRPr="00793A08">
        <w:rPr>
          <w:rFonts w:hint="cs"/>
          <w:b w:val="0"/>
          <w:bCs w:val="0"/>
          <w:cs/>
        </w:rPr>
        <w:t xml:space="preserve">บัญชีจำนวน </w:t>
      </w:r>
      <w:r w:rsidR="00E311C1">
        <w:rPr>
          <w:b w:val="0"/>
          <w:bCs w:val="0"/>
        </w:rPr>
        <w:t>5</w:t>
      </w:r>
      <w:r w:rsidR="00C33F19">
        <w:rPr>
          <w:b w:val="0"/>
          <w:bCs w:val="0"/>
        </w:rPr>
        <w:t>,</w:t>
      </w:r>
      <w:r w:rsidR="00E311C1">
        <w:rPr>
          <w:b w:val="0"/>
          <w:bCs w:val="0"/>
        </w:rPr>
        <w:t>900</w:t>
      </w:r>
      <w:r w:rsidR="002054CA" w:rsidRPr="00793A08">
        <w:rPr>
          <w:b w:val="0"/>
          <w:bCs w:val="0"/>
        </w:rPr>
        <w:t xml:space="preserve"> </w:t>
      </w:r>
      <w:r w:rsidR="002054CA" w:rsidRPr="00793A08">
        <w:rPr>
          <w:rFonts w:hint="cs"/>
          <w:b w:val="0"/>
          <w:bCs w:val="0"/>
          <w:cs/>
        </w:rPr>
        <w:t xml:space="preserve">ล้านบาท </w:t>
      </w:r>
      <w:r w:rsidR="00370E30" w:rsidRPr="00793A08">
        <w:rPr>
          <w:rFonts w:hint="cs"/>
          <w:b w:val="0"/>
          <w:bCs w:val="0"/>
          <w:cs/>
        </w:rPr>
        <w:t>ทำ</w:t>
      </w:r>
      <w:r w:rsidR="00370E30" w:rsidRPr="00766C70">
        <w:rPr>
          <w:rFonts w:hint="cs"/>
          <w:b w:val="0"/>
          <w:bCs w:val="0"/>
          <w:cs/>
        </w:rPr>
        <w:t>ให้</w:t>
      </w:r>
      <w:r w:rsidR="00370E30" w:rsidRPr="00766C70">
        <w:rPr>
          <w:rFonts w:hint="cs"/>
          <w:b w:val="0"/>
          <w:bCs w:val="0"/>
          <w:spacing w:val="-2"/>
          <w:cs/>
        </w:rPr>
        <w:t>บริษัทมีผลต่างระหว่างมูลค่ายุติธรรม</w:t>
      </w:r>
      <w:r w:rsidR="00523C57" w:rsidRPr="00766C70">
        <w:rPr>
          <w:rFonts w:hint="cs"/>
          <w:b w:val="0"/>
          <w:bCs w:val="0"/>
          <w:spacing w:val="-2"/>
          <w:cs/>
        </w:rPr>
        <w:t>ของเงินลงทุน</w:t>
      </w:r>
      <w:r w:rsidR="00390103" w:rsidRPr="00766C70">
        <w:rPr>
          <w:rFonts w:hint="cs"/>
          <w:b w:val="0"/>
          <w:bCs w:val="0"/>
          <w:spacing w:val="-2"/>
          <w:cs/>
        </w:rPr>
        <w:t>ดังกล่าวสูงกว่า</w:t>
      </w:r>
      <w:r w:rsidR="00370E30" w:rsidRPr="00766C70">
        <w:rPr>
          <w:rFonts w:hint="cs"/>
          <w:b w:val="0"/>
          <w:bCs w:val="0"/>
          <w:spacing w:val="-2"/>
          <w:cs/>
        </w:rPr>
        <w:t>มูลค่าตามบัญชี</w:t>
      </w:r>
      <w:r w:rsidR="00523C57" w:rsidRPr="00766C70">
        <w:rPr>
          <w:rFonts w:hint="cs"/>
          <w:b w:val="0"/>
          <w:bCs w:val="0"/>
          <w:spacing w:val="-2"/>
          <w:cs/>
        </w:rPr>
        <w:t>อยู่</w:t>
      </w:r>
      <w:r w:rsidR="00370E30" w:rsidRPr="00766C70">
        <w:rPr>
          <w:rFonts w:hint="cs"/>
          <w:b w:val="0"/>
          <w:bCs w:val="0"/>
          <w:spacing w:val="-2"/>
          <w:cs/>
        </w:rPr>
        <w:t xml:space="preserve">เท่ากับ </w:t>
      </w:r>
      <w:r w:rsidR="00C44A85">
        <w:rPr>
          <w:b w:val="0"/>
          <w:bCs w:val="0"/>
          <w:spacing w:val="-2"/>
        </w:rPr>
        <w:t>17,818</w:t>
      </w:r>
      <w:r w:rsidR="00C33F19">
        <w:rPr>
          <w:b w:val="0"/>
          <w:bCs w:val="0"/>
          <w:spacing w:val="-2"/>
        </w:rPr>
        <w:t xml:space="preserve"> </w:t>
      </w:r>
      <w:r w:rsidR="00370E30" w:rsidRPr="00766C70">
        <w:rPr>
          <w:rFonts w:hint="cs"/>
          <w:b w:val="0"/>
          <w:bCs w:val="0"/>
          <w:spacing w:val="-2"/>
          <w:cs/>
        </w:rPr>
        <w:t xml:space="preserve">ล้านบาท </w:t>
      </w:r>
      <w:r w:rsidR="00370E30" w:rsidRPr="00766C70">
        <w:rPr>
          <w:rFonts w:hint="cs"/>
          <w:b w:val="0"/>
          <w:bCs w:val="0"/>
          <w:i/>
          <w:iCs/>
          <w:spacing w:val="-2"/>
          <w:cs/>
        </w:rPr>
        <w:t>(</w:t>
      </w:r>
      <w:r w:rsidR="000F489F">
        <w:rPr>
          <w:b w:val="0"/>
          <w:bCs w:val="0"/>
          <w:i/>
          <w:iCs/>
          <w:spacing w:val="-2"/>
        </w:rPr>
        <w:t>31</w:t>
      </w:r>
      <w:r w:rsidR="00370E30" w:rsidRPr="00766C70">
        <w:rPr>
          <w:rFonts w:hint="cs"/>
          <w:b w:val="0"/>
          <w:bCs w:val="0"/>
          <w:i/>
          <w:iCs/>
          <w:spacing w:val="-2"/>
          <w:cs/>
        </w:rPr>
        <w:t xml:space="preserve"> ธันวาคม </w:t>
      </w:r>
      <w:r w:rsidR="000F489F" w:rsidRPr="00746C0C">
        <w:rPr>
          <w:b w:val="0"/>
          <w:bCs w:val="0"/>
          <w:i/>
          <w:iCs/>
          <w:spacing w:val="-2"/>
        </w:rPr>
        <w:t>2562</w:t>
      </w:r>
      <w:r w:rsidR="00370E30" w:rsidRPr="00746C0C">
        <w:rPr>
          <w:b w:val="0"/>
          <w:bCs w:val="0"/>
          <w:i/>
          <w:iCs/>
          <w:spacing w:val="-2"/>
        </w:rPr>
        <w:t>:</w:t>
      </w:r>
      <w:r w:rsidR="00370E30" w:rsidRPr="00746C0C">
        <w:rPr>
          <w:rFonts w:hint="cs"/>
          <w:b w:val="0"/>
          <w:bCs w:val="0"/>
          <w:i/>
          <w:iCs/>
          <w:spacing w:val="-2"/>
          <w:cs/>
        </w:rPr>
        <w:t xml:space="preserve"> </w:t>
      </w:r>
      <w:r w:rsidR="00746C0C" w:rsidRPr="00746C0C">
        <w:rPr>
          <w:b w:val="0"/>
          <w:bCs w:val="0"/>
          <w:i/>
          <w:iCs/>
          <w:spacing w:val="-2"/>
        </w:rPr>
        <w:t xml:space="preserve">20,060 </w:t>
      </w:r>
      <w:r w:rsidR="00370E30" w:rsidRPr="00746C0C">
        <w:rPr>
          <w:rFonts w:hint="cs"/>
          <w:b w:val="0"/>
          <w:bCs w:val="0"/>
          <w:i/>
          <w:iCs/>
          <w:spacing w:val="-2"/>
          <w:cs/>
        </w:rPr>
        <w:t>ล้านบาท</w:t>
      </w:r>
      <w:r w:rsidR="00370E30" w:rsidRPr="00766C70">
        <w:rPr>
          <w:rFonts w:hint="cs"/>
          <w:b w:val="0"/>
          <w:bCs w:val="0"/>
          <w:i/>
          <w:iCs/>
          <w:spacing w:val="-2"/>
          <w:cs/>
        </w:rPr>
        <w:t>)</w:t>
      </w:r>
    </w:p>
    <w:p w14:paraId="55B8BFFC" w14:textId="77777777" w:rsidR="00C73C1F" w:rsidRPr="00B475F5" w:rsidRDefault="00C73C1F" w:rsidP="008F5CB7">
      <w:pPr>
        <w:pStyle w:val="Bo-Blankline"/>
        <w:rPr>
          <w:lang w:val="en-US"/>
        </w:rPr>
      </w:pPr>
    </w:p>
    <w:p w14:paraId="2BA9FD51" w14:textId="05818FBE" w:rsidR="00E124B0" w:rsidRPr="00E663CA" w:rsidRDefault="00276D5A" w:rsidP="00026E6A">
      <w:pPr>
        <w:pStyle w:val="Caption"/>
        <w:ind w:hanging="900"/>
      </w:pPr>
      <w:r w:rsidRPr="00276D5A">
        <w:rPr>
          <w:cs/>
        </w:rPr>
        <w:t>ที่ดิน อาคารและอุปกรณ์</w:t>
      </w:r>
      <w:r w:rsidR="00917460">
        <w:rPr>
          <w:rFonts w:hint="cs"/>
          <w:cs/>
        </w:rPr>
        <w:t xml:space="preserve"> และสินทรัพย์สิทธิการใช้</w:t>
      </w:r>
    </w:p>
    <w:p w14:paraId="3367CCF1" w14:textId="77777777" w:rsidR="0079437D" w:rsidRPr="008F5CB7" w:rsidRDefault="0079437D" w:rsidP="008F5CB7">
      <w:pPr>
        <w:pStyle w:val="Bo-Blankline"/>
      </w:pPr>
    </w:p>
    <w:p w14:paraId="302DFC17" w14:textId="739A3F5D" w:rsidR="0056380F" w:rsidRDefault="0056380F" w:rsidP="0056380F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6380F">
        <w:rPr>
          <w:rFonts w:ascii="Angsana New" w:hAnsi="Angsana New"/>
          <w:sz w:val="30"/>
          <w:szCs w:val="30"/>
          <w:cs/>
        </w:rPr>
        <w:t>การซื้อ</w:t>
      </w:r>
      <w:r w:rsidRPr="0056380F">
        <w:rPr>
          <w:rFonts w:ascii="Angsana New" w:hAnsi="Angsana New" w:hint="cs"/>
          <w:sz w:val="30"/>
          <w:szCs w:val="30"/>
          <w:cs/>
        </w:rPr>
        <w:t>และจำหน่ายที่ดิน</w:t>
      </w:r>
      <w:r w:rsidRPr="0056380F">
        <w:rPr>
          <w:rFonts w:ascii="Angsana New" w:hAnsi="Angsana New"/>
          <w:sz w:val="30"/>
          <w:szCs w:val="30"/>
        </w:rPr>
        <w:t xml:space="preserve"> </w:t>
      </w:r>
      <w:r w:rsidRPr="0056380F">
        <w:rPr>
          <w:rFonts w:ascii="Angsana New" w:hAnsi="Angsana New" w:hint="cs"/>
          <w:sz w:val="30"/>
          <w:szCs w:val="30"/>
          <w:cs/>
        </w:rPr>
        <w:t>อาคารและอุปกรณ์ระหว่างงวด</w:t>
      </w:r>
      <w:r w:rsidR="006A3D6F">
        <w:rPr>
          <w:rFonts w:ascii="Angsana New" w:hAnsi="Angsana New" w:hint="cs"/>
          <w:sz w:val="30"/>
          <w:szCs w:val="30"/>
          <w:cs/>
        </w:rPr>
        <w:t>หก</w:t>
      </w:r>
      <w:r w:rsidRPr="0056380F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CE7281">
        <w:rPr>
          <w:rFonts w:ascii="Angsana New" w:hAnsi="Angsana New"/>
          <w:sz w:val="30"/>
          <w:szCs w:val="30"/>
        </w:rPr>
        <w:t>30</w:t>
      </w:r>
      <w:r w:rsidR="000F489F">
        <w:rPr>
          <w:rFonts w:ascii="Angsana New" w:hAnsi="Angsana New" w:hint="cs"/>
          <w:sz w:val="30"/>
          <w:szCs w:val="30"/>
          <w:cs/>
        </w:rPr>
        <w:t xml:space="preserve"> </w:t>
      </w:r>
      <w:r w:rsidR="00CE7281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0F489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0F489F">
        <w:rPr>
          <w:rFonts w:ascii="Angsana New" w:hAnsi="Angsana New"/>
          <w:sz w:val="30"/>
          <w:szCs w:val="30"/>
          <w:lang w:val="en-US"/>
        </w:rPr>
        <w:t xml:space="preserve">2563 </w:t>
      </w:r>
      <w:r w:rsidRPr="0056380F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F2CBD38" w14:textId="77777777" w:rsidR="0056380F" w:rsidRPr="0056380F" w:rsidRDefault="0056380F" w:rsidP="00793A08">
      <w:pPr>
        <w:pStyle w:val="Bo-Blankline"/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1170"/>
        <w:gridCol w:w="236"/>
        <w:gridCol w:w="1204"/>
        <w:gridCol w:w="270"/>
        <w:gridCol w:w="1170"/>
        <w:gridCol w:w="270"/>
        <w:gridCol w:w="1080"/>
      </w:tblGrid>
      <w:tr w:rsidR="0056380F" w:rsidRPr="000F489F" w14:paraId="13711D33" w14:textId="77777777" w:rsidTr="0056380F">
        <w:tc>
          <w:tcPr>
            <w:tcW w:w="3780" w:type="dxa"/>
          </w:tcPr>
          <w:p w14:paraId="2263F665" w14:textId="77777777" w:rsidR="0056380F" w:rsidRPr="000F489F" w:rsidRDefault="0056380F" w:rsidP="0056380F">
            <w:pPr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6FF04DA4" w14:textId="77777777" w:rsidR="0056380F" w:rsidRPr="000F489F" w:rsidRDefault="00D67A34" w:rsidP="0056380F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48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70DF7B52" w14:textId="77777777" w:rsidR="0056380F" w:rsidRPr="000F489F" w:rsidRDefault="0056380F" w:rsidP="0056380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88AE49C" w14:textId="77777777" w:rsidR="0056380F" w:rsidRPr="000F489F" w:rsidRDefault="00D67A34" w:rsidP="0056380F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48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6380F" w:rsidRPr="000F489F" w14:paraId="24A461E8" w14:textId="77777777" w:rsidTr="0056380F">
        <w:tc>
          <w:tcPr>
            <w:tcW w:w="3780" w:type="dxa"/>
          </w:tcPr>
          <w:p w14:paraId="7579EFE9" w14:textId="77777777" w:rsidR="0056380F" w:rsidRPr="000F489F" w:rsidRDefault="0056380F" w:rsidP="0056380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F5BB4C" w14:textId="77777777" w:rsidR="0056380F" w:rsidRPr="000F489F" w:rsidRDefault="0056380F" w:rsidP="0056380F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1F43FA" w14:textId="77777777" w:rsidR="0056380F" w:rsidRPr="000F489F" w:rsidRDefault="0056380F" w:rsidP="0056380F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489F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</w:t>
            </w:r>
          </w:p>
          <w:p w14:paraId="697FA0D7" w14:textId="77777777" w:rsidR="0056380F" w:rsidRPr="000F489F" w:rsidRDefault="0056380F" w:rsidP="0056380F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489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F489F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</w:tcPr>
          <w:p w14:paraId="604A3BD5" w14:textId="77777777" w:rsidR="0056380F" w:rsidRPr="000F489F" w:rsidRDefault="0056380F" w:rsidP="0056380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AE65184" w14:textId="77777777" w:rsidR="0056380F" w:rsidRPr="000F489F" w:rsidRDefault="0056380F" w:rsidP="0056380F">
            <w:pPr>
              <w:spacing w:line="240" w:lineRule="atLeast"/>
              <w:ind w:left="-11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489F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10D20774" w14:textId="77777777" w:rsidR="0056380F" w:rsidRPr="000F489F" w:rsidRDefault="0056380F" w:rsidP="0056380F">
            <w:pPr>
              <w:spacing w:line="240" w:lineRule="atLeast"/>
              <w:ind w:left="-119" w:right="-12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F489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F489F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</w:t>
            </w:r>
            <w:r w:rsidRPr="000F489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บัญชีสุทธิ</w:t>
            </w:r>
          </w:p>
        </w:tc>
        <w:tc>
          <w:tcPr>
            <w:tcW w:w="270" w:type="dxa"/>
          </w:tcPr>
          <w:p w14:paraId="6474A017" w14:textId="77777777" w:rsidR="0056380F" w:rsidRPr="000F489F" w:rsidRDefault="0056380F" w:rsidP="0056380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2E7FF9" w14:textId="77777777" w:rsidR="0056380F" w:rsidRPr="000F489F" w:rsidRDefault="0056380F" w:rsidP="0056380F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F069B2" w14:textId="77777777" w:rsidR="0056380F" w:rsidRPr="000F489F" w:rsidRDefault="0056380F" w:rsidP="0056380F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489F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</w:t>
            </w:r>
          </w:p>
          <w:p w14:paraId="1D139D45" w14:textId="77777777" w:rsidR="0056380F" w:rsidRPr="000F489F" w:rsidRDefault="0056380F" w:rsidP="0056380F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489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F489F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14851E1C" w14:textId="77777777" w:rsidR="0056380F" w:rsidRPr="000F489F" w:rsidRDefault="0056380F" w:rsidP="0056380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E0DAEF" w14:textId="77777777" w:rsidR="0056380F" w:rsidRPr="000F489F" w:rsidRDefault="0056380F" w:rsidP="0056380F">
            <w:pPr>
              <w:spacing w:line="240" w:lineRule="atLeast"/>
              <w:ind w:left="-11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489F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3A3BD698" w14:textId="77777777" w:rsidR="0056380F" w:rsidRPr="000F489F" w:rsidRDefault="0056380F" w:rsidP="0056380F">
            <w:pPr>
              <w:spacing w:line="240" w:lineRule="atLeast"/>
              <w:ind w:left="-119" w:right="-12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F489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F489F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</w:t>
            </w:r>
            <w:r w:rsidRPr="000F489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บัญชีสุทธิ</w:t>
            </w:r>
          </w:p>
        </w:tc>
      </w:tr>
      <w:tr w:rsidR="0056380F" w:rsidRPr="000F489F" w14:paraId="0257B69A" w14:textId="77777777" w:rsidTr="0056380F">
        <w:tc>
          <w:tcPr>
            <w:tcW w:w="3780" w:type="dxa"/>
          </w:tcPr>
          <w:p w14:paraId="514CCF35" w14:textId="77777777" w:rsidR="0056380F" w:rsidRPr="000F489F" w:rsidRDefault="0056380F" w:rsidP="0056380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0AB5FA80" w14:textId="77777777" w:rsidR="0056380F" w:rsidRPr="000F489F" w:rsidRDefault="0056380F" w:rsidP="0056380F">
            <w:pPr>
              <w:spacing w:line="240" w:lineRule="atLeast"/>
              <w:ind w:left="-119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489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F48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F489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B1A53" w:rsidRPr="000F489F" w14:paraId="430FC9F5" w14:textId="77777777" w:rsidTr="00603EFF">
        <w:tc>
          <w:tcPr>
            <w:tcW w:w="3780" w:type="dxa"/>
          </w:tcPr>
          <w:p w14:paraId="7A04EAF6" w14:textId="77777777" w:rsidR="005B1A53" w:rsidRPr="000F489F" w:rsidRDefault="005B1A53" w:rsidP="005B1A5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489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170" w:type="dxa"/>
            <w:shd w:val="clear" w:color="auto" w:fill="auto"/>
          </w:tcPr>
          <w:p w14:paraId="29B6E857" w14:textId="1BE6306A" w:rsidR="005B1A53" w:rsidRPr="000F489F" w:rsidRDefault="00A923C1" w:rsidP="00067605">
            <w:pPr>
              <w:tabs>
                <w:tab w:val="decimal" w:pos="95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2,760,105</w:t>
            </w:r>
          </w:p>
        </w:tc>
        <w:tc>
          <w:tcPr>
            <w:tcW w:w="236" w:type="dxa"/>
            <w:shd w:val="clear" w:color="auto" w:fill="auto"/>
          </w:tcPr>
          <w:p w14:paraId="68FC1DA8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B0A9DE2" w14:textId="67E9B2A0" w:rsidR="005B1A53" w:rsidRPr="000F489F" w:rsidRDefault="00A923C1" w:rsidP="00067605">
            <w:pPr>
              <w:tabs>
                <w:tab w:val="decimal" w:pos="98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296</w:t>
            </w:r>
          </w:p>
        </w:tc>
        <w:tc>
          <w:tcPr>
            <w:tcW w:w="270" w:type="dxa"/>
            <w:shd w:val="clear" w:color="auto" w:fill="auto"/>
          </w:tcPr>
          <w:p w14:paraId="5157B780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277F85" w14:textId="0A5DFF00" w:rsidR="005B1A53" w:rsidRPr="000F489F" w:rsidRDefault="00FD6E65" w:rsidP="00FD6E6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1,977</w:t>
            </w:r>
          </w:p>
        </w:tc>
        <w:tc>
          <w:tcPr>
            <w:tcW w:w="270" w:type="dxa"/>
            <w:shd w:val="clear" w:color="auto" w:fill="auto"/>
          </w:tcPr>
          <w:p w14:paraId="5F53D8DF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B3CEC3" w14:textId="587D6F13" w:rsidR="005B1A53" w:rsidRPr="000F489F" w:rsidRDefault="00FD6E65" w:rsidP="00FD6E65">
            <w:pPr>
              <w:tabs>
                <w:tab w:val="decimal" w:pos="85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296</w:t>
            </w:r>
          </w:p>
        </w:tc>
      </w:tr>
      <w:tr w:rsidR="005B1A53" w:rsidRPr="000F489F" w14:paraId="34713F04" w14:textId="77777777" w:rsidTr="00603EFF">
        <w:tc>
          <w:tcPr>
            <w:tcW w:w="3780" w:type="dxa"/>
          </w:tcPr>
          <w:p w14:paraId="4FC3A1E8" w14:textId="77777777" w:rsidR="005B1A53" w:rsidRPr="000F489F" w:rsidRDefault="005B1A53" w:rsidP="005B1A5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489F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อาคารและส่วนประกอบ</w:t>
            </w:r>
          </w:p>
        </w:tc>
        <w:tc>
          <w:tcPr>
            <w:tcW w:w="1170" w:type="dxa"/>
            <w:shd w:val="clear" w:color="auto" w:fill="auto"/>
          </w:tcPr>
          <w:p w14:paraId="1F271C52" w14:textId="3640EAEE" w:rsidR="005B1A53" w:rsidRPr="000F489F" w:rsidRDefault="00A923C1" w:rsidP="00067605">
            <w:pPr>
              <w:tabs>
                <w:tab w:val="decimal" w:pos="95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2,597</w:t>
            </w:r>
          </w:p>
        </w:tc>
        <w:tc>
          <w:tcPr>
            <w:tcW w:w="236" w:type="dxa"/>
            <w:shd w:val="clear" w:color="auto" w:fill="auto"/>
          </w:tcPr>
          <w:p w14:paraId="3A7643DD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6165976" w14:textId="0B769113" w:rsidR="005B1A53" w:rsidRPr="000F489F" w:rsidRDefault="00A923C1" w:rsidP="00603EFF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72FE74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09861EA" w14:textId="530C501C" w:rsidR="005B1A53" w:rsidRPr="000F489F" w:rsidRDefault="00FD6E65" w:rsidP="004421F4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F10336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14F7BE" w14:textId="5F1B14A7" w:rsidR="005B1A53" w:rsidRPr="000F489F" w:rsidRDefault="00FD6E65" w:rsidP="005B1A53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B1A53" w:rsidRPr="000F489F" w14:paraId="0E8EAF91" w14:textId="77777777" w:rsidTr="00603EFF">
        <w:tc>
          <w:tcPr>
            <w:tcW w:w="3780" w:type="dxa"/>
          </w:tcPr>
          <w:p w14:paraId="778B5431" w14:textId="77777777" w:rsidR="005B1A53" w:rsidRPr="000F489F" w:rsidRDefault="005B1A53" w:rsidP="005B1A5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489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เครื่องจักรและอุปกรณ์ในการผลิต</w:t>
            </w:r>
          </w:p>
        </w:tc>
        <w:tc>
          <w:tcPr>
            <w:tcW w:w="1170" w:type="dxa"/>
            <w:shd w:val="clear" w:color="auto" w:fill="auto"/>
          </w:tcPr>
          <w:p w14:paraId="3729D08A" w14:textId="0F8C5378" w:rsidR="005B1A53" w:rsidRPr="000F489F" w:rsidRDefault="00A923C1" w:rsidP="00067605">
            <w:pPr>
              <w:tabs>
                <w:tab w:val="decimal" w:pos="95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152,972</w:t>
            </w:r>
          </w:p>
        </w:tc>
        <w:tc>
          <w:tcPr>
            <w:tcW w:w="236" w:type="dxa"/>
            <w:shd w:val="clear" w:color="auto" w:fill="auto"/>
          </w:tcPr>
          <w:p w14:paraId="5A3217F8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ECE7D21" w14:textId="71517BAF" w:rsidR="005B1A53" w:rsidRPr="000F489F" w:rsidRDefault="00A923C1" w:rsidP="009A1FE6">
            <w:pPr>
              <w:tabs>
                <w:tab w:val="decimal" w:pos="98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5,322</w:t>
            </w:r>
          </w:p>
        </w:tc>
        <w:tc>
          <w:tcPr>
            <w:tcW w:w="270" w:type="dxa"/>
            <w:shd w:val="clear" w:color="auto" w:fill="auto"/>
          </w:tcPr>
          <w:p w14:paraId="62A33460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1D3B77" w14:textId="29609FAB" w:rsidR="005B1A53" w:rsidRPr="00FD6E65" w:rsidRDefault="00FD6E65" w:rsidP="00FD6E6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5,921</w:t>
            </w:r>
          </w:p>
        </w:tc>
        <w:tc>
          <w:tcPr>
            <w:tcW w:w="270" w:type="dxa"/>
            <w:shd w:val="clear" w:color="auto" w:fill="auto"/>
          </w:tcPr>
          <w:p w14:paraId="3E7F0FFC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950287" w14:textId="2E39D04A" w:rsidR="005B1A53" w:rsidRPr="000F489F" w:rsidRDefault="00FD6E65" w:rsidP="005B1A53">
            <w:pPr>
              <w:tabs>
                <w:tab w:val="decimal" w:pos="85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5,322</w:t>
            </w:r>
          </w:p>
        </w:tc>
      </w:tr>
      <w:tr w:rsidR="005B1A53" w:rsidRPr="000F489F" w14:paraId="69299179" w14:textId="77777777" w:rsidTr="00603EFF">
        <w:tc>
          <w:tcPr>
            <w:tcW w:w="3780" w:type="dxa"/>
          </w:tcPr>
          <w:p w14:paraId="12F1FBD6" w14:textId="77777777" w:rsidR="005B1A53" w:rsidRPr="000F489F" w:rsidRDefault="005B1A53" w:rsidP="005B1A5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4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เครื่องมือ เครื่องใช้และอุปกรณ์โรงงาน </w:t>
            </w:r>
          </w:p>
        </w:tc>
        <w:tc>
          <w:tcPr>
            <w:tcW w:w="1170" w:type="dxa"/>
            <w:shd w:val="clear" w:color="auto" w:fill="auto"/>
          </w:tcPr>
          <w:p w14:paraId="6856F005" w14:textId="4B191362" w:rsidR="005B1A53" w:rsidRPr="000F489F" w:rsidRDefault="00A923C1" w:rsidP="00067605">
            <w:pPr>
              <w:tabs>
                <w:tab w:val="decimal" w:pos="95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201,504</w:t>
            </w:r>
          </w:p>
        </w:tc>
        <w:tc>
          <w:tcPr>
            <w:tcW w:w="236" w:type="dxa"/>
            <w:shd w:val="clear" w:color="auto" w:fill="auto"/>
          </w:tcPr>
          <w:p w14:paraId="6A42E141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2C87AF8" w14:textId="6FFD2311" w:rsidR="005B1A53" w:rsidRPr="000F489F" w:rsidRDefault="00A923C1" w:rsidP="005B1A53">
            <w:pPr>
              <w:tabs>
                <w:tab w:val="decimal" w:pos="98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2,351</w:t>
            </w:r>
          </w:p>
        </w:tc>
        <w:tc>
          <w:tcPr>
            <w:tcW w:w="270" w:type="dxa"/>
            <w:shd w:val="clear" w:color="auto" w:fill="auto"/>
          </w:tcPr>
          <w:p w14:paraId="00223558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B651BC1" w14:textId="35BE5A80" w:rsidR="005B1A53" w:rsidRPr="000F489F" w:rsidRDefault="00FD6E65" w:rsidP="005B1A53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44B84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44B84"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270" w:type="dxa"/>
            <w:shd w:val="clear" w:color="auto" w:fill="auto"/>
          </w:tcPr>
          <w:p w14:paraId="30E68A17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4C6774" w14:textId="08554A0E" w:rsidR="005B1A53" w:rsidRPr="000F489F" w:rsidRDefault="00FD6E65" w:rsidP="005B1A53">
            <w:pPr>
              <w:tabs>
                <w:tab w:val="decimal" w:pos="85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2,349</w:t>
            </w:r>
          </w:p>
        </w:tc>
      </w:tr>
      <w:tr w:rsidR="005B1A53" w:rsidRPr="000F489F" w14:paraId="44446F62" w14:textId="77777777" w:rsidTr="00603EFF">
        <w:tc>
          <w:tcPr>
            <w:tcW w:w="3780" w:type="dxa"/>
          </w:tcPr>
          <w:p w14:paraId="7ABEC1F8" w14:textId="77777777" w:rsidR="005B1A53" w:rsidRPr="000F489F" w:rsidRDefault="005B1A53" w:rsidP="005B1A5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489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170" w:type="dxa"/>
            <w:shd w:val="clear" w:color="auto" w:fill="auto"/>
          </w:tcPr>
          <w:p w14:paraId="03244055" w14:textId="601E2CBA" w:rsidR="005B1A53" w:rsidRPr="000F489F" w:rsidRDefault="00A923C1" w:rsidP="00067605">
            <w:pPr>
              <w:tabs>
                <w:tab w:val="decimal" w:pos="95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14,767</w:t>
            </w:r>
          </w:p>
        </w:tc>
        <w:tc>
          <w:tcPr>
            <w:tcW w:w="236" w:type="dxa"/>
            <w:shd w:val="clear" w:color="auto" w:fill="auto"/>
          </w:tcPr>
          <w:p w14:paraId="20C4AC76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418EB75" w14:textId="5D373165" w:rsidR="005B1A53" w:rsidRPr="000F489F" w:rsidRDefault="00A923C1" w:rsidP="005B1A53">
            <w:pPr>
              <w:tabs>
                <w:tab w:val="decimal" w:pos="98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B0DC803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BEF322" w14:textId="754A2A12" w:rsidR="005B1A53" w:rsidRPr="000F489F" w:rsidRDefault="00FD6E65" w:rsidP="005B1A53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7,763</w:t>
            </w:r>
          </w:p>
        </w:tc>
        <w:tc>
          <w:tcPr>
            <w:tcW w:w="270" w:type="dxa"/>
            <w:shd w:val="clear" w:color="auto" w:fill="auto"/>
          </w:tcPr>
          <w:p w14:paraId="2A82233D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8EA45D" w14:textId="4B06B4A1" w:rsidR="005B1A53" w:rsidRPr="000F489F" w:rsidRDefault="00FD6E65" w:rsidP="005B1A53">
            <w:pPr>
              <w:tabs>
                <w:tab w:val="decimal" w:pos="85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5B1A53" w:rsidRPr="000F489F" w14:paraId="73D99B74" w14:textId="77777777" w:rsidTr="00603EFF">
        <w:tc>
          <w:tcPr>
            <w:tcW w:w="3780" w:type="dxa"/>
          </w:tcPr>
          <w:p w14:paraId="1071D626" w14:textId="77777777" w:rsidR="005B1A53" w:rsidRPr="000F489F" w:rsidRDefault="005B1A53" w:rsidP="005B1A5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489F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7A313795" w14:textId="1941EF86" w:rsidR="005B1A53" w:rsidRPr="000F489F" w:rsidRDefault="00A923C1" w:rsidP="00067605">
            <w:pPr>
              <w:tabs>
                <w:tab w:val="decimal" w:pos="95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14:paraId="4D2E4FC8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4B780DB" w14:textId="40938DB9" w:rsidR="005B1A53" w:rsidRPr="000F489F" w:rsidRDefault="00A923C1" w:rsidP="00067605">
            <w:pPr>
              <w:tabs>
                <w:tab w:val="decimal" w:pos="98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346</w:t>
            </w:r>
          </w:p>
        </w:tc>
        <w:tc>
          <w:tcPr>
            <w:tcW w:w="270" w:type="dxa"/>
            <w:shd w:val="clear" w:color="auto" w:fill="auto"/>
          </w:tcPr>
          <w:p w14:paraId="0ED6F2D5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2E7B5E" w14:textId="6F94D0A7" w:rsidR="005B1A53" w:rsidRPr="000F489F" w:rsidRDefault="00FD6E65" w:rsidP="005B1A53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7D3FA281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4A3B82" w14:textId="318484D7" w:rsidR="005B1A53" w:rsidRPr="000F489F" w:rsidRDefault="00FD6E65" w:rsidP="00FD6E65">
            <w:pPr>
              <w:tabs>
                <w:tab w:val="decimal" w:pos="85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346</w:t>
            </w:r>
          </w:p>
        </w:tc>
      </w:tr>
      <w:tr w:rsidR="005B1A53" w:rsidRPr="000F489F" w14:paraId="615E4FBC" w14:textId="77777777" w:rsidTr="00603EFF">
        <w:tc>
          <w:tcPr>
            <w:tcW w:w="3780" w:type="dxa"/>
          </w:tcPr>
          <w:p w14:paraId="7E2D97F0" w14:textId="77777777" w:rsidR="005B1A53" w:rsidRPr="000F489F" w:rsidRDefault="005B1A53" w:rsidP="005B1A5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489F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อะไหล่ที่สำคัญ</w:t>
            </w:r>
          </w:p>
        </w:tc>
        <w:tc>
          <w:tcPr>
            <w:tcW w:w="1170" w:type="dxa"/>
            <w:shd w:val="clear" w:color="auto" w:fill="auto"/>
          </w:tcPr>
          <w:p w14:paraId="362ADA7C" w14:textId="2EECCBF7" w:rsidR="005B1A53" w:rsidRPr="000F489F" w:rsidRDefault="00A923C1" w:rsidP="00067605">
            <w:pPr>
              <w:tabs>
                <w:tab w:val="decimal" w:pos="95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4,772</w:t>
            </w:r>
          </w:p>
        </w:tc>
        <w:tc>
          <w:tcPr>
            <w:tcW w:w="236" w:type="dxa"/>
            <w:shd w:val="clear" w:color="auto" w:fill="auto"/>
          </w:tcPr>
          <w:p w14:paraId="250C8A1C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D1B1D73" w14:textId="77B0BF88" w:rsidR="005B1A53" w:rsidRPr="000F489F" w:rsidRDefault="00A923C1" w:rsidP="005B1A53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45B758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977A78" w14:textId="3B157C92" w:rsidR="005B1A53" w:rsidRPr="000F489F" w:rsidRDefault="00FD6E65" w:rsidP="005B1A53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421CB7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54917D" w14:textId="4FAFE0D2" w:rsidR="005B1A53" w:rsidRPr="000F489F" w:rsidRDefault="00FD6E65" w:rsidP="005B1A53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1A53" w:rsidRPr="000F489F" w14:paraId="2ADB33A8" w14:textId="77777777" w:rsidTr="00603EFF">
        <w:tc>
          <w:tcPr>
            <w:tcW w:w="3780" w:type="dxa"/>
          </w:tcPr>
          <w:p w14:paraId="7A25CBA4" w14:textId="77777777" w:rsidR="005B1A53" w:rsidRPr="000F489F" w:rsidRDefault="005B1A53" w:rsidP="005B1A53">
            <w:pPr>
              <w:ind w:right="-216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0F489F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สินทรัพย์เพื่อการ</w:t>
            </w:r>
            <w:r w:rsidRPr="000F489F">
              <w:rPr>
                <w:rFonts w:asciiTheme="majorBidi" w:hAnsiTheme="majorBidi" w:cstheme="majorBidi"/>
                <w:sz w:val="30"/>
                <w:szCs w:val="30"/>
                <w:cs/>
              </w:rPr>
              <w:t>สำรวจ</w:t>
            </w:r>
            <w:r w:rsidRPr="000F489F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ปิโตรเลียม</w:t>
            </w:r>
          </w:p>
        </w:tc>
        <w:tc>
          <w:tcPr>
            <w:tcW w:w="1170" w:type="dxa"/>
            <w:shd w:val="clear" w:color="auto" w:fill="auto"/>
          </w:tcPr>
          <w:p w14:paraId="17024572" w14:textId="52EB138D" w:rsidR="005B1A53" w:rsidRPr="000F489F" w:rsidRDefault="00A923C1" w:rsidP="00067605">
            <w:pPr>
              <w:tabs>
                <w:tab w:val="decimal" w:pos="95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4,879</w:t>
            </w:r>
          </w:p>
        </w:tc>
        <w:tc>
          <w:tcPr>
            <w:tcW w:w="236" w:type="dxa"/>
            <w:shd w:val="clear" w:color="auto" w:fill="auto"/>
          </w:tcPr>
          <w:p w14:paraId="4D2EEB6C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C0A733D" w14:textId="52B0AFA1" w:rsidR="005B1A53" w:rsidRPr="000F489F" w:rsidRDefault="00A923C1" w:rsidP="005B1A53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F3BF4E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CFEEC80" w14:textId="4258C814" w:rsidR="005B1A53" w:rsidRPr="000F489F" w:rsidRDefault="00FD6E65" w:rsidP="005B1A53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C3CA30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304530" w14:textId="2950A5FE" w:rsidR="005B1A53" w:rsidRPr="000F489F" w:rsidRDefault="00FD6E65" w:rsidP="005B1A53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1A53" w:rsidRPr="000F489F" w14:paraId="1797AE13" w14:textId="77777777" w:rsidTr="00603EFF">
        <w:tc>
          <w:tcPr>
            <w:tcW w:w="3780" w:type="dxa"/>
          </w:tcPr>
          <w:p w14:paraId="3659791E" w14:textId="77777777" w:rsidR="005B1A53" w:rsidRPr="000F489F" w:rsidRDefault="005B1A53" w:rsidP="005B1A5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489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1883982" w14:textId="53BD4970" w:rsidR="005B1A53" w:rsidRPr="00A923C1" w:rsidRDefault="00A923C1" w:rsidP="00067605">
            <w:pPr>
              <w:tabs>
                <w:tab w:val="decimal" w:pos="95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3,084,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975</w:t>
            </w:r>
          </w:p>
        </w:tc>
        <w:tc>
          <w:tcPr>
            <w:tcW w:w="236" w:type="dxa"/>
            <w:shd w:val="clear" w:color="auto" w:fill="auto"/>
          </w:tcPr>
          <w:p w14:paraId="02130041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2DFD70CA" w14:textId="5F4E8AA1" w:rsidR="005B1A53" w:rsidRPr="000F489F" w:rsidRDefault="00A923C1" w:rsidP="00603EFF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DCD18B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85FC260" w14:textId="4B32C6B8" w:rsidR="005B1A53" w:rsidRPr="000F489F" w:rsidRDefault="00FD6E65" w:rsidP="005B1A53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444B84">
              <w:rPr>
                <w:rFonts w:asciiTheme="majorBidi" w:hAnsiTheme="majorBidi" w:cstheme="majorBidi"/>
                <w:sz w:val="30"/>
                <w:szCs w:val="30"/>
              </w:rPr>
              <w:t>269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44B84">
              <w:rPr>
                <w:rFonts w:asciiTheme="majorBidi" w:hAnsiTheme="majorBidi" w:cstheme="majorBidi"/>
                <w:sz w:val="30"/>
                <w:szCs w:val="30"/>
              </w:rPr>
              <w:t>974</w:t>
            </w:r>
          </w:p>
        </w:tc>
        <w:tc>
          <w:tcPr>
            <w:tcW w:w="270" w:type="dxa"/>
            <w:shd w:val="clear" w:color="auto" w:fill="auto"/>
          </w:tcPr>
          <w:p w14:paraId="7CB0A088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F0B826F" w14:textId="15FCC29D" w:rsidR="005B1A53" w:rsidRPr="000F489F" w:rsidRDefault="00FD6E65" w:rsidP="005B1A53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1A53" w:rsidRPr="000F489F" w14:paraId="7A8D53FC" w14:textId="77777777" w:rsidTr="00603EFF">
        <w:trPr>
          <w:trHeight w:val="352"/>
        </w:trPr>
        <w:tc>
          <w:tcPr>
            <w:tcW w:w="3780" w:type="dxa"/>
          </w:tcPr>
          <w:p w14:paraId="30FDC8E6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48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10E9A9" w14:textId="20DD6819" w:rsidR="005B1A53" w:rsidRPr="000F489F" w:rsidRDefault="00A923C1" w:rsidP="00067605">
            <w:pPr>
              <w:tabs>
                <w:tab w:val="decimal" w:pos="95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6,226,601</w:t>
            </w:r>
          </w:p>
        </w:tc>
        <w:tc>
          <w:tcPr>
            <w:tcW w:w="236" w:type="dxa"/>
            <w:shd w:val="clear" w:color="auto" w:fill="auto"/>
          </w:tcPr>
          <w:p w14:paraId="0AE0C486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01122" w14:textId="7D951323" w:rsidR="005B1A53" w:rsidRPr="000F489F" w:rsidRDefault="00A923C1" w:rsidP="005B1A53">
            <w:pPr>
              <w:tabs>
                <w:tab w:val="decimal" w:pos="98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8,317</w:t>
            </w:r>
          </w:p>
        </w:tc>
        <w:tc>
          <w:tcPr>
            <w:tcW w:w="270" w:type="dxa"/>
            <w:shd w:val="clear" w:color="auto" w:fill="auto"/>
          </w:tcPr>
          <w:p w14:paraId="0DFE37FF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B6E1D0" w14:textId="2597A0C9" w:rsidR="005B1A53" w:rsidRPr="000F489F" w:rsidRDefault="00FD6E65" w:rsidP="005B1A53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2,475,893</w:t>
            </w:r>
          </w:p>
        </w:tc>
        <w:tc>
          <w:tcPr>
            <w:tcW w:w="270" w:type="dxa"/>
            <w:shd w:val="clear" w:color="auto" w:fill="auto"/>
          </w:tcPr>
          <w:p w14:paraId="3F01E0E6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1DA69B" w14:textId="39758451" w:rsidR="005B1A53" w:rsidRPr="000F489F" w:rsidRDefault="00FD6E65" w:rsidP="005B1A53">
            <w:pPr>
              <w:tabs>
                <w:tab w:val="decimal" w:pos="85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8,315</w:t>
            </w:r>
          </w:p>
        </w:tc>
      </w:tr>
    </w:tbl>
    <w:p w14:paraId="1ADBD5EC" w14:textId="77777777" w:rsidR="0056380F" w:rsidRPr="00F74300" w:rsidRDefault="0056380F" w:rsidP="0056380F">
      <w:pPr>
        <w:rPr>
          <w:rFonts w:ascii="Angsana New" w:hAnsi="Angsana New"/>
          <w:sz w:val="20"/>
          <w:szCs w:val="20"/>
          <w:lang w:val="en-US"/>
        </w:rPr>
      </w:pPr>
    </w:p>
    <w:p w14:paraId="7EAA7D72" w14:textId="77777777" w:rsidR="0056380F" w:rsidRDefault="0056380F" w:rsidP="0056380F">
      <w:pPr>
        <w:spacing w:line="240" w:lineRule="auto"/>
        <w:rPr>
          <w:rFonts w:ascii="Angsana New" w:hAnsi="Angsana New"/>
          <w:sz w:val="2"/>
          <w:szCs w:val="2"/>
          <w:lang w:val="en-US"/>
        </w:rPr>
      </w:pPr>
    </w:p>
    <w:p w14:paraId="6D9B7FE3" w14:textId="77777777" w:rsidR="00734A1F" w:rsidRDefault="00734A1F">
      <w:pPr>
        <w:spacing w:line="240" w:lineRule="auto"/>
        <w:rPr>
          <w:rFonts w:asciiTheme="majorBidi" w:hAnsiTheme="majorBidi" w:cstheme="majorBidi"/>
          <w:sz w:val="30"/>
          <w:szCs w:val="30"/>
          <w:highlight w:val="cyan"/>
          <w:cs/>
        </w:rPr>
      </w:pPr>
      <w:r>
        <w:rPr>
          <w:rFonts w:asciiTheme="majorBidi" w:hAnsiTheme="majorBidi" w:cstheme="majorBidi"/>
          <w:sz w:val="30"/>
          <w:szCs w:val="30"/>
          <w:highlight w:val="cyan"/>
          <w:cs/>
        </w:rPr>
        <w:br w:type="page"/>
      </w:r>
    </w:p>
    <w:p w14:paraId="3E21BB77" w14:textId="77777777" w:rsidR="002B5A0A" w:rsidRPr="006E3A13" w:rsidRDefault="002B5A0A" w:rsidP="002B5A0A">
      <w:pPr>
        <w:pStyle w:val="Bo-C1Content"/>
        <w:rPr>
          <w:b/>
          <w:bCs/>
          <w:i/>
          <w:iCs/>
          <w:lang w:val="en-US"/>
        </w:rPr>
      </w:pPr>
      <w:r w:rsidRPr="006E3A13">
        <w:rPr>
          <w:rFonts w:hint="cs"/>
          <w:b/>
          <w:bCs/>
          <w:i/>
          <w:iCs/>
          <w:cs/>
          <w:lang w:val="en-US"/>
        </w:rPr>
        <w:lastRenderedPageBreak/>
        <w:t>การค้ำประกัน</w:t>
      </w:r>
    </w:p>
    <w:p w14:paraId="2F219441" w14:textId="77777777" w:rsidR="002B5A0A" w:rsidRPr="004B46B8" w:rsidRDefault="002B5A0A" w:rsidP="00E46A34">
      <w:pPr>
        <w:pStyle w:val="Bo-Blankline"/>
      </w:pPr>
    </w:p>
    <w:p w14:paraId="36415B27" w14:textId="7A5D140C" w:rsidR="002B5A0A" w:rsidRPr="006E3A13" w:rsidRDefault="002B5A0A" w:rsidP="00D714FC">
      <w:pPr>
        <w:pStyle w:val="Bo-C1Content"/>
        <w:rPr>
          <w:spacing w:val="6"/>
          <w:lang w:val="en-US"/>
        </w:rPr>
      </w:pPr>
      <w:r w:rsidRPr="006E3A13">
        <w:rPr>
          <w:rFonts w:hint="cs"/>
          <w:cs/>
          <w:lang w:val="en-US"/>
        </w:rPr>
        <w:t xml:space="preserve">ณ วันที่ </w:t>
      </w:r>
      <w:r w:rsidR="00CE7281">
        <w:rPr>
          <w:lang w:val="en-US"/>
        </w:rPr>
        <w:t>30</w:t>
      </w:r>
      <w:r w:rsidR="000F489F" w:rsidRPr="006E3A13">
        <w:rPr>
          <w:rFonts w:hint="cs"/>
          <w:lang w:val="en-US"/>
        </w:rPr>
        <w:t xml:space="preserve"> </w:t>
      </w:r>
      <w:r w:rsidR="00CE7281">
        <w:rPr>
          <w:rFonts w:hint="cs"/>
          <w:cs/>
          <w:lang w:val="en-US"/>
        </w:rPr>
        <w:t>มิถุนายน</w:t>
      </w:r>
      <w:r w:rsidR="00E851DF" w:rsidRPr="006E3A13">
        <w:rPr>
          <w:rFonts w:hint="cs"/>
          <w:lang w:val="en-US"/>
        </w:rPr>
        <w:t xml:space="preserve"> </w:t>
      </w:r>
      <w:r w:rsidR="00CE7281">
        <w:rPr>
          <w:lang w:val="en-US"/>
        </w:rPr>
        <w:t>2563</w:t>
      </w:r>
      <w:r w:rsidRPr="006E3A13">
        <w:rPr>
          <w:rFonts w:hint="cs"/>
          <w:lang w:val="en-US"/>
        </w:rPr>
        <w:t xml:space="preserve"> </w:t>
      </w:r>
      <w:r w:rsidRPr="006E3A13">
        <w:rPr>
          <w:rFonts w:hint="cs"/>
          <w:cs/>
          <w:lang w:val="en-US"/>
        </w:rPr>
        <w:t>ที่ดิน อาคาร เครื่องจักรและอุปกรณ์ของบริษัท</w:t>
      </w:r>
      <w:r w:rsidR="00CA7D2A" w:rsidRPr="006E3A13">
        <w:rPr>
          <w:rFonts w:hint="cs"/>
          <w:cs/>
          <w:lang w:val="en-US"/>
        </w:rPr>
        <w:t>มี</w:t>
      </w:r>
      <w:r w:rsidRPr="006E3A13">
        <w:rPr>
          <w:rFonts w:hint="cs"/>
          <w:cs/>
          <w:lang w:val="en-US"/>
        </w:rPr>
        <w:t>มูลค่า</w:t>
      </w:r>
      <w:r w:rsidR="00D714FC" w:rsidRPr="006E3A13">
        <w:rPr>
          <w:rFonts w:hint="cs"/>
          <w:cs/>
          <w:lang w:val="en-US"/>
        </w:rPr>
        <w:t>สุทธิ</w:t>
      </w:r>
      <w:r w:rsidRPr="006E3A13">
        <w:rPr>
          <w:rFonts w:hint="cs"/>
          <w:cs/>
          <w:lang w:val="en-US"/>
        </w:rPr>
        <w:t>ตามบัญชีจำนวน</w:t>
      </w:r>
      <w:r w:rsidR="00D714FC" w:rsidRPr="006E3A13">
        <w:rPr>
          <w:rFonts w:hint="cs"/>
          <w:cs/>
          <w:lang w:val="en-US"/>
        </w:rPr>
        <w:br/>
      </w:r>
      <w:r w:rsidR="004A245B">
        <w:rPr>
          <w:lang w:val="en-US"/>
        </w:rPr>
        <w:t>5,428</w:t>
      </w:r>
      <w:r w:rsidRPr="006E3A13">
        <w:rPr>
          <w:rFonts w:hint="cs"/>
          <w:lang w:val="en-US"/>
        </w:rPr>
        <w:t xml:space="preserve"> </w:t>
      </w:r>
      <w:r w:rsidRPr="006E3A13">
        <w:rPr>
          <w:rFonts w:hint="cs"/>
          <w:cs/>
          <w:lang w:val="en-US"/>
        </w:rPr>
        <w:t>ล้านบาท</w:t>
      </w:r>
      <w:r w:rsidRPr="006E3A13">
        <w:rPr>
          <w:rFonts w:hint="cs"/>
          <w:spacing w:val="6"/>
          <w:lang w:val="en-US"/>
        </w:rPr>
        <w:t xml:space="preserve"> </w:t>
      </w:r>
      <w:r w:rsidRPr="006E3A13">
        <w:rPr>
          <w:rFonts w:hint="cs"/>
          <w:i/>
          <w:iCs/>
          <w:cs/>
          <w:lang w:val="en-US"/>
        </w:rPr>
        <w:t>(</w:t>
      </w:r>
      <w:r w:rsidR="000F489F" w:rsidRPr="006E3A13">
        <w:rPr>
          <w:rFonts w:hint="cs"/>
          <w:i/>
          <w:iCs/>
          <w:lang w:val="en-US"/>
        </w:rPr>
        <w:t>31</w:t>
      </w:r>
      <w:r w:rsidRPr="006E3A13">
        <w:rPr>
          <w:rFonts w:hint="cs"/>
          <w:i/>
          <w:iCs/>
          <w:lang w:val="en-US"/>
        </w:rPr>
        <w:t xml:space="preserve"> </w:t>
      </w:r>
      <w:r w:rsidRPr="006E3A13">
        <w:rPr>
          <w:rFonts w:hint="cs"/>
          <w:i/>
          <w:iCs/>
          <w:cs/>
          <w:lang w:val="en-US"/>
        </w:rPr>
        <w:t xml:space="preserve">ธันวาคม </w:t>
      </w:r>
      <w:r w:rsidR="000F489F" w:rsidRPr="006E3A13">
        <w:rPr>
          <w:rFonts w:hint="cs"/>
          <w:i/>
          <w:iCs/>
          <w:lang w:val="en-US"/>
        </w:rPr>
        <w:t>2562</w:t>
      </w:r>
      <w:r w:rsidRPr="00746C0C">
        <w:rPr>
          <w:rFonts w:hint="cs"/>
          <w:i/>
          <w:iCs/>
          <w:lang w:val="en-US"/>
        </w:rPr>
        <w:t xml:space="preserve">: </w:t>
      </w:r>
      <w:r w:rsidR="00746C0C" w:rsidRPr="00746C0C">
        <w:rPr>
          <w:i/>
          <w:iCs/>
          <w:lang w:val="en-US"/>
        </w:rPr>
        <w:t>5,259</w:t>
      </w:r>
      <w:r w:rsidRPr="00746C0C">
        <w:rPr>
          <w:rFonts w:hint="cs"/>
          <w:i/>
          <w:iCs/>
          <w:lang w:val="en-US"/>
        </w:rPr>
        <w:t xml:space="preserve"> </w:t>
      </w:r>
      <w:r w:rsidRPr="00746C0C">
        <w:rPr>
          <w:rFonts w:hint="cs"/>
          <w:i/>
          <w:iCs/>
          <w:cs/>
          <w:lang w:val="en-US"/>
        </w:rPr>
        <w:t>ล้านบาท</w:t>
      </w:r>
      <w:r w:rsidRPr="006E3A13">
        <w:rPr>
          <w:rFonts w:hint="cs"/>
          <w:i/>
          <w:iCs/>
          <w:cs/>
          <w:lang w:val="en-US"/>
        </w:rPr>
        <w:t>)</w:t>
      </w:r>
      <w:r w:rsidRPr="006E3A13">
        <w:rPr>
          <w:rFonts w:hint="cs"/>
          <w:cs/>
          <w:lang w:val="en-US"/>
        </w:rPr>
        <w:t xml:space="preserve"> ได้จำนองหรือใช้เป็นหลักประกันสำหรับเงินกู้ยืม</w:t>
      </w:r>
    </w:p>
    <w:p w14:paraId="0452C355" w14:textId="77777777" w:rsidR="003F38F6" w:rsidRPr="004B46B8" w:rsidRDefault="003F38F6" w:rsidP="006D4E8A">
      <w:pPr>
        <w:pStyle w:val="Bo-Blankline"/>
      </w:pPr>
    </w:p>
    <w:p w14:paraId="761C5763" w14:textId="77777777" w:rsidR="005A6471" w:rsidRPr="006E3A13" w:rsidRDefault="005A6471" w:rsidP="005A6471">
      <w:pPr>
        <w:pStyle w:val="Bo-Blankline"/>
        <w:rPr>
          <w:b/>
          <w:bCs/>
          <w:i/>
          <w:iCs/>
          <w:sz w:val="30"/>
          <w:szCs w:val="30"/>
        </w:rPr>
      </w:pPr>
      <w:r w:rsidRPr="006E3A13">
        <w:rPr>
          <w:rFonts w:hint="cs"/>
          <w:b/>
          <w:bCs/>
          <w:i/>
          <w:iCs/>
          <w:sz w:val="30"/>
          <w:szCs w:val="30"/>
          <w:cs/>
        </w:rPr>
        <w:t>สินทรัพย์เพื่อการสำรวจปิโตรเลียม</w:t>
      </w:r>
    </w:p>
    <w:p w14:paraId="3851640E" w14:textId="77777777" w:rsidR="005A6471" w:rsidRPr="004B46B8" w:rsidRDefault="005A6471" w:rsidP="006D4E8A">
      <w:pPr>
        <w:pStyle w:val="Bo-Blankline"/>
      </w:pPr>
    </w:p>
    <w:p w14:paraId="257846ED" w14:textId="6B47C1BB" w:rsidR="005A6471" w:rsidRPr="004A245B" w:rsidRDefault="005A6471" w:rsidP="005A6471">
      <w:pPr>
        <w:pStyle w:val="Bo-Blankline"/>
        <w:jc w:val="thaiDistribute"/>
        <w:rPr>
          <w:sz w:val="30"/>
          <w:szCs w:val="30"/>
        </w:rPr>
      </w:pPr>
      <w:r w:rsidRPr="004A245B">
        <w:rPr>
          <w:rFonts w:hint="cs"/>
          <w:sz w:val="30"/>
          <w:szCs w:val="30"/>
          <w:cs/>
        </w:rPr>
        <w:t>สำหรับสินทรัพย์เพื่อการสำรวจปิโตรเลียมมูลค่าสุทธิทางบัญชี</w:t>
      </w:r>
      <w:r w:rsidRPr="004A245B">
        <w:rPr>
          <w:rFonts w:hint="cs"/>
          <w:sz w:val="30"/>
          <w:szCs w:val="30"/>
        </w:rPr>
        <w:t xml:space="preserve"> </w:t>
      </w:r>
      <w:r w:rsidRPr="004A245B">
        <w:rPr>
          <w:rFonts w:hint="cs"/>
          <w:sz w:val="30"/>
          <w:szCs w:val="30"/>
          <w:cs/>
        </w:rPr>
        <w:t xml:space="preserve">ณ วันที่ </w:t>
      </w:r>
      <w:r w:rsidR="00CE7281" w:rsidRPr="004A245B">
        <w:rPr>
          <w:sz w:val="30"/>
          <w:szCs w:val="30"/>
          <w:lang w:val="en-US"/>
        </w:rPr>
        <w:t xml:space="preserve">30 </w:t>
      </w:r>
      <w:r w:rsidR="00CE7281" w:rsidRPr="004A245B">
        <w:rPr>
          <w:rFonts w:hint="cs"/>
          <w:sz w:val="30"/>
          <w:szCs w:val="30"/>
          <w:cs/>
          <w:lang w:val="en-US"/>
        </w:rPr>
        <w:t>มิถุนายน</w:t>
      </w:r>
      <w:r w:rsidR="000F489F" w:rsidRPr="004A245B">
        <w:rPr>
          <w:rFonts w:hint="cs"/>
          <w:sz w:val="30"/>
          <w:szCs w:val="30"/>
          <w:lang w:val="en-US"/>
        </w:rPr>
        <w:t xml:space="preserve"> 2563 </w:t>
      </w:r>
      <w:r w:rsidRPr="004A245B">
        <w:rPr>
          <w:rFonts w:hint="cs"/>
          <w:sz w:val="30"/>
          <w:szCs w:val="30"/>
          <w:cs/>
          <w:lang w:val="en-US"/>
        </w:rPr>
        <w:t>มี</w:t>
      </w:r>
      <w:r w:rsidRPr="004A245B">
        <w:rPr>
          <w:rFonts w:hint="cs"/>
          <w:sz w:val="30"/>
          <w:szCs w:val="30"/>
          <w:cs/>
        </w:rPr>
        <w:t>จำนวนเงินรวม</w:t>
      </w:r>
      <w:r w:rsidR="005A5696" w:rsidRPr="004A245B">
        <w:rPr>
          <w:rFonts w:hint="cs"/>
          <w:sz w:val="30"/>
          <w:szCs w:val="30"/>
          <w:lang w:val="en-US"/>
        </w:rPr>
        <w:t xml:space="preserve"> </w:t>
      </w:r>
      <w:r w:rsidR="005A5696" w:rsidRPr="004A245B">
        <w:rPr>
          <w:rFonts w:hint="cs"/>
          <w:sz w:val="30"/>
          <w:szCs w:val="30"/>
          <w:lang w:val="en-US"/>
        </w:rPr>
        <w:br/>
      </w:r>
      <w:r w:rsidR="004A245B" w:rsidRPr="004A245B">
        <w:rPr>
          <w:sz w:val="30"/>
          <w:szCs w:val="30"/>
          <w:lang w:val="en-US"/>
        </w:rPr>
        <w:t>1,423</w:t>
      </w:r>
      <w:r w:rsidRPr="004A245B">
        <w:rPr>
          <w:rFonts w:hint="cs"/>
          <w:sz w:val="30"/>
          <w:szCs w:val="30"/>
          <w:lang w:val="en-US"/>
        </w:rPr>
        <w:t xml:space="preserve"> </w:t>
      </w:r>
      <w:r w:rsidRPr="004A245B">
        <w:rPr>
          <w:rFonts w:hint="cs"/>
          <w:sz w:val="30"/>
          <w:szCs w:val="30"/>
          <w:cs/>
        </w:rPr>
        <w:t>ล้านบาท</w:t>
      </w:r>
      <w:r w:rsidRPr="004A245B">
        <w:rPr>
          <w:rFonts w:hint="cs"/>
          <w:sz w:val="30"/>
          <w:szCs w:val="30"/>
        </w:rPr>
        <w:t xml:space="preserve"> </w:t>
      </w:r>
      <w:r w:rsidR="004361F1" w:rsidRPr="004A245B">
        <w:rPr>
          <w:rFonts w:hint="cs"/>
          <w:i/>
          <w:iCs/>
          <w:sz w:val="30"/>
          <w:szCs w:val="30"/>
          <w:lang w:val="en-US"/>
        </w:rPr>
        <w:t>(</w:t>
      </w:r>
      <w:r w:rsidR="00716EF5" w:rsidRPr="004A245B">
        <w:rPr>
          <w:rFonts w:hint="cs"/>
          <w:i/>
          <w:iCs/>
          <w:sz w:val="30"/>
          <w:szCs w:val="30"/>
          <w:lang w:val="en-US"/>
        </w:rPr>
        <w:t>31</w:t>
      </w:r>
      <w:r w:rsidR="004361F1" w:rsidRPr="004A245B">
        <w:rPr>
          <w:rFonts w:hint="cs"/>
          <w:i/>
          <w:iCs/>
          <w:sz w:val="30"/>
          <w:szCs w:val="30"/>
          <w:lang w:val="en-US"/>
        </w:rPr>
        <w:t xml:space="preserve"> </w:t>
      </w:r>
      <w:r w:rsidR="00D96FAB" w:rsidRPr="004A245B">
        <w:rPr>
          <w:rFonts w:hint="cs"/>
          <w:i/>
          <w:iCs/>
          <w:sz w:val="30"/>
          <w:szCs w:val="30"/>
          <w:cs/>
          <w:lang w:val="en-US"/>
        </w:rPr>
        <w:t xml:space="preserve">ธันวาคม </w:t>
      </w:r>
      <w:r w:rsidR="000F489F" w:rsidRPr="004A245B">
        <w:rPr>
          <w:rFonts w:hint="cs"/>
          <w:i/>
          <w:iCs/>
          <w:sz w:val="30"/>
          <w:szCs w:val="30"/>
          <w:lang w:val="en-US"/>
        </w:rPr>
        <w:t xml:space="preserve">2562: </w:t>
      </w:r>
      <w:r w:rsidR="00746C0C" w:rsidRPr="004A245B">
        <w:rPr>
          <w:i/>
          <w:iCs/>
          <w:sz w:val="30"/>
          <w:szCs w:val="30"/>
          <w:lang w:val="en-US"/>
        </w:rPr>
        <w:t>1,388</w:t>
      </w:r>
      <w:r w:rsidR="004361F1" w:rsidRPr="004A245B">
        <w:rPr>
          <w:rFonts w:hint="cs"/>
          <w:i/>
          <w:iCs/>
          <w:sz w:val="30"/>
          <w:szCs w:val="30"/>
          <w:lang w:val="en-US"/>
        </w:rPr>
        <w:t xml:space="preserve"> </w:t>
      </w:r>
      <w:r w:rsidR="004361F1" w:rsidRPr="004A245B">
        <w:rPr>
          <w:rFonts w:hint="cs"/>
          <w:i/>
          <w:iCs/>
          <w:sz w:val="30"/>
          <w:szCs w:val="30"/>
          <w:cs/>
          <w:lang w:val="en-US"/>
        </w:rPr>
        <w:t>ล้านบาท)</w:t>
      </w:r>
      <w:r w:rsidR="004361F1" w:rsidRPr="004A245B">
        <w:rPr>
          <w:rFonts w:hint="cs"/>
          <w:sz w:val="30"/>
          <w:szCs w:val="30"/>
          <w:cs/>
          <w:lang w:val="en-US"/>
        </w:rPr>
        <w:t xml:space="preserve"> </w:t>
      </w:r>
      <w:r w:rsidRPr="004A245B">
        <w:rPr>
          <w:rFonts w:hint="cs"/>
          <w:sz w:val="30"/>
          <w:szCs w:val="30"/>
          <w:cs/>
          <w:lang w:val="en-US"/>
        </w:rPr>
        <w:t>ในเดือน</w:t>
      </w:r>
      <w:r w:rsidR="00A118EF" w:rsidRPr="004A245B">
        <w:rPr>
          <w:rFonts w:hint="cs"/>
          <w:sz w:val="30"/>
          <w:szCs w:val="30"/>
          <w:cs/>
          <w:lang w:val="en-US"/>
        </w:rPr>
        <w:t>มิถุนายน</w:t>
      </w:r>
      <w:r w:rsidRPr="004A245B">
        <w:rPr>
          <w:rFonts w:hint="cs"/>
          <w:sz w:val="30"/>
          <w:szCs w:val="30"/>
          <w:cs/>
          <w:lang w:val="en-US"/>
        </w:rPr>
        <w:t xml:space="preserve"> </w:t>
      </w:r>
      <w:r w:rsidR="00E311C1" w:rsidRPr="004A245B">
        <w:rPr>
          <w:sz w:val="30"/>
          <w:szCs w:val="30"/>
          <w:lang w:val="en-US"/>
        </w:rPr>
        <w:t>256</w:t>
      </w:r>
      <w:r w:rsidR="00762554" w:rsidRPr="004A245B">
        <w:rPr>
          <w:sz w:val="30"/>
          <w:szCs w:val="30"/>
          <w:lang w:val="en-US"/>
        </w:rPr>
        <w:t>3</w:t>
      </w:r>
      <w:r w:rsidRPr="004A245B">
        <w:rPr>
          <w:rFonts w:hint="cs"/>
          <w:sz w:val="30"/>
          <w:szCs w:val="30"/>
          <w:lang w:val="en-US"/>
        </w:rPr>
        <w:t xml:space="preserve"> </w:t>
      </w:r>
      <w:r w:rsidRPr="004A245B">
        <w:rPr>
          <w:rFonts w:hint="cs"/>
          <w:sz w:val="30"/>
          <w:szCs w:val="30"/>
          <w:cs/>
        </w:rPr>
        <w:t>บริษัทย่อยแห่งหนึ่งได้ขอขยายเวลาสำรวจปิโตรเลียมช่วงที่สามต่อไปจนถึงเดือน</w:t>
      </w:r>
      <w:r w:rsidR="006A3D6F" w:rsidRPr="004A245B">
        <w:rPr>
          <w:rFonts w:hint="cs"/>
          <w:sz w:val="30"/>
          <w:szCs w:val="30"/>
          <w:cs/>
        </w:rPr>
        <w:t xml:space="preserve">มกราคม </w:t>
      </w:r>
      <w:r w:rsidR="006A3D6F" w:rsidRPr="004A245B">
        <w:rPr>
          <w:sz w:val="30"/>
          <w:szCs w:val="30"/>
          <w:lang w:val="en-US"/>
        </w:rPr>
        <w:t>2564</w:t>
      </w:r>
      <w:r w:rsidR="000F489F" w:rsidRPr="004A245B">
        <w:rPr>
          <w:rFonts w:hint="cs"/>
          <w:sz w:val="30"/>
          <w:szCs w:val="30"/>
        </w:rPr>
        <w:t xml:space="preserve"> </w:t>
      </w:r>
      <w:r w:rsidRPr="004A245B">
        <w:rPr>
          <w:rFonts w:hint="cs"/>
          <w:sz w:val="30"/>
          <w:szCs w:val="30"/>
          <w:cs/>
        </w:rPr>
        <w:t xml:space="preserve">จากการศึกษาของบริษัทที่ปรึกษาและจากประเมินของบริษัทย่อยดังกล่าวพบว่ายังเป็นพื้นที่ที่มีศักยภาพทางปิโตรเลียม ถ้าทำการสำรวจเพิ่มเติมและขุดเจาะสำรวจปิโตรเลียมหลุมถัดไป โอกาสจะพบปิโตรเลียมก็จะมีมาก </w:t>
      </w:r>
    </w:p>
    <w:p w14:paraId="1245C3C6" w14:textId="77777777" w:rsidR="00AD47B8" w:rsidRPr="002C3C8B" w:rsidRDefault="00AD47B8" w:rsidP="00AD47B8">
      <w:pPr>
        <w:pStyle w:val="Bo-Blankline"/>
        <w:rPr>
          <w:highlight w:val="yellow"/>
        </w:rPr>
      </w:pPr>
    </w:p>
    <w:p w14:paraId="1A46C63B" w14:textId="13FA3E10" w:rsidR="00F83C4A" w:rsidRDefault="00F83C4A" w:rsidP="005A6471">
      <w:pPr>
        <w:pStyle w:val="Bo-Blankline"/>
        <w:jc w:val="thaiDistribute"/>
        <w:rPr>
          <w:sz w:val="30"/>
          <w:szCs w:val="30"/>
        </w:rPr>
      </w:pPr>
      <w:r w:rsidRPr="004A245B">
        <w:rPr>
          <w:rFonts w:hint="cs"/>
          <w:sz w:val="30"/>
          <w:szCs w:val="30"/>
          <w:cs/>
        </w:rPr>
        <w:t xml:space="preserve">ปัจจุบันบริษัทย่อยดังกล่าวกำลังทำการศึกษาศักยภาพทางปิโตรเลียมสำหรับการเจาะสำรวจหลุมต่อไป โดยศึกษาควบคู่กับข้อมูลหลุมเจาะสำรวจปัจจุบัน เพื่อกำหนดตำแหน่งหลุมเจาะสำรวจที่เหมาะสมต่อไป ผู้บริหารเชื่อว่าการลงทุนขุดเจาะสำรวจปิโตรเลียม </w:t>
      </w:r>
      <w:r w:rsidR="00E311C1" w:rsidRPr="004A245B">
        <w:rPr>
          <w:sz w:val="30"/>
          <w:szCs w:val="30"/>
        </w:rPr>
        <w:t>2</w:t>
      </w:r>
      <w:r w:rsidRPr="004A245B">
        <w:rPr>
          <w:rFonts w:hint="cs"/>
          <w:sz w:val="30"/>
          <w:szCs w:val="30"/>
          <w:cs/>
        </w:rPr>
        <w:t xml:space="preserve"> หลุมปัจจุบันยังมีมูลค่าอยู่ตามการคำนวณปริมาณก๊าซตามเกณฑ์การประเมินความ เสี่ยงในการสำรวจปิโตรเลียมตามมาตรฐานสากล</w:t>
      </w:r>
      <w:r w:rsidR="00CA58A9" w:rsidRPr="004A245B">
        <w:rPr>
          <w:rFonts w:hint="cs"/>
          <w:sz w:val="30"/>
          <w:szCs w:val="30"/>
        </w:rPr>
        <w:t xml:space="preserve"> </w:t>
      </w:r>
      <w:r w:rsidRPr="004A245B">
        <w:rPr>
          <w:rFonts w:hint="cs"/>
          <w:sz w:val="30"/>
          <w:szCs w:val="30"/>
          <w:cs/>
        </w:rPr>
        <w:t>และบริษัทย่อยอยู่ระหว่างการดำเนินการดังกล่าวข้างต้น ทั้งนี้กลุ่มบริษัทจะบันทึกเป็นค่าใช้จ่ายในกำไรหรือขาดทุนในงวดที่มีการพิสูจน์ว่าไม่พบปริมาณสำรอง หรือ พบแต่ไม่เพียงพอในเชิงพาณิชย์หรือยกเลิกการสำรวจปิโตรเลียม</w:t>
      </w:r>
    </w:p>
    <w:p w14:paraId="022BAD61" w14:textId="60A7133D" w:rsidR="00917460" w:rsidRPr="00917460" w:rsidRDefault="00917460" w:rsidP="005A6471">
      <w:pPr>
        <w:pStyle w:val="Bo-Blankline"/>
        <w:jc w:val="thaiDistribute"/>
        <w:rPr>
          <w:lang w:val="en-US"/>
        </w:rPr>
      </w:pPr>
    </w:p>
    <w:p w14:paraId="2382252C" w14:textId="77777777" w:rsidR="00917460" w:rsidRPr="00D20636" w:rsidRDefault="00917460" w:rsidP="0091746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4A1F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รายการเคลื่อนไหวของสินทรัพย์สิทธิการใช้ มีดังนี้</w:t>
      </w:r>
    </w:p>
    <w:p w14:paraId="52D8C1C7" w14:textId="77777777" w:rsidR="00917460" w:rsidRPr="009777AF" w:rsidRDefault="00917460" w:rsidP="0091746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810"/>
        <w:gridCol w:w="181"/>
        <w:gridCol w:w="1079"/>
        <w:gridCol w:w="180"/>
        <w:gridCol w:w="1080"/>
        <w:gridCol w:w="180"/>
        <w:gridCol w:w="1080"/>
        <w:gridCol w:w="180"/>
        <w:gridCol w:w="990"/>
        <w:gridCol w:w="183"/>
        <w:gridCol w:w="987"/>
      </w:tblGrid>
      <w:tr w:rsidR="00762554" w:rsidRPr="00806748" w14:paraId="5CF9A49A" w14:textId="43524D9A" w:rsidTr="004E7DC2">
        <w:trPr>
          <w:trHeight w:val="20"/>
          <w:tblHeader/>
        </w:trPr>
        <w:tc>
          <w:tcPr>
            <w:tcW w:w="2250" w:type="dxa"/>
            <w:shd w:val="clear" w:color="auto" w:fill="auto"/>
            <w:vAlign w:val="bottom"/>
          </w:tcPr>
          <w:p w14:paraId="608EE35B" w14:textId="77777777" w:rsidR="00762554" w:rsidRPr="00806748" w:rsidRDefault="00762554" w:rsidP="0047798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4B501C2" w14:textId="77777777" w:rsidR="00762554" w:rsidRPr="00806748" w:rsidRDefault="00762554" w:rsidP="0047798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14:paraId="0F11584E" w14:textId="77777777" w:rsidR="00762554" w:rsidRPr="00806748" w:rsidRDefault="00762554" w:rsidP="0047798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39" w:type="dxa"/>
            <w:gridSpan w:val="9"/>
            <w:shd w:val="clear" w:color="auto" w:fill="auto"/>
          </w:tcPr>
          <w:p w14:paraId="4777F4DF" w14:textId="11F1CF06" w:rsidR="00762554" w:rsidRPr="00806748" w:rsidRDefault="00762554" w:rsidP="00477980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0674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762554" w:rsidRPr="00806748" w14:paraId="6F6717FE" w14:textId="5FF9E660" w:rsidTr="004E7DC2">
        <w:trPr>
          <w:trHeight w:val="20"/>
          <w:tblHeader/>
        </w:trPr>
        <w:tc>
          <w:tcPr>
            <w:tcW w:w="2250" w:type="dxa"/>
            <w:shd w:val="clear" w:color="auto" w:fill="auto"/>
            <w:vAlign w:val="bottom"/>
          </w:tcPr>
          <w:p w14:paraId="702C9ABC" w14:textId="77777777" w:rsidR="00762554" w:rsidRPr="00806748" w:rsidRDefault="00762554" w:rsidP="0047798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8067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810" w:type="dxa"/>
            <w:shd w:val="clear" w:color="auto" w:fill="auto"/>
          </w:tcPr>
          <w:p w14:paraId="7A39029F" w14:textId="77777777" w:rsidR="00762554" w:rsidRPr="00806748" w:rsidRDefault="00762554" w:rsidP="0047798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14:paraId="7826965A" w14:textId="77777777" w:rsidR="00762554" w:rsidRPr="00806748" w:rsidRDefault="00762554" w:rsidP="0047798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79" w:type="dxa"/>
            <w:shd w:val="clear" w:color="auto" w:fill="auto"/>
          </w:tcPr>
          <w:p w14:paraId="7B62FFFD" w14:textId="77777777" w:rsidR="00762554" w:rsidRPr="00806748" w:rsidRDefault="00762554" w:rsidP="0047798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0674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ที่ดิน</w:t>
            </w:r>
            <w:r w:rsidRPr="00806748">
              <w:rPr>
                <w:rFonts w:ascii="Angsana New" w:hAnsi="Angsana New" w:hint="cs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20039282" w14:textId="77777777" w:rsidR="00762554" w:rsidRPr="00806748" w:rsidRDefault="00762554" w:rsidP="0047798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1859F8" w14:textId="77777777" w:rsidR="00762554" w:rsidRPr="00806748" w:rsidRDefault="00762554" w:rsidP="00477980">
            <w:pPr>
              <w:pStyle w:val="acctmergecolhdg"/>
              <w:spacing w:line="240" w:lineRule="atLeast"/>
              <w:rPr>
                <w:rFonts w:ascii="Angsana New" w:hAnsi="Angsana New"/>
                <w:bCs w:val="0"/>
                <w:sz w:val="30"/>
                <w:szCs w:val="30"/>
              </w:rPr>
            </w:pPr>
            <w:r w:rsidRPr="00806748">
              <w:rPr>
                <w:rFonts w:ascii="Angsana New" w:hAnsi="Angsana New" w:hint="cs"/>
                <w:bCs w:val="0"/>
                <w:sz w:val="30"/>
                <w:szCs w:val="30"/>
                <w:cs/>
              </w:rPr>
              <w:t>อาคาร</w:t>
            </w:r>
          </w:p>
        </w:tc>
        <w:tc>
          <w:tcPr>
            <w:tcW w:w="180" w:type="dxa"/>
            <w:shd w:val="clear" w:color="auto" w:fill="auto"/>
          </w:tcPr>
          <w:p w14:paraId="754069A4" w14:textId="77777777" w:rsidR="00762554" w:rsidRPr="00806748" w:rsidRDefault="00762554" w:rsidP="0047798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219DA8" w14:textId="77777777" w:rsidR="00762554" w:rsidRPr="00806748" w:rsidRDefault="00762554" w:rsidP="00477980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0674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  <w:shd w:val="clear" w:color="auto" w:fill="auto"/>
          </w:tcPr>
          <w:p w14:paraId="7BAA1137" w14:textId="77777777" w:rsidR="00762554" w:rsidRPr="00806748" w:rsidRDefault="00762554" w:rsidP="0047798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636D5B" w14:textId="3997F110" w:rsidR="00762554" w:rsidRPr="00806748" w:rsidRDefault="00762554" w:rsidP="0047798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อุปกรณ์</w:t>
            </w:r>
          </w:p>
        </w:tc>
        <w:tc>
          <w:tcPr>
            <w:tcW w:w="183" w:type="dxa"/>
            <w:shd w:val="clear" w:color="auto" w:fill="auto"/>
          </w:tcPr>
          <w:p w14:paraId="14BBF742" w14:textId="77777777" w:rsidR="00762554" w:rsidRPr="00806748" w:rsidRDefault="00762554" w:rsidP="0047798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87" w:type="dxa"/>
            <w:shd w:val="clear" w:color="auto" w:fill="auto"/>
          </w:tcPr>
          <w:p w14:paraId="1107E923" w14:textId="47CC33EA" w:rsidR="00762554" w:rsidRPr="00806748" w:rsidRDefault="00762554" w:rsidP="0047798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0674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62554" w:rsidRPr="00806748" w14:paraId="6DFC14B8" w14:textId="7787ABA5" w:rsidTr="004E7DC2">
        <w:trPr>
          <w:trHeight w:val="20"/>
          <w:tblHeader/>
        </w:trPr>
        <w:tc>
          <w:tcPr>
            <w:tcW w:w="2250" w:type="dxa"/>
            <w:shd w:val="clear" w:color="auto" w:fill="auto"/>
            <w:vAlign w:val="bottom"/>
          </w:tcPr>
          <w:p w14:paraId="6110669B" w14:textId="77777777" w:rsidR="00762554" w:rsidRPr="00806748" w:rsidRDefault="00762554" w:rsidP="0047798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D3D218C" w14:textId="77777777" w:rsidR="00762554" w:rsidRPr="00806748" w:rsidRDefault="00762554" w:rsidP="00762554">
            <w:pPr>
              <w:pStyle w:val="Pa47"/>
              <w:ind w:left="-80" w:right="-80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067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1" w:type="dxa"/>
            <w:shd w:val="clear" w:color="auto" w:fill="auto"/>
          </w:tcPr>
          <w:p w14:paraId="3D3CDE83" w14:textId="77777777" w:rsidR="00762554" w:rsidRPr="00806748" w:rsidRDefault="00762554" w:rsidP="0047798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39" w:type="dxa"/>
            <w:gridSpan w:val="9"/>
            <w:shd w:val="clear" w:color="auto" w:fill="auto"/>
          </w:tcPr>
          <w:p w14:paraId="2AD0C12B" w14:textId="13EEF62F" w:rsidR="00762554" w:rsidRPr="00806748" w:rsidRDefault="00762554" w:rsidP="00477980">
            <w:pPr>
              <w:pStyle w:val="Pa47"/>
              <w:ind w:left="-80" w:right="-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06748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8067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06748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762554" w:rsidRPr="00806748" w14:paraId="47E2EF0B" w14:textId="258F5B93" w:rsidTr="004E7DC2">
        <w:trPr>
          <w:trHeight w:val="20"/>
        </w:trPr>
        <w:tc>
          <w:tcPr>
            <w:tcW w:w="2250" w:type="dxa"/>
            <w:shd w:val="clear" w:color="auto" w:fill="auto"/>
          </w:tcPr>
          <w:p w14:paraId="7AB3BEC4" w14:textId="77777777" w:rsidR="00762554" w:rsidRPr="00806748" w:rsidRDefault="00762554" w:rsidP="00477980">
            <w:pPr>
              <w:spacing w:line="160" w:lineRule="atLeast"/>
              <w:ind w:left="158" w:hanging="15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0674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806748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806748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806748">
              <w:rPr>
                <w:rFonts w:ascii="Angsana New" w:hAnsi="Angsana New" w:hint="cs"/>
                <w:sz w:val="30"/>
                <w:szCs w:val="30"/>
              </w:rPr>
              <w:t>2563</w:t>
            </w:r>
            <w:r w:rsidRPr="00806748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5CAA6302" w14:textId="77777777" w:rsidR="00762554" w:rsidRPr="00806748" w:rsidRDefault="00762554" w:rsidP="00477980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06748">
              <w:rPr>
                <w:rFonts w:ascii="Angsana New" w:hAnsi="Angsana New" w:hint="cs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1" w:type="dxa"/>
            <w:shd w:val="clear" w:color="auto" w:fill="auto"/>
          </w:tcPr>
          <w:p w14:paraId="0FA51CAB" w14:textId="77777777" w:rsidR="00762554" w:rsidRPr="00806748" w:rsidRDefault="00762554" w:rsidP="00477980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C4996E6" w14:textId="66AA7DDB" w:rsidR="00762554" w:rsidRPr="000345EB" w:rsidRDefault="00762554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240,816</w:t>
            </w:r>
          </w:p>
        </w:tc>
        <w:tc>
          <w:tcPr>
            <w:tcW w:w="180" w:type="dxa"/>
            <w:shd w:val="clear" w:color="auto" w:fill="auto"/>
          </w:tcPr>
          <w:p w14:paraId="3E2EDA09" w14:textId="77777777" w:rsidR="00762554" w:rsidRPr="00806748" w:rsidRDefault="00762554" w:rsidP="00477980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66F5500" w14:textId="006295C1" w:rsidR="00762554" w:rsidRPr="000345EB" w:rsidRDefault="00762554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243,645</w:t>
            </w:r>
          </w:p>
        </w:tc>
        <w:tc>
          <w:tcPr>
            <w:tcW w:w="180" w:type="dxa"/>
            <w:shd w:val="clear" w:color="auto" w:fill="auto"/>
          </w:tcPr>
          <w:p w14:paraId="181CB0A7" w14:textId="77777777" w:rsidR="00762554" w:rsidRPr="000345EB" w:rsidRDefault="00762554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FB1AD5E" w14:textId="0EF8D7E2" w:rsidR="00762554" w:rsidRPr="000345EB" w:rsidRDefault="00762554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142,301</w:t>
            </w:r>
          </w:p>
        </w:tc>
        <w:tc>
          <w:tcPr>
            <w:tcW w:w="180" w:type="dxa"/>
            <w:shd w:val="clear" w:color="auto" w:fill="auto"/>
          </w:tcPr>
          <w:p w14:paraId="7E54B98C" w14:textId="77777777" w:rsidR="00762554" w:rsidRPr="000345EB" w:rsidRDefault="00762554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35F3E3A" w14:textId="0EA48700" w:rsidR="00762554" w:rsidRPr="000345EB" w:rsidRDefault="00762554" w:rsidP="00762554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611751D6" w14:textId="77777777" w:rsidR="00762554" w:rsidRDefault="00762554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7" w:type="dxa"/>
            <w:shd w:val="clear" w:color="auto" w:fill="auto"/>
          </w:tcPr>
          <w:p w14:paraId="07B8DEC9" w14:textId="6894F77E" w:rsidR="00762554" w:rsidRDefault="00762554" w:rsidP="00762554">
            <w:pPr>
              <w:tabs>
                <w:tab w:val="decimal" w:pos="82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626,762</w:t>
            </w:r>
          </w:p>
        </w:tc>
      </w:tr>
      <w:tr w:rsidR="00762554" w:rsidRPr="00806748" w14:paraId="33ED43FE" w14:textId="5A478A54" w:rsidTr="004E7DC2">
        <w:trPr>
          <w:trHeight w:val="20"/>
        </w:trPr>
        <w:tc>
          <w:tcPr>
            <w:tcW w:w="2250" w:type="dxa"/>
            <w:shd w:val="clear" w:color="auto" w:fill="auto"/>
          </w:tcPr>
          <w:p w14:paraId="67F946C5" w14:textId="77777777" w:rsidR="00762554" w:rsidRPr="00806748" w:rsidRDefault="00762554" w:rsidP="0047798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806748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  <w:shd w:val="clear" w:color="auto" w:fill="auto"/>
          </w:tcPr>
          <w:p w14:paraId="611CE23C" w14:textId="77777777" w:rsidR="00762554" w:rsidRPr="00806748" w:rsidRDefault="00762554" w:rsidP="00477980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2C1FFC81" w14:textId="77777777" w:rsidR="00762554" w:rsidRPr="00806748" w:rsidRDefault="00762554" w:rsidP="00477980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2269922" w14:textId="78EC3297" w:rsidR="00762554" w:rsidRPr="000345EB" w:rsidRDefault="004E7DC2" w:rsidP="00762554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76255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380</w:t>
            </w:r>
          </w:p>
        </w:tc>
        <w:tc>
          <w:tcPr>
            <w:tcW w:w="180" w:type="dxa"/>
            <w:shd w:val="clear" w:color="auto" w:fill="auto"/>
          </w:tcPr>
          <w:p w14:paraId="7DCD96FF" w14:textId="77777777" w:rsidR="00762554" w:rsidRPr="00806748" w:rsidRDefault="00762554" w:rsidP="00477980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26B92F" w14:textId="32AC12B6" w:rsidR="00762554" w:rsidRPr="000345EB" w:rsidRDefault="004E7DC2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BF58D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472</w:t>
            </w:r>
          </w:p>
        </w:tc>
        <w:tc>
          <w:tcPr>
            <w:tcW w:w="180" w:type="dxa"/>
            <w:shd w:val="clear" w:color="auto" w:fill="auto"/>
          </w:tcPr>
          <w:p w14:paraId="0F9B265B" w14:textId="77777777" w:rsidR="00762554" w:rsidRPr="000345EB" w:rsidRDefault="00762554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E1B2236" w14:textId="59DE9998" w:rsidR="00762554" w:rsidRPr="000345EB" w:rsidRDefault="00762554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</w:t>
            </w:r>
            <w:r w:rsidR="00BF58DA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180" w:type="dxa"/>
            <w:shd w:val="clear" w:color="auto" w:fill="auto"/>
          </w:tcPr>
          <w:p w14:paraId="01FC5174" w14:textId="77777777" w:rsidR="00762554" w:rsidRPr="000345EB" w:rsidRDefault="00762554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7CD8ED4" w14:textId="6923FB62" w:rsidR="00762554" w:rsidRPr="000345EB" w:rsidRDefault="00762554" w:rsidP="00762554">
            <w:pPr>
              <w:tabs>
                <w:tab w:val="decimal" w:pos="827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9,669</w:t>
            </w:r>
          </w:p>
        </w:tc>
        <w:tc>
          <w:tcPr>
            <w:tcW w:w="183" w:type="dxa"/>
            <w:shd w:val="clear" w:color="auto" w:fill="auto"/>
          </w:tcPr>
          <w:p w14:paraId="0A129408" w14:textId="77777777" w:rsidR="00762554" w:rsidRPr="000345EB" w:rsidRDefault="00762554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7" w:type="dxa"/>
            <w:shd w:val="clear" w:color="auto" w:fill="auto"/>
          </w:tcPr>
          <w:p w14:paraId="05929308" w14:textId="0DD3CC67" w:rsidR="00762554" w:rsidRPr="000345EB" w:rsidRDefault="00762554" w:rsidP="00762554">
            <w:pPr>
              <w:tabs>
                <w:tab w:val="decimal" w:pos="82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BF58D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BF58DA">
              <w:rPr>
                <w:rFonts w:ascii="Angsana New" w:hAnsi="Angsana New"/>
                <w:sz w:val="30"/>
                <w:szCs w:val="30"/>
                <w:lang w:val="en-US"/>
              </w:rPr>
              <w:t>721</w:t>
            </w:r>
          </w:p>
        </w:tc>
      </w:tr>
      <w:tr w:rsidR="00762554" w:rsidRPr="00806748" w14:paraId="5F201BE6" w14:textId="631F5D91" w:rsidTr="004E7DC2">
        <w:trPr>
          <w:trHeight w:val="20"/>
        </w:trPr>
        <w:tc>
          <w:tcPr>
            <w:tcW w:w="2250" w:type="dxa"/>
            <w:shd w:val="clear" w:color="auto" w:fill="auto"/>
          </w:tcPr>
          <w:p w14:paraId="3056441C" w14:textId="77777777" w:rsidR="00762554" w:rsidRPr="00806748" w:rsidRDefault="00762554" w:rsidP="0047798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067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806748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810" w:type="dxa"/>
            <w:shd w:val="clear" w:color="auto" w:fill="auto"/>
          </w:tcPr>
          <w:p w14:paraId="787FC208" w14:textId="77777777" w:rsidR="00762554" w:rsidRPr="00806748" w:rsidRDefault="00762554" w:rsidP="0047798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14:paraId="5843A145" w14:textId="77777777" w:rsidR="00762554" w:rsidRPr="00806748" w:rsidRDefault="00762554" w:rsidP="0047798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358EB15A" w14:textId="0BE2D6AF" w:rsidR="00762554" w:rsidRPr="000345EB" w:rsidRDefault="00762554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(22,</w:t>
            </w:r>
            <w:r w:rsidR="004E7DC2">
              <w:rPr>
                <w:rFonts w:ascii="Angsana New" w:hAnsi="Angsana New"/>
                <w:sz w:val="30"/>
                <w:szCs w:val="30"/>
                <w:lang w:val="en-US"/>
              </w:rPr>
              <w:t>262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E36A901" w14:textId="77777777" w:rsidR="00762554" w:rsidRPr="00806748" w:rsidRDefault="00762554" w:rsidP="00477980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1FE6700" w14:textId="06451F9A" w:rsidR="00762554" w:rsidRPr="000345EB" w:rsidRDefault="00762554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(19,</w:t>
            </w:r>
            <w:r w:rsidR="004E7DC2"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  <w:r w:rsidR="00C2563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7C24A76" w14:textId="77777777" w:rsidR="00762554" w:rsidRPr="000345EB" w:rsidRDefault="00762554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3AF5413" w14:textId="4367C7C5" w:rsidR="00762554" w:rsidRPr="000345EB" w:rsidRDefault="00762554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(28,881)</w:t>
            </w:r>
          </w:p>
        </w:tc>
        <w:tc>
          <w:tcPr>
            <w:tcW w:w="180" w:type="dxa"/>
            <w:shd w:val="clear" w:color="auto" w:fill="auto"/>
          </w:tcPr>
          <w:p w14:paraId="58395A7B" w14:textId="77777777" w:rsidR="00762554" w:rsidRPr="000345EB" w:rsidRDefault="00762554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B510B02" w14:textId="0EC5A149" w:rsidR="00762554" w:rsidRPr="000345EB" w:rsidRDefault="00762554" w:rsidP="00762554">
            <w:pPr>
              <w:tabs>
                <w:tab w:val="decimal" w:pos="827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(803)</w:t>
            </w:r>
          </w:p>
        </w:tc>
        <w:tc>
          <w:tcPr>
            <w:tcW w:w="183" w:type="dxa"/>
            <w:shd w:val="clear" w:color="auto" w:fill="auto"/>
          </w:tcPr>
          <w:p w14:paraId="0CD29002" w14:textId="77777777" w:rsidR="00762554" w:rsidRPr="000345EB" w:rsidRDefault="00762554" w:rsidP="00762554">
            <w:pPr>
              <w:tabs>
                <w:tab w:val="decimal" w:pos="910"/>
              </w:tabs>
              <w:spacing w:line="240" w:lineRule="atLeast"/>
              <w:ind w:left="-11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</w:tcPr>
          <w:p w14:paraId="45555E57" w14:textId="3704E06C" w:rsidR="00762554" w:rsidRPr="000345EB" w:rsidRDefault="00762554" w:rsidP="00762554">
            <w:pPr>
              <w:tabs>
                <w:tab w:val="decimal" w:pos="820"/>
              </w:tabs>
              <w:spacing w:line="240" w:lineRule="atLeast"/>
              <w:ind w:left="-11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(71,</w:t>
            </w:r>
            <w:r w:rsidR="00BF58DA">
              <w:rPr>
                <w:rFonts w:ascii="Angsana New" w:hAnsi="Angsana New"/>
                <w:sz w:val="30"/>
                <w:szCs w:val="30"/>
                <w:lang w:val="en-US"/>
              </w:rPr>
              <w:t>562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62554" w:rsidRPr="00806748" w14:paraId="0122FD4A" w14:textId="77110133" w:rsidTr="004E7DC2">
        <w:trPr>
          <w:trHeight w:val="20"/>
        </w:trPr>
        <w:tc>
          <w:tcPr>
            <w:tcW w:w="2250" w:type="dxa"/>
            <w:shd w:val="clear" w:color="auto" w:fill="auto"/>
            <w:vAlign w:val="bottom"/>
          </w:tcPr>
          <w:p w14:paraId="6DDB2E07" w14:textId="67BC0832" w:rsidR="00762554" w:rsidRPr="00806748" w:rsidRDefault="00762554" w:rsidP="00477980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7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806748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10" w:type="dxa"/>
            <w:shd w:val="clear" w:color="auto" w:fill="auto"/>
          </w:tcPr>
          <w:p w14:paraId="0C81BCD4" w14:textId="77777777" w:rsidR="00762554" w:rsidRPr="00806748" w:rsidRDefault="00762554" w:rsidP="0047798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6835D546" w14:textId="77777777" w:rsidR="00762554" w:rsidRPr="00806748" w:rsidRDefault="00762554" w:rsidP="0047798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43CA79" w14:textId="6AEDFBC7" w:rsidR="00762554" w:rsidRPr="000345EB" w:rsidRDefault="00762554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</w:t>
            </w:r>
            <w:r w:rsidR="00BF58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4E7DC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934</w:t>
            </w:r>
          </w:p>
        </w:tc>
        <w:tc>
          <w:tcPr>
            <w:tcW w:w="180" w:type="dxa"/>
            <w:shd w:val="clear" w:color="auto" w:fill="auto"/>
          </w:tcPr>
          <w:p w14:paraId="67BB814F" w14:textId="77777777" w:rsidR="00762554" w:rsidRPr="000345EB" w:rsidRDefault="00762554" w:rsidP="00477980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5CAF8F" w14:textId="41FFE21D" w:rsidR="00762554" w:rsidRPr="000345EB" w:rsidRDefault="00762554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4E7DC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4E7DC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501</w:t>
            </w:r>
          </w:p>
        </w:tc>
        <w:tc>
          <w:tcPr>
            <w:tcW w:w="180" w:type="dxa"/>
            <w:shd w:val="clear" w:color="auto" w:fill="auto"/>
          </w:tcPr>
          <w:p w14:paraId="41C7BE17" w14:textId="77777777" w:rsidR="00762554" w:rsidRPr="000345EB" w:rsidRDefault="00762554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D45A97" w14:textId="2FF98837" w:rsidR="00762554" w:rsidRPr="000345EB" w:rsidRDefault="00762554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134,6</w:t>
            </w:r>
            <w:r w:rsidR="00BF58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3BA40B5A" w14:textId="77777777" w:rsidR="00762554" w:rsidRPr="000345EB" w:rsidRDefault="00762554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5453E3" w14:textId="0D124D4C" w:rsidR="00762554" w:rsidRPr="000345EB" w:rsidRDefault="00762554" w:rsidP="00762554">
            <w:pPr>
              <w:tabs>
                <w:tab w:val="decimal" w:pos="827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8,866</w:t>
            </w:r>
          </w:p>
        </w:tc>
        <w:tc>
          <w:tcPr>
            <w:tcW w:w="183" w:type="dxa"/>
            <w:shd w:val="clear" w:color="auto" w:fill="auto"/>
          </w:tcPr>
          <w:p w14:paraId="5256CDBA" w14:textId="77777777" w:rsidR="00762554" w:rsidRPr="000345EB" w:rsidRDefault="00762554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67FA4F" w14:textId="0E48D69C" w:rsidR="00762554" w:rsidRPr="000345EB" w:rsidRDefault="001E7817" w:rsidP="00762554">
            <w:pPr>
              <w:tabs>
                <w:tab w:val="decimal" w:pos="82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621,921</w:t>
            </w:r>
          </w:p>
        </w:tc>
      </w:tr>
    </w:tbl>
    <w:p w14:paraId="365BC0D9" w14:textId="31241759" w:rsidR="00917460" w:rsidRDefault="00917460" w:rsidP="00917460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</w:p>
    <w:p w14:paraId="50A07189" w14:textId="77777777" w:rsidR="00917460" w:rsidRDefault="00917460">
      <w:pPr>
        <w:spacing w:line="240" w:lineRule="auto"/>
        <w:rPr>
          <w:rFonts w:ascii="Angsana New" w:hAnsi="Angsana New"/>
          <w:sz w:val="20"/>
          <w:szCs w:val="20"/>
          <w:cs/>
          <w:lang w:val="en-US"/>
        </w:rPr>
      </w:pPr>
      <w:r>
        <w:rPr>
          <w:rFonts w:ascii="Angsana New" w:hAnsi="Angsana New"/>
          <w:sz w:val="20"/>
          <w:szCs w:val="20"/>
          <w:lang w:val="en-US"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810"/>
        <w:gridCol w:w="181"/>
        <w:gridCol w:w="1079"/>
        <w:gridCol w:w="180"/>
        <w:gridCol w:w="1080"/>
        <w:gridCol w:w="180"/>
        <w:gridCol w:w="990"/>
        <w:gridCol w:w="180"/>
        <w:gridCol w:w="1080"/>
        <w:gridCol w:w="180"/>
        <w:gridCol w:w="1080"/>
      </w:tblGrid>
      <w:tr w:rsidR="00C9664F" w:rsidRPr="00806748" w14:paraId="09905F25" w14:textId="75646901" w:rsidTr="004E7DC2">
        <w:trPr>
          <w:trHeight w:val="20"/>
          <w:tblHeader/>
        </w:trPr>
        <w:tc>
          <w:tcPr>
            <w:tcW w:w="2160" w:type="dxa"/>
            <w:shd w:val="clear" w:color="auto" w:fill="auto"/>
            <w:vAlign w:val="bottom"/>
          </w:tcPr>
          <w:p w14:paraId="79020AD0" w14:textId="77777777" w:rsidR="00C9664F" w:rsidRPr="00806748" w:rsidRDefault="00C9664F" w:rsidP="0047798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E65CBE4" w14:textId="77777777" w:rsidR="00C9664F" w:rsidRPr="00806748" w:rsidRDefault="00C9664F" w:rsidP="0047798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14:paraId="024BCD43" w14:textId="77777777" w:rsidR="00C9664F" w:rsidRPr="00806748" w:rsidRDefault="00C9664F" w:rsidP="0047798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29" w:type="dxa"/>
            <w:gridSpan w:val="9"/>
            <w:shd w:val="clear" w:color="auto" w:fill="auto"/>
          </w:tcPr>
          <w:p w14:paraId="281D4C2B" w14:textId="26DB4892" w:rsidR="00C9664F" w:rsidRPr="00806748" w:rsidRDefault="00C9664F" w:rsidP="00477980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0674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C9664F" w:rsidRPr="00806748" w14:paraId="21655E7E" w14:textId="06FFCA64" w:rsidTr="004E7DC2">
        <w:trPr>
          <w:trHeight w:val="20"/>
          <w:tblHeader/>
        </w:trPr>
        <w:tc>
          <w:tcPr>
            <w:tcW w:w="2160" w:type="dxa"/>
            <w:shd w:val="clear" w:color="auto" w:fill="auto"/>
            <w:vAlign w:val="bottom"/>
          </w:tcPr>
          <w:p w14:paraId="029ED6E7" w14:textId="77777777" w:rsidR="00C9664F" w:rsidRPr="00806748" w:rsidRDefault="00C9664F" w:rsidP="0047798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8067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810" w:type="dxa"/>
            <w:shd w:val="clear" w:color="auto" w:fill="auto"/>
          </w:tcPr>
          <w:p w14:paraId="22A701D5" w14:textId="77777777" w:rsidR="00C9664F" w:rsidRPr="00806748" w:rsidRDefault="00C9664F" w:rsidP="0047798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14:paraId="7BFE1EC5" w14:textId="77777777" w:rsidR="00C9664F" w:rsidRPr="00806748" w:rsidRDefault="00C9664F" w:rsidP="0047798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79" w:type="dxa"/>
            <w:shd w:val="clear" w:color="auto" w:fill="auto"/>
          </w:tcPr>
          <w:p w14:paraId="5EEF6CF7" w14:textId="77777777" w:rsidR="00C9664F" w:rsidRPr="00806748" w:rsidRDefault="00C9664F" w:rsidP="0047798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0674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ที่ดิน</w:t>
            </w:r>
            <w:r w:rsidRPr="00806748">
              <w:rPr>
                <w:rFonts w:ascii="Angsana New" w:hAnsi="Angsana New" w:hint="cs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2234343F" w14:textId="77777777" w:rsidR="00C9664F" w:rsidRPr="00806748" w:rsidRDefault="00C9664F" w:rsidP="0047798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C519AC" w14:textId="77777777" w:rsidR="00C9664F" w:rsidRPr="00806748" w:rsidRDefault="00C9664F" w:rsidP="00477980">
            <w:pPr>
              <w:pStyle w:val="acctmergecolhdg"/>
              <w:spacing w:line="240" w:lineRule="atLeast"/>
              <w:rPr>
                <w:rFonts w:ascii="Angsana New" w:hAnsi="Angsana New"/>
                <w:bCs w:val="0"/>
                <w:sz w:val="30"/>
                <w:szCs w:val="30"/>
              </w:rPr>
            </w:pPr>
            <w:r w:rsidRPr="00806748">
              <w:rPr>
                <w:rFonts w:ascii="Angsana New" w:hAnsi="Angsana New" w:hint="cs"/>
                <w:bCs w:val="0"/>
                <w:sz w:val="30"/>
                <w:szCs w:val="30"/>
                <w:cs/>
              </w:rPr>
              <w:t>อาคาร</w:t>
            </w:r>
          </w:p>
        </w:tc>
        <w:tc>
          <w:tcPr>
            <w:tcW w:w="180" w:type="dxa"/>
            <w:shd w:val="clear" w:color="auto" w:fill="auto"/>
          </w:tcPr>
          <w:p w14:paraId="6F76AB95" w14:textId="77777777" w:rsidR="00C9664F" w:rsidRPr="00806748" w:rsidRDefault="00C9664F" w:rsidP="0047798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6A153A3" w14:textId="77777777" w:rsidR="00C9664F" w:rsidRPr="00806748" w:rsidRDefault="00C9664F" w:rsidP="00477980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0674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  <w:shd w:val="clear" w:color="auto" w:fill="auto"/>
          </w:tcPr>
          <w:p w14:paraId="66126C41" w14:textId="77777777" w:rsidR="00C9664F" w:rsidRPr="00806748" w:rsidRDefault="00C9664F" w:rsidP="0047798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CFE3DC" w14:textId="50808632" w:rsidR="00C9664F" w:rsidRPr="00806748" w:rsidRDefault="002661FC" w:rsidP="0047798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อุปกรณ์</w:t>
            </w:r>
          </w:p>
        </w:tc>
        <w:tc>
          <w:tcPr>
            <w:tcW w:w="180" w:type="dxa"/>
            <w:shd w:val="clear" w:color="auto" w:fill="auto"/>
          </w:tcPr>
          <w:p w14:paraId="1777CC40" w14:textId="77777777" w:rsidR="00C9664F" w:rsidRPr="00806748" w:rsidRDefault="00C9664F" w:rsidP="0047798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E041DB8" w14:textId="2801EE3F" w:rsidR="00C9664F" w:rsidRPr="00806748" w:rsidRDefault="002661FC" w:rsidP="0047798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0674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C9664F" w:rsidRPr="00806748" w14:paraId="2B9227C5" w14:textId="1EF4E8F3" w:rsidTr="004E7DC2">
        <w:trPr>
          <w:trHeight w:val="20"/>
          <w:tblHeader/>
        </w:trPr>
        <w:tc>
          <w:tcPr>
            <w:tcW w:w="2160" w:type="dxa"/>
            <w:shd w:val="clear" w:color="auto" w:fill="auto"/>
            <w:vAlign w:val="bottom"/>
          </w:tcPr>
          <w:p w14:paraId="48E6CD15" w14:textId="77777777" w:rsidR="00C9664F" w:rsidRPr="00806748" w:rsidRDefault="00C9664F" w:rsidP="0047798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9567924" w14:textId="77777777" w:rsidR="00C9664F" w:rsidRPr="00806748" w:rsidRDefault="00C9664F" w:rsidP="00C9664F">
            <w:pPr>
              <w:pStyle w:val="Pa47"/>
              <w:ind w:left="-80" w:right="-80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067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1" w:type="dxa"/>
            <w:shd w:val="clear" w:color="auto" w:fill="auto"/>
          </w:tcPr>
          <w:p w14:paraId="6572441A" w14:textId="77777777" w:rsidR="00C9664F" w:rsidRPr="00806748" w:rsidRDefault="00C9664F" w:rsidP="0047798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29" w:type="dxa"/>
            <w:gridSpan w:val="9"/>
            <w:shd w:val="clear" w:color="auto" w:fill="auto"/>
          </w:tcPr>
          <w:p w14:paraId="3499623C" w14:textId="3A247CD3" w:rsidR="00C9664F" w:rsidRPr="00806748" w:rsidRDefault="00C9664F" w:rsidP="00477980">
            <w:pPr>
              <w:pStyle w:val="Pa47"/>
              <w:ind w:left="-80" w:right="-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06748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8067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06748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C9664F" w:rsidRPr="00806748" w14:paraId="321CE7B4" w14:textId="7B5A54DC" w:rsidTr="004E7DC2">
        <w:trPr>
          <w:trHeight w:val="20"/>
        </w:trPr>
        <w:tc>
          <w:tcPr>
            <w:tcW w:w="2160" w:type="dxa"/>
            <w:shd w:val="clear" w:color="auto" w:fill="auto"/>
          </w:tcPr>
          <w:p w14:paraId="210C8311" w14:textId="77777777" w:rsidR="00C9664F" w:rsidRPr="00806748" w:rsidRDefault="00C9664F" w:rsidP="00C9664F">
            <w:pPr>
              <w:spacing w:line="160" w:lineRule="atLeast"/>
              <w:ind w:left="158" w:right="-80" w:hanging="15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0674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806748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806748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806748">
              <w:rPr>
                <w:rFonts w:ascii="Angsana New" w:hAnsi="Angsana New" w:hint="cs"/>
                <w:sz w:val="30"/>
                <w:szCs w:val="30"/>
              </w:rPr>
              <w:t>2563</w:t>
            </w:r>
            <w:r w:rsidRPr="00806748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780CD620" w14:textId="70DF9EAF" w:rsidR="00C9664F" w:rsidRPr="00806748" w:rsidRDefault="002661FC" w:rsidP="00477980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1" w:type="dxa"/>
            <w:shd w:val="clear" w:color="auto" w:fill="auto"/>
          </w:tcPr>
          <w:p w14:paraId="1F7F773F" w14:textId="77777777" w:rsidR="00C9664F" w:rsidRPr="00806748" w:rsidRDefault="00C9664F" w:rsidP="00477980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80E7BD5" w14:textId="4B2E2FC4" w:rsidR="00C9664F" w:rsidRPr="00F75B5B" w:rsidRDefault="002661FC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16,299</w:t>
            </w:r>
          </w:p>
        </w:tc>
        <w:tc>
          <w:tcPr>
            <w:tcW w:w="180" w:type="dxa"/>
            <w:shd w:val="clear" w:color="auto" w:fill="auto"/>
          </w:tcPr>
          <w:p w14:paraId="5EB19350" w14:textId="77777777" w:rsidR="00C9664F" w:rsidRPr="00806748" w:rsidRDefault="00C9664F" w:rsidP="00477980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6D447E" w14:textId="5257E11C" w:rsidR="00C9664F" w:rsidRPr="00F75B5B" w:rsidRDefault="002661FC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196,580</w:t>
            </w:r>
          </w:p>
        </w:tc>
        <w:tc>
          <w:tcPr>
            <w:tcW w:w="180" w:type="dxa"/>
            <w:shd w:val="clear" w:color="auto" w:fill="auto"/>
          </w:tcPr>
          <w:p w14:paraId="43E98D36" w14:textId="77777777" w:rsidR="00C9664F" w:rsidRPr="00806748" w:rsidRDefault="00C9664F" w:rsidP="00477980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1DB189F" w14:textId="65869F8C" w:rsidR="00C9664F" w:rsidRPr="00F75B5B" w:rsidRDefault="002661FC" w:rsidP="002661FC">
            <w:pPr>
              <w:tabs>
                <w:tab w:val="decimal" w:pos="82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112,911</w:t>
            </w:r>
          </w:p>
        </w:tc>
        <w:tc>
          <w:tcPr>
            <w:tcW w:w="180" w:type="dxa"/>
            <w:shd w:val="clear" w:color="auto" w:fill="auto"/>
          </w:tcPr>
          <w:p w14:paraId="7D4C7AF4" w14:textId="77777777" w:rsidR="00C9664F" w:rsidRPr="00806748" w:rsidRDefault="00C9664F" w:rsidP="00477980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15D1C2" w14:textId="18967FCF" w:rsidR="00C9664F" w:rsidRPr="00F75B5B" w:rsidRDefault="002661FC" w:rsidP="002661FC">
            <w:pPr>
              <w:spacing w:line="240" w:lineRule="atLeast"/>
              <w:ind w:left="-80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F8652E9" w14:textId="77777777" w:rsidR="00C9664F" w:rsidRPr="00F75B5B" w:rsidRDefault="00C9664F" w:rsidP="00477980">
            <w:pPr>
              <w:tabs>
                <w:tab w:val="decimal" w:pos="100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3767D8C" w14:textId="4B07C921" w:rsidR="00C9664F" w:rsidRPr="00F75B5B" w:rsidRDefault="002661FC" w:rsidP="002661FC">
            <w:pPr>
              <w:tabs>
                <w:tab w:val="decimal" w:pos="82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325,790</w:t>
            </w:r>
          </w:p>
        </w:tc>
      </w:tr>
      <w:tr w:rsidR="00C9664F" w:rsidRPr="00806748" w14:paraId="41E484FB" w14:textId="03BB46FE" w:rsidTr="004E7DC2">
        <w:trPr>
          <w:trHeight w:val="20"/>
        </w:trPr>
        <w:tc>
          <w:tcPr>
            <w:tcW w:w="2160" w:type="dxa"/>
            <w:shd w:val="clear" w:color="auto" w:fill="auto"/>
          </w:tcPr>
          <w:p w14:paraId="19F1B158" w14:textId="1C6F82C5" w:rsidR="00C9664F" w:rsidRPr="002661FC" w:rsidRDefault="00C9664F" w:rsidP="00477980">
            <w:pPr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 w:rsidR="002661F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682D4559" w14:textId="77777777" w:rsidR="00C9664F" w:rsidRPr="00806748" w:rsidRDefault="00C9664F" w:rsidP="00477980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2BCA5301" w14:textId="77777777" w:rsidR="00C9664F" w:rsidRPr="00806748" w:rsidRDefault="00C9664F" w:rsidP="00477980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BDF27E1" w14:textId="601A7151" w:rsidR="00C9664F" w:rsidRPr="00F75B5B" w:rsidRDefault="002661FC" w:rsidP="002661FC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CA39A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A39A3">
              <w:rPr>
                <w:rFonts w:ascii="Angsana New" w:hAnsi="Angsana New"/>
                <w:sz w:val="30"/>
                <w:szCs w:val="30"/>
                <w:lang w:val="en-US"/>
              </w:rPr>
              <w:t>556</w:t>
            </w:r>
          </w:p>
        </w:tc>
        <w:tc>
          <w:tcPr>
            <w:tcW w:w="180" w:type="dxa"/>
            <w:shd w:val="clear" w:color="auto" w:fill="auto"/>
          </w:tcPr>
          <w:p w14:paraId="0B09A667" w14:textId="77777777" w:rsidR="00C9664F" w:rsidRPr="00806748" w:rsidRDefault="00C9664F" w:rsidP="00477980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4171B9" w14:textId="34362864" w:rsidR="00C9664F" w:rsidRPr="00F75B5B" w:rsidRDefault="00CA39A3" w:rsidP="002661FC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481</w:t>
            </w:r>
          </w:p>
        </w:tc>
        <w:tc>
          <w:tcPr>
            <w:tcW w:w="180" w:type="dxa"/>
            <w:shd w:val="clear" w:color="auto" w:fill="auto"/>
          </w:tcPr>
          <w:p w14:paraId="45B47171" w14:textId="77777777" w:rsidR="00C9664F" w:rsidRPr="00806748" w:rsidRDefault="00C9664F" w:rsidP="00477980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670CE79" w14:textId="47D0535B" w:rsidR="00C9664F" w:rsidRDefault="002661FC" w:rsidP="002661FC">
            <w:pPr>
              <w:tabs>
                <w:tab w:val="decimal" w:pos="82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16,702</w:t>
            </w:r>
          </w:p>
        </w:tc>
        <w:tc>
          <w:tcPr>
            <w:tcW w:w="180" w:type="dxa"/>
            <w:shd w:val="clear" w:color="auto" w:fill="auto"/>
          </w:tcPr>
          <w:p w14:paraId="20ADCA4E" w14:textId="77777777" w:rsidR="00C9664F" w:rsidRPr="00806748" w:rsidRDefault="00C9664F" w:rsidP="00477980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36DDB7" w14:textId="4A4F7EC2" w:rsidR="00C9664F" w:rsidRDefault="002661FC" w:rsidP="00C9664F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9,669</w:t>
            </w:r>
          </w:p>
        </w:tc>
        <w:tc>
          <w:tcPr>
            <w:tcW w:w="180" w:type="dxa"/>
            <w:shd w:val="clear" w:color="auto" w:fill="auto"/>
          </w:tcPr>
          <w:p w14:paraId="5BEDF894" w14:textId="77777777" w:rsidR="00C9664F" w:rsidRDefault="00C9664F" w:rsidP="00477980">
            <w:pPr>
              <w:tabs>
                <w:tab w:val="decimal" w:pos="100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29F3DAA" w14:textId="562D90F5" w:rsidR="00C9664F" w:rsidRDefault="002661FC" w:rsidP="002661FC">
            <w:pPr>
              <w:tabs>
                <w:tab w:val="decimal" w:pos="82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53,408</w:t>
            </w:r>
          </w:p>
        </w:tc>
      </w:tr>
      <w:tr w:rsidR="00C9664F" w:rsidRPr="00806748" w14:paraId="0F221038" w14:textId="720D6FDB" w:rsidTr="004E7DC2">
        <w:trPr>
          <w:trHeight w:val="20"/>
        </w:trPr>
        <w:tc>
          <w:tcPr>
            <w:tcW w:w="2160" w:type="dxa"/>
            <w:shd w:val="clear" w:color="auto" w:fill="auto"/>
          </w:tcPr>
          <w:p w14:paraId="76CE604E" w14:textId="77777777" w:rsidR="00C9664F" w:rsidRPr="00806748" w:rsidRDefault="00C9664F" w:rsidP="0047798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067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806748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810" w:type="dxa"/>
            <w:shd w:val="clear" w:color="auto" w:fill="auto"/>
          </w:tcPr>
          <w:p w14:paraId="66518958" w14:textId="77777777" w:rsidR="00C9664F" w:rsidRPr="00806748" w:rsidRDefault="00C9664F" w:rsidP="0047798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14:paraId="610EDC4B" w14:textId="77777777" w:rsidR="00C9664F" w:rsidRPr="00806748" w:rsidRDefault="00C9664F" w:rsidP="0047798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12261598" w14:textId="63D95D07" w:rsidR="00C9664F" w:rsidRPr="00F75B5B" w:rsidRDefault="002661FC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A39A3">
              <w:rPr>
                <w:rFonts w:ascii="Angsana New" w:hAnsi="Angsana New"/>
                <w:sz w:val="30"/>
                <w:szCs w:val="30"/>
                <w:lang w:val="en-US"/>
              </w:rPr>
              <w:t>563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A1734B8" w14:textId="77777777" w:rsidR="00C9664F" w:rsidRPr="00806748" w:rsidRDefault="00C9664F" w:rsidP="00477980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74E6224" w14:textId="2503AE0A" w:rsidR="00C9664F" w:rsidRPr="00F75B5B" w:rsidRDefault="002661FC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(18,</w:t>
            </w:r>
            <w:r w:rsidR="00CA39A3">
              <w:rPr>
                <w:rFonts w:ascii="Angsana New" w:hAnsi="Angsana New"/>
                <w:sz w:val="30"/>
                <w:szCs w:val="30"/>
                <w:lang w:val="en-US"/>
              </w:rPr>
              <w:t>445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517DD1D" w14:textId="77777777" w:rsidR="00C9664F" w:rsidRPr="00806748" w:rsidRDefault="00C9664F" w:rsidP="00477980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F8A79CE" w14:textId="29A06737" w:rsidR="00C9664F" w:rsidRPr="00F75B5B" w:rsidRDefault="002661FC" w:rsidP="002661FC">
            <w:pPr>
              <w:tabs>
                <w:tab w:val="decimal" w:pos="82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(23,493)</w:t>
            </w:r>
          </w:p>
        </w:tc>
        <w:tc>
          <w:tcPr>
            <w:tcW w:w="180" w:type="dxa"/>
            <w:shd w:val="clear" w:color="auto" w:fill="auto"/>
          </w:tcPr>
          <w:p w14:paraId="1E6F8644" w14:textId="77777777" w:rsidR="00C9664F" w:rsidRPr="00806748" w:rsidRDefault="00C9664F" w:rsidP="00477980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77E9B8C" w14:textId="2480A333" w:rsidR="00C9664F" w:rsidRPr="00F75B5B" w:rsidRDefault="002661FC" w:rsidP="00C9664F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(803)</w:t>
            </w:r>
          </w:p>
        </w:tc>
        <w:tc>
          <w:tcPr>
            <w:tcW w:w="180" w:type="dxa"/>
            <w:shd w:val="clear" w:color="auto" w:fill="auto"/>
          </w:tcPr>
          <w:p w14:paraId="1307AA41" w14:textId="77777777" w:rsidR="00C9664F" w:rsidRPr="00F75B5B" w:rsidRDefault="00C9664F" w:rsidP="00477980">
            <w:pPr>
              <w:tabs>
                <w:tab w:val="decimal" w:pos="100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889213E" w14:textId="6AFAD36F" w:rsidR="00C9664F" w:rsidRPr="00F75B5B" w:rsidRDefault="002661FC" w:rsidP="002661FC">
            <w:pPr>
              <w:tabs>
                <w:tab w:val="decimal" w:pos="82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(43,304)</w:t>
            </w:r>
          </w:p>
        </w:tc>
      </w:tr>
      <w:tr w:rsidR="00C9664F" w:rsidRPr="00806748" w14:paraId="69437EBB" w14:textId="0FCD0498" w:rsidTr="004E7DC2">
        <w:trPr>
          <w:trHeight w:val="20"/>
        </w:trPr>
        <w:tc>
          <w:tcPr>
            <w:tcW w:w="2160" w:type="dxa"/>
            <w:shd w:val="clear" w:color="auto" w:fill="auto"/>
            <w:vAlign w:val="bottom"/>
          </w:tcPr>
          <w:p w14:paraId="28D4FD53" w14:textId="589CB5F3" w:rsidR="00C9664F" w:rsidRPr="00806748" w:rsidRDefault="00C9664F" w:rsidP="00C9664F">
            <w:pPr>
              <w:ind w:left="175" w:right="-80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7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Pr="008067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06748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10" w:type="dxa"/>
            <w:shd w:val="clear" w:color="auto" w:fill="auto"/>
          </w:tcPr>
          <w:p w14:paraId="0E072FD9" w14:textId="77777777" w:rsidR="00C9664F" w:rsidRPr="00806748" w:rsidRDefault="00C9664F" w:rsidP="0047798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44C35161" w14:textId="77777777" w:rsidR="00C9664F" w:rsidRPr="00806748" w:rsidRDefault="00C9664F" w:rsidP="0047798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15BCE6" w14:textId="64F815F7" w:rsidR="00C9664F" w:rsidRPr="00F75B5B" w:rsidRDefault="002661FC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42,</w:t>
            </w:r>
            <w:r w:rsidR="00CA39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292</w:t>
            </w:r>
          </w:p>
        </w:tc>
        <w:tc>
          <w:tcPr>
            <w:tcW w:w="180" w:type="dxa"/>
            <w:shd w:val="clear" w:color="auto" w:fill="auto"/>
          </w:tcPr>
          <w:p w14:paraId="20FC820C" w14:textId="77777777" w:rsidR="00C9664F" w:rsidRPr="00806748" w:rsidRDefault="00C9664F" w:rsidP="00477980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15CC92" w14:textId="4F92B998" w:rsidR="00C9664F" w:rsidRPr="00F75B5B" w:rsidRDefault="002661FC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178,</w:t>
            </w:r>
            <w:r w:rsidR="00CA39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616</w:t>
            </w:r>
          </w:p>
        </w:tc>
        <w:tc>
          <w:tcPr>
            <w:tcW w:w="180" w:type="dxa"/>
            <w:shd w:val="clear" w:color="auto" w:fill="auto"/>
          </w:tcPr>
          <w:p w14:paraId="6955B815" w14:textId="77777777" w:rsidR="00C9664F" w:rsidRPr="00806748" w:rsidRDefault="00C9664F" w:rsidP="00477980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83DC91" w14:textId="2CD7E5AB" w:rsidR="00C9664F" w:rsidRPr="00F75B5B" w:rsidRDefault="002661FC" w:rsidP="002661FC">
            <w:pPr>
              <w:tabs>
                <w:tab w:val="decimal" w:pos="82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106,120</w:t>
            </w:r>
          </w:p>
        </w:tc>
        <w:tc>
          <w:tcPr>
            <w:tcW w:w="180" w:type="dxa"/>
            <w:shd w:val="clear" w:color="auto" w:fill="auto"/>
          </w:tcPr>
          <w:p w14:paraId="15B15F79" w14:textId="77777777" w:rsidR="00C9664F" w:rsidRPr="00F75B5B" w:rsidRDefault="00C9664F" w:rsidP="00477980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A872A8" w14:textId="4607117F" w:rsidR="00C9664F" w:rsidRPr="002661FC" w:rsidRDefault="002661FC" w:rsidP="00C9664F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661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8,866</w:t>
            </w:r>
          </w:p>
        </w:tc>
        <w:tc>
          <w:tcPr>
            <w:tcW w:w="180" w:type="dxa"/>
            <w:shd w:val="clear" w:color="auto" w:fill="auto"/>
          </w:tcPr>
          <w:p w14:paraId="3946EB37" w14:textId="77777777" w:rsidR="00C9664F" w:rsidRPr="00F75B5B" w:rsidRDefault="00C9664F" w:rsidP="00477980">
            <w:pPr>
              <w:tabs>
                <w:tab w:val="decimal" w:pos="100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35F01E" w14:textId="6F0E54F7" w:rsidR="00C9664F" w:rsidRPr="00F75B5B" w:rsidRDefault="002661FC" w:rsidP="002661FC">
            <w:pPr>
              <w:tabs>
                <w:tab w:val="decimal" w:pos="82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335,894</w:t>
            </w:r>
          </w:p>
        </w:tc>
      </w:tr>
    </w:tbl>
    <w:p w14:paraId="282F9130" w14:textId="77777777" w:rsidR="006E3A13" w:rsidRDefault="006E3A13" w:rsidP="00806748">
      <w:pPr>
        <w:pStyle w:val="Bo-Blankline"/>
        <w:rPr>
          <w:cs/>
          <w:lang w:val="en-US"/>
        </w:rPr>
      </w:pPr>
    </w:p>
    <w:p w14:paraId="43E1AA6A" w14:textId="77777777" w:rsidR="00811B26" w:rsidRPr="006E3A13" w:rsidRDefault="00811B26" w:rsidP="00E86AF0">
      <w:pPr>
        <w:pStyle w:val="Caption"/>
        <w:ind w:hanging="900"/>
      </w:pPr>
      <w:r w:rsidRPr="006E3A13">
        <w:rPr>
          <w:rFonts w:hint="cs"/>
          <w:cs/>
        </w:rPr>
        <w:t>เงินกู้ยืมระยะสั้นจากสถาบันการเงิน</w:t>
      </w:r>
    </w:p>
    <w:p w14:paraId="43538564" w14:textId="77777777" w:rsidR="00811B26" w:rsidRPr="00F3013A" w:rsidRDefault="00811B26" w:rsidP="00F3013A">
      <w:pPr>
        <w:pStyle w:val="Bo-Blankline"/>
      </w:pPr>
    </w:p>
    <w:p w14:paraId="763121D8" w14:textId="4531503E" w:rsidR="00163196" w:rsidRDefault="00163196" w:rsidP="00163196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6E3A13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รายการเคลื่อนไหวของเงินกู้ยืมระยะสั้นจากสถาบันการเงินสำหรับงวด</w:t>
      </w:r>
      <w:r w:rsidR="00716A6E">
        <w:rPr>
          <w:rFonts w:ascii="Angsana New" w:hAnsi="Angsana New" w:hint="cs"/>
          <w:sz w:val="30"/>
          <w:szCs w:val="30"/>
          <w:cs/>
        </w:rPr>
        <w:t>หก</w:t>
      </w:r>
      <w:r w:rsidRPr="006E3A13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CE7281">
        <w:rPr>
          <w:rFonts w:ascii="Angsana New" w:hAnsi="Angsana New"/>
          <w:sz w:val="30"/>
          <w:szCs w:val="30"/>
          <w:lang w:val="en-US"/>
        </w:rPr>
        <w:t xml:space="preserve">30 </w:t>
      </w:r>
      <w:r w:rsidR="00CE7281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6E3A13">
        <w:rPr>
          <w:rFonts w:ascii="Angsana New" w:hAnsi="Angsana New" w:hint="cs"/>
          <w:sz w:val="30"/>
          <w:szCs w:val="30"/>
          <w:cs/>
        </w:rPr>
        <w:t xml:space="preserve"> </w:t>
      </w:r>
      <w:r w:rsidR="000F489F" w:rsidRPr="006E3A13">
        <w:rPr>
          <w:rFonts w:ascii="Angsana New" w:hAnsi="Angsana New" w:hint="cs"/>
          <w:sz w:val="30"/>
          <w:szCs w:val="30"/>
          <w:lang w:val="en-US"/>
        </w:rPr>
        <w:t>2563</w:t>
      </w:r>
      <w:r w:rsidRPr="006E3A13">
        <w:rPr>
          <w:rFonts w:ascii="Angsana New" w:hAnsi="Angsana New" w:hint="cs"/>
          <w:sz w:val="30"/>
          <w:szCs w:val="30"/>
        </w:rPr>
        <w:t xml:space="preserve"> </w:t>
      </w:r>
      <w:r w:rsidRPr="006E3A13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14:paraId="55EC5779" w14:textId="77777777" w:rsidR="006E3A13" w:rsidRPr="006E3A13" w:rsidRDefault="006E3A13" w:rsidP="00F3013A">
      <w:pPr>
        <w:pStyle w:val="Bo-Blankline"/>
        <w:rPr>
          <w:lang w:val="en-US"/>
        </w:rPr>
      </w:pPr>
    </w:p>
    <w:tbl>
      <w:tblPr>
        <w:tblW w:w="9117" w:type="dxa"/>
        <w:tblInd w:w="459" w:type="dxa"/>
        <w:tblLook w:val="04A0" w:firstRow="1" w:lastRow="0" w:firstColumn="1" w:lastColumn="0" w:noHBand="0" w:noVBand="1"/>
      </w:tblPr>
      <w:tblGrid>
        <w:gridCol w:w="3411"/>
        <w:gridCol w:w="1850"/>
        <w:gridCol w:w="234"/>
        <w:gridCol w:w="1732"/>
        <w:gridCol w:w="231"/>
        <w:gridCol w:w="1659"/>
      </w:tblGrid>
      <w:tr w:rsidR="00960C0A" w:rsidRPr="006E3A13" w14:paraId="7FC2447E" w14:textId="77777777" w:rsidTr="00ED5A27">
        <w:tc>
          <w:tcPr>
            <w:tcW w:w="3411" w:type="dxa"/>
          </w:tcPr>
          <w:p w14:paraId="66E4AE79" w14:textId="77777777" w:rsidR="00960C0A" w:rsidRPr="006E3A13" w:rsidRDefault="00960C0A" w:rsidP="00163196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6" w:type="dxa"/>
            <w:gridSpan w:val="5"/>
          </w:tcPr>
          <w:p w14:paraId="6E0638E9" w14:textId="77777777" w:rsidR="00960C0A" w:rsidRPr="006E3A13" w:rsidRDefault="00960C0A" w:rsidP="00163196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60C0A" w:rsidRPr="006E3A13" w14:paraId="2BD47F94" w14:textId="77777777" w:rsidTr="00ED5A27">
        <w:tc>
          <w:tcPr>
            <w:tcW w:w="3411" w:type="dxa"/>
          </w:tcPr>
          <w:p w14:paraId="5ACA8DBB" w14:textId="77777777" w:rsidR="00960C0A" w:rsidRPr="006E3A13" w:rsidRDefault="00960C0A" w:rsidP="008B59B5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50" w:type="dxa"/>
          </w:tcPr>
          <w:p w14:paraId="27AC37CB" w14:textId="77777777" w:rsidR="00960C0A" w:rsidRPr="006E3A13" w:rsidRDefault="00960C0A" w:rsidP="008B59B5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A1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ตั๋วแลกเงิน</w:t>
            </w:r>
          </w:p>
        </w:tc>
        <w:tc>
          <w:tcPr>
            <w:tcW w:w="234" w:type="dxa"/>
          </w:tcPr>
          <w:p w14:paraId="14E54010" w14:textId="77777777" w:rsidR="00960C0A" w:rsidRPr="006E3A13" w:rsidRDefault="00960C0A" w:rsidP="008B59B5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2" w:type="dxa"/>
          </w:tcPr>
          <w:p w14:paraId="39D76D12" w14:textId="77777777" w:rsidR="00960C0A" w:rsidRPr="006E3A13" w:rsidRDefault="00960C0A" w:rsidP="008B59B5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A1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ทรัสต์</w:t>
            </w:r>
            <w:r w:rsidRPr="006E3A13">
              <w:rPr>
                <w:rFonts w:ascii="Angsana New" w:hAnsi="Angsana New" w:hint="cs"/>
                <w:color w:val="FFFFFF"/>
                <w:sz w:val="30"/>
                <w:szCs w:val="30"/>
                <w:lang w:val="en-US"/>
              </w:rPr>
              <w:t>r</w:t>
            </w:r>
            <w:r w:rsidRPr="006E3A1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รีซีท</w:t>
            </w:r>
          </w:p>
        </w:tc>
        <w:tc>
          <w:tcPr>
            <w:tcW w:w="231" w:type="dxa"/>
          </w:tcPr>
          <w:p w14:paraId="18801B6A" w14:textId="77777777" w:rsidR="00960C0A" w:rsidRPr="006E3A13" w:rsidRDefault="00960C0A" w:rsidP="008B59B5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05A87D1D" w14:textId="77777777" w:rsidR="00960C0A" w:rsidRPr="006E3A13" w:rsidRDefault="00960C0A" w:rsidP="008B59B5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A1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960C0A" w:rsidRPr="006E3A13" w14:paraId="133F0940" w14:textId="77777777" w:rsidTr="00ED5A27">
        <w:tc>
          <w:tcPr>
            <w:tcW w:w="3411" w:type="dxa"/>
          </w:tcPr>
          <w:p w14:paraId="122F1388" w14:textId="77777777" w:rsidR="00960C0A" w:rsidRPr="006E3A13" w:rsidRDefault="00960C0A" w:rsidP="00163196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6" w:type="dxa"/>
            <w:gridSpan w:val="5"/>
          </w:tcPr>
          <w:p w14:paraId="330CF5D0" w14:textId="77777777" w:rsidR="00960C0A" w:rsidRPr="006E3A13" w:rsidRDefault="00960C0A" w:rsidP="00163196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A13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E3A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E3A13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960C0A" w:rsidRPr="006E3A13" w14:paraId="3E89FF4D" w14:textId="77777777" w:rsidTr="00ED5A27">
        <w:tc>
          <w:tcPr>
            <w:tcW w:w="3411" w:type="dxa"/>
          </w:tcPr>
          <w:p w14:paraId="7452AA2C" w14:textId="77777777" w:rsidR="00960C0A" w:rsidRPr="006E3A13" w:rsidRDefault="00960C0A" w:rsidP="00960C0A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3A1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6E3A13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6E3A1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850" w:type="dxa"/>
          </w:tcPr>
          <w:p w14:paraId="22575698" w14:textId="10BCA7B5" w:rsidR="00960C0A" w:rsidRPr="006E3A13" w:rsidRDefault="002661FC" w:rsidP="00ED5A27">
            <w:pPr>
              <w:tabs>
                <w:tab w:val="decimal" w:pos="160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1,248,520</w:t>
            </w:r>
          </w:p>
        </w:tc>
        <w:tc>
          <w:tcPr>
            <w:tcW w:w="234" w:type="dxa"/>
          </w:tcPr>
          <w:p w14:paraId="0BA1BB65" w14:textId="77777777" w:rsidR="00960C0A" w:rsidRPr="006E3A13" w:rsidRDefault="00960C0A" w:rsidP="00960C0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2" w:type="dxa"/>
          </w:tcPr>
          <w:p w14:paraId="569ED1AE" w14:textId="27E30454" w:rsidR="00960C0A" w:rsidRPr="006E3A13" w:rsidRDefault="00877B46" w:rsidP="00ED5A27">
            <w:pPr>
              <w:tabs>
                <w:tab w:val="decimal" w:pos="144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1,691,009</w:t>
            </w:r>
          </w:p>
        </w:tc>
        <w:tc>
          <w:tcPr>
            <w:tcW w:w="231" w:type="dxa"/>
          </w:tcPr>
          <w:p w14:paraId="25DEDEB3" w14:textId="77777777" w:rsidR="00960C0A" w:rsidRPr="006E3A13" w:rsidRDefault="00960C0A" w:rsidP="00960C0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72122E60" w14:textId="236A16F2" w:rsidR="00960C0A" w:rsidRPr="006E3A13" w:rsidRDefault="00877B46" w:rsidP="00C0273E">
            <w:pPr>
              <w:tabs>
                <w:tab w:val="decimal" w:pos="142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2,939,529</w:t>
            </w:r>
          </w:p>
        </w:tc>
      </w:tr>
      <w:tr w:rsidR="00960C0A" w:rsidRPr="006E3A13" w14:paraId="7505CAA7" w14:textId="77777777" w:rsidTr="00ED5A27">
        <w:tc>
          <w:tcPr>
            <w:tcW w:w="3411" w:type="dxa"/>
          </w:tcPr>
          <w:p w14:paraId="4F141280" w14:textId="168F6D2F" w:rsidR="00960C0A" w:rsidRPr="006E3A13" w:rsidRDefault="00960C0A" w:rsidP="00960C0A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850" w:type="dxa"/>
          </w:tcPr>
          <w:p w14:paraId="5016970F" w14:textId="3079B0C2" w:rsidR="00960C0A" w:rsidRPr="006E3A13" w:rsidRDefault="001E7817" w:rsidP="00ED5A27">
            <w:pPr>
              <w:tabs>
                <w:tab w:val="decimal" w:pos="1600"/>
              </w:tabs>
              <w:spacing w:line="240" w:lineRule="atLeast"/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1,176,265</w:t>
            </w:r>
          </w:p>
        </w:tc>
        <w:tc>
          <w:tcPr>
            <w:tcW w:w="234" w:type="dxa"/>
          </w:tcPr>
          <w:p w14:paraId="0DADFD22" w14:textId="77777777" w:rsidR="00960C0A" w:rsidRPr="006E3A13" w:rsidRDefault="00960C0A" w:rsidP="00960C0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2" w:type="dxa"/>
          </w:tcPr>
          <w:p w14:paraId="66D4BD4B" w14:textId="7099630F" w:rsidR="00960C0A" w:rsidRPr="006E3A13" w:rsidRDefault="001E7817" w:rsidP="00960C0A">
            <w:pPr>
              <w:tabs>
                <w:tab w:val="decimal" w:pos="144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1,112,179</w:t>
            </w:r>
          </w:p>
        </w:tc>
        <w:tc>
          <w:tcPr>
            <w:tcW w:w="231" w:type="dxa"/>
          </w:tcPr>
          <w:p w14:paraId="0A6ECC14" w14:textId="77777777" w:rsidR="00960C0A" w:rsidRPr="006E3A13" w:rsidRDefault="00960C0A" w:rsidP="00960C0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5797C8F9" w14:textId="0B336B3C" w:rsidR="00960C0A" w:rsidRPr="006E3A13" w:rsidRDefault="001E7817" w:rsidP="00C0273E">
            <w:pPr>
              <w:tabs>
                <w:tab w:val="decimal" w:pos="14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2,288,444</w:t>
            </w:r>
          </w:p>
        </w:tc>
      </w:tr>
      <w:tr w:rsidR="00960C0A" w:rsidRPr="006E3A13" w14:paraId="3303E2CC" w14:textId="77777777" w:rsidTr="00ED5A27">
        <w:tc>
          <w:tcPr>
            <w:tcW w:w="3411" w:type="dxa"/>
          </w:tcPr>
          <w:p w14:paraId="7A3C4C78" w14:textId="2AEB7D08" w:rsidR="00960C0A" w:rsidRPr="006E3A13" w:rsidRDefault="00960C0A" w:rsidP="00960C0A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E3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6E3A1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3</w:t>
            </w:r>
            <w:r w:rsidR="0087190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 w:rsidR="008719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50" w:type="dxa"/>
            <w:tcBorders>
              <w:top w:val="single" w:sz="4" w:space="0" w:color="auto"/>
              <w:bottom w:val="double" w:sz="4" w:space="0" w:color="auto"/>
            </w:tcBorders>
          </w:tcPr>
          <w:p w14:paraId="764E95B2" w14:textId="7EAE7118" w:rsidR="00960C0A" w:rsidRPr="006E3A13" w:rsidRDefault="001E7817" w:rsidP="00ED5A27">
            <w:pPr>
              <w:tabs>
                <w:tab w:val="decimal" w:pos="1600"/>
              </w:tabs>
              <w:spacing w:line="240" w:lineRule="atLeast"/>
              <w:ind w:left="-18" w:right="-102" w:hanging="10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2,424,785</w:t>
            </w:r>
          </w:p>
        </w:tc>
        <w:tc>
          <w:tcPr>
            <w:tcW w:w="234" w:type="dxa"/>
          </w:tcPr>
          <w:p w14:paraId="3FD1C27A" w14:textId="77777777" w:rsidR="00960C0A" w:rsidRPr="006E3A13" w:rsidRDefault="00960C0A" w:rsidP="00960C0A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32" w:type="dxa"/>
            <w:tcBorders>
              <w:top w:val="single" w:sz="4" w:space="0" w:color="auto"/>
              <w:bottom w:val="double" w:sz="4" w:space="0" w:color="auto"/>
            </w:tcBorders>
          </w:tcPr>
          <w:p w14:paraId="6D1EA30D" w14:textId="74C0CBB8" w:rsidR="00960C0A" w:rsidRPr="006E3A13" w:rsidRDefault="001E7817" w:rsidP="00960C0A">
            <w:pPr>
              <w:tabs>
                <w:tab w:val="decimal" w:pos="1440"/>
              </w:tabs>
              <w:spacing w:line="240" w:lineRule="atLeast"/>
              <w:ind w:left="-18" w:right="-102" w:hanging="10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2,803,188</w:t>
            </w:r>
          </w:p>
        </w:tc>
        <w:tc>
          <w:tcPr>
            <w:tcW w:w="231" w:type="dxa"/>
          </w:tcPr>
          <w:p w14:paraId="4B6216AB" w14:textId="77777777" w:rsidR="00960C0A" w:rsidRPr="006E3A13" w:rsidRDefault="00960C0A" w:rsidP="00960C0A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double" w:sz="4" w:space="0" w:color="auto"/>
            </w:tcBorders>
          </w:tcPr>
          <w:p w14:paraId="0D0C7C29" w14:textId="326D33AF" w:rsidR="00960C0A" w:rsidRPr="006E3A13" w:rsidRDefault="001E7817" w:rsidP="00C0273E">
            <w:pPr>
              <w:tabs>
                <w:tab w:val="decimal" w:pos="14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5,227,973</w:t>
            </w:r>
          </w:p>
        </w:tc>
      </w:tr>
    </w:tbl>
    <w:p w14:paraId="372084E6" w14:textId="77777777" w:rsidR="00163196" w:rsidRPr="006E3A13" w:rsidRDefault="00163196" w:rsidP="00F3013A">
      <w:pPr>
        <w:pStyle w:val="Bo-Blankline"/>
        <w:rPr>
          <w:lang w:val="en-US"/>
        </w:rPr>
      </w:pPr>
    </w:p>
    <w:tbl>
      <w:tblPr>
        <w:tblW w:w="9171" w:type="dxa"/>
        <w:tblInd w:w="459" w:type="dxa"/>
        <w:tblLook w:val="04A0" w:firstRow="1" w:lastRow="0" w:firstColumn="1" w:lastColumn="0" w:noHBand="0" w:noVBand="1"/>
      </w:tblPr>
      <w:tblGrid>
        <w:gridCol w:w="3411"/>
        <w:gridCol w:w="1890"/>
        <w:gridCol w:w="235"/>
        <w:gridCol w:w="1655"/>
        <w:gridCol w:w="231"/>
        <w:gridCol w:w="1749"/>
      </w:tblGrid>
      <w:tr w:rsidR="00960C0A" w:rsidRPr="006E3A13" w14:paraId="6F924E94" w14:textId="77777777" w:rsidTr="00AD47B8">
        <w:tc>
          <w:tcPr>
            <w:tcW w:w="3411" w:type="dxa"/>
          </w:tcPr>
          <w:p w14:paraId="75974EC2" w14:textId="77777777" w:rsidR="00960C0A" w:rsidRPr="006E3A13" w:rsidRDefault="00960C0A" w:rsidP="00163196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5"/>
          </w:tcPr>
          <w:p w14:paraId="48B55533" w14:textId="77777777" w:rsidR="00960C0A" w:rsidRPr="006E3A13" w:rsidRDefault="00960C0A" w:rsidP="00163196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0C0A" w:rsidRPr="006E3A13" w14:paraId="41544374" w14:textId="77777777" w:rsidTr="00AD47B8">
        <w:tc>
          <w:tcPr>
            <w:tcW w:w="3411" w:type="dxa"/>
          </w:tcPr>
          <w:p w14:paraId="5ADD87CA" w14:textId="77777777" w:rsidR="00960C0A" w:rsidRPr="006E3A13" w:rsidRDefault="00960C0A" w:rsidP="00960C0A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7FAF2C51" w14:textId="77777777" w:rsidR="00960C0A" w:rsidRPr="006E3A13" w:rsidRDefault="00960C0A" w:rsidP="00960C0A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A1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ตั๋วแลกเงิน</w:t>
            </w:r>
          </w:p>
        </w:tc>
        <w:tc>
          <w:tcPr>
            <w:tcW w:w="235" w:type="dxa"/>
          </w:tcPr>
          <w:p w14:paraId="7E441AC1" w14:textId="77777777" w:rsidR="00960C0A" w:rsidRPr="006E3A13" w:rsidRDefault="00960C0A" w:rsidP="00960C0A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5" w:type="dxa"/>
          </w:tcPr>
          <w:p w14:paraId="15C35DB8" w14:textId="77777777" w:rsidR="00960C0A" w:rsidRPr="006E3A13" w:rsidRDefault="00960C0A" w:rsidP="00960C0A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A1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ทรัสต์</w:t>
            </w:r>
            <w:r w:rsidRPr="006E3A13">
              <w:rPr>
                <w:rFonts w:ascii="Angsana New" w:hAnsi="Angsana New" w:hint="cs"/>
                <w:color w:val="FFFFFF"/>
                <w:sz w:val="30"/>
                <w:szCs w:val="30"/>
                <w:lang w:val="en-US"/>
              </w:rPr>
              <w:t>r</w:t>
            </w:r>
            <w:r w:rsidRPr="006E3A1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รีซีท</w:t>
            </w:r>
          </w:p>
        </w:tc>
        <w:tc>
          <w:tcPr>
            <w:tcW w:w="231" w:type="dxa"/>
          </w:tcPr>
          <w:p w14:paraId="02EF1C36" w14:textId="77777777" w:rsidR="00960C0A" w:rsidRPr="006E3A13" w:rsidRDefault="00960C0A" w:rsidP="00960C0A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9" w:type="dxa"/>
          </w:tcPr>
          <w:p w14:paraId="2A19F838" w14:textId="77777777" w:rsidR="00960C0A" w:rsidRPr="006E3A13" w:rsidRDefault="00960C0A" w:rsidP="00960C0A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A1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960C0A" w:rsidRPr="006E3A13" w14:paraId="42CF4C43" w14:textId="77777777" w:rsidTr="00AD47B8">
        <w:tc>
          <w:tcPr>
            <w:tcW w:w="3411" w:type="dxa"/>
          </w:tcPr>
          <w:p w14:paraId="58AC9214" w14:textId="77777777" w:rsidR="00960C0A" w:rsidRPr="006E3A13" w:rsidRDefault="00960C0A" w:rsidP="00960C0A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5"/>
          </w:tcPr>
          <w:p w14:paraId="6F6CFA68" w14:textId="77777777" w:rsidR="00960C0A" w:rsidRPr="006E3A13" w:rsidRDefault="00960C0A" w:rsidP="00960C0A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A13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E3A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E3A13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960C0A" w:rsidRPr="006E3A13" w14:paraId="2E774BAF" w14:textId="77777777" w:rsidTr="00AD47B8">
        <w:tc>
          <w:tcPr>
            <w:tcW w:w="3411" w:type="dxa"/>
          </w:tcPr>
          <w:p w14:paraId="25AD7025" w14:textId="77777777" w:rsidR="00960C0A" w:rsidRPr="006E3A13" w:rsidRDefault="00960C0A" w:rsidP="00960C0A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3A1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6E3A13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6E3A1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890" w:type="dxa"/>
          </w:tcPr>
          <w:p w14:paraId="09B41210" w14:textId="477ED6B7" w:rsidR="00960C0A" w:rsidRPr="006E3A13" w:rsidRDefault="00716A6E" w:rsidP="00C0273E">
            <w:pPr>
              <w:tabs>
                <w:tab w:val="decimal" w:pos="160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1,248,520</w:t>
            </w:r>
          </w:p>
        </w:tc>
        <w:tc>
          <w:tcPr>
            <w:tcW w:w="235" w:type="dxa"/>
          </w:tcPr>
          <w:p w14:paraId="5C25A263" w14:textId="77777777" w:rsidR="00960C0A" w:rsidRPr="006E3A13" w:rsidRDefault="00960C0A" w:rsidP="00960C0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5" w:type="dxa"/>
          </w:tcPr>
          <w:p w14:paraId="2AD3A11C" w14:textId="32110F46" w:rsidR="00960C0A" w:rsidRPr="006E3A13" w:rsidRDefault="00716A6E" w:rsidP="00960C0A">
            <w:pPr>
              <w:tabs>
                <w:tab w:val="decimal" w:pos="13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1,359,344</w:t>
            </w:r>
          </w:p>
        </w:tc>
        <w:tc>
          <w:tcPr>
            <w:tcW w:w="231" w:type="dxa"/>
          </w:tcPr>
          <w:p w14:paraId="13D86D4A" w14:textId="77777777" w:rsidR="00960C0A" w:rsidRPr="006E3A13" w:rsidRDefault="00960C0A" w:rsidP="00960C0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9" w:type="dxa"/>
          </w:tcPr>
          <w:p w14:paraId="70E5799C" w14:textId="1DD2684B" w:rsidR="00960C0A" w:rsidRPr="006E3A13" w:rsidRDefault="00716A6E" w:rsidP="00716A6E">
            <w:pPr>
              <w:tabs>
                <w:tab w:val="decimal" w:pos="1460"/>
              </w:tabs>
              <w:spacing w:line="240" w:lineRule="atLeast"/>
              <w:ind w:left="-119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2,607,864</w:t>
            </w:r>
          </w:p>
        </w:tc>
      </w:tr>
      <w:tr w:rsidR="00960C0A" w:rsidRPr="006E3A13" w14:paraId="67FB3B64" w14:textId="77777777" w:rsidTr="00AD47B8">
        <w:tc>
          <w:tcPr>
            <w:tcW w:w="3411" w:type="dxa"/>
          </w:tcPr>
          <w:p w14:paraId="319F55B6" w14:textId="06D85974" w:rsidR="00960C0A" w:rsidRPr="006E3A13" w:rsidRDefault="00960C0A" w:rsidP="00960C0A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6E3A13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90" w:type="dxa"/>
          </w:tcPr>
          <w:p w14:paraId="48A7F87D" w14:textId="6153DE48" w:rsidR="00960C0A" w:rsidRPr="006E3A13" w:rsidRDefault="00716A6E" w:rsidP="00C0273E">
            <w:pPr>
              <w:tabs>
                <w:tab w:val="decimal" w:pos="1600"/>
              </w:tabs>
              <w:spacing w:line="240" w:lineRule="atLeast"/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1,071,978</w:t>
            </w:r>
          </w:p>
        </w:tc>
        <w:tc>
          <w:tcPr>
            <w:tcW w:w="235" w:type="dxa"/>
          </w:tcPr>
          <w:p w14:paraId="6EF4B749" w14:textId="77777777" w:rsidR="00960C0A" w:rsidRPr="006E3A13" w:rsidRDefault="00960C0A" w:rsidP="00960C0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5" w:type="dxa"/>
          </w:tcPr>
          <w:p w14:paraId="3D287098" w14:textId="76E4C803" w:rsidR="00960C0A" w:rsidRPr="006E3A13" w:rsidRDefault="00716A6E" w:rsidP="00960C0A">
            <w:pPr>
              <w:tabs>
                <w:tab w:val="decimal" w:pos="13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491,469</w:t>
            </w:r>
          </w:p>
        </w:tc>
        <w:tc>
          <w:tcPr>
            <w:tcW w:w="231" w:type="dxa"/>
          </w:tcPr>
          <w:p w14:paraId="53744179" w14:textId="77777777" w:rsidR="00960C0A" w:rsidRPr="006E3A13" w:rsidRDefault="00960C0A" w:rsidP="00960C0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9" w:type="dxa"/>
          </w:tcPr>
          <w:p w14:paraId="2E009906" w14:textId="72528CCE" w:rsidR="00960C0A" w:rsidRPr="006E3A13" w:rsidRDefault="00716A6E" w:rsidP="00716A6E">
            <w:pPr>
              <w:tabs>
                <w:tab w:val="decimal" w:pos="1460"/>
              </w:tabs>
              <w:spacing w:line="240" w:lineRule="atLeast"/>
              <w:ind w:left="-115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1,563,447</w:t>
            </w:r>
          </w:p>
        </w:tc>
      </w:tr>
      <w:tr w:rsidR="00960C0A" w:rsidRPr="006E3A13" w14:paraId="7959AE1D" w14:textId="77777777" w:rsidTr="00AD47B8">
        <w:tc>
          <w:tcPr>
            <w:tcW w:w="3411" w:type="dxa"/>
          </w:tcPr>
          <w:p w14:paraId="2C225EB8" w14:textId="3228C41B" w:rsidR="00960C0A" w:rsidRPr="006E3A13" w:rsidRDefault="00960C0A" w:rsidP="00960C0A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3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6E3A1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871905" w:rsidRPr="006E3A13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87190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 w:rsidR="008719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D988831" w14:textId="7396FE07" w:rsidR="00960C0A" w:rsidRPr="006E3A13" w:rsidRDefault="00716A6E" w:rsidP="00C0273E">
            <w:pPr>
              <w:tabs>
                <w:tab w:val="decimal" w:pos="1600"/>
              </w:tabs>
              <w:spacing w:line="240" w:lineRule="atLeast"/>
              <w:ind w:left="-18" w:right="-102" w:hanging="10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2,320,498</w:t>
            </w:r>
          </w:p>
        </w:tc>
        <w:tc>
          <w:tcPr>
            <w:tcW w:w="235" w:type="dxa"/>
          </w:tcPr>
          <w:p w14:paraId="1FADA75B" w14:textId="77777777" w:rsidR="00960C0A" w:rsidRPr="006E3A13" w:rsidRDefault="00960C0A" w:rsidP="00960C0A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double" w:sz="4" w:space="0" w:color="auto"/>
            </w:tcBorders>
          </w:tcPr>
          <w:p w14:paraId="63FA0295" w14:textId="58ABB22F" w:rsidR="00960C0A" w:rsidRPr="006E3A13" w:rsidRDefault="00716A6E" w:rsidP="00960C0A">
            <w:pPr>
              <w:tabs>
                <w:tab w:val="decimal" w:pos="1370"/>
              </w:tabs>
              <w:spacing w:line="240" w:lineRule="atLeast"/>
              <w:ind w:left="-18" w:right="-102" w:hanging="10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1,850,813</w:t>
            </w:r>
          </w:p>
        </w:tc>
        <w:tc>
          <w:tcPr>
            <w:tcW w:w="231" w:type="dxa"/>
          </w:tcPr>
          <w:p w14:paraId="0941F4A2" w14:textId="77777777" w:rsidR="00960C0A" w:rsidRPr="006E3A13" w:rsidRDefault="00960C0A" w:rsidP="00960C0A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auto"/>
            </w:tcBorders>
          </w:tcPr>
          <w:p w14:paraId="4252B0E9" w14:textId="6932D4E8" w:rsidR="00960C0A" w:rsidRPr="006E3A13" w:rsidRDefault="00716A6E" w:rsidP="00716A6E">
            <w:pPr>
              <w:tabs>
                <w:tab w:val="decimal" w:pos="1460"/>
              </w:tabs>
              <w:spacing w:line="240" w:lineRule="atLeast"/>
              <w:ind w:left="-115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4,171,311</w:t>
            </w:r>
          </w:p>
        </w:tc>
      </w:tr>
    </w:tbl>
    <w:p w14:paraId="007975B7" w14:textId="77777777" w:rsidR="00F950A1" w:rsidRPr="006E3A13" w:rsidRDefault="00F950A1" w:rsidP="00B72FE5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EA5A59A" w14:textId="77777777" w:rsidR="00B72FE5" w:rsidRPr="006E3A13" w:rsidRDefault="00B72FE5" w:rsidP="00B72FE5">
      <w:pPr>
        <w:spacing w:line="240" w:lineRule="auto"/>
        <w:ind w:left="540" w:right="-25"/>
        <w:jc w:val="both"/>
        <w:rPr>
          <w:rFonts w:ascii="Angsana New" w:hAnsi="Angsana New"/>
          <w:sz w:val="30"/>
          <w:szCs w:val="30"/>
          <w:lang w:val="en-US"/>
        </w:rPr>
      </w:pPr>
    </w:p>
    <w:p w14:paraId="43CEE0A9" w14:textId="77777777" w:rsidR="00B72FE5" w:rsidRPr="006E3A13" w:rsidRDefault="00B72FE5" w:rsidP="00B72FE5">
      <w:pPr>
        <w:spacing w:line="240" w:lineRule="auto"/>
        <w:ind w:left="540" w:right="-25"/>
        <w:jc w:val="both"/>
        <w:rPr>
          <w:rFonts w:ascii="Angsana New" w:hAnsi="Angsana New"/>
          <w:sz w:val="30"/>
          <w:szCs w:val="30"/>
          <w:lang w:val="en-US"/>
        </w:rPr>
      </w:pPr>
    </w:p>
    <w:p w14:paraId="728D7EEB" w14:textId="77777777" w:rsidR="007C5F2B" w:rsidRPr="006E3A13" w:rsidRDefault="007C5F2B" w:rsidP="00811B26">
      <w:pPr>
        <w:pStyle w:val="Bo-Blankline"/>
        <w:rPr>
          <w:sz w:val="30"/>
          <w:szCs w:val="30"/>
          <w:lang w:val="en-US"/>
        </w:rPr>
      </w:pPr>
    </w:p>
    <w:p w14:paraId="394B012C" w14:textId="77777777" w:rsidR="00D43B86" w:rsidRDefault="00D43B86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  <w:cs/>
        </w:rPr>
        <w:sectPr w:rsidR="00D43B86" w:rsidSect="005274FF">
          <w:headerReference w:type="default" r:id="rId17"/>
          <w:footerReference w:type="default" r:id="rId18"/>
          <w:pgSz w:w="11909" w:h="16834" w:code="9"/>
          <w:pgMar w:top="691" w:right="1152" w:bottom="720" w:left="1152" w:header="706" w:footer="706" w:gutter="0"/>
          <w:cols w:space="737"/>
          <w:docGrid w:linePitch="360"/>
        </w:sectPr>
      </w:pPr>
    </w:p>
    <w:p w14:paraId="0D78BBF2" w14:textId="77777777" w:rsidR="00EE724F" w:rsidRDefault="00EE724F" w:rsidP="00DB700D">
      <w:pPr>
        <w:pStyle w:val="Caption"/>
        <w:ind w:hanging="900"/>
      </w:pPr>
      <w:r>
        <w:rPr>
          <w:rFonts w:hint="cs"/>
          <w:cs/>
        </w:rPr>
        <w:lastRenderedPageBreak/>
        <w:t>หุ้นกู้</w:t>
      </w:r>
    </w:p>
    <w:p w14:paraId="6BCEE6E9" w14:textId="77777777" w:rsidR="00501516" w:rsidRPr="00501516" w:rsidRDefault="00501516" w:rsidP="00C148DC">
      <w:pPr>
        <w:pStyle w:val="Bo-Blankline"/>
        <w:rPr>
          <w:lang w:val="en-US"/>
        </w:rPr>
      </w:pPr>
    </w:p>
    <w:p w14:paraId="7B7D7B17" w14:textId="47F5D362" w:rsidR="00EE724F" w:rsidRDefault="00EE724F" w:rsidP="00E01253">
      <w:pPr>
        <w:pStyle w:val="Caption"/>
        <w:numPr>
          <w:ilvl w:val="0"/>
          <w:numId w:val="0"/>
        </w:numPr>
        <w:tabs>
          <w:tab w:val="left" w:pos="14670"/>
        </w:tabs>
        <w:ind w:left="540" w:right="162"/>
        <w:jc w:val="thaiDistribute"/>
        <w:rPr>
          <w:b w:val="0"/>
          <w:bCs w:val="0"/>
        </w:rPr>
      </w:pPr>
      <w:r w:rsidRPr="00EE724F">
        <w:rPr>
          <w:rFonts w:hint="cs"/>
          <w:b w:val="0"/>
          <w:bCs w:val="0"/>
          <w:cs/>
        </w:rPr>
        <w:t xml:space="preserve">ณ </w:t>
      </w:r>
      <w:r w:rsidRPr="00EE724F">
        <w:rPr>
          <w:b w:val="0"/>
          <w:bCs w:val="0"/>
          <w:cs/>
        </w:rPr>
        <w:t xml:space="preserve">วันที่ </w:t>
      </w:r>
      <w:r w:rsidR="00871905">
        <w:rPr>
          <w:b w:val="0"/>
          <w:bCs w:val="0"/>
        </w:rPr>
        <w:t xml:space="preserve">30 </w:t>
      </w:r>
      <w:r w:rsidR="00871905">
        <w:rPr>
          <w:rFonts w:hint="cs"/>
          <w:b w:val="0"/>
          <w:bCs w:val="0"/>
          <w:cs/>
        </w:rPr>
        <w:t>มิถุนายน</w:t>
      </w:r>
      <w:r w:rsidR="006E3A13">
        <w:rPr>
          <w:rFonts w:hint="cs"/>
          <w:b w:val="0"/>
          <w:bCs w:val="0"/>
          <w:cs/>
        </w:rPr>
        <w:t xml:space="preserve"> </w:t>
      </w:r>
      <w:r w:rsidR="00871905">
        <w:rPr>
          <w:b w:val="0"/>
          <w:bCs w:val="0"/>
        </w:rPr>
        <w:t>2563</w:t>
      </w:r>
      <w:r w:rsidRPr="00EE724F">
        <w:rPr>
          <w:b w:val="0"/>
          <w:bCs w:val="0"/>
          <w:cs/>
        </w:rPr>
        <w:t xml:space="preserve"> </w:t>
      </w:r>
      <w:r w:rsidR="005F5AD9">
        <w:rPr>
          <w:rFonts w:hint="cs"/>
          <w:b w:val="0"/>
          <w:bCs w:val="0"/>
          <w:cs/>
        </w:rPr>
        <w:t>กลุ่มบริษัทและ</w:t>
      </w:r>
      <w:r w:rsidRPr="00EE724F">
        <w:rPr>
          <w:b w:val="0"/>
          <w:bCs w:val="0"/>
          <w:cs/>
        </w:rPr>
        <w:t>บริษัท</w:t>
      </w:r>
      <w:r w:rsidRPr="00EE724F">
        <w:rPr>
          <w:rFonts w:hint="cs"/>
          <w:b w:val="0"/>
          <w:bCs w:val="0"/>
          <w:cs/>
        </w:rPr>
        <w:t>มี</w:t>
      </w:r>
      <w:r w:rsidRPr="00EE724F">
        <w:rPr>
          <w:b w:val="0"/>
          <w:bCs w:val="0"/>
          <w:cs/>
        </w:rPr>
        <w:t xml:space="preserve">หุ้นกู้ไม่มีประกัน ชนิดระบุชื่อผู้ถือ ไม่ด้อยสิทธิ และมีผู้แทนผู้ถือหุ้นกู้ </w:t>
      </w:r>
      <w:r w:rsidRPr="00EE724F">
        <w:rPr>
          <w:rFonts w:hint="cs"/>
          <w:b w:val="0"/>
          <w:bCs w:val="0"/>
          <w:cs/>
        </w:rPr>
        <w:t xml:space="preserve">ชำระดอกเบี้ยทุก </w:t>
      </w:r>
      <w:r w:rsidR="00E311C1">
        <w:rPr>
          <w:b w:val="0"/>
          <w:bCs w:val="0"/>
        </w:rPr>
        <w:t>3</w:t>
      </w:r>
      <w:r w:rsidRPr="00EE724F">
        <w:rPr>
          <w:rFonts w:hint="cs"/>
          <w:b w:val="0"/>
          <w:bCs w:val="0"/>
          <w:cs/>
        </w:rPr>
        <w:t xml:space="preserve"> เดือน </w:t>
      </w:r>
      <w:r w:rsidRPr="00B52712">
        <w:rPr>
          <w:b w:val="0"/>
          <w:bCs w:val="0"/>
          <w:cs/>
        </w:rPr>
        <w:t xml:space="preserve">มูลค่ารวม </w:t>
      </w:r>
      <w:r w:rsidR="00476F62">
        <w:rPr>
          <w:b w:val="0"/>
          <w:bCs w:val="0"/>
        </w:rPr>
        <w:t>47,098</w:t>
      </w:r>
      <w:r w:rsidRPr="00B52712">
        <w:rPr>
          <w:b w:val="0"/>
          <w:bCs w:val="0"/>
          <w:cs/>
        </w:rPr>
        <w:t xml:space="preserve"> ล้าน</w:t>
      </w:r>
      <w:r w:rsidRPr="00EE724F">
        <w:rPr>
          <w:b w:val="0"/>
          <w:bCs w:val="0"/>
          <w:cs/>
        </w:rPr>
        <w:t>บาท</w:t>
      </w:r>
      <w:r w:rsidR="007B1448">
        <w:rPr>
          <w:b w:val="0"/>
          <w:bCs w:val="0"/>
        </w:rPr>
        <w:br/>
      </w:r>
      <w:r w:rsidR="005F5AD9" w:rsidRPr="00B52712">
        <w:rPr>
          <w:rFonts w:hint="cs"/>
          <w:b w:val="0"/>
          <w:bCs w:val="0"/>
          <w:cs/>
        </w:rPr>
        <w:t>และ</w:t>
      </w:r>
      <w:r w:rsidR="00564316" w:rsidRPr="00B52712">
        <w:rPr>
          <w:b w:val="0"/>
          <w:bCs w:val="0"/>
        </w:rPr>
        <w:t xml:space="preserve"> </w:t>
      </w:r>
      <w:r w:rsidR="00DB5AC4">
        <w:rPr>
          <w:b w:val="0"/>
          <w:bCs w:val="0"/>
        </w:rPr>
        <w:t>39,280</w:t>
      </w:r>
      <w:r w:rsidR="005F5AD9" w:rsidRPr="00B52712">
        <w:rPr>
          <w:b w:val="0"/>
          <w:bCs w:val="0"/>
        </w:rPr>
        <w:t xml:space="preserve"> </w:t>
      </w:r>
      <w:r w:rsidR="005F5AD9" w:rsidRPr="00B52712">
        <w:rPr>
          <w:rFonts w:hint="cs"/>
          <w:b w:val="0"/>
          <w:bCs w:val="0"/>
          <w:cs/>
        </w:rPr>
        <w:t>ล้านบาท</w:t>
      </w:r>
      <w:r w:rsidR="005F5AD9">
        <w:rPr>
          <w:rFonts w:hint="cs"/>
          <w:b w:val="0"/>
          <w:bCs w:val="0"/>
          <w:cs/>
        </w:rPr>
        <w:t xml:space="preserve"> ตามลำดับ</w:t>
      </w:r>
      <w:r w:rsidRPr="00EE724F">
        <w:rPr>
          <w:rFonts w:hint="cs"/>
          <w:b w:val="0"/>
          <w:bCs w:val="0"/>
          <w:cs/>
        </w:rPr>
        <w:t xml:space="preserve"> </w:t>
      </w:r>
      <w:r w:rsidR="00D96FAB">
        <w:rPr>
          <w:rFonts w:hint="cs"/>
          <w:b w:val="0"/>
          <w:bCs w:val="0"/>
          <w:i/>
          <w:iCs/>
          <w:cs/>
        </w:rPr>
        <w:t>(</w:t>
      </w:r>
      <w:r w:rsidR="006E3A13">
        <w:rPr>
          <w:b w:val="0"/>
          <w:bCs w:val="0"/>
          <w:i/>
          <w:iCs/>
        </w:rPr>
        <w:t>31</w:t>
      </w:r>
      <w:r w:rsidR="00D96FAB">
        <w:rPr>
          <w:rFonts w:hint="cs"/>
          <w:b w:val="0"/>
          <w:bCs w:val="0"/>
          <w:i/>
          <w:iCs/>
          <w:cs/>
        </w:rPr>
        <w:t xml:space="preserve"> ธันวาคม </w:t>
      </w:r>
      <w:r w:rsidR="006E3A13" w:rsidRPr="00746C0C">
        <w:rPr>
          <w:b w:val="0"/>
          <w:bCs w:val="0"/>
          <w:i/>
          <w:iCs/>
        </w:rPr>
        <w:t>2562</w:t>
      </w:r>
      <w:r w:rsidRPr="00746C0C">
        <w:rPr>
          <w:b w:val="0"/>
          <w:bCs w:val="0"/>
          <w:i/>
          <w:iCs/>
        </w:rPr>
        <w:t xml:space="preserve">: </w:t>
      </w:r>
      <w:r w:rsidR="00746C0C" w:rsidRPr="00746C0C">
        <w:rPr>
          <w:b w:val="0"/>
          <w:bCs w:val="0"/>
          <w:i/>
          <w:iCs/>
        </w:rPr>
        <w:t>45,700</w:t>
      </w:r>
      <w:r w:rsidRPr="00746C0C">
        <w:rPr>
          <w:b w:val="0"/>
          <w:bCs w:val="0"/>
          <w:i/>
          <w:iCs/>
        </w:rPr>
        <w:t xml:space="preserve"> </w:t>
      </w:r>
      <w:r w:rsidRPr="00746C0C">
        <w:rPr>
          <w:rFonts w:hint="cs"/>
          <w:b w:val="0"/>
          <w:bCs w:val="0"/>
          <w:i/>
          <w:iCs/>
          <w:cs/>
        </w:rPr>
        <w:t>ล้านบาท</w:t>
      </w:r>
      <w:r w:rsidR="005F5AD9" w:rsidRPr="00746C0C">
        <w:rPr>
          <w:rFonts w:hint="cs"/>
          <w:b w:val="0"/>
          <w:bCs w:val="0"/>
          <w:i/>
          <w:iCs/>
          <w:cs/>
        </w:rPr>
        <w:t xml:space="preserve">และ </w:t>
      </w:r>
      <w:r w:rsidR="00746C0C" w:rsidRPr="00746C0C">
        <w:rPr>
          <w:b w:val="0"/>
          <w:bCs w:val="0"/>
          <w:i/>
          <w:iCs/>
        </w:rPr>
        <w:t>37,</w:t>
      </w:r>
      <w:r w:rsidR="00746C0C">
        <w:rPr>
          <w:b w:val="0"/>
          <w:bCs w:val="0"/>
          <w:i/>
          <w:iCs/>
        </w:rPr>
        <w:t>880</w:t>
      </w:r>
      <w:r w:rsidR="005F5AD9">
        <w:rPr>
          <w:rFonts w:hint="cs"/>
          <w:b w:val="0"/>
          <w:bCs w:val="0"/>
          <w:i/>
          <w:iCs/>
          <w:cs/>
        </w:rPr>
        <w:t xml:space="preserve"> ล้านบาท ตามลำดับ</w:t>
      </w:r>
      <w:r w:rsidRPr="00EE724F">
        <w:rPr>
          <w:rFonts w:hint="cs"/>
          <w:b w:val="0"/>
          <w:bCs w:val="0"/>
          <w:i/>
          <w:iCs/>
          <w:cs/>
        </w:rPr>
        <w:t>)</w:t>
      </w:r>
      <w:r w:rsidRPr="00EE724F">
        <w:rPr>
          <w:b w:val="0"/>
          <w:bCs w:val="0"/>
          <w:i/>
          <w:iCs/>
        </w:rPr>
        <w:t xml:space="preserve"> </w:t>
      </w:r>
      <w:r w:rsidRPr="00EE724F">
        <w:rPr>
          <w:rFonts w:hint="cs"/>
          <w:b w:val="0"/>
          <w:bCs w:val="0"/>
          <w:cs/>
        </w:rPr>
        <w:t>ดังนี้</w:t>
      </w:r>
    </w:p>
    <w:tbl>
      <w:tblPr>
        <w:tblW w:w="1432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547"/>
        <w:gridCol w:w="236"/>
        <w:gridCol w:w="1293"/>
        <w:gridCol w:w="236"/>
        <w:gridCol w:w="1384"/>
        <w:gridCol w:w="236"/>
        <w:gridCol w:w="1385"/>
        <w:gridCol w:w="265"/>
        <w:gridCol w:w="1445"/>
        <w:gridCol w:w="236"/>
        <w:gridCol w:w="1474"/>
        <w:gridCol w:w="236"/>
        <w:gridCol w:w="1384"/>
        <w:gridCol w:w="236"/>
        <w:gridCol w:w="1204"/>
        <w:gridCol w:w="236"/>
        <w:gridCol w:w="1295"/>
      </w:tblGrid>
      <w:tr w:rsidR="00656A0A" w:rsidRPr="00B121B9" w14:paraId="056F3E06" w14:textId="77777777" w:rsidTr="00E01253">
        <w:tc>
          <w:tcPr>
            <w:tcW w:w="1547" w:type="dxa"/>
          </w:tcPr>
          <w:p w14:paraId="17E82AB4" w14:textId="77777777" w:rsidR="00656A0A" w:rsidRPr="00564316" w:rsidRDefault="00656A0A" w:rsidP="00DB4670">
            <w:pPr>
              <w:spacing w:line="240" w:lineRule="atLeast"/>
              <w:ind w:right="65"/>
              <w:jc w:val="both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40BAECEB" w14:textId="77777777" w:rsidR="00656A0A" w:rsidRPr="00564316" w:rsidRDefault="00656A0A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545" w:type="dxa"/>
            <w:gridSpan w:val="15"/>
          </w:tcPr>
          <w:p w14:paraId="5E1FCFAE" w14:textId="77777777" w:rsidR="00656A0A" w:rsidRPr="00564316" w:rsidRDefault="00656A0A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</w:rPr>
            </w:pPr>
            <w:r w:rsidRPr="00564316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656A0A" w:rsidRPr="00B121B9" w14:paraId="02ECE6A7" w14:textId="77777777" w:rsidTr="00E01253">
        <w:tc>
          <w:tcPr>
            <w:tcW w:w="1547" w:type="dxa"/>
          </w:tcPr>
          <w:p w14:paraId="17AB30AB" w14:textId="77777777" w:rsidR="00656A0A" w:rsidRPr="00564316" w:rsidRDefault="00656A0A" w:rsidP="00DB4670">
            <w:pPr>
              <w:spacing w:line="240" w:lineRule="atLeast"/>
              <w:ind w:right="6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36" w:type="dxa"/>
          </w:tcPr>
          <w:p w14:paraId="1D76C459" w14:textId="77777777" w:rsidR="00656A0A" w:rsidRPr="00564316" w:rsidRDefault="00656A0A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</w:rPr>
            </w:pPr>
          </w:p>
        </w:tc>
        <w:tc>
          <w:tcPr>
            <w:tcW w:w="2913" w:type="dxa"/>
            <w:gridSpan w:val="3"/>
          </w:tcPr>
          <w:p w14:paraId="705754F5" w14:textId="77777777" w:rsidR="00656A0A" w:rsidRPr="00564316" w:rsidRDefault="00656A0A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 w:rsidRPr="00564316">
              <w:rPr>
                <w:rFonts w:ascii="Angsana New" w:hAnsi="Angsana New" w:hint="cs"/>
                <w:cs/>
              </w:rPr>
              <w:t>ส่วนที่ครบกำหนดชำระภายในหนึ่ง</w:t>
            </w:r>
            <w:r w:rsidRPr="00564316">
              <w:rPr>
                <w:rFonts w:ascii="Angsana New" w:hAnsi="Angsana New" w:hint="cs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14:paraId="616337E8" w14:textId="77777777" w:rsidR="00656A0A" w:rsidRPr="00564316" w:rsidRDefault="00656A0A" w:rsidP="00DB467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3095" w:type="dxa"/>
            <w:gridSpan w:val="3"/>
          </w:tcPr>
          <w:p w14:paraId="3664B7B1" w14:textId="77777777" w:rsidR="00656A0A" w:rsidRPr="00564316" w:rsidRDefault="00656A0A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</w:rPr>
            </w:pPr>
            <w:r w:rsidRPr="00564316">
              <w:rPr>
                <w:rFonts w:ascii="Angsana New" w:hAnsi="Angsana New" w:hint="cs"/>
                <w:cs/>
              </w:rPr>
              <w:t>ส่วนที่ครบกำหนดชำระเกินกว่าหนึ่ง</w:t>
            </w:r>
            <w:r w:rsidRPr="00564316">
              <w:rPr>
                <w:rFonts w:ascii="Angsana New" w:hAnsi="Angsana New" w:hint="cs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14:paraId="50E7D72B" w14:textId="77777777" w:rsidR="00656A0A" w:rsidRPr="00564316" w:rsidRDefault="00656A0A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94" w:type="dxa"/>
            <w:gridSpan w:val="3"/>
          </w:tcPr>
          <w:p w14:paraId="69366C9A" w14:textId="77777777" w:rsidR="00656A0A" w:rsidRPr="00564316" w:rsidRDefault="00656A0A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</w:rPr>
            </w:pPr>
            <w:r w:rsidRPr="00564316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236" w:type="dxa"/>
          </w:tcPr>
          <w:p w14:paraId="67F143EF" w14:textId="77777777" w:rsidR="00656A0A" w:rsidRPr="00564316" w:rsidRDefault="00656A0A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4" w:type="dxa"/>
          </w:tcPr>
          <w:p w14:paraId="2DC8088F" w14:textId="77777777" w:rsidR="00656A0A" w:rsidRPr="00564316" w:rsidRDefault="00656A0A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</w:tcPr>
          <w:p w14:paraId="6DFD1C87" w14:textId="77777777" w:rsidR="00656A0A" w:rsidRPr="00564316" w:rsidRDefault="00656A0A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</w:rPr>
            </w:pPr>
          </w:p>
        </w:tc>
        <w:tc>
          <w:tcPr>
            <w:tcW w:w="1295" w:type="dxa"/>
          </w:tcPr>
          <w:p w14:paraId="223C6B4B" w14:textId="77777777" w:rsidR="00656A0A" w:rsidRPr="00564316" w:rsidRDefault="00656A0A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</w:rPr>
            </w:pPr>
          </w:p>
        </w:tc>
      </w:tr>
      <w:tr w:rsidR="00871905" w:rsidRPr="00B121B9" w14:paraId="2B6573A3" w14:textId="77777777" w:rsidTr="00E01253">
        <w:tc>
          <w:tcPr>
            <w:tcW w:w="1547" w:type="dxa"/>
          </w:tcPr>
          <w:p w14:paraId="5559564E" w14:textId="77777777" w:rsidR="00871905" w:rsidRPr="00564316" w:rsidRDefault="00871905" w:rsidP="00871905">
            <w:pPr>
              <w:spacing w:line="240" w:lineRule="atLeast"/>
              <w:ind w:right="65"/>
              <w:jc w:val="center"/>
              <w:rPr>
                <w:rFonts w:ascii="Angsana New" w:hAnsi="Angsana New"/>
                <w:cs/>
                <w:lang w:val="en-US"/>
              </w:rPr>
            </w:pPr>
            <w:r w:rsidRPr="00564316">
              <w:rPr>
                <w:rFonts w:ascii="Angsana New" w:hAnsi="Angsana New" w:hint="cs"/>
                <w:cs/>
                <w:lang w:val="en-US"/>
              </w:rPr>
              <w:t>วันที่ออก</w:t>
            </w:r>
          </w:p>
        </w:tc>
        <w:tc>
          <w:tcPr>
            <w:tcW w:w="236" w:type="dxa"/>
          </w:tcPr>
          <w:p w14:paraId="5F50CCAC" w14:textId="77777777" w:rsidR="00871905" w:rsidRPr="00564316" w:rsidRDefault="00871905" w:rsidP="0087190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</w:rPr>
            </w:pPr>
          </w:p>
        </w:tc>
        <w:tc>
          <w:tcPr>
            <w:tcW w:w="1293" w:type="dxa"/>
          </w:tcPr>
          <w:p w14:paraId="39C8C743" w14:textId="5E4948B7" w:rsidR="00871905" w:rsidRPr="00564316" w:rsidRDefault="00871905" w:rsidP="0087190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30 </w:t>
            </w:r>
            <w:r>
              <w:rPr>
                <w:rFonts w:ascii="Angsana New" w:hAnsi="Angsana New" w:hint="cs"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 w:hint="cs"/>
                <w:cs/>
                <w:lang w:val="en-US"/>
              </w:rPr>
              <w:t>3</w:t>
            </w:r>
          </w:p>
        </w:tc>
        <w:tc>
          <w:tcPr>
            <w:tcW w:w="236" w:type="dxa"/>
          </w:tcPr>
          <w:p w14:paraId="66913AF1" w14:textId="77777777" w:rsidR="00871905" w:rsidRPr="00564316" w:rsidRDefault="00871905" w:rsidP="0087190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4" w:type="dxa"/>
          </w:tcPr>
          <w:p w14:paraId="6C8F1514" w14:textId="77777777" w:rsidR="00871905" w:rsidRPr="00564316" w:rsidRDefault="00871905" w:rsidP="0087190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31</w:t>
            </w:r>
            <w:r>
              <w:rPr>
                <w:rFonts w:ascii="Angsana New" w:hAnsi="Angsana New" w:hint="cs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36" w:type="dxa"/>
          </w:tcPr>
          <w:p w14:paraId="48287ED3" w14:textId="77777777" w:rsidR="00871905" w:rsidRPr="00564316" w:rsidRDefault="00871905" w:rsidP="0087190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5496477B" w14:textId="07AEEDF9" w:rsidR="00871905" w:rsidRPr="00564316" w:rsidRDefault="00871905" w:rsidP="0087190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30 </w:t>
            </w:r>
            <w:r>
              <w:rPr>
                <w:rFonts w:ascii="Angsana New" w:hAnsi="Angsana New" w:hint="cs"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 w:hint="cs"/>
                <w:cs/>
                <w:lang w:val="en-US"/>
              </w:rPr>
              <w:t>3</w:t>
            </w:r>
          </w:p>
        </w:tc>
        <w:tc>
          <w:tcPr>
            <w:tcW w:w="265" w:type="dxa"/>
          </w:tcPr>
          <w:p w14:paraId="244129EE" w14:textId="77777777" w:rsidR="00871905" w:rsidRPr="00564316" w:rsidRDefault="00871905" w:rsidP="0087190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445" w:type="dxa"/>
          </w:tcPr>
          <w:p w14:paraId="72F246AE" w14:textId="77777777" w:rsidR="00871905" w:rsidRPr="00564316" w:rsidRDefault="00871905" w:rsidP="0087190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31</w:t>
            </w:r>
            <w:r>
              <w:rPr>
                <w:rFonts w:ascii="Angsana New" w:hAnsi="Angsana New" w:hint="cs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36" w:type="dxa"/>
          </w:tcPr>
          <w:p w14:paraId="538E7C64" w14:textId="77777777" w:rsidR="00871905" w:rsidRPr="00564316" w:rsidRDefault="00871905" w:rsidP="0087190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74" w:type="dxa"/>
          </w:tcPr>
          <w:p w14:paraId="1C46F9D9" w14:textId="2C50B6FE" w:rsidR="00871905" w:rsidRPr="00564316" w:rsidRDefault="00871905" w:rsidP="0087190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30 </w:t>
            </w:r>
            <w:r>
              <w:rPr>
                <w:rFonts w:ascii="Angsana New" w:hAnsi="Angsana New" w:hint="cs"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 w:hint="cs"/>
                <w:cs/>
                <w:lang w:val="en-US"/>
              </w:rPr>
              <w:t>3</w:t>
            </w:r>
          </w:p>
        </w:tc>
        <w:tc>
          <w:tcPr>
            <w:tcW w:w="236" w:type="dxa"/>
          </w:tcPr>
          <w:p w14:paraId="69EBB46C" w14:textId="77777777" w:rsidR="00871905" w:rsidRPr="00564316" w:rsidRDefault="00871905" w:rsidP="0087190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4" w:type="dxa"/>
          </w:tcPr>
          <w:p w14:paraId="12759517" w14:textId="77777777" w:rsidR="00871905" w:rsidRPr="00564316" w:rsidRDefault="00871905" w:rsidP="0087190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31</w:t>
            </w:r>
            <w:r>
              <w:rPr>
                <w:rFonts w:ascii="Angsana New" w:hAnsi="Angsana New" w:hint="cs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36" w:type="dxa"/>
          </w:tcPr>
          <w:p w14:paraId="43E53E84" w14:textId="77777777" w:rsidR="00871905" w:rsidRPr="00564316" w:rsidRDefault="00871905" w:rsidP="0087190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4" w:type="dxa"/>
          </w:tcPr>
          <w:p w14:paraId="4C9C1968" w14:textId="77777777" w:rsidR="00871905" w:rsidRPr="00564316" w:rsidRDefault="00871905" w:rsidP="0087190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</w:rPr>
            </w:pPr>
            <w:r w:rsidRPr="00564316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1B878140" w14:textId="77777777" w:rsidR="00871905" w:rsidRPr="00564316" w:rsidRDefault="00871905" w:rsidP="0087190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</w:rPr>
            </w:pPr>
          </w:p>
        </w:tc>
        <w:tc>
          <w:tcPr>
            <w:tcW w:w="1295" w:type="dxa"/>
          </w:tcPr>
          <w:p w14:paraId="38763F41" w14:textId="77777777" w:rsidR="00871905" w:rsidRPr="00564316" w:rsidRDefault="00871905" w:rsidP="0087190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</w:rPr>
            </w:pPr>
            <w:r w:rsidRPr="00564316">
              <w:rPr>
                <w:rFonts w:ascii="Angsana New" w:hAnsi="Angsana New" w:hint="cs"/>
                <w:cs/>
              </w:rPr>
              <w:t>อายุหุ้นกู้</w:t>
            </w:r>
          </w:p>
        </w:tc>
      </w:tr>
      <w:tr w:rsidR="00871905" w:rsidRPr="00B121B9" w14:paraId="4C8FE77A" w14:textId="77777777" w:rsidTr="00E01253">
        <w:trPr>
          <w:trHeight w:val="324"/>
        </w:trPr>
        <w:tc>
          <w:tcPr>
            <w:tcW w:w="1547" w:type="dxa"/>
          </w:tcPr>
          <w:p w14:paraId="6E11F194" w14:textId="77777777" w:rsidR="00871905" w:rsidRPr="00564316" w:rsidRDefault="00871905" w:rsidP="00871905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6" w:type="dxa"/>
          </w:tcPr>
          <w:p w14:paraId="416DB1E7" w14:textId="77777777" w:rsidR="00871905" w:rsidRPr="00564316" w:rsidRDefault="00871905" w:rsidP="0087190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574" w:type="dxa"/>
            <w:gridSpan w:val="11"/>
          </w:tcPr>
          <w:p w14:paraId="284EBD91" w14:textId="77777777" w:rsidR="00871905" w:rsidRPr="00564316" w:rsidRDefault="00871905" w:rsidP="0087190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cs/>
                <w:lang w:val="en-US"/>
              </w:rPr>
            </w:pPr>
            <w:r w:rsidRPr="00564316">
              <w:rPr>
                <w:rFonts w:ascii="Angsana New" w:hAnsi="Angsana New" w:hint="cs"/>
                <w:i/>
                <w:iCs/>
                <w:cs/>
              </w:rPr>
              <w:t>(พันบาท)</w:t>
            </w:r>
          </w:p>
        </w:tc>
        <w:tc>
          <w:tcPr>
            <w:tcW w:w="236" w:type="dxa"/>
          </w:tcPr>
          <w:p w14:paraId="6FCB2490" w14:textId="77777777" w:rsidR="00871905" w:rsidRPr="00564316" w:rsidRDefault="00871905" w:rsidP="0087190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cs/>
                <w:lang w:val="en-US"/>
              </w:rPr>
            </w:pPr>
          </w:p>
        </w:tc>
        <w:tc>
          <w:tcPr>
            <w:tcW w:w="1204" w:type="dxa"/>
          </w:tcPr>
          <w:p w14:paraId="5F468DB0" w14:textId="77777777" w:rsidR="00871905" w:rsidRPr="00564316" w:rsidRDefault="00871905" w:rsidP="0087190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lang w:val="en-US"/>
              </w:rPr>
            </w:pPr>
            <w:r w:rsidRPr="00564316">
              <w:rPr>
                <w:rFonts w:ascii="Angsana New" w:hAnsi="Angsana New" w:hint="cs"/>
                <w:i/>
                <w:iCs/>
                <w:cs/>
                <w:lang w:val="en-US"/>
              </w:rPr>
              <w:t>(ร้อยละต่อปี)</w:t>
            </w:r>
          </w:p>
        </w:tc>
        <w:tc>
          <w:tcPr>
            <w:tcW w:w="236" w:type="dxa"/>
          </w:tcPr>
          <w:p w14:paraId="30B69000" w14:textId="77777777" w:rsidR="00871905" w:rsidRPr="00564316" w:rsidRDefault="00871905" w:rsidP="0087190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66BF1B87" w14:textId="77777777" w:rsidR="00871905" w:rsidRPr="00564316" w:rsidRDefault="00871905" w:rsidP="00871905">
            <w:pPr>
              <w:spacing w:line="240" w:lineRule="atLeast"/>
              <w:ind w:left="-163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DB5AC4" w:rsidRPr="00B121B9" w14:paraId="6A310A83" w14:textId="77777777" w:rsidTr="00E01253">
        <w:tc>
          <w:tcPr>
            <w:tcW w:w="1547" w:type="dxa"/>
          </w:tcPr>
          <w:p w14:paraId="47B02091" w14:textId="5F1E7A74" w:rsidR="00DB5AC4" w:rsidRPr="00564316" w:rsidRDefault="00DB5AC4" w:rsidP="00DB5AC4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22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 มกราคม </w:t>
            </w:r>
            <w:r>
              <w:rPr>
                <w:rFonts w:ascii="Angsana New" w:hAnsi="Angsana New"/>
                <w:lang w:val="en-US"/>
              </w:rPr>
              <w:t>2558</w:t>
            </w:r>
          </w:p>
        </w:tc>
        <w:tc>
          <w:tcPr>
            <w:tcW w:w="236" w:type="dxa"/>
          </w:tcPr>
          <w:p w14:paraId="4ADE2E12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489A48BF" w14:textId="51294372" w:rsidR="00DB5AC4" w:rsidRPr="00564316" w:rsidRDefault="00DB5AC4" w:rsidP="00DB5AC4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61E5A9EA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42B470BE" w14:textId="77777777" w:rsidR="00DB5AC4" w:rsidRPr="00564316" w:rsidRDefault="00DB5AC4" w:rsidP="00DB5AC4">
            <w:pPr>
              <w:spacing w:line="240" w:lineRule="atLeast"/>
              <w:ind w:left="-46" w:right="9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1F55F0BB" w14:textId="77777777" w:rsidR="00DB5AC4" w:rsidRPr="00564316" w:rsidRDefault="00DB5AC4" w:rsidP="00DB5AC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85" w:type="dxa"/>
          </w:tcPr>
          <w:p w14:paraId="3F010941" w14:textId="7107A91A" w:rsidR="00DB5AC4" w:rsidRPr="00564316" w:rsidRDefault="00DB5AC4" w:rsidP="00DB5AC4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</w:tcPr>
          <w:p w14:paraId="25CCDBDB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3F1B20D9" w14:textId="77777777" w:rsidR="00DB5AC4" w:rsidRPr="00564316" w:rsidRDefault="00DB5AC4" w:rsidP="00DB5AC4">
            <w:pPr>
              <w:spacing w:line="240" w:lineRule="atLeast"/>
              <w:ind w:left="-12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0EC7F8D4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28A1A83F" w14:textId="777548B6" w:rsidR="00DB5AC4" w:rsidRPr="00564316" w:rsidRDefault="00DB5AC4" w:rsidP="00DB5AC4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5CC03A73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558F2525" w14:textId="77777777" w:rsidR="00DB5AC4" w:rsidRPr="00564316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6F90CE56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2148A78A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5</w:t>
            </w:r>
            <w:r w:rsidRPr="00564316">
              <w:rPr>
                <w:rFonts w:ascii="Angsana New" w:hAnsi="Angsana New" w:hint="cs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cs/>
                <w:lang w:val="en-US"/>
              </w:rPr>
              <w:t>20</w:t>
            </w:r>
          </w:p>
        </w:tc>
        <w:tc>
          <w:tcPr>
            <w:tcW w:w="236" w:type="dxa"/>
          </w:tcPr>
          <w:p w14:paraId="7B501AFE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4B287583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5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 ปี</w:t>
            </w:r>
          </w:p>
        </w:tc>
      </w:tr>
      <w:tr w:rsidR="00DB5AC4" w:rsidRPr="00B121B9" w14:paraId="0906DAF9" w14:textId="77777777" w:rsidTr="00E01253">
        <w:tc>
          <w:tcPr>
            <w:tcW w:w="1547" w:type="dxa"/>
          </w:tcPr>
          <w:p w14:paraId="766D4151" w14:textId="5587F25D" w:rsidR="00DB5AC4" w:rsidRPr="00564316" w:rsidRDefault="00DB5AC4" w:rsidP="00DB5AC4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 สิงหาคม </w:t>
            </w:r>
            <w:r>
              <w:rPr>
                <w:rFonts w:ascii="Angsana New" w:hAnsi="Angsana New"/>
                <w:lang w:val="en-US"/>
              </w:rPr>
              <w:t>2558</w:t>
            </w:r>
          </w:p>
        </w:tc>
        <w:tc>
          <w:tcPr>
            <w:tcW w:w="236" w:type="dxa"/>
          </w:tcPr>
          <w:p w14:paraId="586FB8AF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510CFFF1" w14:textId="4BCEA1FD" w:rsidR="00DB5AC4" w:rsidRPr="00564316" w:rsidRDefault="00DB5AC4" w:rsidP="00DB5AC4">
            <w:pPr>
              <w:spacing w:line="240" w:lineRule="atLeast"/>
              <w:ind w:left="-46" w:right="9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2,205,000</w:t>
            </w:r>
          </w:p>
        </w:tc>
        <w:tc>
          <w:tcPr>
            <w:tcW w:w="236" w:type="dxa"/>
          </w:tcPr>
          <w:p w14:paraId="7AC3AFBE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4039FB24" w14:textId="4468F1D1" w:rsidR="00DB5AC4" w:rsidRPr="00564316" w:rsidRDefault="00DB5AC4" w:rsidP="00DB5AC4">
            <w:pPr>
              <w:spacing w:line="240" w:lineRule="atLeast"/>
              <w:ind w:left="-46" w:right="9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2,205,000</w:t>
            </w:r>
          </w:p>
        </w:tc>
        <w:tc>
          <w:tcPr>
            <w:tcW w:w="236" w:type="dxa"/>
          </w:tcPr>
          <w:p w14:paraId="0B647C4F" w14:textId="77777777" w:rsidR="00DB5AC4" w:rsidRPr="00564316" w:rsidRDefault="00DB5AC4" w:rsidP="00DB5AC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29018937" w14:textId="4DEF4FF8" w:rsidR="00DB5AC4" w:rsidRPr="00564316" w:rsidRDefault="00DB5AC4" w:rsidP="00DB5AC4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</w:tcPr>
          <w:p w14:paraId="3AF9C465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1AF02020" w14:textId="77777777" w:rsidR="00DB5AC4" w:rsidRPr="00564316" w:rsidRDefault="00DB5AC4" w:rsidP="00DB5AC4">
            <w:pPr>
              <w:spacing w:line="240" w:lineRule="atLeast"/>
              <w:ind w:left="-12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090D1F67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577A7999" w14:textId="2079B90E" w:rsidR="00DB5AC4" w:rsidRPr="00564316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205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1097D1DB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2B5A67EC" w14:textId="5C05EB88" w:rsidR="00DB5AC4" w:rsidRPr="00564316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205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46518666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409DE3B3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4</w:t>
            </w:r>
            <w:r w:rsidRPr="00564316">
              <w:rPr>
                <w:rFonts w:ascii="Angsana New" w:hAnsi="Angsana New" w:hint="cs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cs/>
                <w:lang w:val="en-US"/>
              </w:rPr>
              <w:t>65</w:t>
            </w:r>
          </w:p>
        </w:tc>
        <w:tc>
          <w:tcPr>
            <w:tcW w:w="236" w:type="dxa"/>
          </w:tcPr>
          <w:p w14:paraId="04353268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07DB743C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5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 ปี</w:t>
            </w:r>
          </w:p>
        </w:tc>
      </w:tr>
      <w:tr w:rsidR="00DB5AC4" w:rsidRPr="00B121B9" w14:paraId="0A8598CC" w14:textId="77777777" w:rsidTr="00E01253">
        <w:tc>
          <w:tcPr>
            <w:tcW w:w="1547" w:type="dxa"/>
          </w:tcPr>
          <w:p w14:paraId="670B2645" w14:textId="62C4B282" w:rsidR="00DB5AC4" w:rsidRPr="00564316" w:rsidRDefault="00DB5AC4" w:rsidP="00DB5AC4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 สิงหาคม </w:t>
            </w:r>
            <w:r>
              <w:rPr>
                <w:rFonts w:ascii="Angsana New" w:hAnsi="Angsana New"/>
                <w:lang w:val="en-US"/>
              </w:rPr>
              <w:t>2558</w:t>
            </w:r>
          </w:p>
        </w:tc>
        <w:tc>
          <w:tcPr>
            <w:tcW w:w="236" w:type="dxa"/>
          </w:tcPr>
          <w:p w14:paraId="31C81E87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6547E560" w14:textId="370D52C4" w:rsidR="00DB5AC4" w:rsidRPr="00564316" w:rsidRDefault="00DB5AC4" w:rsidP="00DB5AC4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123786E5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773EABB2" w14:textId="77777777" w:rsidR="00DB5AC4" w:rsidRPr="00564316" w:rsidRDefault="00DB5AC4" w:rsidP="00DB5AC4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3A4DC7D2" w14:textId="77777777" w:rsidR="00DB5AC4" w:rsidRPr="00564316" w:rsidRDefault="00DB5AC4" w:rsidP="00DB5AC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54F79C61" w14:textId="70DBAAF1" w:rsidR="00DB5AC4" w:rsidRPr="00564316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600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</w:tcPr>
          <w:p w14:paraId="3A370DF4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6D1F25E0" w14:textId="77777777" w:rsidR="00DB5AC4" w:rsidRPr="00564316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600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5EFCF337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290B741A" w14:textId="78BD17DA" w:rsidR="00DB5AC4" w:rsidRPr="00564316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600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3771CB3C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238E82B5" w14:textId="5C98ABD2" w:rsidR="00DB5AC4" w:rsidRPr="00564316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600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2D391F4A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037222F1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4</w:t>
            </w:r>
            <w:r w:rsidRPr="00564316">
              <w:rPr>
                <w:rFonts w:ascii="Angsana New" w:hAnsi="Angsana New" w:hint="cs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cs/>
                <w:lang w:val="en-US"/>
              </w:rPr>
              <w:t>90</w:t>
            </w:r>
          </w:p>
        </w:tc>
        <w:tc>
          <w:tcPr>
            <w:tcW w:w="236" w:type="dxa"/>
          </w:tcPr>
          <w:p w14:paraId="4CB32ED9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1119169F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6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 ปี</w:t>
            </w:r>
          </w:p>
        </w:tc>
      </w:tr>
      <w:tr w:rsidR="00DB5AC4" w:rsidRPr="00B121B9" w14:paraId="2E050F7C" w14:textId="77777777" w:rsidTr="00E01253">
        <w:tc>
          <w:tcPr>
            <w:tcW w:w="1547" w:type="dxa"/>
          </w:tcPr>
          <w:p w14:paraId="42438514" w14:textId="307BABE3" w:rsidR="00DB5AC4" w:rsidRPr="00564316" w:rsidRDefault="00DB5AC4" w:rsidP="00DB5AC4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 สิงหาคม </w:t>
            </w:r>
            <w:r>
              <w:rPr>
                <w:rFonts w:ascii="Angsana New" w:hAnsi="Angsana New"/>
                <w:lang w:val="en-US"/>
              </w:rPr>
              <w:t>2558</w:t>
            </w:r>
          </w:p>
        </w:tc>
        <w:tc>
          <w:tcPr>
            <w:tcW w:w="236" w:type="dxa"/>
          </w:tcPr>
          <w:p w14:paraId="3355283C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64F542B6" w14:textId="152D07B1" w:rsidR="00DB5AC4" w:rsidRPr="00564316" w:rsidRDefault="00DB5AC4" w:rsidP="00DB5AC4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300D33CF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05895110" w14:textId="77777777" w:rsidR="00DB5AC4" w:rsidRPr="00564316" w:rsidRDefault="00DB5AC4" w:rsidP="00DB5AC4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7FF78383" w14:textId="77777777" w:rsidR="00DB5AC4" w:rsidRPr="00564316" w:rsidRDefault="00DB5AC4" w:rsidP="00DB5AC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557D3B57" w14:textId="5F7C351B" w:rsidR="00DB5AC4" w:rsidRPr="00564316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3,998,000</w:t>
            </w:r>
          </w:p>
        </w:tc>
        <w:tc>
          <w:tcPr>
            <w:tcW w:w="265" w:type="dxa"/>
          </w:tcPr>
          <w:p w14:paraId="405A5119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63E5F369" w14:textId="77777777" w:rsidR="00DB5AC4" w:rsidRPr="00564316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07B8005A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38F2442D" w14:textId="37FEFE1D" w:rsidR="00DB5AC4" w:rsidRPr="00564316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3,998,00</w:t>
            </w:r>
            <w:r w:rsidR="00877B46">
              <w:rPr>
                <w:rFonts w:ascii="Angsana New" w:hAnsi="Angsana New"/>
                <w:lang w:val="en-US"/>
              </w:rPr>
              <w:t>0</w:t>
            </w:r>
          </w:p>
        </w:tc>
        <w:tc>
          <w:tcPr>
            <w:tcW w:w="236" w:type="dxa"/>
          </w:tcPr>
          <w:p w14:paraId="412E5720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29D14C3B" w14:textId="77777777" w:rsidR="00DB5AC4" w:rsidRPr="00564316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5D663299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34AFF624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5</w:t>
            </w:r>
            <w:r w:rsidRPr="00564316">
              <w:rPr>
                <w:rFonts w:ascii="Angsana New" w:hAnsi="Angsana New" w:hint="cs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cs/>
                <w:lang w:val="en-US"/>
              </w:rPr>
              <w:t>20</w:t>
            </w:r>
          </w:p>
        </w:tc>
        <w:tc>
          <w:tcPr>
            <w:tcW w:w="236" w:type="dxa"/>
          </w:tcPr>
          <w:p w14:paraId="5D82A5C2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781DE5C8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7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 ปี</w:t>
            </w:r>
          </w:p>
        </w:tc>
      </w:tr>
      <w:tr w:rsidR="00DB5AC4" w:rsidRPr="00B121B9" w14:paraId="281C9F20" w14:textId="77777777" w:rsidTr="00E01253">
        <w:tc>
          <w:tcPr>
            <w:tcW w:w="1547" w:type="dxa"/>
          </w:tcPr>
          <w:p w14:paraId="132FDC32" w14:textId="229B0638" w:rsidR="00DB5AC4" w:rsidRPr="00564316" w:rsidRDefault="00DB5AC4" w:rsidP="00DB5AC4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 เมษายน </w:t>
            </w:r>
            <w:r>
              <w:rPr>
                <w:rFonts w:ascii="Angsana New" w:hAnsi="Angsana New"/>
                <w:lang w:val="en-US"/>
              </w:rPr>
              <w:t>2559</w:t>
            </w:r>
          </w:p>
        </w:tc>
        <w:tc>
          <w:tcPr>
            <w:tcW w:w="236" w:type="dxa"/>
          </w:tcPr>
          <w:p w14:paraId="2E1F1CF8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7AA70F69" w14:textId="45F37E9F" w:rsidR="00DB5AC4" w:rsidRPr="00564316" w:rsidRDefault="00DB5AC4" w:rsidP="00DB5AC4">
            <w:pPr>
              <w:spacing w:line="240" w:lineRule="atLeast"/>
              <w:ind w:left="-90" w:right="90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1,600,000</w:t>
            </w:r>
          </w:p>
        </w:tc>
        <w:tc>
          <w:tcPr>
            <w:tcW w:w="236" w:type="dxa"/>
          </w:tcPr>
          <w:p w14:paraId="76072D9F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0C6E1DFB" w14:textId="77777777" w:rsidR="00DB5AC4" w:rsidRPr="00564316" w:rsidRDefault="00DB5AC4" w:rsidP="00DB5AC4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7780EB57" w14:textId="77777777" w:rsidR="00DB5AC4" w:rsidRPr="00564316" w:rsidRDefault="00DB5AC4" w:rsidP="00DB5AC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27D15B8C" w14:textId="10C63943" w:rsidR="00DB5AC4" w:rsidRPr="00564316" w:rsidRDefault="00DB5AC4" w:rsidP="00DB5AC4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</w:tcPr>
          <w:p w14:paraId="25B1D5EA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3268337F" w14:textId="77777777" w:rsidR="00DB5AC4" w:rsidRPr="00564316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600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628C5F88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3E39E0CA" w14:textId="3602D00D" w:rsidR="00DB5AC4" w:rsidRPr="00564316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600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4D716CF0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136D1EF0" w14:textId="77777777" w:rsidR="00DB5AC4" w:rsidRPr="00564316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600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5C48984E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6807CE3C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4</w:t>
            </w:r>
            <w:r w:rsidRPr="00564316">
              <w:rPr>
                <w:rFonts w:ascii="Angsana New" w:hAnsi="Angsana New" w:hint="cs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cs/>
                <w:lang w:val="en-US"/>
              </w:rPr>
              <w:t>35</w:t>
            </w:r>
          </w:p>
        </w:tc>
        <w:tc>
          <w:tcPr>
            <w:tcW w:w="236" w:type="dxa"/>
          </w:tcPr>
          <w:p w14:paraId="0E7FD534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5922D39A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5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 ปี</w:t>
            </w:r>
          </w:p>
        </w:tc>
      </w:tr>
      <w:tr w:rsidR="00DB5AC4" w:rsidRPr="00B121B9" w14:paraId="4A4CF6BC" w14:textId="77777777" w:rsidTr="00E01253">
        <w:tc>
          <w:tcPr>
            <w:tcW w:w="1547" w:type="dxa"/>
          </w:tcPr>
          <w:p w14:paraId="6D1162D8" w14:textId="275558D4" w:rsidR="00DB5AC4" w:rsidRPr="00564316" w:rsidRDefault="00DB5AC4" w:rsidP="00DB5AC4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 เมษายน </w:t>
            </w:r>
            <w:r>
              <w:rPr>
                <w:rFonts w:ascii="Angsana New" w:hAnsi="Angsana New"/>
                <w:lang w:val="en-US"/>
              </w:rPr>
              <w:t>2559</w:t>
            </w:r>
          </w:p>
        </w:tc>
        <w:tc>
          <w:tcPr>
            <w:tcW w:w="236" w:type="dxa"/>
          </w:tcPr>
          <w:p w14:paraId="4F09D89A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47C76795" w14:textId="202ECCB3" w:rsidR="00DB5AC4" w:rsidRPr="00564316" w:rsidRDefault="00DB5AC4" w:rsidP="00DB5AC4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47DD9E96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1C19CA12" w14:textId="77777777" w:rsidR="00DB5AC4" w:rsidRPr="00564316" w:rsidRDefault="00DB5AC4" w:rsidP="00DB5AC4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2469C565" w14:textId="77777777" w:rsidR="00DB5AC4" w:rsidRPr="00564316" w:rsidRDefault="00DB5AC4" w:rsidP="00DB5AC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08C677A8" w14:textId="6A8CF1C7" w:rsidR="00DB5AC4" w:rsidRPr="00564316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200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</w:tcPr>
          <w:p w14:paraId="40E911D7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485E4C95" w14:textId="77777777" w:rsidR="00DB5AC4" w:rsidRPr="00564316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200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64ACC40C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52E9EAFB" w14:textId="24F45153" w:rsidR="00DB5AC4" w:rsidRPr="00564316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200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72E88B3A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5E322D6D" w14:textId="77777777" w:rsidR="00DB5AC4" w:rsidRPr="00564316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200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46058417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5CA949DC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4</w:t>
            </w:r>
            <w:r w:rsidRPr="00564316">
              <w:rPr>
                <w:rFonts w:ascii="Angsana New" w:hAnsi="Angsana New" w:hint="cs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cs/>
                <w:lang w:val="en-US"/>
              </w:rPr>
              <w:t>60</w:t>
            </w:r>
          </w:p>
        </w:tc>
        <w:tc>
          <w:tcPr>
            <w:tcW w:w="236" w:type="dxa"/>
          </w:tcPr>
          <w:p w14:paraId="65835F27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7BE63A06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6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 ปี</w:t>
            </w:r>
          </w:p>
        </w:tc>
      </w:tr>
      <w:tr w:rsidR="00DB5AC4" w:rsidRPr="00B121B9" w14:paraId="041D5D56" w14:textId="77777777" w:rsidTr="00E01253">
        <w:tc>
          <w:tcPr>
            <w:tcW w:w="1547" w:type="dxa"/>
          </w:tcPr>
          <w:p w14:paraId="05A25C33" w14:textId="29BBF2D3" w:rsidR="00DB5AC4" w:rsidRPr="00564316" w:rsidRDefault="00DB5AC4" w:rsidP="00DB5AC4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 เมษายน </w:t>
            </w:r>
            <w:r>
              <w:rPr>
                <w:rFonts w:ascii="Angsana New" w:hAnsi="Angsana New"/>
                <w:lang w:val="en-US"/>
              </w:rPr>
              <w:t>2559</w:t>
            </w:r>
          </w:p>
        </w:tc>
        <w:tc>
          <w:tcPr>
            <w:tcW w:w="236" w:type="dxa"/>
          </w:tcPr>
          <w:p w14:paraId="40B7B218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62382AF1" w14:textId="3E6FB0E4" w:rsidR="00DB5AC4" w:rsidRPr="00564316" w:rsidRDefault="00DB5AC4" w:rsidP="00DB5AC4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1FD452CB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2F78F729" w14:textId="77777777" w:rsidR="00DB5AC4" w:rsidRPr="00564316" w:rsidRDefault="00DB5AC4" w:rsidP="00DB5AC4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4EAEA953" w14:textId="77777777" w:rsidR="00DB5AC4" w:rsidRPr="00564316" w:rsidRDefault="00DB5AC4" w:rsidP="00DB5AC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1DA2AF4B" w14:textId="3C2456F4" w:rsidR="00DB5AC4" w:rsidRPr="00564316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645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</w:tcPr>
          <w:p w14:paraId="052B976F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745D1FDD" w14:textId="77777777" w:rsidR="00DB5AC4" w:rsidRPr="00564316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645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339C5760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0FD0BB8B" w14:textId="4BE0A562" w:rsidR="00DB5AC4" w:rsidRPr="00564316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645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55B789C7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7D2D7FAA" w14:textId="77777777" w:rsidR="00DB5AC4" w:rsidRPr="00564316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645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55879DEF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4EC2B95B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4</w:t>
            </w:r>
            <w:r w:rsidRPr="00564316">
              <w:rPr>
                <w:rFonts w:ascii="Angsana New" w:hAnsi="Angsana New" w:hint="cs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cs/>
                <w:lang w:val="en-US"/>
              </w:rPr>
              <w:t>80</w:t>
            </w:r>
          </w:p>
        </w:tc>
        <w:tc>
          <w:tcPr>
            <w:tcW w:w="236" w:type="dxa"/>
          </w:tcPr>
          <w:p w14:paraId="1F4DC89A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06158F0B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7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 ปี</w:t>
            </w:r>
          </w:p>
        </w:tc>
      </w:tr>
      <w:tr w:rsidR="00DB5AC4" w:rsidRPr="00B121B9" w14:paraId="4188A6AC" w14:textId="77777777" w:rsidTr="00E01253">
        <w:tc>
          <w:tcPr>
            <w:tcW w:w="1547" w:type="dxa"/>
          </w:tcPr>
          <w:p w14:paraId="75925287" w14:textId="5C3EFDD4" w:rsidR="00DB5AC4" w:rsidRPr="00564316" w:rsidRDefault="00DB5AC4" w:rsidP="00DB5AC4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 กรกฎาคม </w:t>
            </w:r>
            <w:r>
              <w:rPr>
                <w:rFonts w:ascii="Angsana New" w:hAnsi="Angsana New"/>
                <w:lang w:val="en-US"/>
              </w:rPr>
              <w:t>2560</w:t>
            </w:r>
          </w:p>
        </w:tc>
        <w:tc>
          <w:tcPr>
            <w:tcW w:w="236" w:type="dxa"/>
          </w:tcPr>
          <w:p w14:paraId="0974FE48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684BBFBC" w14:textId="6D41AC71" w:rsidR="00DB5AC4" w:rsidRPr="00564316" w:rsidRDefault="00DB5AC4" w:rsidP="00DB5AC4">
            <w:pPr>
              <w:spacing w:line="240" w:lineRule="atLeast"/>
              <w:ind w:left="-46" w:right="9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2,000,000</w:t>
            </w:r>
          </w:p>
        </w:tc>
        <w:tc>
          <w:tcPr>
            <w:tcW w:w="236" w:type="dxa"/>
          </w:tcPr>
          <w:p w14:paraId="3D077640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62503EC1" w14:textId="77777777" w:rsidR="00DB5AC4" w:rsidRPr="00564316" w:rsidRDefault="00DB5AC4" w:rsidP="00DB5AC4">
            <w:pPr>
              <w:spacing w:line="240" w:lineRule="atLeast"/>
              <w:ind w:left="-46" w:right="9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3B845339" w14:textId="77777777" w:rsidR="00DB5AC4" w:rsidRPr="00564316" w:rsidRDefault="00DB5AC4" w:rsidP="00DB5AC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5E7974C4" w14:textId="5928AB8D" w:rsidR="00DB5AC4" w:rsidRPr="00564316" w:rsidRDefault="00DB5AC4" w:rsidP="00DB5AC4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</w:tcPr>
          <w:p w14:paraId="748172D8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251FBB09" w14:textId="77777777" w:rsidR="00DB5AC4" w:rsidRPr="00564316" w:rsidRDefault="00DB5AC4" w:rsidP="00DB5AC4">
            <w:pPr>
              <w:spacing w:line="240" w:lineRule="atLeast"/>
              <w:ind w:left="-12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4D5717C5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2137AFB1" w14:textId="04357E57" w:rsidR="00DB5AC4" w:rsidRPr="00564316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705BEBF2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11778A2B" w14:textId="77777777" w:rsidR="00DB5AC4" w:rsidRPr="00564316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31FC52C9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3800C794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3</w:t>
            </w:r>
            <w:r w:rsidRPr="00564316">
              <w:rPr>
                <w:rFonts w:ascii="Angsana New" w:hAnsi="Angsana New" w:hint="cs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cs/>
                <w:lang w:val="en-US"/>
              </w:rPr>
              <w:t>50</w:t>
            </w:r>
          </w:p>
        </w:tc>
        <w:tc>
          <w:tcPr>
            <w:tcW w:w="236" w:type="dxa"/>
          </w:tcPr>
          <w:p w14:paraId="10F55B73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2FC206B9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3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 ปี</w:t>
            </w:r>
          </w:p>
        </w:tc>
      </w:tr>
      <w:tr w:rsidR="00DB5AC4" w:rsidRPr="00B121B9" w14:paraId="7D25FA4E" w14:textId="77777777" w:rsidTr="00E01253">
        <w:tc>
          <w:tcPr>
            <w:tcW w:w="1547" w:type="dxa"/>
          </w:tcPr>
          <w:p w14:paraId="326EE88E" w14:textId="4E07E4D0" w:rsidR="00DB5AC4" w:rsidRPr="00564316" w:rsidRDefault="00DB5AC4" w:rsidP="00DB5AC4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26</w:t>
            </w:r>
            <w:r w:rsidRPr="00564316">
              <w:rPr>
                <w:rFonts w:ascii="Angsana New" w:hAnsi="Angsana New"/>
                <w:lang w:val="en-US"/>
              </w:rPr>
              <w:t xml:space="preserve"> 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เมษายน </w:t>
            </w:r>
            <w:r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236" w:type="dxa"/>
          </w:tcPr>
          <w:p w14:paraId="63DC61C8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18A01977" w14:textId="61B12CFB" w:rsidR="00DB5AC4" w:rsidRPr="00564316" w:rsidRDefault="00DB5AC4" w:rsidP="00DB5AC4">
            <w:pPr>
              <w:spacing w:line="240" w:lineRule="atLeast"/>
              <w:ind w:left="-90" w:right="90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8,000,000</w:t>
            </w:r>
          </w:p>
        </w:tc>
        <w:tc>
          <w:tcPr>
            <w:tcW w:w="236" w:type="dxa"/>
          </w:tcPr>
          <w:p w14:paraId="50FD9B9C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2C477E0C" w14:textId="77777777" w:rsidR="00DB5AC4" w:rsidRPr="00564316" w:rsidRDefault="00DB5AC4" w:rsidP="00DB5AC4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4DBB6C0C" w14:textId="77777777" w:rsidR="00DB5AC4" w:rsidRPr="00564316" w:rsidRDefault="00DB5AC4" w:rsidP="00DB5AC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2A2CF276" w14:textId="2C8DF244" w:rsidR="00DB5AC4" w:rsidRPr="00564316" w:rsidRDefault="00DB5AC4" w:rsidP="00DB5AC4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</w:tcPr>
          <w:p w14:paraId="195E5423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52CE9031" w14:textId="77777777" w:rsidR="00DB5AC4" w:rsidRPr="00564316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597E7A98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64320E68" w14:textId="133C8C00" w:rsidR="00DB5AC4" w:rsidRPr="00564316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6F5F88EA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3F1470BE" w14:textId="77777777" w:rsidR="00DB5AC4" w:rsidRPr="00564316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0E360D0E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4A9F985E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3</w:t>
            </w:r>
            <w:r w:rsidRPr="00564316"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3</w:t>
            </w:r>
            <w:r>
              <w:rPr>
                <w:rFonts w:ascii="Angsana New" w:hAnsi="Angsana New"/>
                <w:cs/>
                <w:lang w:val="en-US"/>
              </w:rPr>
              <w:t>0</w:t>
            </w:r>
          </w:p>
        </w:tc>
        <w:tc>
          <w:tcPr>
            <w:tcW w:w="236" w:type="dxa"/>
          </w:tcPr>
          <w:p w14:paraId="67A53685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48298D7E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3</w:t>
            </w:r>
            <w:r w:rsidRPr="00564316">
              <w:rPr>
                <w:rFonts w:ascii="Angsana New" w:hAnsi="Angsana New"/>
                <w:cs/>
                <w:lang w:val="en-US"/>
              </w:rPr>
              <w:t xml:space="preserve"> ปี</w:t>
            </w:r>
          </w:p>
        </w:tc>
      </w:tr>
      <w:tr w:rsidR="00DB5AC4" w:rsidRPr="00B121B9" w14:paraId="5A2D9D34" w14:textId="77777777" w:rsidTr="00E01253">
        <w:tc>
          <w:tcPr>
            <w:tcW w:w="1547" w:type="dxa"/>
          </w:tcPr>
          <w:p w14:paraId="350072E1" w14:textId="3D28402B" w:rsidR="00DB5AC4" w:rsidRPr="00564316" w:rsidRDefault="00DB5AC4" w:rsidP="00DB5AC4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28</w:t>
            </w:r>
            <w:r w:rsidRPr="00564316">
              <w:rPr>
                <w:rFonts w:ascii="Angsana New" w:hAnsi="Angsana New"/>
                <w:lang w:val="en-US"/>
              </w:rPr>
              <w:t xml:space="preserve"> 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พฤศจิกายน </w:t>
            </w:r>
            <w:r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236" w:type="dxa"/>
          </w:tcPr>
          <w:p w14:paraId="6D43F4FB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631A39D1" w14:textId="690ED9E4" w:rsidR="00DB5AC4" w:rsidRPr="00564316" w:rsidRDefault="00DB5AC4" w:rsidP="00DB5AC4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0028F1DA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3DD2F364" w14:textId="77777777" w:rsidR="00DB5AC4" w:rsidRPr="00564316" w:rsidRDefault="00DB5AC4" w:rsidP="00DB5AC4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60D009D6" w14:textId="77777777" w:rsidR="00DB5AC4" w:rsidRPr="00564316" w:rsidRDefault="00DB5AC4" w:rsidP="00DB5AC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28163C0C" w14:textId="5BA1395B" w:rsidR="00DB5AC4" w:rsidRPr="00564316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</w:tcPr>
          <w:p w14:paraId="780A6203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415EFC22" w14:textId="77777777" w:rsidR="00DB5AC4" w:rsidRPr="00564316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73FB85AE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1344628B" w14:textId="14D39EEA" w:rsidR="00DB5AC4" w:rsidRPr="00564316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41852B90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2CE50E94" w14:textId="77777777" w:rsidR="00DB5AC4" w:rsidRPr="00564316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6A6D0061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72B4876A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3</w:t>
            </w:r>
            <w:r w:rsidRPr="00564316"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9</w:t>
            </w:r>
            <w:r>
              <w:rPr>
                <w:rFonts w:ascii="Angsana New" w:hAnsi="Angsana New"/>
                <w:cs/>
                <w:lang w:val="en-US"/>
              </w:rPr>
              <w:t>0</w:t>
            </w:r>
          </w:p>
        </w:tc>
        <w:tc>
          <w:tcPr>
            <w:tcW w:w="236" w:type="dxa"/>
          </w:tcPr>
          <w:p w14:paraId="12BBE938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4DEEB89F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3</w:t>
            </w:r>
            <w:r w:rsidRPr="00564316">
              <w:rPr>
                <w:rFonts w:ascii="Angsana New" w:hAnsi="Angsana New"/>
                <w:cs/>
                <w:lang w:val="en-US"/>
              </w:rPr>
              <w:t xml:space="preserve"> ปี</w:t>
            </w:r>
          </w:p>
        </w:tc>
      </w:tr>
      <w:tr w:rsidR="00DB5AC4" w:rsidRPr="00B121B9" w14:paraId="5EC9176B" w14:textId="77777777" w:rsidTr="00E01253">
        <w:tc>
          <w:tcPr>
            <w:tcW w:w="1547" w:type="dxa"/>
          </w:tcPr>
          <w:p w14:paraId="22F4ADE2" w14:textId="1C1739CD" w:rsidR="00DB5AC4" w:rsidRPr="00564316" w:rsidRDefault="00DB5AC4" w:rsidP="00DB5AC4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11</w:t>
            </w:r>
            <w:r w:rsidRPr="00564316">
              <w:rPr>
                <w:rFonts w:ascii="Angsana New" w:hAnsi="Angsana New"/>
                <w:lang w:val="en-US"/>
              </w:rPr>
              <w:t xml:space="preserve"> 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36" w:type="dxa"/>
          </w:tcPr>
          <w:p w14:paraId="1FBF7059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0E45D77C" w14:textId="79C9E1FB" w:rsidR="00DB5AC4" w:rsidRPr="00564316" w:rsidRDefault="00DB5AC4" w:rsidP="00DB5AC4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286858A9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461E101B" w14:textId="77777777" w:rsidR="00DB5AC4" w:rsidRPr="00564316" w:rsidRDefault="00DB5AC4" w:rsidP="00DB5AC4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0A5CA4F1" w14:textId="77777777" w:rsidR="00DB5AC4" w:rsidRPr="00564316" w:rsidRDefault="00DB5AC4" w:rsidP="00DB5AC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1F306FD2" w14:textId="53223A10" w:rsidR="00DB5AC4" w:rsidRPr="00564316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3,530,000</w:t>
            </w:r>
          </w:p>
        </w:tc>
        <w:tc>
          <w:tcPr>
            <w:tcW w:w="265" w:type="dxa"/>
          </w:tcPr>
          <w:p w14:paraId="203E7C98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183E9AA1" w14:textId="77777777" w:rsidR="00DB5AC4" w:rsidRPr="00564316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3,530,000</w:t>
            </w:r>
          </w:p>
        </w:tc>
        <w:tc>
          <w:tcPr>
            <w:tcW w:w="236" w:type="dxa"/>
          </w:tcPr>
          <w:p w14:paraId="34BEC9F0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1655BF8D" w14:textId="1584325B" w:rsidR="00DB5AC4" w:rsidRPr="00564316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3,530,000</w:t>
            </w:r>
          </w:p>
        </w:tc>
        <w:tc>
          <w:tcPr>
            <w:tcW w:w="236" w:type="dxa"/>
          </w:tcPr>
          <w:p w14:paraId="72A24303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55F1AC2C" w14:textId="77777777" w:rsidR="00DB5AC4" w:rsidRPr="00564316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3,530,000</w:t>
            </w:r>
          </w:p>
        </w:tc>
        <w:tc>
          <w:tcPr>
            <w:tcW w:w="236" w:type="dxa"/>
          </w:tcPr>
          <w:p w14:paraId="3366E4FC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0D6B5897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Pr="00564316">
              <w:rPr>
                <w:rFonts w:ascii="Angsana New" w:hAnsi="Angsana New"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10</w:t>
            </w:r>
          </w:p>
        </w:tc>
        <w:tc>
          <w:tcPr>
            <w:tcW w:w="236" w:type="dxa"/>
          </w:tcPr>
          <w:p w14:paraId="6A323F71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24B8C0CC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3</w:t>
            </w:r>
            <w:r w:rsidRPr="00564316">
              <w:rPr>
                <w:rFonts w:ascii="Angsana New" w:hAnsi="Angsana New"/>
                <w:cs/>
                <w:lang w:val="en-US"/>
              </w:rPr>
              <w:t xml:space="preserve"> ปี</w:t>
            </w:r>
          </w:p>
        </w:tc>
      </w:tr>
      <w:tr w:rsidR="00DB5AC4" w:rsidRPr="00B121B9" w14:paraId="11C69004" w14:textId="77777777" w:rsidTr="00E01253">
        <w:tc>
          <w:tcPr>
            <w:tcW w:w="1547" w:type="dxa"/>
          </w:tcPr>
          <w:p w14:paraId="63943E62" w14:textId="77777777" w:rsidR="00DB5AC4" w:rsidRPr="00564316" w:rsidRDefault="00DB5AC4" w:rsidP="00DB5AC4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Pr="00564316">
              <w:rPr>
                <w:rFonts w:ascii="Angsana New" w:hAnsi="Angsana New"/>
                <w:lang w:val="en-US"/>
              </w:rPr>
              <w:t xml:space="preserve"> 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36" w:type="dxa"/>
          </w:tcPr>
          <w:p w14:paraId="492A1FA0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700C17C9" w14:textId="50EF5870" w:rsidR="00DB5AC4" w:rsidRPr="00564316" w:rsidRDefault="00DB5AC4" w:rsidP="00DB5AC4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1AF971FB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6E967CAD" w14:textId="77777777" w:rsidR="00DB5AC4" w:rsidRPr="00564316" w:rsidRDefault="00DB5AC4" w:rsidP="00DB5AC4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1E39F887" w14:textId="77777777" w:rsidR="00DB5AC4" w:rsidRPr="00564316" w:rsidRDefault="00DB5AC4" w:rsidP="00DB5AC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31001A4D" w14:textId="631A6821" w:rsidR="00DB5AC4" w:rsidRPr="00564316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100,000</w:t>
            </w:r>
          </w:p>
        </w:tc>
        <w:tc>
          <w:tcPr>
            <w:tcW w:w="265" w:type="dxa"/>
          </w:tcPr>
          <w:p w14:paraId="6BFDCBD8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02820F70" w14:textId="77777777" w:rsidR="00DB5AC4" w:rsidRPr="00564316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100,000</w:t>
            </w:r>
          </w:p>
        </w:tc>
        <w:tc>
          <w:tcPr>
            <w:tcW w:w="236" w:type="dxa"/>
          </w:tcPr>
          <w:p w14:paraId="5296F9CD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04FA1D92" w14:textId="0B8C7B25" w:rsidR="00DB5AC4" w:rsidRPr="00564316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100,000</w:t>
            </w:r>
          </w:p>
        </w:tc>
        <w:tc>
          <w:tcPr>
            <w:tcW w:w="236" w:type="dxa"/>
          </w:tcPr>
          <w:p w14:paraId="0A4D2A55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4D5DAC82" w14:textId="77777777" w:rsidR="00DB5AC4" w:rsidRPr="00564316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100,000</w:t>
            </w:r>
          </w:p>
        </w:tc>
        <w:tc>
          <w:tcPr>
            <w:tcW w:w="236" w:type="dxa"/>
          </w:tcPr>
          <w:p w14:paraId="1DAFE8D2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008381DB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564316">
              <w:rPr>
                <w:rFonts w:ascii="Angsana New" w:hAnsi="Angsana New"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80</w:t>
            </w:r>
          </w:p>
        </w:tc>
        <w:tc>
          <w:tcPr>
            <w:tcW w:w="236" w:type="dxa"/>
          </w:tcPr>
          <w:p w14:paraId="50195F90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7873E935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 ปี</w:t>
            </w:r>
            <w:r w:rsidRPr="00564316">
              <w:rPr>
                <w:rFonts w:ascii="Angsana New" w:hAnsi="Angsana New"/>
                <w:lang w:val="en-US"/>
              </w:rPr>
              <w:t xml:space="preserve"> </w:t>
            </w:r>
            <w:r>
              <w:rPr>
                <w:rFonts w:ascii="Angsana New" w:hAnsi="Angsana New"/>
                <w:lang w:val="en-US"/>
              </w:rPr>
              <w:t>10</w:t>
            </w:r>
            <w:r w:rsidRPr="00564316">
              <w:rPr>
                <w:rFonts w:ascii="Angsana New" w:hAnsi="Angsana New"/>
                <w:lang w:val="en-US"/>
              </w:rPr>
              <w:t xml:space="preserve"> 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เดือน </w:t>
            </w:r>
            <w:r>
              <w:rPr>
                <w:rFonts w:ascii="Angsana New" w:hAnsi="Angsana New"/>
                <w:lang w:val="en-US"/>
              </w:rPr>
              <w:t>30</w:t>
            </w:r>
            <w:r w:rsidRPr="00564316">
              <w:rPr>
                <w:rFonts w:ascii="Angsana New" w:hAnsi="Angsana New"/>
                <w:lang w:val="en-US"/>
              </w:rPr>
              <w:t xml:space="preserve"> </w:t>
            </w:r>
            <w:r w:rsidRPr="00564316">
              <w:rPr>
                <w:rFonts w:ascii="Angsana New" w:hAnsi="Angsana New" w:hint="cs"/>
                <w:cs/>
                <w:lang w:val="en-US"/>
              </w:rPr>
              <w:t>วัน</w:t>
            </w:r>
          </w:p>
        </w:tc>
      </w:tr>
      <w:tr w:rsidR="00DB5AC4" w:rsidRPr="00B121B9" w14:paraId="2A1DBCB7" w14:textId="77777777" w:rsidTr="00E01253">
        <w:tc>
          <w:tcPr>
            <w:tcW w:w="1547" w:type="dxa"/>
          </w:tcPr>
          <w:p w14:paraId="098FA360" w14:textId="77777777" w:rsidR="00DB5AC4" w:rsidRPr="00564316" w:rsidRDefault="00DB5AC4" w:rsidP="00DB5AC4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11</w:t>
            </w:r>
            <w:r w:rsidRPr="00564316">
              <w:rPr>
                <w:rFonts w:ascii="Angsana New" w:hAnsi="Angsana New"/>
                <w:lang w:val="en-US"/>
              </w:rPr>
              <w:t xml:space="preserve"> 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กรกฎาคม </w:t>
            </w:r>
            <w:r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36" w:type="dxa"/>
          </w:tcPr>
          <w:p w14:paraId="667B5D02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25AC0C57" w14:textId="09209D14" w:rsidR="00DB5AC4" w:rsidRPr="00564316" w:rsidRDefault="00DB5AC4" w:rsidP="00DB5AC4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54622DB0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557F88BC" w14:textId="77777777" w:rsidR="00DB5AC4" w:rsidRPr="00564316" w:rsidRDefault="00DB5AC4" w:rsidP="00DB5AC4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18AD7F4C" w14:textId="77777777" w:rsidR="00DB5AC4" w:rsidRPr="00564316" w:rsidRDefault="00DB5AC4" w:rsidP="00DB5AC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  <w:shd w:val="clear" w:color="auto" w:fill="auto"/>
          </w:tcPr>
          <w:p w14:paraId="52F948C5" w14:textId="07199E8C" w:rsidR="00DB5AC4" w:rsidRPr="00B52712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B52712">
              <w:rPr>
                <w:rFonts w:ascii="Angsana New" w:hAnsi="Angsana New"/>
                <w:lang w:val="en-US"/>
              </w:rPr>
              <w:t>2,820,000</w:t>
            </w:r>
          </w:p>
        </w:tc>
        <w:tc>
          <w:tcPr>
            <w:tcW w:w="265" w:type="dxa"/>
            <w:shd w:val="clear" w:color="auto" w:fill="auto"/>
          </w:tcPr>
          <w:p w14:paraId="40699651" w14:textId="77777777" w:rsidR="00DB5AC4" w:rsidRPr="00B52712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2DB878B8" w14:textId="77777777" w:rsidR="00DB5AC4" w:rsidRPr="00B52712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B52712">
              <w:rPr>
                <w:rFonts w:ascii="Angsana New" w:hAnsi="Angsana New"/>
                <w:lang w:val="en-US"/>
              </w:rPr>
              <w:t>2,820,000</w:t>
            </w:r>
          </w:p>
        </w:tc>
        <w:tc>
          <w:tcPr>
            <w:tcW w:w="236" w:type="dxa"/>
            <w:shd w:val="clear" w:color="auto" w:fill="auto"/>
          </w:tcPr>
          <w:p w14:paraId="18FBF5C6" w14:textId="77777777" w:rsidR="00DB5AC4" w:rsidRPr="00B52712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151078FC" w14:textId="275CE2C1" w:rsidR="00DB5AC4" w:rsidRPr="00B52712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B52712">
              <w:rPr>
                <w:rFonts w:ascii="Angsana New" w:hAnsi="Angsana New"/>
                <w:lang w:val="en-US"/>
              </w:rPr>
              <w:t>2,820,000</w:t>
            </w:r>
          </w:p>
        </w:tc>
        <w:tc>
          <w:tcPr>
            <w:tcW w:w="236" w:type="dxa"/>
            <w:shd w:val="clear" w:color="auto" w:fill="auto"/>
          </w:tcPr>
          <w:p w14:paraId="33FE1D09" w14:textId="77777777" w:rsidR="00DB5AC4" w:rsidRPr="00B52712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36ACB2AB" w14:textId="77777777" w:rsidR="00DB5AC4" w:rsidRPr="00B52712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B52712">
              <w:rPr>
                <w:rFonts w:ascii="Angsana New" w:hAnsi="Angsana New"/>
                <w:lang w:val="en-US"/>
              </w:rPr>
              <w:t>2,820,000</w:t>
            </w:r>
          </w:p>
        </w:tc>
        <w:tc>
          <w:tcPr>
            <w:tcW w:w="236" w:type="dxa"/>
          </w:tcPr>
          <w:p w14:paraId="1A4F2024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6890CCA2" w14:textId="77777777" w:rsidR="00DB5AC4" w:rsidRPr="00C80F30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C80F30">
              <w:rPr>
                <w:rFonts w:ascii="Angsana New" w:hAnsi="Angsana New"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90</w:t>
            </w:r>
          </w:p>
        </w:tc>
        <w:tc>
          <w:tcPr>
            <w:tcW w:w="236" w:type="dxa"/>
          </w:tcPr>
          <w:p w14:paraId="16074E9A" w14:textId="77777777" w:rsidR="00DB5AC4" w:rsidRPr="00C80F30" w:rsidRDefault="00DB5AC4" w:rsidP="00DB5AC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315F2511" w14:textId="77777777" w:rsidR="00DB5AC4" w:rsidRPr="00C80F30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C80F30">
              <w:rPr>
                <w:rFonts w:ascii="Angsana New" w:hAnsi="Angsana New" w:hint="cs"/>
                <w:cs/>
                <w:lang w:val="en-US"/>
              </w:rPr>
              <w:t xml:space="preserve"> ปี </w:t>
            </w:r>
            <w:r>
              <w:rPr>
                <w:rFonts w:ascii="Angsana New" w:hAnsi="Angsana New"/>
                <w:lang w:val="en-US"/>
              </w:rPr>
              <w:t>6</w:t>
            </w:r>
            <w:r w:rsidRPr="00C80F30">
              <w:rPr>
                <w:rFonts w:ascii="Angsana New" w:hAnsi="Angsana New"/>
                <w:lang w:val="en-US"/>
              </w:rPr>
              <w:t xml:space="preserve"> </w:t>
            </w:r>
            <w:r w:rsidRPr="00C80F30">
              <w:rPr>
                <w:rFonts w:ascii="Angsana New" w:hAnsi="Angsana New" w:hint="cs"/>
                <w:cs/>
                <w:lang w:val="en-US"/>
              </w:rPr>
              <w:t>เดือน</w:t>
            </w:r>
          </w:p>
        </w:tc>
      </w:tr>
      <w:tr w:rsidR="00DB5AC4" w:rsidRPr="00B121B9" w14:paraId="1C754B30" w14:textId="77777777" w:rsidTr="00E01253">
        <w:tc>
          <w:tcPr>
            <w:tcW w:w="1547" w:type="dxa"/>
          </w:tcPr>
          <w:p w14:paraId="51DD9385" w14:textId="77777777" w:rsidR="00DB5AC4" w:rsidRPr="00564316" w:rsidRDefault="00DB5AC4" w:rsidP="00DB5AC4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11</w:t>
            </w:r>
            <w:r w:rsidRPr="00564316">
              <w:rPr>
                <w:rFonts w:ascii="Angsana New" w:hAnsi="Angsana New"/>
                <w:lang w:val="en-US"/>
              </w:rPr>
              <w:t xml:space="preserve"> 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กรกฎาคม </w:t>
            </w:r>
            <w:r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36" w:type="dxa"/>
          </w:tcPr>
          <w:p w14:paraId="3C712364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5B679782" w14:textId="4336BA51" w:rsidR="00DB5AC4" w:rsidRPr="00564316" w:rsidRDefault="00DB5AC4" w:rsidP="00DB5AC4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302C2A72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2965378C" w14:textId="77777777" w:rsidR="00DB5AC4" w:rsidRPr="00564316" w:rsidRDefault="00DB5AC4" w:rsidP="00DB5AC4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2B10D16C" w14:textId="77777777" w:rsidR="00DB5AC4" w:rsidRPr="00564316" w:rsidRDefault="00DB5AC4" w:rsidP="00DB5AC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3F3EF4BA" w14:textId="7CE40B31" w:rsidR="00DB5AC4" w:rsidRPr="00564316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3,000,000</w:t>
            </w:r>
          </w:p>
        </w:tc>
        <w:tc>
          <w:tcPr>
            <w:tcW w:w="265" w:type="dxa"/>
          </w:tcPr>
          <w:p w14:paraId="6D3F4AE6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302956C3" w14:textId="77777777" w:rsidR="00DB5AC4" w:rsidRPr="00564316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3,000,000</w:t>
            </w:r>
          </w:p>
        </w:tc>
        <w:tc>
          <w:tcPr>
            <w:tcW w:w="236" w:type="dxa"/>
          </w:tcPr>
          <w:p w14:paraId="3CF23E66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34509470" w14:textId="3173D550" w:rsidR="00DB5AC4" w:rsidRPr="00564316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3,000,000</w:t>
            </w:r>
          </w:p>
        </w:tc>
        <w:tc>
          <w:tcPr>
            <w:tcW w:w="236" w:type="dxa"/>
          </w:tcPr>
          <w:p w14:paraId="125B6E2C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589E4D86" w14:textId="77777777" w:rsidR="00DB5AC4" w:rsidRPr="00564316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3,000,000</w:t>
            </w:r>
          </w:p>
        </w:tc>
        <w:tc>
          <w:tcPr>
            <w:tcW w:w="236" w:type="dxa"/>
          </w:tcPr>
          <w:p w14:paraId="4C10E8B8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3FBCA8EB" w14:textId="77777777" w:rsidR="00DB5AC4" w:rsidRPr="00C80F30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Pr="00C80F30">
              <w:rPr>
                <w:rFonts w:ascii="Angsana New" w:hAnsi="Angsana New"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90</w:t>
            </w:r>
          </w:p>
        </w:tc>
        <w:tc>
          <w:tcPr>
            <w:tcW w:w="236" w:type="dxa"/>
          </w:tcPr>
          <w:p w14:paraId="43A9238D" w14:textId="77777777" w:rsidR="00DB5AC4" w:rsidRPr="00C80F30" w:rsidRDefault="00DB5AC4" w:rsidP="00DB5AC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4AC5AC71" w14:textId="77777777" w:rsidR="00DB5AC4" w:rsidRPr="00C80F30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</w:t>
            </w:r>
            <w:r w:rsidRPr="00C80F30">
              <w:rPr>
                <w:rFonts w:ascii="Angsana New" w:hAnsi="Angsana New" w:hint="cs"/>
                <w:cs/>
                <w:lang w:val="en-US"/>
              </w:rPr>
              <w:t xml:space="preserve"> ปี </w:t>
            </w:r>
            <w:r>
              <w:rPr>
                <w:rFonts w:ascii="Angsana New" w:hAnsi="Angsana New"/>
                <w:lang w:val="en-US"/>
              </w:rPr>
              <w:t>6</w:t>
            </w:r>
            <w:r w:rsidRPr="00C80F30">
              <w:rPr>
                <w:rFonts w:ascii="Angsana New" w:hAnsi="Angsana New"/>
                <w:lang w:val="en-US"/>
              </w:rPr>
              <w:t xml:space="preserve"> </w:t>
            </w:r>
            <w:r w:rsidRPr="00C80F30">
              <w:rPr>
                <w:rFonts w:ascii="Angsana New" w:hAnsi="Angsana New" w:hint="cs"/>
                <w:cs/>
                <w:lang w:val="en-US"/>
              </w:rPr>
              <w:t>เดือน</w:t>
            </w:r>
          </w:p>
        </w:tc>
      </w:tr>
      <w:tr w:rsidR="00DB5AC4" w:rsidRPr="00B121B9" w14:paraId="2C3E0D73" w14:textId="77777777" w:rsidTr="00E01253">
        <w:tc>
          <w:tcPr>
            <w:tcW w:w="1547" w:type="dxa"/>
          </w:tcPr>
          <w:p w14:paraId="5AD225A3" w14:textId="77777777" w:rsidR="00DB5AC4" w:rsidRPr="00564316" w:rsidRDefault="00DB5AC4" w:rsidP="00DB5AC4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</w:t>
            </w:r>
            <w:r w:rsidRPr="00564316">
              <w:rPr>
                <w:rFonts w:ascii="Angsana New" w:hAnsi="Angsana New"/>
                <w:lang w:val="en-US"/>
              </w:rPr>
              <w:t xml:space="preserve"> 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สิงหาคม </w:t>
            </w:r>
            <w:r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36" w:type="dxa"/>
          </w:tcPr>
          <w:p w14:paraId="4AFAB6B4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0F400517" w14:textId="25969C28" w:rsidR="00DB5AC4" w:rsidRPr="00564316" w:rsidRDefault="00DB5AC4" w:rsidP="00DB5AC4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260FF3D6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4D0A2039" w14:textId="77777777" w:rsidR="00DB5AC4" w:rsidRPr="00564316" w:rsidRDefault="00DB5AC4" w:rsidP="00DB5AC4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18830F7D" w14:textId="77777777" w:rsidR="00DB5AC4" w:rsidRPr="00564316" w:rsidRDefault="00DB5AC4" w:rsidP="00DB5AC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76F5EDA6" w14:textId="538E48B1" w:rsidR="00DB5AC4" w:rsidRPr="00564316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4,000,000</w:t>
            </w:r>
          </w:p>
        </w:tc>
        <w:tc>
          <w:tcPr>
            <w:tcW w:w="265" w:type="dxa"/>
          </w:tcPr>
          <w:p w14:paraId="53AADED5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5D337003" w14:textId="77777777" w:rsidR="00DB5AC4" w:rsidRPr="00564316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4,000,000</w:t>
            </w:r>
          </w:p>
        </w:tc>
        <w:tc>
          <w:tcPr>
            <w:tcW w:w="236" w:type="dxa"/>
          </w:tcPr>
          <w:p w14:paraId="195D0CBE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21BE8CD9" w14:textId="43CB37AD" w:rsidR="00DB5AC4" w:rsidRPr="00564316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4,000,000</w:t>
            </w:r>
          </w:p>
        </w:tc>
        <w:tc>
          <w:tcPr>
            <w:tcW w:w="236" w:type="dxa"/>
          </w:tcPr>
          <w:p w14:paraId="262E20AC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52A83708" w14:textId="77777777" w:rsidR="00DB5AC4" w:rsidRPr="00564316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4,000,000</w:t>
            </w:r>
          </w:p>
        </w:tc>
        <w:tc>
          <w:tcPr>
            <w:tcW w:w="236" w:type="dxa"/>
          </w:tcPr>
          <w:p w14:paraId="1A5411DD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263E0A9A" w14:textId="77777777" w:rsidR="00DB5AC4" w:rsidRPr="00C80F30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3</w:t>
            </w:r>
            <w:r w:rsidRPr="00C80F30">
              <w:rPr>
                <w:rFonts w:ascii="Angsana New" w:hAnsi="Angsana New"/>
                <w:lang w:val="en-US"/>
              </w:rPr>
              <w:t>.</w:t>
            </w:r>
            <w:r>
              <w:rPr>
                <w:rFonts w:ascii="Angsana New" w:hAnsi="Angsana New" w:hint="cs"/>
                <w:cs/>
                <w:lang w:val="en-US"/>
              </w:rPr>
              <w:t>5</w:t>
            </w:r>
            <w:r>
              <w:rPr>
                <w:rFonts w:ascii="Angsana New" w:hAnsi="Angsana New"/>
                <w:lang w:val="en-US"/>
              </w:rPr>
              <w:t>0</w:t>
            </w:r>
          </w:p>
        </w:tc>
        <w:tc>
          <w:tcPr>
            <w:tcW w:w="236" w:type="dxa"/>
          </w:tcPr>
          <w:p w14:paraId="35297C14" w14:textId="77777777" w:rsidR="00DB5AC4" w:rsidRPr="00C80F30" w:rsidRDefault="00DB5AC4" w:rsidP="00DB5AC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1389E5B5" w14:textId="77777777" w:rsidR="00DB5AC4" w:rsidRPr="00C80F30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3</w:t>
            </w:r>
            <w:r w:rsidRPr="00C80F30">
              <w:rPr>
                <w:rFonts w:ascii="Angsana New" w:hAnsi="Angsana New" w:hint="cs"/>
                <w:cs/>
                <w:lang w:val="en-US"/>
              </w:rPr>
              <w:t xml:space="preserve"> ปี </w:t>
            </w:r>
            <w:r>
              <w:rPr>
                <w:rFonts w:ascii="Angsana New" w:hAnsi="Angsana New" w:hint="cs"/>
                <w:cs/>
                <w:lang w:val="en-US"/>
              </w:rPr>
              <w:t>3</w:t>
            </w:r>
            <w:r w:rsidRPr="00C80F30">
              <w:rPr>
                <w:rFonts w:ascii="Angsana New" w:hAnsi="Angsana New"/>
                <w:lang w:val="en-US"/>
              </w:rPr>
              <w:t xml:space="preserve"> </w:t>
            </w:r>
            <w:r w:rsidRPr="00C80F30">
              <w:rPr>
                <w:rFonts w:ascii="Angsana New" w:hAnsi="Angsana New" w:hint="cs"/>
                <w:cs/>
                <w:lang w:val="en-US"/>
              </w:rPr>
              <w:t>เดือน</w:t>
            </w:r>
          </w:p>
        </w:tc>
      </w:tr>
      <w:tr w:rsidR="00DB5AC4" w:rsidRPr="00B121B9" w14:paraId="7389644E" w14:textId="77777777" w:rsidTr="00E01253">
        <w:tc>
          <w:tcPr>
            <w:tcW w:w="1547" w:type="dxa"/>
          </w:tcPr>
          <w:p w14:paraId="6396AD32" w14:textId="2E5D0ACE" w:rsidR="00DB5AC4" w:rsidRDefault="00DB5AC4" w:rsidP="00DB5AC4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16 </w:t>
            </w:r>
            <w:r>
              <w:rPr>
                <w:rFonts w:ascii="Angsana New" w:hAnsi="Angsana New" w:hint="cs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236" w:type="dxa"/>
          </w:tcPr>
          <w:p w14:paraId="267F4EC0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7CFCF1B0" w14:textId="1DF15F22" w:rsidR="00DB5AC4" w:rsidRPr="00564316" w:rsidRDefault="00DB5AC4" w:rsidP="00DB5AC4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0ED0FA41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021D5946" w14:textId="77777777" w:rsidR="00DB5AC4" w:rsidRPr="00564316" w:rsidRDefault="00DB5AC4" w:rsidP="00DB5AC4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3AF674BF" w14:textId="77777777" w:rsidR="00DB5AC4" w:rsidRPr="00564316" w:rsidRDefault="00DB5AC4" w:rsidP="00DB5AC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1BE9A493" w14:textId="39F04C19" w:rsidR="00DB5AC4" w:rsidRPr="00564316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4,</w:t>
            </w:r>
            <w:r w:rsidR="00877B46">
              <w:rPr>
                <w:rFonts w:ascii="Angsana New" w:hAnsi="Angsana New"/>
                <w:lang w:val="en-US"/>
              </w:rPr>
              <w:t>4</w:t>
            </w:r>
            <w:r>
              <w:rPr>
                <w:rFonts w:ascii="Angsana New" w:hAnsi="Angsana New"/>
                <w:lang w:val="en-US"/>
              </w:rPr>
              <w:t>00,000</w:t>
            </w:r>
          </w:p>
        </w:tc>
        <w:tc>
          <w:tcPr>
            <w:tcW w:w="265" w:type="dxa"/>
          </w:tcPr>
          <w:p w14:paraId="6D5B5612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6401D2FE" w14:textId="77777777" w:rsidR="00DB5AC4" w:rsidRDefault="00DB5AC4" w:rsidP="00DB5AC4">
            <w:pPr>
              <w:spacing w:line="240" w:lineRule="atLeast"/>
              <w:ind w:left="-12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35084E30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AAC6134" w14:textId="7F86E8C8" w:rsidR="00DB5AC4" w:rsidRPr="00564316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4,400,000</w:t>
            </w:r>
          </w:p>
        </w:tc>
        <w:tc>
          <w:tcPr>
            <w:tcW w:w="236" w:type="dxa"/>
          </w:tcPr>
          <w:p w14:paraId="6219D298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3B0EEBB" w14:textId="77777777" w:rsidR="00DB5AC4" w:rsidRDefault="00DB5AC4" w:rsidP="00DB5AC4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05C349CA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2FF2734C" w14:textId="77777777" w:rsidR="00DB5AC4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3.50</w:t>
            </w:r>
          </w:p>
        </w:tc>
        <w:tc>
          <w:tcPr>
            <w:tcW w:w="236" w:type="dxa"/>
          </w:tcPr>
          <w:p w14:paraId="033DE4D5" w14:textId="77777777" w:rsidR="00DB5AC4" w:rsidRPr="00C80F30" w:rsidRDefault="00DB5AC4" w:rsidP="00DB5AC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78807806" w14:textId="77777777" w:rsidR="00DB5AC4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 </w:t>
            </w:r>
            <w:r>
              <w:rPr>
                <w:rFonts w:ascii="Angsana New" w:hAnsi="Angsana New" w:hint="cs"/>
                <w:cs/>
                <w:lang w:val="en-US"/>
              </w:rPr>
              <w:t>ปี</w:t>
            </w:r>
          </w:p>
        </w:tc>
      </w:tr>
      <w:tr w:rsidR="00DB5AC4" w:rsidRPr="00B121B9" w14:paraId="078B13C1" w14:textId="77777777" w:rsidTr="00E01253">
        <w:tc>
          <w:tcPr>
            <w:tcW w:w="1547" w:type="dxa"/>
          </w:tcPr>
          <w:p w14:paraId="78DA0B47" w14:textId="77777777" w:rsidR="00DB5AC4" w:rsidRPr="00564316" w:rsidRDefault="00DB5AC4" w:rsidP="00DB5AC4">
            <w:pPr>
              <w:spacing w:line="240" w:lineRule="atLeast"/>
              <w:ind w:left="86" w:right="-108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564316">
              <w:rPr>
                <w:rFonts w:ascii="Angsana New" w:hAnsi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14:paraId="5FEFA83D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08161956" w14:textId="6E446D1D" w:rsidR="00DB5AC4" w:rsidRPr="00F8300A" w:rsidRDefault="00DB5AC4" w:rsidP="00DB5AC4">
            <w:pPr>
              <w:spacing w:line="240" w:lineRule="atLeast"/>
              <w:ind w:left="-46" w:right="9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13,805,000</w:t>
            </w:r>
          </w:p>
        </w:tc>
        <w:tc>
          <w:tcPr>
            <w:tcW w:w="236" w:type="dxa"/>
          </w:tcPr>
          <w:p w14:paraId="52D69E4E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E83FAAB" w14:textId="77777777" w:rsidR="00DB5AC4" w:rsidRPr="00F8300A" w:rsidRDefault="00DB5AC4" w:rsidP="00DB5AC4">
            <w:pPr>
              <w:spacing w:line="240" w:lineRule="atLeast"/>
              <w:ind w:left="-46" w:right="9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7</w:t>
            </w:r>
            <w:r w:rsidRPr="00F8300A">
              <w:rPr>
                <w:rFonts w:ascii="Angsana New" w:hAnsi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205</w:t>
            </w:r>
            <w:r w:rsidRPr="00F8300A">
              <w:rPr>
                <w:rFonts w:ascii="Angsana New" w:hAnsi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000</w:t>
            </w:r>
          </w:p>
        </w:tc>
        <w:tc>
          <w:tcPr>
            <w:tcW w:w="236" w:type="dxa"/>
          </w:tcPr>
          <w:p w14:paraId="78342DE9" w14:textId="77777777" w:rsidR="00DB5AC4" w:rsidRPr="00564316" w:rsidRDefault="00DB5AC4" w:rsidP="00DB5AC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D241E7" w14:textId="5B1D1780" w:rsidR="00DB5AC4" w:rsidRPr="00564316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33,293,000</w:t>
            </w:r>
          </w:p>
        </w:tc>
        <w:tc>
          <w:tcPr>
            <w:tcW w:w="265" w:type="dxa"/>
            <w:shd w:val="clear" w:color="auto" w:fill="auto"/>
          </w:tcPr>
          <w:p w14:paraId="1136F0F2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C625F8" w14:textId="77777777" w:rsidR="00DB5AC4" w:rsidRPr="00564316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38,495</w:t>
            </w:r>
            <w:r w:rsidRPr="00564316">
              <w:rPr>
                <w:rFonts w:ascii="Angsana New" w:hAnsi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63AB5B75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E07278" w14:textId="0AEB03C7" w:rsidR="00DB5AC4" w:rsidRPr="00564316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47,098,000</w:t>
            </w:r>
          </w:p>
        </w:tc>
        <w:tc>
          <w:tcPr>
            <w:tcW w:w="236" w:type="dxa"/>
          </w:tcPr>
          <w:p w14:paraId="20942CB4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6F83B753" w14:textId="77777777" w:rsidR="00DB5AC4" w:rsidRPr="00564316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45,700</w:t>
            </w:r>
            <w:r w:rsidRPr="00564316">
              <w:rPr>
                <w:rFonts w:ascii="Angsana New" w:hAnsi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000</w:t>
            </w:r>
          </w:p>
        </w:tc>
        <w:tc>
          <w:tcPr>
            <w:tcW w:w="236" w:type="dxa"/>
          </w:tcPr>
          <w:p w14:paraId="2B1CE55D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204" w:type="dxa"/>
          </w:tcPr>
          <w:p w14:paraId="0E97DE28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236" w:type="dxa"/>
          </w:tcPr>
          <w:p w14:paraId="73324EF0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95" w:type="dxa"/>
          </w:tcPr>
          <w:p w14:paraId="6C0B460B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</w:tr>
      <w:tr w:rsidR="00DB5AC4" w:rsidRPr="00B121B9" w14:paraId="19DD1474" w14:textId="77777777" w:rsidTr="00E01253">
        <w:tc>
          <w:tcPr>
            <w:tcW w:w="1547" w:type="dxa"/>
          </w:tcPr>
          <w:p w14:paraId="7D817B0C" w14:textId="77777777" w:rsidR="00DB5AC4" w:rsidRPr="00564316" w:rsidRDefault="00DB5AC4" w:rsidP="00DB5AC4">
            <w:pPr>
              <w:spacing w:line="240" w:lineRule="atLeast"/>
              <w:ind w:left="86" w:right="-108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236" w:type="dxa"/>
          </w:tcPr>
          <w:p w14:paraId="6B5A7471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08320146" w14:textId="77777777" w:rsidR="00DB5AC4" w:rsidRPr="00F8300A" w:rsidRDefault="00DB5AC4" w:rsidP="00DB5AC4">
            <w:pPr>
              <w:spacing w:line="240" w:lineRule="atLeast"/>
              <w:ind w:left="-46" w:right="92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01679567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7DDB4204" w14:textId="77777777" w:rsidR="00DB5AC4" w:rsidRDefault="00DB5AC4" w:rsidP="00DB5AC4">
            <w:pPr>
              <w:spacing w:line="240" w:lineRule="atLeast"/>
              <w:ind w:left="-46" w:right="92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5F809D19" w14:textId="77777777" w:rsidR="00DB5AC4" w:rsidRPr="00564316" w:rsidRDefault="00DB5AC4" w:rsidP="00DB5AC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</w:tcPr>
          <w:p w14:paraId="6417A105" w14:textId="77777777" w:rsidR="00DB5AC4" w:rsidRPr="00564316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14:paraId="79892DF4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14:paraId="1EB4F47C" w14:textId="77777777" w:rsidR="00DB5AC4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F1402DB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</w:tcPr>
          <w:p w14:paraId="5DBE3BD0" w14:textId="77777777" w:rsidR="00DB5AC4" w:rsidRPr="00564316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66097380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13A0E6A5" w14:textId="77777777" w:rsidR="00DB5AC4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1EBD060F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204" w:type="dxa"/>
          </w:tcPr>
          <w:p w14:paraId="549E372D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236" w:type="dxa"/>
          </w:tcPr>
          <w:p w14:paraId="54B7AF5C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95" w:type="dxa"/>
          </w:tcPr>
          <w:p w14:paraId="25CF397C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</w:tr>
      <w:tr w:rsidR="00DB5AC4" w:rsidRPr="00B121B9" w14:paraId="42CCA816" w14:textId="77777777" w:rsidTr="00E01253">
        <w:tc>
          <w:tcPr>
            <w:tcW w:w="1547" w:type="dxa"/>
          </w:tcPr>
          <w:p w14:paraId="516667C7" w14:textId="77777777" w:rsidR="00DB5AC4" w:rsidRPr="00564316" w:rsidRDefault="00DB5AC4" w:rsidP="00DB5AC4">
            <w:pPr>
              <w:spacing w:line="240" w:lineRule="atLeast"/>
              <w:ind w:left="86" w:right="-108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236" w:type="dxa"/>
          </w:tcPr>
          <w:p w14:paraId="60A81BA0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2C38BD44" w14:textId="77777777" w:rsidR="00DB5AC4" w:rsidRPr="00F8300A" w:rsidRDefault="00DB5AC4" w:rsidP="00DB5AC4">
            <w:pPr>
              <w:spacing w:line="240" w:lineRule="atLeast"/>
              <w:ind w:left="-46" w:right="92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17C1A203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84" w:type="dxa"/>
          </w:tcPr>
          <w:p w14:paraId="7A710B6D" w14:textId="77777777" w:rsidR="00DB5AC4" w:rsidRDefault="00DB5AC4" w:rsidP="00DB5AC4">
            <w:pPr>
              <w:spacing w:line="240" w:lineRule="atLeast"/>
              <w:ind w:left="-46" w:right="92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5DD05998" w14:textId="77777777" w:rsidR="00DB5AC4" w:rsidRPr="00564316" w:rsidRDefault="00DB5AC4" w:rsidP="00DB5AC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85" w:type="dxa"/>
          </w:tcPr>
          <w:p w14:paraId="1D0A05F2" w14:textId="77777777" w:rsidR="00DB5AC4" w:rsidRPr="00564316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65" w:type="dxa"/>
          </w:tcPr>
          <w:p w14:paraId="2492D3B5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445" w:type="dxa"/>
          </w:tcPr>
          <w:p w14:paraId="2FD08279" w14:textId="77777777" w:rsidR="00DB5AC4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6D2A2CE1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474" w:type="dxa"/>
          </w:tcPr>
          <w:p w14:paraId="0608942D" w14:textId="77777777" w:rsidR="00DB5AC4" w:rsidRPr="00564316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12292D23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84" w:type="dxa"/>
          </w:tcPr>
          <w:p w14:paraId="50B54053" w14:textId="77777777" w:rsidR="00DB5AC4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54719B39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204" w:type="dxa"/>
          </w:tcPr>
          <w:p w14:paraId="255CC934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236" w:type="dxa"/>
          </w:tcPr>
          <w:p w14:paraId="739F8E27" w14:textId="77777777" w:rsidR="00DB5AC4" w:rsidRPr="00564316" w:rsidRDefault="00DB5AC4" w:rsidP="00DB5AC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95" w:type="dxa"/>
          </w:tcPr>
          <w:p w14:paraId="4B1D6C32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</w:tr>
      <w:tr w:rsidR="00DB5AC4" w:rsidRPr="00B121B9" w14:paraId="01E70169" w14:textId="77777777" w:rsidTr="00E01253">
        <w:tc>
          <w:tcPr>
            <w:tcW w:w="1547" w:type="dxa"/>
          </w:tcPr>
          <w:p w14:paraId="40591960" w14:textId="77777777" w:rsidR="00DB5AC4" w:rsidRPr="00B121B9" w:rsidRDefault="00DB5AC4" w:rsidP="00DB5AC4">
            <w:pPr>
              <w:spacing w:line="240" w:lineRule="atLeast"/>
              <w:ind w:right="6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352F595C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545" w:type="dxa"/>
            <w:gridSpan w:val="15"/>
          </w:tcPr>
          <w:p w14:paraId="7483DDF5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121B9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DB5AC4" w:rsidRPr="00B121B9" w14:paraId="66D76A01" w14:textId="77777777" w:rsidTr="00E01253">
        <w:tc>
          <w:tcPr>
            <w:tcW w:w="1547" w:type="dxa"/>
          </w:tcPr>
          <w:p w14:paraId="162DC0EF" w14:textId="77777777" w:rsidR="00DB5AC4" w:rsidRPr="00B121B9" w:rsidRDefault="00DB5AC4" w:rsidP="00DB5AC4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236" w:type="dxa"/>
          </w:tcPr>
          <w:p w14:paraId="744F559C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913" w:type="dxa"/>
            <w:gridSpan w:val="3"/>
          </w:tcPr>
          <w:p w14:paraId="229428C6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</w:rPr>
              <w:t>ส่วนที่ครบกำหนดชำระภายในหนึ่ง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14:paraId="28ED0B5F" w14:textId="77777777" w:rsidR="00DB5AC4" w:rsidRPr="00B121B9" w:rsidRDefault="00DB5AC4" w:rsidP="00DB5AC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095" w:type="dxa"/>
            <w:gridSpan w:val="3"/>
          </w:tcPr>
          <w:p w14:paraId="28DA1461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</w:rPr>
              <w:t>ส่วนที่ครบกำหนดชำระเกินกว่าหนึ่ง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14:paraId="514C910C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094" w:type="dxa"/>
            <w:gridSpan w:val="3"/>
          </w:tcPr>
          <w:p w14:paraId="016561F7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</w:rPr>
              <w:t>รวม</w:t>
            </w:r>
          </w:p>
        </w:tc>
        <w:tc>
          <w:tcPr>
            <w:tcW w:w="236" w:type="dxa"/>
          </w:tcPr>
          <w:p w14:paraId="296BE3B9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04" w:type="dxa"/>
          </w:tcPr>
          <w:p w14:paraId="2B0C0361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36" w:type="dxa"/>
          </w:tcPr>
          <w:p w14:paraId="06EA770C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95" w:type="dxa"/>
          </w:tcPr>
          <w:p w14:paraId="6BE5B82C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DB5AC4" w:rsidRPr="00B121B9" w14:paraId="5F309C20" w14:textId="77777777" w:rsidTr="00E01253">
        <w:tc>
          <w:tcPr>
            <w:tcW w:w="1547" w:type="dxa"/>
          </w:tcPr>
          <w:p w14:paraId="710A8DE3" w14:textId="77777777" w:rsidR="00DB5AC4" w:rsidRPr="00B121B9" w:rsidRDefault="00DB5AC4" w:rsidP="00DB5AC4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วันที่ออก</w:t>
            </w:r>
          </w:p>
        </w:tc>
        <w:tc>
          <w:tcPr>
            <w:tcW w:w="236" w:type="dxa"/>
          </w:tcPr>
          <w:p w14:paraId="3CF24263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93" w:type="dxa"/>
          </w:tcPr>
          <w:p w14:paraId="34E9B2CC" w14:textId="10A7BD0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30 </w:t>
            </w:r>
            <w:r>
              <w:rPr>
                <w:rFonts w:ascii="Angsana New" w:hAnsi="Angsana New" w:hint="cs"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 w:hint="cs"/>
                <w:cs/>
                <w:lang w:val="en-US"/>
              </w:rPr>
              <w:t>3</w:t>
            </w:r>
          </w:p>
        </w:tc>
        <w:tc>
          <w:tcPr>
            <w:tcW w:w="236" w:type="dxa"/>
          </w:tcPr>
          <w:p w14:paraId="047D05FE" w14:textId="77777777" w:rsidR="00DB5AC4" w:rsidRPr="00564316" w:rsidRDefault="00DB5AC4" w:rsidP="00DB5AC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4" w:type="dxa"/>
          </w:tcPr>
          <w:p w14:paraId="4B5B987F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31</w:t>
            </w:r>
            <w:r>
              <w:rPr>
                <w:rFonts w:ascii="Angsana New" w:hAnsi="Angsana New" w:hint="cs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36" w:type="dxa"/>
          </w:tcPr>
          <w:p w14:paraId="13F614F5" w14:textId="77777777" w:rsidR="00DB5AC4" w:rsidRPr="00564316" w:rsidRDefault="00DB5AC4" w:rsidP="00DB5AC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628EC628" w14:textId="28A3F1F6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30 </w:t>
            </w:r>
            <w:r>
              <w:rPr>
                <w:rFonts w:ascii="Angsana New" w:hAnsi="Angsana New" w:hint="cs"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 w:hint="cs"/>
                <w:cs/>
                <w:lang w:val="en-US"/>
              </w:rPr>
              <w:t>3</w:t>
            </w:r>
          </w:p>
        </w:tc>
        <w:tc>
          <w:tcPr>
            <w:tcW w:w="265" w:type="dxa"/>
          </w:tcPr>
          <w:p w14:paraId="1A54CD7E" w14:textId="77777777" w:rsidR="00DB5AC4" w:rsidRPr="00564316" w:rsidRDefault="00DB5AC4" w:rsidP="00DB5AC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445" w:type="dxa"/>
          </w:tcPr>
          <w:p w14:paraId="425C0FE6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31</w:t>
            </w:r>
            <w:r>
              <w:rPr>
                <w:rFonts w:ascii="Angsana New" w:hAnsi="Angsana New" w:hint="cs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36" w:type="dxa"/>
          </w:tcPr>
          <w:p w14:paraId="60DABC13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74" w:type="dxa"/>
          </w:tcPr>
          <w:p w14:paraId="426E16B8" w14:textId="573D9DAC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30 </w:t>
            </w:r>
            <w:r>
              <w:rPr>
                <w:rFonts w:ascii="Angsana New" w:hAnsi="Angsana New" w:hint="cs"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 w:hint="cs"/>
                <w:cs/>
                <w:lang w:val="en-US"/>
              </w:rPr>
              <w:t>3</w:t>
            </w:r>
          </w:p>
        </w:tc>
        <w:tc>
          <w:tcPr>
            <w:tcW w:w="236" w:type="dxa"/>
          </w:tcPr>
          <w:p w14:paraId="146A6750" w14:textId="77777777" w:rsidR="00DB5AC4" w:rsidRPr="00564316" w:rsidRDefault="00DB5AC4" w:rsidP="00DB5AC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4" w:type="dxa"/>
          </w:tcPr>
          <w:p w14:paraId="510A3311" w14:textId="77777777" w:rsidR="00DB5AC4" w:rsidRPr="00564316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31</w:t>
            </w:r>
            <w:r>
              <w:rPr>
                <w:rFonts w:ascii="Angsana New" w:hAnsi="Angsana New" w:hint="cs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36" w:type="dxa"/>
          </w:tcPr>
          <w:p w14:paraId="0F55E633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04" w:type="dxa"/>
          </w:tcPr>
          <w:p w14:paraId="6D6CEFE4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073BF4F8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95" w:type="dxa"/>
          </w:tcPr>
          <w:p w14:paraId="22317A61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</w:rPr>
              <w:t>อายุหุ้นกู้</w:t>
            </w:r>
          </w:p>
        </w:tc>
      </w:tr>
      <w:tr w:rsidR="00DB5AC4" w:rsidRPr="00B121B9" w14:paraId="13929B67" w14:textId="77777777" w:rsidTr="00E01253">
        <w:tc>
          <w:tcPr>
            <w:tcW w:w="1547" w:type="dxa"/>
          </w:tcPr>
          <w:p w14:paraId="66E25D00" w14:textId="77777777" w:rsidR="00DB5AC4" w:rsidRPr="00B121B9" w:rsidRDefault="00DB5AC4" w:rsidP="00DB5AC4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36" w:type="dxa"/>
          </w:tcPr>
          <w:p w14:paraId="1516BFFD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574" w:type="dxa"/>
            <w:gridSpan w:val="11"/>
          </w:tcPr>
          <w:p w14:paraId="24D01179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23"/>
                <w:szCs w:val="23"/>
                <w:cs/>
                <w:lang w:val="en-US"/>
              </w:rPr>
            </w:pPr>
            <w:r w:rsidRPr="00B121B9">
              <w:rPr>
                <w:rFonts w:ascii="Angsana New" w:hAnsi="Angsana New" w:hint="cs"/>
                <w:i/>
                <w:iCs/>
                <w:sz w:val="23"/>
                <w:szCs w:val="23"/>
                <w:cs/>
              </w:rPr>
              <w:t>(พันบาท)</w:t>
            </w:r>
          </w:p>
        </w:tc>
        <w:tc>
          <w:tcPr>
            <w:tcW w:w="236" w:type="dxa"/>
          </w:tcPr>
          <w:p w14:paraId="5D3B0A26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3D0140AD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 w:hint="cs"/>
                <w:i/>
                <w:iCs/>
                <w:sz w:val="23"/>
                <w:szCs w:val="23"/>
                <w:cs/>
                <w:lang w:val="en-US"/>
              </w:rPr>
              <w:t>(ร้อยละต่อปี)</w:t>
            </w:r>
          </w:p>
        </w:tc>
        <w:tc>
          <w:tcPr>
            <w:tcW w:w="236" w:type="dxa"/>
          </w:tcPr>
          <w:p w14:paraId="741B03C3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4B6C44A7" w14:textId="77777777" w:rsidR="00DB5AC4" w:rsidRPr="00B121B9" w:rsidRDefault="00DB5AC4" w:rsidP="00DB5AC4">
            <w:pPr>
              <w:spacing w:line="240" w:lineRule="atLeast"/>
              <w:ind w:left="-163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</w:tr>
      <w:tr w:rsidR="00DB5AC4" w:rsidRPr="00B121B9" w14:paraId="60C87E72" w14:textId="77777777" w:rsidTr="00E01253">
        <w:tc>
          <w:tcPr>
            <w:tcW w:w="1547" w:type="dxa"/>
          </w:tcPr>
          <w:p w14:paraId="7A6084FF" w14:textId="2783C648" w:rsidR="00DB5AC4" w:rsidRPr="00B121B9" w:rsidRDefault="00DB5AC4" w:rsidP="00DB5AC4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22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มกราคม 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2558</w:t>
            </w:r>
          </w:p>
        </w:tc>
        <w:tc>
          <w:tcPr>
            <w:tcW w:w="236" w:type="dxa"/>
          </w:tcPr>
          <w:p w14:paraId="63DB2EE2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</w:tcPr>
          <w:p w14:paraId="6AA284DE" w14:textId="253AA5AE" w:rsidR="00DB5AC4" w:rsidRPr="0011762A" w:rsidRDefault="00DB5AC4" w:rsidP="00DB5AC4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77D020A5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06815EA5" w14:textId="77777777" w:rsidR="00DB5AC4" w:rsidRPr="0011762A" w:rsidRDefault="00DB5AC4" w:rsidP="00DB5AC4">
            <w:pPr>
              <w:spacing w:line="240" w:lineRule="atLeast"/>
              <w:ind w:left="-46" w:right="90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11762A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11762A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2C18876E" w14:textId="77777777" w:rsidR="00DB5AC4" w:rsidRPr="00B121B9" w:rsidRDefault="00DB5AC4" w:rsidP="00DB5AC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85" w:type="dxa"/>
          </w:tcPr>
          <w:p w14:paraId="4410563C" w14:textId="21C80F70" w:rsidR="00DB5AC4" w:rsidRPr="00E42F94" w:rsidRDefault="00DB5AC4" w:rsidP="00DB5AC4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 w:rsidRPr="00E42F9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</w:tcPr>
          <w:p w14:paraId="41C91C61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</w:tcPr>
          <w:p w14:paraId="5B52943F" w14:textId="77777777" w:rsidR="00DB5AC4" w:rsidRPr="00E42F94" w:rsidRDefault="00DB5AC4" w:rsidP="00DB5AC4">
            <w:pPr>
              <w:spacing w:line="240" w:lineRule="atLeast"/>
              <w:ind w:left="-120" w:right="-90"/>
              <w:jc w:val="center"/>
              <w:rPr>
                <w:rFonts w:ascii="Angsana New" w:hAnsi="Angsana New"/>
                <w:lang w:val="en-US"/>
              </w:rPr>
            </w:pPr>
            <w:r w:rsidRPr="00E42F9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0A0E1B05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</w:tcPr>
          <w:p w14:paraId="5A2F3208" w14:textId="5EB1ABA2" w:rsidR="00DB5AC4" w:rsidRPr="00E42F94" w:rsidRDefault="00DB5AC4" w:rsidP="00DB5AC4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5F9F44FB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7C26367C" w14:textId="77777777" w:rsidR="00DB5AC4" w:rsidRPr="00E42F94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61052310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1D1F0BEF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5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20</w:t>
            </w:r>
          </w:p>
        </w:tc>
        <w:tc>
          <w:tcPr>
            <w:tcW w:w="236" w:type="dxa"/>
          </w:tcPr>
          <w:p w14:paraId="4B19919C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2EF3F9F2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5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ปี</w:t>
            </w:r>
          </w:p>
        </w:tc>
      </w:tr>
      <w:tr w:rsidR="00DB5AC4" w:rsidRPr="00B121B9" w14:paraId="49EAAC0C" w14:textId="77777777" w:rsidTr="00E01253">
        <w:tc>
          <w:tcPr>
            <w:tcW w:w="1547" w:type="dxa"/>
          </w:tcPr>
          <w:p w14:paraId="06A7CAD6" w14:textId="668EF82B" w:rsidR="00DB5AC4" w:rsidRPr="00B121B9" w:rsidRDefault="00DB5AC4" w:rsidP="00DB5AC4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5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สิงหาคม 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2558</w:t>
            </w:r>
          </w:p>
        </w:tc>
        <w:tc>
          <w:tcPr>
            <w:tcW w:w="236" w:type="dxa"/>
          </w:tcPr>
          <w:p w14:paraId="6E1D2B09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</w:tcPr>
          <w:p w14:paraId="7008FA6B" w14:textId="7805F98A" w:rsidR="00DB5AC4" w:rsidRPr="0011762A" w:rsidRDefault="00DB5AC4" w:rsidP="00DB5AC4">
            <w:pPr>
              <w:spacing w:line="240" w:lineRule="atLeast"/>
              <w:ind w:left="-46" w:right="90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2,205,000</w:t>
            </w:r>
          </w:p>
        </w:tc>
        <w:tc>
          <w:tcPr>
            <w:tcW w:w="236" w:type="dxa"/>
          </w:tcPr>
          <w:p w14:paraId="237BC858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5EC199FB" w14:textId="77777777" w:rsidR="00DB5AC4" w:rsidRPr="0011762A" w:rsidRDefault="00DB5AC4" w:rsidP="00DB5AC4">
            <w:pPr>
              <w:spacing w:line="240" w:lineRule="atLeast"/>
              <w:ind w:left="-46" w:right="90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Pr="0011762A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205</w:t>
            </w:r>
            <w:r w:rsidRPr="0011762A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443D0CFF" w14:textId="77777777" w:rsidR="00DB5AC4" w:rsidRPr="00B121B9" w:rsidRDefault="00DB5AC4" w:rsidP="00DB5AC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</w:tcPr>
          <w:p w14:paraId="7528722B" w14:textId="13050678" w:rsidR="00DB5AC4" w:rsidRPr="00E42F94" w:rsidRDefault="00DB5AC4" w:rsidP="00DB5AC4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 w:rsidRPr="00E42F9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</w:tcPr>
          <w:p w14:paraId="2BB0CC2A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</w:tcPr>
          <w:p w14:paraId="38953A81" w14:textId="77777777" w:rsidR="00DB5AC4" w:rsidRPr="00E42F94" w:rsidRDefault="00DB5AC4" w:rsidP="00DB5AC4">
            <w:pPr>
              <w:spacing w:line="240" w:lineRule="atLeast"/>
              <w:ind w:left="-120" w:right="-90"/>
              <w:jc w:val="center"/>
              <w:rPr>
                <w:rFonts w:ascii="Angsana New" w:hAnsi="Angsana New"/>
                <w:lang w:val="en-US"/>
              </w:rPr>
            </w:pPr>
            <w:r w:rsidRPr="00E42F9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4FF23922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</w:tcPr>
          <w:p w14:paraId="1A86B821" w14:textId="499217AA" w:rsidR="00DB5AC4" w:rsidRPr="00E42F94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205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3D52773F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1FB57AA3" w14:textId="77777777" w:rsidR="00DB5AC4" w:rsidRPr="00E42F94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205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102E9563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6625A618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4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65</w:t>
            </w:r>
          </w:p>
        </w:tc>
        <w:tc>
          <w:tcPr>
            <w:tcW w:w="236" w:type="dxa"/>
          </w:tcPr>
          <w:p w14:paraId="4D61CA39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3B97CEF0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5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ปี</w:t>
            </w:r>
          </w:p>
        </w:tc>
      </w:tr>
      <w:tr w:rsidR="00DB5AC4" w:rsidRPr="00B121B9" w14:paraId="18BD0BA8" w14:textId="77777777" w:rsidTr="00E01253">
        <w:tc>
          <w:tcPr>
            <w:tcW w:w="1547" w:type="dxa"/>
          </w:tcPr>
          <w:p w14:paraId="4AD7208D" w14:textId="28953015" w:rsidR="00DB5AC4" w:rsidRPr="00B121B9" w:rsidRDefault="00DB5AC4" w:rsidP="00DB5AC4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5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สิงหาคม 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2558</w:t>
            </w:r>
          </w:p>
        </w:tc>
        <w:tc>
          <w:tcPr>
            <w:tcW w:w="236" w:type="dxa"/>
          </w:tcPr>
          <w:p w14:paraId="3A08930C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</w:tcPr>
          <w:p w14:paraId="75FDF452" w14:textId="18431A6C" w:rsidR="00DB5AC4" w:rsidRPr="0011762A" w:rsidRDefault="00DB5AC4" w:rsidP="00DB5AC4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2A92DA23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5EC73D5D" w14:textId="77777777" w:rsidR="00DB5AC4" w:rsidRPr="0011762A" w:rsidRDefault="00DB5AC4" w:rsidP="00DB5AC4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1C8A1206" w14:textId="77777777" w:rsidR="00DB5AC4" w:rsidRPr="00B121B9" w:rsidRDefault="00DB5AC4" w:rsidP="00DB5AC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</w:tcPr>
          <w:p w14:paraId="77E21F9B" w14:textId="42D5E7B6" w:rsidR="00DB5AC4" w:rsidRPr="00E42F94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</w:tcPr>
          <w:p w14:paraId="38E37CB0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</w:tcPr>
          <w:p w14:paraId="0A333DB0" w14:textId="77777777" w:rsidR="00DB5AC4" w:rsidRPr="00E42F94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6AD242EE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</w:tcPr>
          <w:p w14:paraId="1F5E94EE" w14:textId="04A2A070" w:rsidR="00DB5AC4" w:rsidRPr="00E42F94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0A843AAB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0DCB5B2F" w14:textId="77777777" w:rsidR="00DB5AC4" w:rsidRPr="00E42F94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4D75E23B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3E74C833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4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90</w:t>
            </w:r>
          </w:p>
        </w:tc>
        <w:tc>
          <w:tcPr>
            <w:tcW w:w="236" w:type="dxa"/>
          </w:tcPr>
          <w:p w14:paraId="21313368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778DDF51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6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ปี</w:t>
            </w:r>
          </w:p>
        </w:tc>
      </w:tr>
      <w:tr w:rsidR="00DB5AC4" w:rsidRPr="00B121B9" w14:paraId="7F5B375B" w14:textId="77777777" w:rsidTr="00E01253">
        <w:tc>
          <w:tcPr>
            <w:tcW w:w="1547" w:type="dxa"/>
          </w:tcPr>
          <w:p w14:paraId="2774EECB" w14:textId="5B831DF0" w:rsidR="00DB5AC4" w:rsidRPr="00B121B9" w:rsidRDefault="00DB5AC4" w:rsidP="00DB5AC4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5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สิงหาคม 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2558</w:t>
            </w:r>
          </w:p>
        </w:tc>
        <w:tc>
          <w:tcPr>
            <w:tcW w:w="236" w:type="dxa"/>
          </w:tcPr>
          <w:p w14:paraId="4BF9B584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</w:tcPr>
          <w:p w14:paraId="45B565A4" w14:textId="61595B4D" w:rsidR="00DB5AC4" w:rsidRPr="0011762A" w:rsidRDefault="00DB5AC4" w:rsidP="00DB5AC4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5B091281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0617B51C" w14:textId="77777777" w:rsidR="00DB5AC4" w:rsidRPr="0011762A" w:rsidRDefault="00DB5AC4" w:rsidP="00DB5AC4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568BA945" w14:textId="77777777" w:rsidR="00DB5AC4" w:rsidRPr="00B121B9" w:rsidRDefault="00DB5AC4" w:rsidP="00DB5AC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</w:tcPr>
          <w:p w14:paraId="46E99B73" w14:textId="2326FAD9" w:rsidR="00DB5AC4" w:rsidRPr="00E42F94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</w:tcPr>
          <w:p w14:paraId="0AFD6D63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</w:tcPr>
          <w:p w14:paraId="375A23F1" w14:textId="77777777" w:rsidR="00DB5AC4" w:rsidRPr="00E42F94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18219824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</w:tcPr>
          <w:p w14:paraId="5BD64A69" w14:textId="6DF1ADB2" w:rsidR="00DB5AC4" w:rsidRPr="00E42F94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46F173DD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37F6B755" w14:textId="77777777" w:rsidR="00DB5AC4" w:rsidRPr="00E42F94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0EE40DC0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5DF0385E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5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20</w:t>
            </w:r>
          </w:p>
        </w:tc>
        <w:tc>
          <w:tcPr>
            <w:tcW w:w="236" w:type="dxa"/>
          </w:tcPr>
          <w:p w14:paraId="63AF6223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5A54B972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7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ปี</w:t>
            </w:r>
          </w:p>
        </w:tc>
      </w:tr>
      <w:tr w:rsidR="00DB5AC4" w:rsidRPr="00B121B9" w14:paraId="17FFE337" w14:textId="77777777" w:rsidTr="00E01253">
        <w:tc>
          <w:tcPr>
            <w:tcW w:w="1547" w:type="dxa"/>
          </w:tcPr>
          <w:p w14:paraId="6967A24E" w14:textId="507273DF" w:rsidR="00DB5AC4" w:rsidRPr="00B121B9" w:rsidRDefault="00DB5AC4" w:rsidP="00DB5AC4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1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เมษายน 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2559</w:t>
            </w:r>
          </w:p>
        </w:tc>
        <w:tc>
          <w:tcPr>
            <w:tcW w:w="236" w:type="dxa"/>
          </w:tcPr>
          <w:p w14:paraId="47CA7B1A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</w:tcPr>
          <w:p w14:paraId="3DE17C72" w14:textId="63E79918" w:rsidR="00DB5AC4" w:rsidRPr="0011762A" w:rsidRDefault="00DB5AC4" w:rsidP="00DB5AC4">
            <w:pPr>
              <w:spacing w:line="240" w:lineRule="atLeast"/>
              <w:ind w:left="-46" w:right="90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0E6FFFC1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79B33686" w14:textId="77777777" w:rsidR="00DB5AC4" w:rsidRPr="0011762A" w:rsidRDefault="00DB5AC4" w:rsidP="00DB5AC4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6B3FA159" w14:textId="77777777" w:rsidR="00DB5AC4" w:rsidRPr="00B121B9" w:rsidRDefault="00DB5AC4" w:rsidP="00DB5AC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</w:tcPr>
          <w:p w14:paraId="031DB81D" w14:textId="485C3B0C" w:rsidR="00DB5AC4" w:rsidRPr="00E42F94" w:rsidRDefault="00DB5AC4" w:rsidP="00DB5AC4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</w:tcPr>
          <w:p w14:paraId="262CEFDA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</w:tcPr>
          <w:p w14:paraId="24FA4455" w14:textId="77777777" w:rsidR="00DB5AC4" w:rsidRPr="00E42F94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301C3BF5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</w:tcPr>
          <w:p w14:paraId="4634FFFE" w14:textId="6BA16AAA" w:rsidR="00DB5AC4" w:rsidRPr="00E42F94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7A4D92E1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0D08B941" w14:textId="77777777" w:rsidR="00DB5AC4" w:rsidRPr="00E42F94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22B79B4D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78CDA4A6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4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35</w:t>
            </w:r>
          </w:p>
        </w:tc>
        <w:tc>
          <w:tcPr>
            <w:tcW w:w="236" w:type="dxa"/>
          </w:tcPr>
          <w:p w14:paraId="04325FAE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1B8D54EE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5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ปี</w:t>
            </w:r>
          </w:p>
        </w:tc>
      </w:tr>
      <w:tr w:rsidR="00DB5AC4" w:rsidRPr="00B121B9" w14:paraId="1B5B4839" w14:textId="77777777" w:rsidTr="00E01253">
        <w:tc>
          <w:tcPr>
            <w:tcW w:w="1547" w:type="dxa"/>
          </w:tcPr>
          <w:p w14:paraId="4EBC63A9" w14:textId="214BD813" w:rsidR="00DB5AC4" w:rsidRPr="00B121B9" w:rsidRDefault="00DB5AC4" w:rsidP="00DB5AC4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1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เมษายน 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2559</w:t>
            </w:r>
          </w:p>
        </w:tc>
        <w:tc>
          <w:tcPr>
            <w:tcW w:w="236" w:type="dxa"/>
          </w:tcPr>
          <w:p w14:paraId="2C482A74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</w:tcPr>
          <w:p w14:paraId="679178BC" w14:textId="436CA6FA" w:rsidR="00DB5AC4" w:rsidRPr="0011762A" w:rsidRDefault="00DB5AC4" w:rsidP="00DB5AC4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52D1A0E8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4F16D19A" w14:textId="77777777" w:rsidR="00DB5AC4" w:rsidRPr="0011762A" w:rsidRDefault="00DB5AC4" w:rsidP="00DB5AC4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3973DB4F" w14:textId="77777777" w:rsidR="00DB5AC4" w:rsidRPr="00B121B9" w:rsidRDefault="00DB5AC4" w:rsidP="00DB5AC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</w:tcPr>
          <w:p w14:paraId="2CB141CA" w14:textId="31569EF1" w:rsidR="00DB5AC4" w:rsidRPr="00E42F94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200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</w:tcPr>
          <w:p w14:paraId="27359EED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</w:tcPr>
          <w:p w14:paraId="4F1EBAF2" w14:textId="77777777" w:rsidR="00DB5AC4" w:rsidRPr="00E42F94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200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68F6AF60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</w:tcPr>
          <w:p w14:paraId="5AB2F16E" w14:textId="2A85F644" w:rsidR="00DB5AC4" w:rsidRPr="00E42F94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200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1DE4F6F5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73E2E15A" w14:textId="77777777" w:rsidR="00DB5AC4" w:rsidRPr="00E42F94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200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61EC3D6B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3EFD184C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4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60</w:t>
            </w:r>
          </w:p>
        </w:tc>
        <w:tc>
          <w:tcPr>
            <w:tcW w:w="236" w:type="dxa"/>
          </w:tcPr>
          <w:p w14:paraId="0E9A0111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45279A67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6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ปี</w:t>
            </w:r>
          </w:p>
        </w:tc>
      </w:tr>
      <w:tr w:rsidR="00DB5AC4" w:rsidRPr="00B121B9" w14:paraId="420D1E49" w14:textId="77777777" w:rsidTr="00E01253">
        <w:tc>
          <w:tcPr>
            <w:tcW w:w="1547" w:type="dxa"/>
          </w:tcPr>
          <w:p w14:paraId="17EE6E47" w14:textId="0DE005D2" w:rsidR="00DB5AC4" w:rsidRPr="00B121B9" w:rsidRDefault="00DB5AC4" w:rsidP="00DB5AC4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1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เมษายน 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2559</w:t>
            </w:r>
          </w:p>
        </w:tc>
        <w:tc>
          <w:tcPr>
            <w:tcW w:w="236" w:type="dxa"/>
          </w:tcPr>
          <w:p w14:paraId="31095CC8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</w:tcPr>
          <w:p w14:paraId="4F3926F8" w14:textId="3A4EB06C" w:rsidR="00DB5AC4" w:rsidRPr="0011762A" w:rsidRDefault="00DB5AC4" w:rsidP="00DB5AC4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5E98C86A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264D7FEC" w14:textId="77777777" w:rsidR="00DB5AC4" w:rsidRPr="0011762A" w:rsidRDefault="00DB5AC4" w:rsidP="00DB5AC4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06314C6A" w14:textId="77777777" w:rsidR="00DB5AC4" w:rsidRPr="00B121B9" w:rsidRDefault="00DB5AC4" w:rsidP="00DB5AC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</w:tcPr>
          <w:p w14:paraId="2C4D4385" w14:textId="631C542C" w:rsidR="00DB5AC4" w:rsidRPr="00E42F94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645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</w:tcPr>
          <w:p w14:paraId="2B2403F5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</w:tcPr>
          <w:p w14:paraId="1FB8A227" w14:textId="77777777" w:rsidR="00DB5AC4" w:rsidRPr="00E42F94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645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093164F9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</w:tcPr>
          <w:p w14:paraId="46FB5DC7" w14:textId="704567F1" w:rsidR="00DB5AC4" w:rsidRPr="00E42F94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645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34497369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00DD4E01" w14:textId="77777777" w:rsidR="00DB5AC4" w:rsidRPr="00E42F94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645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45061B15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1649E09B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4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80</w:t>
            </w:r>
          </w:p>
        </w:tc>
        <w:tc>
          <w:tcPr>
            <w:tcW w:w="236" w:type="dxa"/>
          </w:tcPr>
          <w:p w14:paraId="2B3A4F6F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770626D8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7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ปี</w:t>
            </w:r>
          </w:p>
        </w:tc>
      </w:tr>
      <w:tr w:rsidR="00DB5AC4" w:rsidRPr="00B121B9" w14:paraId="43F7B774" w14:textId="77777777" w:rsidTr="00E01253">
        <w:tc>
          <w:tcPr>
            <w:tcW w:w="1547" w:type="dxa"/>
          </w:tcPr>
          <w:p w14:paraId="0C4FAD11" w14:textId="15E8CC43" w:rsidR="00DB5AC4" w:rsidRPr="00B121B9" w:rsidRDefault="00DB5AC4" w:rsidP="00DB5AC4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7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กรกฎาคม 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2560</w:t>
            </w:r>
          </w:p>
        </w:tc>
        <w:tc>
          <w:tcPr>
            <w:tcW w:w="236" w:type="dxa"/>
          </w:tcPr>
          <w:p w14:paraId="67AF10C8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</w:tcPr>
          <w:p w14:paraId="4223BDEB" w14:textId="4D9EDE69" w:rsidR="00DB5AC4" w:rsidRPr="0011762A" w:rsidRDefault="00DB5AC4" w:rsidP="00DB5AC4">
            <w:pPr>
              <w:spacing w:line="240" w:lineRule="atLeast"/>
              <w:ind w:left="-46" w:right="90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2,000,000</w:t>
            </w:r>
          </w:p>
        </w:tc>
        <w:tc>
          <w:tcPr>
            <w:tcW w:w="236" w:type="dxa"/>
          </w:tcPr>
          <w:p w14:paraId="7039C479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73334992" w14:textId="77777777" w:rsidR="00DB5AC4" w:rsidRPr="0011762A" w:rsidRDefault="00DB5AC4" w:rsidP="00DB5AC4">
            <w:pPr>
              <w:spacing w:line="240" w:lineRule="atLeast"/>
              <w:ind w:left="-46" w:right="90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Pr="0011762A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11762A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119A4A5F" w14:textId="77777777" w:rsidR="00DB5AC4" w:rsidRPr="00B121B9" w:rsidRDefault="00DB5AC4" w:rsidP="00DB5AC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</w:tcPr>
          <w:p w14:paraId="6723DA61" w14:textId="0A4AD2F9" w:rsidR="00DB5AC4" w:rsidRPr="00E42F94" w:rsidRDefault="00DB5AC4" w:rsidP="00DB5AC4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</w:tcPr>
          <w:p w14:paraId="657D9A18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</w:tcPr>
          <w:p w14:paraId="1E8D8946" w14:textId="77777777" w:rsidR="00DB5AC4" w:rsidRPr="00E42F94" w:rsidRDefault="00DB5AC4" w:rsidP="00DB5AC4">
            <w:pPr>
              <w:spacing w:line="240" w:lineRule="atLeast"/>
              <w:ind w:left="-12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36D81441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</w:tcPr>
          <w:p w14:paraId="1A8DC294" w14:textId="31B16F34" w:rsidR="00DB5AC4" w:rsidRPr="00E42F94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4B6E6DC0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66752B40" w14:textId="77777777" w:rsidR="00DB5AC4" w:rsidRPr="00E42F94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3809218C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5158D5E5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3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50</w:t>
            </w:r>
          </w:p>
        </w:tc>
        <w:tc>
          <w:tcPr>
            <w:tcW w:w="236" w:type="dxa"/>
          </w:tcPr>
          <w:p w14:paraId="58128A75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5A56834B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3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ปี</w:t>
            </w:r>
          </w:p>
        </w:tc>
      </w:tr>
      <w:tr w:rsidR="00DB5AC4" w:rsidRPr="00B121B9" w14:paraId="1086269C" w14:textId="77777777" w:rsidTr="00E01253">
        <w:tc>
          <w:tcPr>
            <w:tcW w:w="1547" w:type="dxa"/>
          </w:tcPr>
          <w:p w14:paraId="1145A380" w14:textId="65385A22" w:rsidR="00DB5AC4" w:rsidRPr="00B121B9" w:rsidRDefault="00DB5AC4" w:rsidP="00DB5AC4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26</w:t>
            </w: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 xml:space="preserve"> 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เมษายน 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2561</w:t>
            </w:r>
          </w:p>
        </w:tc>
        <w:tc>
          <w:tcPr>
            <w:tcW w:w="236" w:type="dxa"/>
          </w:tcPr>
          <w:p w14:paraId="379E2E7B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</w:tcPr>
          <w:p w14:paraId="4A69FB60" w14:textId="0C35DBEE" w:rsidR="00DB5AC4" w:rsidRPr="0011762A" w:rsidRDefault="00DB5AC4" w:rsidP="00DB5AC4">
            <w:pPr>
              <w:spacing w:line="240" w:lineRule="atLeast"/>
              <w:ind w:left="-46" w:right="90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8,000,000</w:t>
            </w:r>
          </w:p>
        </w:tc>
        <w:tc>
          <w:tcPr>
            <w:tcW w:w="236" w:type="dxa"/>
          </w:tcPr>
          <w:p w14:paraId="5EDD71C8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7062F2AD" w14:textId="77777777" w:rsidR="00DB5AC4" w:rsidRPr="0011762A" w:rsidRDefault="00DB5AC4" w:rsidP="00DB5AC4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1F04BBB4" w14:textId="77777777" w:rsidR="00DB5AC4" w:rsidRPr="00B121B9" w:rsidRDefault="00DB5AC4" w:rsidP="00DB5AC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</w:tcPr>
          <w:p w14:paraId="13A1AEC0" w14:textId="240A2797" w:rsidR="00DB5AC4" w:rsidRPr="00E42F94" w:rsidRDefault="00DB5AC4" w:rsidP="00DB5AC4">
            <w:pPr>
              <w:spacing w:line="240" w:lineRule="atLeast"/>
              <w:ind w:left="-90" w:right="-90" w:firstLine="44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</w:tcPr>
          <w:p w14:paraId="3CB9C4BB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</w:tcPr>
          <w:p w14:paraId="3DBD10A0" w14:textId="77777777" w:rsidR="00DB5AC4" w:rsidRPr="00E42F94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1933AA09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</w:tcPr>
          <w:p w14:paraId="6E0EE1ED" w14:textId="7F03F208" w:rsidR="00DB5AC4" w:rsidRPr="00E42F94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8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4BFE25F3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7002C7FF" w14:textId="77777777" w:rsidR="00DB5AC4" w:rsidRPr="00E42F94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8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35BF70FB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0C5E2407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3</w:t>
            </w: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.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30</w:t>
            </w:r>
          </w:p>
        </w:tc>
        <w:tc>
          <w:tcPr>
            <w:tcW w:w="236" w:type="dxa"/>
          </w:tcPr>
          <w:p w14:paraId="1298E807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0F0A12F6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3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ปี</w:t>
            </w:r>
          </w:p>
        </w:tc>
      </w:tr>
      <w:tr w:rsidR="00DB5AC4" w:rsidRPr="00B121B9" w14:paraId="41424DB7" w14:textId="77777777" w:rsidTr="00E01253">
        <w:tc>
          <w:tcPr>
            <w:tcW w:w="1547" w:type="dxa"/>
          </w:tcPr>
          <w:p w14:paraId="0583EDD7" w14:textId="677561F9" w:rsidR="00DB5AC4" w:rsidRPr="00B121B9" w:rsidRDefault="00DB5AC4" w:rsidP="00DB5AC4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11</w:t>
            </w: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 xml:space="preserve"> 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2562</w:t>
            </w:r>
          </w:p>
        </w:tc>
        <w:tc>
          <w:tcPr>
            <w:tcW w:w="236" w:type="dxa"/>
          </w:tcPr>
          <w:p w14:paraId="3148094E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</w:tcPr>
          <w:p w14:paraId="3399B1A8" w14:textId="2A8703E0" w:rsidR="00DB5AC4" w:rsidRPr="0011762A" w:rsidRDefault="00DB5AC4" w:rsidP="00DB5AC4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2A4135FA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22C07749" w14:textId="49D04262" w:rsidR="00DB5AC4" w:rsidRPr="0011762A" w:rsidRDefault="00DB5AC4" w:rsidP="00DB5AC4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4CACFF97" w14:textId="77777777" w:rsidR="00DB5AC4" w:rsidRPr="00B121B9" w:rsidRDefault="00DB5AC4" w:rsidP="00DB5AC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</w:tcPr>
          <w:p w14:paraId="23D6160E" w14:textId="4FB31F08" w:rsidR="00DB5AC4" w:rsidRPr="00E42F94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530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</w:tcPr>
          <w:p w14:paraId="6718D486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</w:tcPr>
          <w:p w14:paraId="3E9E16C9" w14:textId="77777777" w:rsidR="00DB5AC4" w:rsidRPr="00E42F94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530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51DCEB65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</w:tcPr>
          <w:p w14:paraId="233F5B62" w14:textId="55691C6F" w:rsidR="00DB5AC4" w:rsidRPr="00E42F94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530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50A18256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5F11FEDF" w14:textId="77777777" w:rsidR="00DB5AC4" w:rsidRPr="00E42F94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530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506BA4DA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4CA011FE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4</w:t>
            </w: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.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10</w:t>
            </w:r>
          </w:p>
        </w:tc>
        <w:tc>
          <w:tcPr>
            <w:tcW w:w="236" w:type="dxa"/>
          </w:tcPr>
          <w:p w14:paraId="33DF0C19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0EDFF839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cs/>
                <w:lang w:val="en-US"/>
              </w:rPr>
              <w:t>3</w:t>
            </w:r>
            <w:r w:rsidRPr="00B121B9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 ปี</w:t>
            </w:r>
          </w:p>
        </w:tc>
      </w:tr>
      <w:tr w:rsidR="00DB5AC4" w:rsidRPr="00B121B9" w14:paraId="3599B24E" w14:textId="77777777" w:rsidTr="00E01253">
        <w:tc>
          <w:tcPr>
            <w:tcW w:w="1547" w:type="dxa"/>
          </w:tcPr>
          <w:p w14:paraId="27AC495D" w14:textId="77777777" w:rsidR="00DB5AC4" w:rsidRPr="00B121B9" w:rsidRDefault="00DB5AC4" w:rsidP="00DB5AC4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1</w:t>
            </w: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 xml:space="preserve"> 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2562</w:t>
            </w:r>
          </w:p>
        </w:tc>
        <w:tc>
          <w:tcPr>
            <w:tcW w:w="236" w:type="dxa"/>
          </w:tcPr>
          <w:p w14:paraId="17872D22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</w:tcPr>
          <w:p w14:paraId="37DB3B9B" w14:textId="18AC77E0" w:rsidR="00DB5AC4" w:rsidRPr="0011762A" w:rsidRDefault="00DB5AC4" w:rsidP="00DB5AC4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708A835F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0CDEBA18" w14:textId="000B1CB3" w:rsidR="00DB5AC4" w:rsidRPr="0011762A" w:rsidRDefault="00DB5AC4" w:rsidP="00DB5AC4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5795D175" w14:textId="77777777" w:rsidR="00DB5AC4" w:rsidRPr="00B121B9" w:rsidRDefault="00DB5AC4" w:rsidP="00DB5AC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</w:tcPr>
          <w:p w14:paraId="29914BD3" w14:textId="25BA4F39" w:rsidR="00DB5AC4" w:rsidRPr="00E42F94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</w:tcPr>
          <w:p w14:paraId="46169AB8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</w:tcPr>
          <w:p w14:paraId="6C3A601B" w14:textId="77777777" w:rsidR="00DB5AC4" w:rsidRPr="00E42F94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1685CECB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</w:tcPr>
          <w:p w14:paraId="265AF347" w14:textId="3C74AE28" w:rsidR="00DB5AC4" w:rsidRPr="00E42F94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0A33A0BF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79AA6A78" w14:textId="77777777" w:rsidR="00DB5AC4" w:rsidRPr="00E42F94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19C36872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788A91C9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3</w:t>
            </w: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.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80</w:t>
            </w:r>
          </w:p>
        </w:tc>
        <w:tc>
          <w:tcPr>
            <w:tcW w:w="236" w:type="dxa"/>
          </w:tcPr>
          <w:p w14:paraId="7707CAF2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01019ABB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2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ปี 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10</w:t>
            </w: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 xml:space="preserve"> 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เดือน</w:t>
            </w: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30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วัน</w:t>
            </w:r>
          </w:p>
        </w:tc>
      </w:tr>
      <w:tr w:rsidR="00DB5AC4" w:rsidRPr="00B121B9" w14:paraId="2DAEE680" w14:textId="77777777" w:rsidTr="00E01253">
        <w:tc>
          <w:tcPr>
            <w:tcW w:w="1547" w:type="dxa"/>
          </w:tcPr>
          <w:p w14:paraId="645A20EB" w14:textId="77777777" w:rsidR="00DB5AC4" w:rsidRPr="00B121B9" w:rsidRDefault="00DB5AC4" w:rsidP="00DB5AC4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 xml:space="preserve">11 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กรกฎาคม 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2562</w:t>
            </w:r>
          </w:p>
        </w:tc>
        <w:tc>
          <w:tcPr>
            <w:tcW w:w="236" w:type="dxa"/>
          </w:tcPr>
          <w:p w14:paraId="70ADC0B8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</w:tcPr>
          <w:p w14:paraId="54C73B85" w14:textId="2B7F9B80" w:rsidR="00DB5AC4" w:rsidRPr="0011762A" w:rsidRDefault="00DB5AC4" w:rsidP="00DB5AC4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7A432DB6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7E3D9B7F" w14:textId="741B8F2F" w:rsidR="00DB5AC4" w:rsidRPr="0011762A" w:rsidRDefault="00DB5AC4" w:rsidP="00DB5AC4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1C83450F" w14:textId="77777777" w:rsidR="00DB5AC4" w:rsidRPr="00B121B9" w:rsidRDefault="00DB5AC4" w:rsidP="00DB5AC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</w:tcPr>
          <w:p w14:paraId="72FD15E8" w14:textId="777E04F6" w:rsidR="00DB5AC4" w:rsidRPr="00E42F94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</w:tcPr>
          <w:p w14:paraId="723E4DBB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</w:tcPr>
          <w:p w14:paraId="5B38E0DD" w14:textId="77777777" w:rsidR="00DB5AC4" w:rsidRPr="00E42F94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301767B6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</w:tcPr>
          <w:p w14:paraId="0CF27A67" w14:textId="634A1A95" w:rsidR="00DB5AC4" w:rsidRPr="00E42F94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4D4E6742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53DC1E66" w14:textId="77777777" w:rsidR="00DB5AC4" w:rsidRPr="00E42F94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3E871D93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6086672B" w14:textId="77777777" w:rsidR="00DB5AC4" w:rsidRPr="00E42F94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E42F94">
              <w:rPr>
                <w:rFonts w:ascii="Angsana New" w:hAnsi="Angsana New"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90</w:t>
            </w:r>
          </w:p>
        </w:tc>
        <w:tc>
          <w:tcPr>
            <w:tcW w:w="236" w:type="dxa"/>
          </w:tcPr>
          <w:p w14:paraId="1F30C380" w14:textId="77777777" w:rsidR="00DB5AC4" w:rsidRPr="00E42F94" w:rsidRDefault="00DB5AC4" w:rsidP="00DB5AC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2CC8C80A" w14:textId="77777777" w:rsidR="00DB5AC4" w:rsidRPr="00E42F94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E42F94">
              <w:rPr>
                <w:rFonts w:ascii="Angsana New" w:hAnsi="Angsana New" w:hint="cs"/>
                <w:cs/>
                <w:lang w:val="en-US"/>
              </w:rPr>
              <w:t xml:space="preserve"> ปี </w:t>
            </w:r>
            <w:r>
              <w:rPr>
                <w:rFonts w:ascii="Angsana New" w:hAnsi="Angsana New"/>
                <w:lang w:val="en-US"/>
              </w:rPr>
              <w:t>6</w:t>
            </w:r>
            <w:r w:rsidRPr="00E42F94">
              <w:rPr>
                <w:rFonts w:ascii="Angsana New" w:hAnsi="Angsana New"/>
                <w:lang w:val="en-US"/>
              </w:rPr>
              <w:t xml:space="preserve"> </w:t>
            </w:r>
            <w:r w:rsidRPr="00E42F94">
              <w:rPr>
                <w:rFonts w:ascii="Angsana New" w:hAnsi="Angsana New" w:hint="cs"/>
                <w:cs/>
                <w:lang w:val="en-US"/>
              </w:rPr>
              <w:t>เดือน</w:t>
            </w:r>
          </w:p>
        </w:tc>
      </w:tr>
      <w:tr w:rsidR="00DB5AC4" w:rsidRPr="00B121B9" w14:paraId="4002579E" w14:textId="77777777" w:rsidTr="00E01253">
        <w:tc>
          <w:tcPr>
            <w:tcW w:w="1547" w:type="dxa"/>
          </w:tcPr>
          <w:p w14:paraId="29CD7F30" w14:textId="77777777" w:rsidR="00DB5AC4" w:rsidRPr="00B121B9" w:rsidRDefault="00DB5AC4" w:rsidP="00DB5AC4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 xml:space="preserve">11 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กรกฎาคม 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2562</w:t>
            </w:r>
          </w:p>
        </w:tc>
        <w:tc>
          <w:tcPr>
            <w:tcW w:w="236" w:type="dxa"/>
          </w:tcPr>
          <w:p w14:paraId="4B95213D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</w:tcPr>
          <w:p w14:paraId="332901F8" w14:textId="597D5025" w:rsidR="00DB5AC4" w:rsidRPr="0011762A" w:rsidRDefault="00DB5AC4" w:rsidP="00DB5AC4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473D54A5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16E517B5" w14:textId="1D1568AE" w:rsidR="00DB5AC4" w:rsidRPr="0011762A" w:rsidRDefault="00DB5AC4" w:rsidP="00DB5AC4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6DCB4574" w14:textId="77777777" w:rsidR="00DB5AC4" w:rsidRPr="00B121B9" w:rsidRDefault="00DB5AC4" w:rsidP="00DB5AC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</w:tcPr>
          <w:p w14:paraId="2A347704" w14:textId="3891479B" w:rsidR="00DB5AC4" w:rsidRPr="00E42F94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</w:tcPr>
          <w:p w14:paraId="39C6A24E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</w:tcPr>
          <w:p w14:paraId="144D599D" w14:textId="77777777" w:rsidR="00DB5AC4" w:rsidRPr="00E42F94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76739640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</w:tcPr>
          <w:p w14:paraId="4B581A9F" w14:textId="2CEAAF1B" w:rsidR="00DB5AC4" w:rsidRPr="00E42F94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0E022BE4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045A9369" w14:textId="77777777" w:rsidR="00DB5AC4" w:rsidRPr="00E42F94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21D5E4DC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25B98ADD" w14:textId="77777777" w:rsidR="00DB5AC4" w:rsidRPr="00E42F94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Pr="00E42F94">
              <w:rPr>
                <w:rFonts w:ascii="Angsana New" w:hAnsi="Angsana New"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90</w:t>
            </w:r>
          </w:p>
        </w:tc>
        <w:tc>
          <w:tcPr>
            <w:tcW w:w="236" w:type="dxa"/>
          </w:tcPr>
          <w:p w14:paraId="5A1109F0" w14:textId="77777777" w:rsidR="00DB5AC4" w:rsidRPr="00E42F94" w:rsidRDefault="00DB5AC4" w:rsidP="00DB5AC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5AB72B3B" w14:textId="77777777" w:rsidR="00DB5AC4" w:rsidRPr="00E42F94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</w:t>
            </w:r>
            <w:r w:rsidRPr="00E42F94">
              <w:rPr>
                <w:rFonts w:ascii="Angsana New" w:hAnsi="Angsana New" w:hint="cs"/>
                <w:cs/>
                <w:lang w:val="en-US"/>
              </w:rPr>
              <w:t xml:space="preserve"> ปี </w:t>
            </w:r>
            <w:r>
              <w:rPr>
                <w:rFonts w:ascii="Angsana New" w:hAnsi="Angsana New"/>
                <w:lang w:val="en-US"/>
              </w:rPr>
              <w:t>6</w:t>
            </w:r>
            <w:r w:rsidRPr="00E42F94">
              <w:rPr>
                <w:rFonts w:ascii="Angsana New" w:hAnsi="Angsana New"/>
                <w:lang w:val="en-US"/>
              </w:rPr>
              <w:t xml:space="preserve"> </w:t>
            </w:r>
            <w:r w:rsidRPr="00E42F94">
              <w:rPr>
                <w:rFonts w:ascii="Angsana New" w:hAnsi="Angsana New" w:hint="cs"/>
                <w:cs/>
                <w:lang w:val="en-US"/>
              </w:rPr>
              <w:t>เดือน</w:t>
            </w:r>
          </w:p>
        </w:tc>
      </w:tr>
      <w:tr w:rsidR="00DB5AC4" w:rsidRPr="00B121B9" w14:paraId="0F700AAA" w14:textId="77777777" w:rsidTr="00E01253">
        <w:tc>
          <w:tcPr>
            <w:tcW w:w="1547" w:type="dxa"/>
          </w:tcPr>
          <w:p w14:paraId="34E8126E" w14:textId="51AF0794" w:rsidR="00DB5AC4" w:rsidRDefault="00DB5AC4" w:rsidP="00DB5AC4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 xml:space="preserve">16 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2563</w:t>
            </w:r>
          </w:p>
        </w:tc>
        <w:tc>
          <w:tcPr>
            <w:tcW w:w="236" w:type="dxa"/>
          </w:tcPr>
          <w:p w14:paraId="4617CB1F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19D830D7" w14:textId="377882B2" w:rsidR="00DB5AC4" w:rsidRPr="0011762A" w:rsidRDefault="00DB5AC4" w:rsidP="00DB5AC4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15D67403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5F2D4AA4" w14:textId="765FDA49" w:rsidR="00DB5AC4" w:rsidRPr="0011762A" w:rsidRDefault="00DB5AC4" w:rsidP="00DB5AC4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67954E37" w14:textId="77777777" w:rsidR="00DB5AC4" w:rsidRPr="00B121B9" w:rsidRDefault="00DB5AC4" w:rsidP="00DB5AC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65E68F9C" w14:textId="1E36AC51" w:rsidR="00DB5AC4" w:rsidRPr="00E42F94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4,400,000</w:t>
            </w:r>
          </w:p>
        </w:tc>
        <w:tc>
          <w:tcPr>
            <w:tcW w:w="265" w:type="dxa"/>
          </w:tcPr>
          <w:p w14:paraId="592048A2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468F5D72" w14:textId="77777777" w:rsidR="00DB5AC4" w:rsidRDefault="00DB5AC4" w:rsidP="00DB5AC4">
            <w:pPr>
              <w:spacing w:line="240" w:lineRule="atLeast"/>
              <w:ind w:left="-12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0500BC27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83EE090" w14:textId="48C108CD" w:rsidR="00DB5AC4" w:rsidRPr="00E42F94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4,400,000</w:t>
            </w:r>
          </w:p>
        </w:tc>
        <w:tc>
          <w:tcPr>
            <w:tcW w:w="236" w:type="dxa"/>
          </w:tcPr>
          <w:p w14:paraId="6F39B739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436E76B" w14:textId="77777777" w:rsidR="00DB5AC4" w:rsidRDefault="00DB5AC4" w:rsidP="00DB5AC4">
            <w:pPr>
              <w:spacing w:line="240" w:lineRule="atLeast"/>
              <w:ind w:left="-90" w:right="-18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1958A1F4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7849DC50" w14:textId="77777777" w:rsidR="00DB5AC4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3.50</w:t>
            </w:r>
          </w:p>
        </w:tc>
        <w:tc>
          <w:tcPr>
            <w:tcW w:w="236" w:type="dxa"/>
          </w:tcPr>
          <w:p w14:paraId="4495DEA0" w14:textId="77777777" w:rsidR="00DB5AC4" w:rsidRPr="00E42F94" w:rsidRDefault="00DB5AC4" w:rsidP="00DB5AC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448A79D0" w14:textId="77777777" w:rsidR="00DB5AC4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 </w:t>
            </w:r>
            <w:r>
              <w:rPr>
                <w:rFonts w:ascii="Angsana New" w:hAnsi="Angsana New" w:hint="cs"/>
                <w:cs/>
                <w:lang w:val="en-US"/>
              </w:rPr>
              <w:t>ปี</w:t>
            </w:r>
          </w:p>
        </w:tc>
      </w:tr>
      <w:tr w:rsidR="00DB5AC4" w:rsidRPr="00B121B9" w14:paraId="1F55AC7D" w14:textId="77777777" w:rsidTr="00E01253">
        <w:tc>
          <w:tcPr>
            <w:tcW w:w="1547" w:type="dxa"/>
          </w:tcPr>
          <w:p w14:paraId="5855D706" w14:textId="77777777" w:rsidR="00DB5AC4" w:rsidRPr="00B121B9" w:rsidRDefault="00DB5AC4" w:rsidP="00DB5AC4">
            <w:pPr>
              <w:spacing w:line="240" w:lineRule="atLeast"/>
              <w:ind w:left="86" w:right="-108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  <w:r w:rsidRPr="00B121B9">
              <w:rPr>
                <w:rFonts w:ascii="Angsana New" w:hAnsi="Angsana New" w:hint="cs"/>
                <w:b/>
                <w:bCs/>
                <w:sz w:val="23"/>
                <w:szCs w:val="23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14:paraId="7026F504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2192939D" w14:textId="117CF362" w:rsidR="00DB5AC4" w:rsidRPr="009E294A" w:rsidRDefault="00DB5AC4" w:rsidP="00DB5AC4">
            <w:pPr>
              <w:spacing w:line="240" w:lineRule="atLeast"/>
              <w:ind w:left="-46" w:right="90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13,805,000</w:t>
            </w:r>
          </w:p>
        </w:tc>
        <w:tc>
          <w:tcPr>
            <w:tcW w:w="236" w:type="dxa"/>
          </w:tcPr>
          <w:p w14:paraId="0F35BCF0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1B9E00EE" w14:textId="77777777" w:rsidR="00DB5AC4" w:rsidRPr="0011762A" w:rsidRDefault="00DB5AC4" w:rsidP="00DB5AC4">
            <w:pPr>
              <w:spacing w:line="240" w:lineRule="atLeast"/>
              <w:ind w:left="-46" w:right="9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7</w:t>
            </w:r>
            <w:r w:rsidRPr="0011762A">
              <w:rPr>
                <w:rFonts w:ascii="Angsana New" w:hAnsi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205</w:t>
            </w:r>
            <w:r w:rsidRPr="0011762A">
              <w:rPr>
                <w:rFonts w:ascii="Angsana New" w:hAnsi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000</w:t>
            </w:r>
          </w:p>
        </w:tc>
        <w:tc>
          <w:tcPr>
            <w:tcW w:w="236" w:type="dxa"/>
          </w:tcPr>
          <w:p w14:paraId="179677B7" w14:textId="77777777" w:rsidR="00DB5AC4" w:rsidRPr="00B121B9" w:rsidRDefault="00DB5AC4" w:rsidP="00DB5AC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027B6560" w14:textId="2440A2C8" w:rsidR="00DB5AC4" w:rsidRPr="00E42F94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25,475,000</w:t>
            </w:r>
          </w:p>
        </w:tc>
        <w:tc>
          <w:tcPr>
            <w:tcW w:w="265" w:type="dxa"/>
          </w:tcPr>
          <w:p w14:paraId="52ECC8B3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14:paraId="60DC570A" w14:textId="77777777" w:rsidR="00DB5AC4" w:rsidRPr="00E42F94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E42F94">
              <w:rPr>
                <w:rFonts w:ascii="Angsana New" w:hAnsi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675</w:t>
            </w:r>
            <w:r w:rsidRPr="00E42F94">
              <w:rPr>
                <w:rFonts w:ascii="Angsana New" w:hAnsi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000</w:t>
            </w:r>
          </w:p>
        </w:tc>
        <w:tc>
          <w:tcPr>
            <w:tcW w:w="236" w:type="dxa"/>
          </w:tcPr>
          <w:p w14:paraId="00040D94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36898C4E" w14:textId="04102A79" w:rsidR="00DB5AC4" w:rsidRPr="00E42F94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39,280,000</w:t>
            </w:r>
          </w:p>
        </w:tc>
        <w:tc>
          <w:tcPr>
            <w:tcW w:w="236" w:type="dxa"/>
          </w:tcPr>
          <w:p w14:paraId="55D86640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69D78BC0" w14:textId="77777777" w:rsidR="00DB5AC4" w:rsidRPr="00E42F94" w:rsidRDefault="00DB5AC4" w:rsidP="00DB5AC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37</w:t>
            </w:r>
            <w:r w:rsidRPr="00E42F94">
              <w:rPr>
                <w:rFonts w:ascii="Angsana New" w:hAnsi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880</w:t>
            </w:r>
            <w:r w:rsidRPr="00E42F94">
              <w:rPr>
                <w:rFonts w:ascii="Angsana New" w:hAnsi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000</w:t>
            </w:r>
          </w:p>
        </w:tc>
        <w:tc>
          <w:tcPr>
            <w:tcW w:w="236" w:type="dxa"/>
          </w:tcPr>
          <w:p w14:paraId="0D19312D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1A803875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236" w:type="dxa"/>
          </w:tcPr>
          <w:p w14:paraId="4402A151" w14:textId="77777777" w:rsidR="00DB5AC4" w:rsidRPr="00B121B9" w:rsidRDefault="00DB5AC4" w:rsidP="00DB5AC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33F37ED6" w14:textId="77777777" w:rsidR="00DB5AC4" w:rsidRPr="00B121B9" w:rsidRDefault="00DB5AC4" w:rsidP="00DB5A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</w:tr>
    </w:tbl>
    <w:p w14:paraId="34C6FB99" w14:textId="77777777" w:rsidR="00656A0A" w:rsidRPr="00656A0A" w:rsidRDefault="00656A0A" w:rsidP="00656A0A">
      <w:pPr>
        <w:rPr>
          <w:lang w:val="en-US"/>
        </w:rPr>
      </w:pPr>
    </w:p>
    <w:p w14:paraId="50AEDB4C" w14:textId="77777777" w:rsidR="006427BB" w:rsidRDefault="006427BB" w:rsidP="006427BB">
      <w:pPr>
        <w:rPr>
          <w:lang w:val="en-US"/>
        </w:rPr>
      </w:pPr>
    </w:p>
    <w:p w14:paraId="5F1FCDB8" w14:textId="77777777" w:rsidR="006427BB" w:rsidRDefault="006427BB" w:rsidP="006427BB">
      <w:pPr>
        <w:rPr>
          <w:lang w:val="en-US"/>
        </w:rPr>
      </w:pPr>
    </w:p>
    <w:p w14:paraId="62240740" w14:textId="77777777" w:rsidR="006427BB" w:rsidRPr="006427BB" w:rsidRDefault="006427BB" w:rsidP="006427BB">
      <w:pPr>
        <w:rPr>
          <w:cs/>
          <w:lang w:val="en-US"/>
        </w:rPr>
        <w:sectPr w:rsidR="006427BB" w:rsidRPr="006427BB" w:rsidSect="00EE724F">
          <w:footerReference w:type="default" r:id="rId19"/>
          <w:pgSz w:w="16834" w:h="11909" w:orient="landscape" w:code="9"/>
          <w:pgMar w:top="1872" w:right="904" w:bottom="706" w:left="1008" w:header="706" w:footer="706" w:gutter="0"/>
          <w:cols w:space="737"/>
          <w:docGrid w:linePitch="360"/>
        </w:sectPr>
      </w:pPr>
    </w:p>
    <w:p w14:paraId="1B370250" w14:textId="77777777" w:rsidR="001B0A43" w:rsidRDefault="001B0A43" w:rsidP="001B0A43">
      <w:pPr>
        <w:pStyle w:val="Caption"/>
        <w:ind w:hanging="900"/>
      </w:pPr>
      <w:r>
        <w:rPr>
          <w:rFonts w:hint="cs"/>
          <w:cs/>
        </w:rPr>
        <w:lastRenderedPageBreak/>
        <w:t>หุ้นทุนซื้อคืน</w:t>
      </w:r>
    </w:p>
    <w:p w14:paraId="2860654C" w14:textId="77777777" w:rsidR="001B0A43" w:rsidRDefault="001B0A43" w:rsidP="006D4E8A">
      <w:pPr>
        <w:pStyle w:val="Bo-Blankline"/>
      </w:pPr>
    </w:p>
    <w:p w14:paraId="151ACADC" w14:textId="7C355864" w:rsidR="00033B18" w:rsidRPr="00CD173E" w:rsidRDefault="00033B18" w:rsidP="00033B18">
      <w:pPr>
        <w:pStyle w:val="Bo-C1Content"/>
        <w:rPr>
          <w:cs/>
          <w:lang w:val="en-US"/>
        </w:rPr>
      </w:pPr>
      <w:r w:rsidRPr="00E51A0B">
        <w:rPr>
          <w:rFonts w:hint="cs"/>
          <w:cs/>
        </w:rPr>
        <w:t xml:space="preserve">ในการประชุมคณะกรรมการบริษัทเมื่อวันที่ </w:t>
      </w:r>
      <w:r w:rsidRPr="00E51A0B">
        <w:rPr>
          <w:lang w:val="en-US"/>
        </w:rPr>
        <w:t xml:space="preserve">30 </w:t>
      </w:r>
      <w:r w:rsidRPr="00E51A0B">
        <w:rPr>
          <w:rFonts w:hint="cs"/>
          <w:cs/>
          <w:lang w:val="en-US"/>
        </w:rPr>
        <w:t xml:space="preserve">มกราคม </w:t>
      </w:r>
      <w:r w:rsidRPr="00E51A0B">
        <w:rPr>
          <w:lang w:val="en-US"/>
        </w:rPr>
        <w:t xml:space="preserve">2563 </w:t>
      </w:r>
      <w:r w:rsidRPr="00E51A0B">
        <w:rPr>
          <w:rFonts w:hint="cs"/>
          <w:cs/>
          <w:lang w:val="en-US"/>
        </w:rPr>
        <w:t xml:space="preserve">ได้มีมติอนุมัติโครงการซื้อหุ้นคืนเพื่อบริหารทางการเงิน วงเงินสูงสุดที่ใช้ในการซื้อหุ้นคืนไม่เกิน </w:t>
      </w:r>
      <w:r w:rsidRPr="00E51A0B">
        <w:rPr>
          <w:lang w:val="en-US"/>
        </w:rPr>
        <w:t xml:space="preserve">800 </w:t>
      </w:r>
      <w:r w:rsidRPr="00E51A0B">
        <w:rPr>
          <w:rFonts w:hint="cs"/>
          <w:cs/>
          <w:lang w:val="en-US"/>
        </w:rPr>
        <w:t xml:space="preserve">ล้านบาท จำนวนหุ้นที่จะซื้อคืนสูงสุดไม่เกิน </w:t>
      </w:r>
      <w:r w:rsidRPr="00E51A0B">
        <w:rPr>
          <w:lang w:val="en-US"/>
        </w:rPr>
        <w:t xml:space="preserve">383.61 </w:t>
      </w:r>
      <w:r w:rsidRPr="00E51A0B">
        <w:rPr>
          <w:rFonts w:hint="cs"/>
          <w:cs/>
          <w:lang w:val="en-US"/>
        </w:rPr>
        <w:t>ล้านหุ้น มูลค่าที่ตราไว้หุ้นละ</w:t>
      </w:r>
      <w:r w:rsidRPr="00E51A0B">
        <w:rPr>
          <w:lang w:val="en-US"/>
        </w:rPr>
        <w:t xml:space="preserve"> 1 </w:t>
      </w:r>
      <w:r w:rsidRPr="00E51A0B">
        <w:rPr>
          <w:rFonts w:hint="cs"/>
          <w:cs/>
          <w:lang w:val="en-US"/>
        </w:rPr>
        <w:t>บาท จำนวนหุ้นที่จะซื้อคืนคิดเป็นร้อยละ</w:t>
      </w:r>
      <w:r w:rsidRPr="00E51A0B">
        <w:rPr>
          <w:lang w:val="en-US"/>
        </w:rPr>
        <w:t xml:space="preserve"> 2 </w:t>
      </w:r>
      <w:r w:rsidRPr="00E51A0B">
        <w:rPr>
          <w:rFonts w:hint="cs"/>
          <w:cs/>
          <w:lang w:val="en-US"/>
        </w:rPr>
        <w:t>ของหุ้นที่จำหน่ายได้แล้วทั้งหมด โดยมีกำหนด</w:t>
      </w:r>
      <w:r w:rsidR="009609F8" w:rsidRPr="00E51A0B">
        <w:rPr>
          <w:rFonts w:hint="cs"/>
          <w:cs/>
          <w:lang w:val="en-US"/>
        </w:rPr>
        <w:t>เวลา</w:t>
      </w:r>
      <w:r w:rsidRPr="00E51A0B">
        <w:rPr>
          <w:rFonts w:hint="cs"/>
          <w:cs/>
          <w:lang w:val="en-US"/>
        </w:rPr>
        <w:t xml:space="preserve">ที่จะซื้อหุ้นคืนตั้งแต่วันที่ </w:t>
      </w:r>
      <w:r w:rsidRPr="00E51A0B">
        <w:rPr>
          <w:lang w:val="en-US"/>
        </w:rPr>
        <w:t xml:space="preserve">14 </w:t>
      </w:r>
      <w:r w:rsidRPr="00E51A0B">
        <w:rPr>
          <w:rFonts w:hint="cs"/>
          <w:cs/>
          <w:lang w:val="en-US"/>
        </w:rPr>
        <w:t xml:space="preserve">กุมภาพันธ์ </w:t>
      </w:r>
      <w:r w:rsidRPr="00E51A0B">
        <w:rPr>
          <w:lang w:val="en-US"/>
        </w:rPr>
        <w:t xml:space="preserve">2563 </w:t>
      </w:r>
      <w:r w:rsidRPr="00E51A0B">
        <w:rPr>
          <w:rFonts w:hint="cs"/>
          <w:cs/>
          <w:lang w:val="en-US"/>
        </w:rPr>
        <w:t xml:space="preserve">ถึงวันที่ </w:t>
      </w:r>
      <w:r w:rsidRPr="00E51A0B">
        <w:rPr>
          <w:lang w:val="en-US"/>
        </w:rPr>
        <w:t xml:space="preserve">13 </w:t>
      </w:r>
      <w:r w:rsidRPr="00E51A0B">
        <w:rPr>
          <w:rFonts w:hint="cs"/>
          <w:cs/>
          <w:lang w:val="en-US"/>
        </w:rPr>
        <w:t xml:space="preserve">สิงหาคม </w:t>
      </w:r>
      <w:r w:rsidRPr="00E51A0B">
        <w:rPr>
          <w:lang w:val="en-US"/>
        </w:rPr>
        <w:t>2563</w:t>
      </w:r>
      <w:r w:rsidR="000C19AD" w:rsidRPr="00E51A0B">
        <w:rPr>
          <w:lang w:val="en-US"/>
        </w:rPr>
        <w:t xml:space="preserve"> </w:t>
      </w:r>
      <w:r w:rsidR="000C19AD" w:rsidRPr="00E51A0B">
        <w:rPr>
          <w:rFonts w:hint="cs"/>
          <w:cs/>
          <w:lang w:val="en-US"/>
        </w:rPr>
        <w:t xml:space="preserve">ณ วันที่ </w:t>
      </w:r>
      <w:r w:rsidR="00716A6E" w:rsidRPr="00E51A0B">
        <w:rPr>
          <w:lang w:val="en-US"/>
        </w:rPr>
        <w:t xml:space="preserve">30 </w:t>
      </w:r>
      <w:r w:rsidR="00716A6E" w:rsidRPr="00E51A0B">
        <w:rPr>
          <w:rFonts w:hint="cs"/>
          <w:cs/>
          <w:lang w:val="en-US"/>
        </w:rPr>
        <w:t>มิถุนายน</w:t>
      </w:r>
      <w:r w:rsidR="000C19AD" w:rsidRPr="00E51A0B">
        <w:rPr>
          <w:rFonts w:hint="cs"/>
          <w:cs/>
          <w:lang w:val="en-US"/>
        </w:rPr>
        <w:t xml:space="preserve"> </w:t>
      </w:r>
      <w:r w:rsidR="000C19AD" w:rsidRPr="00E51A0B">
        <w:rPr>
          <w:lang w:val="en-US"/>
        </w:rPr>
        <w:t xml:space="preserve">2563 </w:t>
      </w:r>
      <w:r w:rsidR="000C19AD" w:rsidRPr="00E51A0B">
        <w:rPr>
          <w:rFonts w:hint="cs"/>
          <w:cs/>
          <w:lang w:val="en-US"/>
        </w:rPr>
        <w:t>บริษัทได้ซื้อหุ้นคืน</w:t>
      </w:r>
      <w:r w:rsidRPr="00E51A0B">
        <w:rPr>
          <w:rFonts w:hint="cs"/>
          <w:cs/>
          <w:lang w:val="en-US"/>
        </w:rPr>
        <w:t>ตามโครงการดังกล่าว</w:t>
      </w:r>
      <w:r w:rsidR="00E51A0B" w:rsidRPr="00E51A0B">
        <w:rPr>
          <w:rFonts w:hint="cs"/>
          <w:cs/>
          <w:lang w:val="en-US"/>
        </w:rPr>
        <w:t xml:space="preserve">ครบแล้วเป็นจำนวนทั้งสิ้น </w:t>
      </w:r>
      <w:r w:rsidR="00E51A0B" w:rsidRPr="00E51A0B">
        <w:rPr>
          <w:lang w:val="en-US"/>
        </w:rPr>
        <w:t xml:space="preserve">383.61 </w:t>
      </w:r>
      <w:r w:rsidR="00E51A0B" w:rsidRPr="00E51A0B">
        <w:rPr>
          <w:rFonts w:hint="cs"/>
          <w:cs/>
          <w:lang w:val="en-US"/>
        </w:rPr>
        <w:t>ล้าน</w:t>
      </w:r>
      <w:r w:rsidR="00E51A0B">
        <w:rPr>
          <w:rFonts w:hint="cs"/>
          <w:cs/>
          <w:lang w:val="en-US"/>
        </w:rPr>
        <w:t>หุ้น</w:t>
      </w:r>
      <w:r w:rsidRPr="00E51A0B">
        <w:rPr>
          <w:rFonts w:hint="cs"/>
          <w:cs/>
          <w:lang w:val="en-US"/>
        </w:rPr>
        <w:t xml:space="preserve"> เป็</w:t>
      </w:r>
      <w:r w:rsidR="0054692C" w:rsidRPr="00E51A0B">
        <w:rPr>
          <w:rFonts w:hint="cs"/>
          <w:cs/>
          <w:lang w:val="en-US"/>
        </w:rPr>
        <w:t>น</w:t>
      </w:r>
      <w:r w:rsidRPr="00E51A0B">
        <w:rPr>
          <w:rFonts w:hint="cs"/>
          <w:cs/>
          <w:lang w:val="en-US"/>
        </w:rPr>
        <w:t xml:space="preserve">จำนวนเงินรวม </w:t>
      </w:r>
      <w:r w:rsidR="00E51A0B">
        <w:rPr>
          <w:lang w:val="en-US"/>
        </w:rPr>
        <w:t>453.53</w:t>
      </w:r>
      <w:r w:rsidRPr="00E51A0B">
        <w:rPr>
          <w:lang w:val="en-US"/>
        </w:rPr>
        <w:t xml:space="preserve"> </w:t>
      </w:r>
      <w:r w:rsidRPr="00E51A0B">
        <w:rPr>
          <w:rFonts w:hint="cs"/>
          <w:cs/>
          <w:lang w:val="en-US"/>
        </w:rPr>
        <w:t>ล้านบาท</w:t>
      </w:r>
    </w:p>
    <w:p w14:paraId="3FE520E1" w14:textId="77777777" w:rsidR="001F02AE" w:rsidRDefault="001F02AE" w:rsidP="001F02AE">
      <w:pPr>
        <w:pStyle w:val="Bo-Blankline"/>
      </w:pPr>
    </w:p>
    <w:p w14:paraId="542B321A" w14:textId="77777777" w:rsidR="0039259E" w:rsidRDefault="0039259E" w:rsidP="0039259E">
      <w:pPr>
        <w:pStyle w:val="Bo-C1Content"/>
        <w:ind w:left="0"/>
        <w:rPr>
          <w:lang w:val="en-US"/>
        </w:rPr>
      </w:pPr>
    </w:p>
    <w:p w14:paraId="182DEB89" w14:textId="77777777" w:rsidR="0039259E" w:rsidRPr="0039259E" w:rsidRDefault="0039259E" w:rsidP="0039259E">
      <w:pPr>
        <w:pStyle w:val="Bo-C1Content"/>
        <w:ind w:left="0"/>
        <w:rPr>
          <w:cs/>
          <w:lang w:val="en-US"/>
        </w:rPr>
        <w:sectPr w:rsidR="0039259E" w:rsidRPr="0039259E" w:rsidSect="005274FF">
          <w:footerReference w:type="default" r:id="rId20"/>
          <w:pgSz w:w="11909" w:h="16834" w:code="9"/>
          <w:pgMar w:top="907" w:right="1152" w:bottom="1008" w:left="1152" w:header="706" w:footer="706" w:gutter="0"/>
          <w:cols w:space="737"/>
          <w:docGrid w:linePitch="360"/>
        </w:sectPr>
      </w:pPr>
    </w:p>
    <w:p w14:paraId="34B1A350" w14:textId="77777777" w:rsidR="001732C7" w:rsidRDefault="001732C7" w:rsidP="00EE724F">
      <w:pPr>
        <w:pStyle w:val="Caption"/>
        <w:ind w:hanging="900"/>
      </w:pPr>
      <w:r>
        <w:rPr>
          <w:rFonts w:hint="cs"/>
          <w:cs/>
        </w:rPr>
        <w:lastRenderedPageBreak/>
        <w:t>ส่วนงาน</w:t>
      </w:r>
      <w:r w:rsidR="00216209">
        <w:rPr>
          <w:rFonts w:hint="cs"/>
          <w:cs/>
        </w:rPr>
        <w:t>ดำเนินงาน</w:t>
      </w:r>
      <w:r w:rsidR="00E80DB5">
        <w:rPr>
          <w:rFonts w:hint="cs"/>
          <w:cs/>
        </w:rPr>
        <w:t>และการจำแนกรายได้</w:t>
      </w:r>
    </w:p>
    <w:p w14:paraId="1DD304EA" w14:textId="77777777" w:rsidR="001732C7" w:rsidRPr="002F213E" w:rsidRDefault="001732C7" w:rsidP="002E795F">
      <w:pPr>
        <w:pStyle w:val="Bo-Blankline"/>
        <w:spacing w:line="160" w:lineRule="exact"/>
        <w:ind w:left="547" w:right="-29"/>
        <w:rPr>
          <w:sz w:val="16"/>
          <w:szCs w:val="16"/>
        </w:rPr>
      </w:pPr>
    </w:p>
    <w:p w14:paraId="4370381C" w14:textId="309EE5E9" w:rsidR="0040333E" w:rsidRDefault="004E7AC9" w:rsidP="00E57498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ข้อมูลเกี่ยวกับผลได้เสีย</w:t>
      </w:r>
      <w:r w:rsidR="0040333E" w:rsidRPr="00FE71A1">
        <w:rPr>
          <w:rFonts w:ascii="Angsana New" w:hAnsi="Angsana New" w:hint="cs"/>
          <w:sz w:val="30"/>
          <w:szCs w:val="30"/>
          <w:cs/>
        </w:rPr>
        <w:t>ตามส่วนงาน</w:t>
      </w:r>
      <w:r w:rsidR="00F418F2">
        <w:rPr>
          <w:rFonts w:ascii="Angsana New" w:hAnsi="Angsana New" w:hint="cs"/>
          <w:sz w:val="30"/>
          <w:szCs w:val="30"/>
          <w:cs/>
        </w:rPr>
        <w:t>ที่รายงาน</w:t>
      </w: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302"/>
        <w:gridCol w:w="236"/>
        <w:gridCol w:w="1384"/>
      </w:tblGrid>
      <w:tr w:rsidR="00871905" w:rsidRPr="00511B3A" w14:paraId="49D53F30" w14:textId="77777777" w:rsidTr="00DF34D0">
        <w:tc>
          <w:tcPr>
            <w:tcW w:w="2790" w:type="dxa"/>
            <w:shd w:val="clear" w:color="auto" w:fill="auto"/>
          </w:tcPr>
          <w:p w14:paraId="6A55AED9" w14:textId="77777777" w:rsidR="00871905" w:rsidRPr="00511B3A" w:rsidRDefault="00871905" w:rsidP="00871905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0" w:type="dxa"/>
            <w:gridSpan w:val="15"/>
            <w:shd w:val="clear" w:color="auto" w:fill="auto"/>
            <w:vAlign w:val="bottom"/>
          </w:tcPr>
          <w:p w14:paraId="7421A574" w14:textId="77777777" w:rsidR="00871905" w:rsidRPr="00511B3A" w:rsidRDefault="00871905" w:rsidP="0087190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871905" w:rsidRPr="00511B3A" w14:paraId="1650365C" w14:textId="77777777" w:rsidTr="00DF34D0">
        <w:tc>
          <w:tcPr>
            <w:tcW w:w="2790" w:type="dxa"/>
            <w:shd w:val="clear" w:color="auto" w:fill="auto"/>
          </w:tcPr>
          <w:p w14:paraId="14E5EB95" w14:textId="77777777" w:rsidR="00871905" w:rsidRPr="00511B3A" w:rsidRDefault="00871905" w:rsidP="00871905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538B701F" w14:textId="77777777" w:rsidR="00871905" w:rsidRPr="00511B3A" w:rsidRDefault="00871905" w:rsidP="0087190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59298F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229C13B0" w14:textId="77777777" w:rsidR="00871905" w:rsidRPr="00511B3A" w:rsidRDefault="00871905" w:rsidP="0087190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AC1E61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5E16481A" w14:textId="77777777" w:rsidR="00871905" w:rsidRPr="00511B3A" w:rsidRDefault="00871905" w:rsidP="0087190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11B3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รวมรายได้ส่วนงาน</w:t>
            </w:r>
            <w:r w:rsidRPr="00511B3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br/>
            </w:r>
            <w:r w:rsidRPr="00511B3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ที่รายงาน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D8F79F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922" w:type="dxa"/>
            <w:gridSpan w:val="3"/>
            <w:shd w:val="clear" w:color="auto" w:fill="auto"/>
            <w:vAlign w:val="bottom"/>
          </w:tcPr>
          <w:p w14:paraId="79A050FF" w14:textId="391D6BA7" w:rsidR="00871905" w:rsidRPr="00511B3A" w:rsidRDefault="00C2577D" w:rsidP="00DF34D0">
            <w:pPr>
              <w:spacing w:line="240" w:lineRule="auto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กำไร</w:t>
            </w:r>
            <w:r w:rsidRPr="00511B3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511B3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(ขาดทุน)</w:t>
            </w:r>
            <w:r w:rsidRPr="00511B3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511B3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ตามส่วนงานก่อนหัก</w:t>
            </w:r>
            <w:r w:rsidRPr="00511B3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ต้นทุนทางการเงิน ภาษีเงินได้</w:t>
            </w:r>
            <w:r w:rsidR="00DF34D0" w:rsidRPr="00511B3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br/>
            </w:r>
            <w:r w:rsidRPr="00511B3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ค่าเสื่อมราคาและค่าตัดจำหน่าย</w:t>
            </w:r>
          </w:p>
        </w:tc>
      </w:tr>
      <w:tr w:rsidR="00871905" w:rsidRPr="00511B3A" w14:paraId="20F78428" w14:textId="77777777" w:rsidTr="00DF34D0">
        <w:tc>
          <w:tcPr>
            <w:tcW w:w="2790" w:type="dxa"/>
            <w:shd w:val="clear" w:color="auto" w:fill="auto"/>
            <w:vAlign w:val="bottom"/>
          </w:tcPr>
          <w:p w14:paraId="1E42144E" w14:textId="77777777" w:rsidR="00871905" w:rsidRPr="00511B3A" w:rsidRDefault="00871905" w:rsidP="00871905">
            <w:pPr>
              <w:tabs>
                <w:tab w:val="left" w:pos="262"/>
              </w:tabs>
              <w:ind w:left="252" w:hanging="25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11B3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11C69B" w14:textId="77777777" w:rsidR="00871905" w:rsidRPr="00511B3A" w:rsidRDefault="00871905" w:rsidP="0087190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FD1316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3D1E03F" w14:textId="77777777" w:rsidR="00871905" w:rsidRPr="00511B3A" w:rsidRDefault="00871905" w:rsidP="0087190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594C601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7CC42B" w14:textId="77777777" w:rsidR="00871905" w:rsidRPr="00511B3A" w:rsidRDefault="00871905" w:rsidP="0087190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87E7B1D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45EB0A" w14:textId="77777777" w:rsidR="00871905" w:rsidRPr="00511B3A" w:rsidRDefault="00871905" w:rsidP="0087190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56C0DE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31BD24" w14:textId="77777777" w:rsidR="00871905" w:rsidRPr="00511B3A" w:rsidRDefault="00871905" w:rsidP="0087190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320CA1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1B74C0" w14:textId="77777777" w:rsidR="00871905" w:rsidRPr="00511B3A" w:rsidRDefault="00871905" w:rsidP="0087190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5AB1C1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6362284E" w14:textId="77777777" w:rsidR="00871905" w:rsidRPr="00511B3A" w:rsidRDefault="00871905" w:rsidP="0087190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B12774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243754A" w14:textId="77777777" w:rsidR="00871905" w:rsidRPr="00511B3A" w:rsidRDefault="00871905" w:rsidP="0087190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871905" w:rsidRPr="00511B3A" w14:paraId="5CA67E72" w14:textId="77777777" w:rsidTr="00DF34D0">
        <w:tc>
          <w:tcPr>
            <w:tcW w:w="2790" w:type="dxa"/>
            <w:shd w:val="clear" w:color="auto" w:fill="auto"/>
            <w:vAlign w:val="bottom"/>
          </w:tcPr>
          <w:p w14:paraId="5295B824" w14:textId="37367011" w:rsidR="00871905" w:rsidRPr="00511B3A" w:rsidRDefault="00871905" w:rsidP="00871905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  <w:r w:rsidRPr="00511B3A">
              <w:rPr>
                <w:rFonts w:ascii="Angsana New" w:hAnsi="Angsana New" w:hint="cs"/>
                <w:sz w:val="24"/>
                <w:szCs w:val="24"/>
                <w:cs/>
              </w:rPr>
              <w:tab/>
            </w:r>
            <w:r w:rsidRPr="00511B3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="00507C16" w:rsidRPr="00511B3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30</w:t>
            </w:r>
            <w:r w:rsidRPr="00511B3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C60D1A" w14:textId="310972BF" w:rsidR="00871905" w:rsidRPr="00511B3A" w:rsidRDefault="00871905" w:rsidP="0087190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256</w:t>
            </w: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F177FC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94DAB5" w14:textId="262FF695" w:rsidR="00871905" w:rsidRPr="00511B3A" w:rsidRDefault="00871905" w:rsidP="0087190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 w:rsidRPr="00511B3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</w:t>
            </w: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973BA0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D75C36" w14:textId="2C93DDBF" w:rsidR="00871905" w:rsidRPr="00511B3A" w:rsidRDefault="00871905" w:rsidP="0087190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256</w:t>
            </w: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F983D3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642E10A" w14:textId="2E77DB94" w:rsidR="00871905" w:rsidRPr="00511B3A" w:rsidRDefault="00871905" w:rsidP="0087190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 w:rsidRPr="00511B3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</w:t>
            </w: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BFF6A1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654898" w14:textId="0BC5F66C" w:rsidR="00871905" w:rsidRPr="00511B3A" w:rsidRDefault="00871905" w:rsidP="0087190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256</w:t>
            </w: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9EBB58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9860DCA" w14:textId="2C10855F" w:rsidR="00871905" w:rsidRPr="00511B3A" w:rsidRDefault="00871905" w:rsidP="0087190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 w:rsidRPr="00511B3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</w:t>
            </w: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CBCAA8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332A8BCA" w14:textId="06738D32" w:rsidR="00871905" w:rsidRPr="00511B3A" w:rsidRDefault="00871905" w:rsidP="0087190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256</w:t>
            </w: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41886C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71B4804" w14:textId="02F5CE5E" w:rsidR="00871905" w:rsidRPr="00511B3A" w:rsidRDefault="00871905" w:rsidP="0087190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 w:rsidRPr="00511B3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</w:t>
            </w: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</w:tr>
      <w:tr w:rsidR="00871905" w:rsidRPr="00511B3A" w14:paraId="1A3E3A83" w14:textId="77777777" w:rsidTr="00DE4660">
        <w:trPr>
          <w:trHeight w:val="252"/>
        </w:trPr>
        <w:tc>
          <w:tcPr>
            <w:tcW w:w="2790" w:type="dxa"/>
            <w:shd w:val="clear" w:color="auto" w:fill="auto"/>
          </w:tcPr>
          <w:p w14:paraId="7A4DC6B5" w14:textId="77777777" w:rsidR="00871905" w:rsidRPr="00511B3A" w:rsidRDefault="00871905" w:rsidP="00871905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0" w:type="dxa"/>
            <w:gridSpan w:val="15"/>
            <w:shd w:val="clear" w:color="auto" w:fill="auto"/>
            <w:vAlign w:val="bottom"/>
          </w:tcPr>
          <w:p w14:paraId="14CD1228" w14:textId="77777777" w:rsidR="00871905" w:rsidRPr="00511B3A" w:rsidRDefault="00871905" w:rsidP="0087190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 w:hint="cs"/>
                <w:i/>
                <w:iCs/>
                <w:color w:val="000000"/>
                <w:sz w:val="24"/>
                <w:szCs w:val="24"/>
                <w:cs/>
                <w:lang w:val="en-US"/>
              </w:rPr>
              <w:t>(พันบาท</w:t>
            </w:r>
            <w:r w:rsidRPr="00511B3A"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871905" w:rsidRPr="00511B3A" w14:paraId="58C21DDE" w14:textId="77777777" w:rsidTr="00DF34D0">
        <w:tc>
          <w:tcPr>
            <w:tcW w:w="2790" w:type="dxa"/>
            <w:shd w:val="clear" w:color="auto" w:fill="auto"/>
            <w:vAlign w:val="center"/>
          </w:tcPr>
          <w:p w14:paraId="60576CFC" w14:textId="77777777" w:rsidR="00871905" w:rsidRPr="00511B3A" w:rsidRDefault="00871905" w:rsidP="00871905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11B3A">
              <w:rPr>
                <w:rFonts w:ascii="Angsana New" w:hAnsi="Angsana New" w:hint="cs"/>
                <w:sz w:val="24"/>
                <w:szCs w:val="24"/>
                <w:cs/>
              </w:rPr>
              <w:t>วัสดุก่อสร้าง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4FCDEA2" w14:textId="1BC20EF7" w:rsidR="00871905" w:rsidRPr="00511B3A" w:rsidRDefault="00406D01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4,126,214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3F5B395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3F746F3" w14:textId="66B8EBD2" w:rsidR="00871905" w:rsidRPr="00511B3A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5,369,016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069C0BB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4138159" w14:textId="1444769E" w:rsidR="00871905" w:rsidRPr="00511B3A" w:rsidRDefault="00406D01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2,254,120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B56351C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5404C1D" w14:textId="1917CE9B" w:rsidR="00871905" w:rsidRPr="00511B3A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2,725,786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EB4BF51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71C448A" w14:textId="50ACB543" w:rsidR="00871905" w:rsidRPr="00511B3A" w:rsidRDefault="00406D01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6,380,334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27E523A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3254AB9" w14:textId="28E9F073" w:rsidR="00871905" w:rsidRPr="00511B3A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8,094,802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8B051E8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2F42FBB0" w14:textId="575B0211" w:rsidR="00871905" w:rsidRPr="00511B3A" w:rsidRDefault="00406D01" w:rsidP="002F213E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518,876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7BE6794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1E986E09" w14:textId="7050E8F1" w:rsidR="00871905" w:rsidRPr="00511B3A" w:rsidRDefault="002F213E" w:rsidP="002F213E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(197,505)</w:t>
            </w:r>
          </w:p>
        </w:tc>
      </w:tr>
      <w:tr w:rsidR="00871905" w:rsidRPr="00511B3A" w14:paraId="2647E262" w14:textId="77777777" w:rsidTr="00DF34D0">
        <w:tc>
          <w:tcPr>
            <w:tcW w:w="2790" w:type="dxa"/>
            <w:shd w:val="clear" w:color="auto" w:fill="auto"/>
            <w:vAlign w:val="center"/>
          </w:tcPr>
          <w:p w14:paraId="2A00BC3F" w14:textId="77777777" w:rsidR="00871905" w:rsidRPr="00511B3A" w:rsidRDefault="00871905" w:rsidP="00871905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11B3A">
              <w:rPr>
                <w:rFonts w:ascii="Angsana New" w:hAnsi="Angsana New" w:hint="cs"/>
                <w:sz w:val="24"/>
                <w:szCs w:val="24"/>
                <w:cs/>
              </w:rPr>
              <w:t>ปิโตรเคมีและเคมีภัณฑ์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9427441" w14:textId="6ABE7D91" w:rsidR="00871905" w:rsidRPr="00511B3A" w:rsidRDefault="00406D01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1,511,247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572EABC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4A3F15C" w14:textId="14232154" w:rsidR="00871905" w:rsidRPr="00511B3A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2,192,748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06F1FB4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2200899" w14:textId="5AC2B31B" w:rsidR="00871905" w:rsidRPr="00511B3A" w:rsidRDefault="00406D01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1,165,435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F67EA5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865481A" w14:textId="4917FA8E" w:rsidR="00871905" w:rsidRPr="00511B3A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1,942,904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08BD4DA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F718D01" w14:textId="160AC47A" w:rsidR="00871905" w:rsidRPr="00511B3A" w:rsidRDefault="00406D01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2,676,682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23B4916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76FB638" w14:textId="4CEBEB2C" w:rsidR="00871905" w:rsidRPr="00511B3A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4,135,652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3AE6B65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255ACEA5" w14:textId="6482C408" w:rsidR="00871905" w:rsidRPr="00511B3A" w:rsidRDefault="00406D01" w:rsidP="002F213E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307,531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7B65853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19672D77" w14:textId="6600CAE4" w:rsidR="00871905" w:rsidRPr="00511B3A" w:rsidRDefault="002F213E" w:rsidP="002F213E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428,099</w:t>
            </w:r>
          </w:p>
        </w:tc>
      </w:tr>
      <w:tr w:rsidR="00871905" w:rsidRPr="00511B3A" w14:paraId="6CE24DE8" w14:textId="77777777" w:rsidTr="00DF34D0">
        <w:tc>
          <w:tcPr>
            <w:tcW w:w="2790" w:type="dxa"/>
            <w:shd w:val="clear" w:color="auto" w:fill="auto"/>
            <w:vAlign w:val="center"/>
          </w:tcPr>
          <w:p w14:paraId="2EC48D43" w14:textId="77777777" w:rsidR="00871905" w:rsidRPr="00511B3A" w:rsidRDefault="00871905" w:rsidP="00871905">
            <w:pPr>
              <w:spacing w:line="240" w:lineRule="auto"/>
              <w:ind w:left="252" w:hanging="252"/>
              <w:rPr>
                <w:rFonts w:ascii="Angsana New" w:hAnsi="Angsana New"/>
                <w:sz w:val="24"/>
                <w:szCs w:val="24"/>
                <w:cs/>
              </w:rPr>
            </w:pPr>
            <w:r w:rsidRPr="00511B3A">
              <w:rPr>
                <w:rFonts w:ascii="Angsana New" w:hAnsi="Angsana New" w:hint="cs"/>
                <w:sz w:val="24"/>
                <w:szCs w:val="24"/>
                <w:cs/>
              </w:rPr>
              <w:t>พลังงานและสาธารณูปโภค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56C1E01" w14:textId="12F33B47" w:rsidR="00871905" w:rsidRPr="00511B3A" w:rsidRDefault="00406D01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2,304,751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FC7DDF5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19AF8CB" w14:textId="16072376" w:rsidR="00871905" w:rsidRPr="00511B3A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2,036,889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1472FBC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2FEE450" w14:textId="49EBC73A" w:rsidR="00871905" w:rsidRPr="00511B3A" w:rsidRDefault="00406D01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489,383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789A090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5E18EF0" w14:textId="27AB6D4B" w:rsidR="00871905" w:rsidRPr="00511B3A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539,739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9356E7C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1DC4C63" w14:textId="44937D82" w:rsidR="00871905" w:rsidRPr="00511B3A" w:rsidRDefault="00406D01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2,794,134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B6B346D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AC717DC" w14:textId="3B32DB06" w:rsidR="00871905" w:rsidRPr="00511B3A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2,576,628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2EB19E2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604CA71A" w14:textId="16DEE159" w:rsidR="00871905" w:rsidRPr="00511B3A" w:rsidRDefault="00406D01" w:rsidP="002F213E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1,383,471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7B36C87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39578050" w14:textId="3D1659B0" w:rsidR="00871905" w:rsidRPr="00511B3A" w:rsidRDefault="002F213E" w:rsidP="002F213E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1,440,982</w:t>
            </w:r>
          </w:p>
        </w:tc>
      </w:tr>
      <w:tr w:rsidR="00871905" w:rsidRPr="00511B3A" w14:paraId="0602D91F" w14:textId="77777777" w:rsidTr="00DF34D0">
        <w:tc>
          <w:tcPr>
            <w:tcW w:w="2790" w:type="dxa"/>
            <w:shd w:val="clear" w:color="auto" w:fill="auto"/>
            <w:vAlign w:val="center"/>
          </w:tcPr>
          <w:p w14:paraId="40D3BD1C" w14:textId="77777777" w:rsidR="00871905" w:rsidRPr="00511B3A" w:rsidRDefault="00871905" w:rsidP="00871905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11B3A">
              <w:rPr>
                <w:rFonts w:ascii="Angsana New" w:hAnsi="Angsana New" w:hint="cs"/>
                <w:sz w:val="24"/>
                <w:szCs w:val="24"/>
                <w:cs/>
              </w:rPr>
              <w:t>การเกษตร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60AB085" w14:textId="454290E3" w:rsidR="00871905" w:rsidRPr="00511B3A" w:rsidRDefault="00406D01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34,637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3228D86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F9C11CA" w14:textId="2554D451" w:rsidR="00871905" w:rsidRPr="00511B3A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30,650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163507E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A13D102" w14:textId="2532322C" w:rsidR="00871905" w:rsidRPr="00511B3A" w:rsidRDefault="00406D01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39,728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5460E65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BA31C46" w14:textId="0BF90870" w:rsidR="00871905" w:rsidRPr="00511B3A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22,796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B806C57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8C9274F" w14:textId="1B84668C" w:rsidR="00871905" w:rsidRPr="00511B3A" w:rsidRDefault="00406D01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74,365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7F5FC83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2E4D5E8" w14:textId="62C50008" w:rsidR="00871905" w:rsidRPr="00511B3A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53,446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FEECE1F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27662E84" w14:textId="1E4E7645" w:rsidR="00871905" w:rsidRPr="00511B3A" w:rsidRDefault="00406D01" w:rsidP="002F213E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(3,678)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61351BA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7E3302E4" w14:textId="56FD5DEB" w:rsidR="00871905" w:rsidRPr="00511B3A" w:rsidRDefault="002F213E" w:rsidP="002F213E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(8,012)</w:t>
            </w:r>
          </w:p>
        </w:tc>
      </w:tr>
      <w:tr w:rsidR="00871905" w:rsidRPr="00511B3A" w14:paraId="7165CCCF" w14:textId="77777777" w:rsidTr="00DF34D0">
        <w:tc>
          <w:tcPr>
            <w:tcW w:w="2790" w:type="dxa"/>
            <w:shd w:val="clear" w:color="auto" w:fill="auto"/>
            <w:vAlign w:val="center"/>
          </w:tcPr>
          <w:p w14:paraId="36502A24" w14:textId="77777777" w:rsidR="00871905" w:rsidRPr="00511B3A" w:rsidRDefault="00871905" w:rsidP="00871905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6D838A" w14:textId="21BB27E4" w:rsidR="00871905" w:rsidRPr="00511B3A" w:rsidRDefault="00406D01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7,976,849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05C2484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F1BE8E" w14:textId="3F681DF8" w:rsidR="00871905" w:rsidRPr="00511B3A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9,629,303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A284F49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768D8C" w14:textId="58C11DD5" w:rsidR="00871905" w:rsidRPr="00511B3A" w:rsidRDefault="00406D01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3,948,666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A20E828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773E7F" w14:textId="0FEDE1EE" w:rsidR="00871905" w:rsidRPr="00511B3A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5,231,225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8A53A31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B66282" w14:textId="470DF8BD" w:rsidR="00871905" w:rsidRPr="00511B3A" w:rsidRDefault="00406D01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11,925,515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0EE070A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910789" w14:textId="07B7F383" w:rsidR="00871905" w:rsidRPr="00511B3A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14,860,528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4DB0B2E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48B9A7" w14:textId="31B60236" w:rsidR="00871905" w:rsidRPr="00511B3A" w:rsidRDefault="00406D01" w:rsidP="002F213E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2,206,200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B07229E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C7F744" w14:textId="79B79B52" w:rsidR="00871905" w:rsidRPr="00511B3A" w:rsidRDefault="002F213E" w:rsidP="002F213E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1,663,564</w:t>
            </w:r>
          </w:p>
        </w:tc>
      </w:tr>
      <w:tr w:rsidR="00F177BE" w:rsidRPr="00511B3A" w14:paraId="474F8D5F" w14:textId="77777777" w:rsidTr="00DE4660">
        <w:trPr>
          <w:trHeight w:val="170"/>
        </w:trPr>
        <w:tc>
          <w:tcPr>
            <w:tcW w:w="2790" w:type="dxa"/>
            <w:shd w:val="clear" w:color="auto" w:fill="auto"/>
            <w:vAlign w:val="center"/>
          </w:tcPr>
          <w:p w14:paraId="2897F760" w14:textId="77777777" w:rsidR="00F177BE" w:rsidRPr="00511B3A" w:rsidRDefault="00F177BE" w:rsidP="00871905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F9F5EA" w14:textId="77777777" w:rsidR="00F177BE" w:rsidRPr="00511B3A" w:rsidRDefault="00F177BE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85BFC41" w14:textId="77777777" w:rsidR="00F177BE" w:rsidRPr="00511B3A" w:rsidRDefault="00F177BE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E9392E" w14:textId="77777777" w:rsidR="00F177BE" w:rsidRPr="00511B3A" w:rsidRDefault="00F177BE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D43854F" w14:textId="77777777" w:rsidR="00F177BE" w:rsidRPr="00511B3A" w:rsidRDefault="00F177BE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5DFB3F" w14:textId="77777777" w:rsidR="00F177BE" w:rsidRPr="00511B3A" w:rsidRDefault="00F177BE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A7C67AB" w14:textId="77777777" w:rsidR="00F177BE" w:rsidRPr="00511B3A" w:rsidRDefault="00F177BE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A1E56A" w14:textId="77777777" w:rsidR="00F177BE" w:rsidRPr="00511B3A" w:rsidRDefault="00F177BE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AEAC244" w14:textId="77777777" w:rsidR="00F177BE" w:rsidRPr="00511B3A" w:rsidRDefault="00F177BE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2B6B5E" w14:textId="77777777" w:rsidR="00F177BE" w:rsidRPr="00511B3A" w:rsidRDefault="00F177BE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BC2D116" w14:textId="77777777" w:rsidR="00F177BE" w:rsidRPr="00511B3A" w:rsidRDefault="00F177BE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DC0DF5" w14:textId="77777777" w:rsidR="00F177BE" w:rsidRPr="00511B3A" w:rsidRDefault="00F177BE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4106F74" w14:textId="77777777" w:rsidR="00F177BE" w:rsidRPr="00511B3A" w:rsidRDefault="00F177BE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90B44B" w14:textId="77777777" w:rsidR="00F177BE" w:rsidRPr="00511B3A" w:rsidRDefault="00F177BE" w:rsidP="002F213E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B618488" w14:textId="77777777" w:rsidR="00F177BE" w:rsidRPr="00511B3A" w:rsidRDefault="00F177BE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25FC5F" w14:textId="77777777" w:rsidR="00F177BE" w:rsidRPr="00511B3A" w:rsidRDefault="00F177BE" w:rsidP="002F213E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DE4660" w:rsidRPr="00511B3A" w14:paraId="1ED8FC3C" w14:textId="77777777" w:rsidTr="00DE4660">
        <w:tc>
          <w:tcPr>
            <w:tcW w:w="2790" w:type="dxa"/>
            <w:shd w:val="clear" w:color="auto" w:fill="auto"/>
            <w:vAlign w:val="center"/>
          </w:tcPr>
          <w:p w14:paraId="316B26B0" w14:textId="447DD249" w:rsidR="00DE4660" w:rsidRPr="00511B3A" w:rsidRDefault="00DE4660" w:rsidP="00871905">
            <w:pPr>
              <w:spacing w:line="240" w:lineRule="atLeast"/>
              <w:ind w:right="-14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11B3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กำไร (ขาดทุน) อื่น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6B7EAC7" w14:textId="77777777" w:rsidR="00DE4660" w:rsidRPr="00511B3A" w:rsidRDefault="00DE4660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8B6C105" w14:textId="77777777" w:rsidR="00DE4660" w:rsidRPr="00511B3A" w:rsidRDefault="00DE4660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6177F82" w14:textId="77777777" w:rsidR="00DE4660" w:rsidRPr="00511B3A" w:rsidRDefault="00DE4660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E837BE3" w14:textId="77777777" w:rsidR="00DE4660" w:rsidRPr="00511B3A" w:rsidRDefault="00DE4660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5348F42" w14:textId="77777777" w:rsidR="00DE4660" w:rsidRPr="00511B3A" w:rsidRDefault="00DE4660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C6877A5" w14:textId="77777777" w:rsidR="00DE4660" w:rsidRPr="00511B3A" w:rsidRDefault="00DE4660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EC2D646" w14:textId="77777777" w:rsidR="00DE4660" w:rsidRPr="00511B3A" w:rsidRDefault="00DE4660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3A31365" w14:textId="77777777" w:rsidR="00DE4660" w:rsidRPr="00511B3A" w:rsidRDefault="00DE4660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22BECF8" w14:textId="77777777" w:rsidR="00DE4660" w:rsidRPr="00511B3A" w:rsidRDefault="00DE4660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A2ED9DB" w14:textId="77777777" w:rsidR="00DE4660" w:rsidRPr="00511B3A" w:rsidRDefault="00DE4660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26898BF" w14:textId="77777777" w:rsidR="00DE4660" w:rsidRPr="00511B3A" w:rsidRDefault="00DE4660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1B8D0B2" w14:textId="77777777" w:rsidR="00DE4660" w:rsidRPr="00511B3A" w:rsidRDefault="00DE4660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2B1981" w14:textId="692B3604" w:rsidR="00DE4660" w:rsidRPr="00511B3A" w:rsidRDefault="00406D01" w:rsidP="002F213E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(1,135)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27E1F5E" w14:textId="77777777" w:rsidR="00DE4660" w:rsidRPr="00511B3A" w:rsidRDefault="00DE4660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8600C9" w14:textId="5BDEC556" w:rsidR="00DE4660" w:rsidRPr="00511B3A" w:rsidRDefault="002F213E" w:rsidP="002F213E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868</w:t>
            </w:r>
          </w:p>
        </w:tc>
      </w:tr>
      <w:tr w:rsidR="00DE4660" w:rsidRPr="00511B3A" w14:paraId="51D53878" w14:textId="77777777" w:rsidTr="00DE4660">
        <w:tc>
          <w:tcPr>
            <w:tcW w:w="2790" w:type="dxa"/>
            <w:shd w:val="clear" w:color="auto" w:fill="auto"/>
            <w:vAlign w:val="center"/>
          </w:tcPr>
          <w:p w14:paraId="1DB16838" w14:textId="77777777" w:rsidR="00DE4660" w:rsidRPr="00511B3A" w:rsidRDefault="00DE4660" w:rsidP="00871905">
            <w:pPr>
              <w:spacing w:line="240" w:lineRule="atLeast"/>
              <w:ind w:right="-14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9F7F76C" w14:textId="77777777" w:rsidR="00DE4660" w:rsidRPr="00511B3A" w:rsidRDefault="00DE4660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8DBC438" w14:textId="77777777" w:rsidR="00DE4660" w:rsidRPr="00511B3A" w:rsidRDefault="00DE4660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2039E51" w14:textId="77777777" w:rsidR="00DE4660" w:rsidRPr="00511B3A" w:rsidRDefault="00DE4660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FDD5A92" w14:textId="77777777" w:rsidR="00DE4660" w:rsidRPr="00511B3A" w:rsidRDefault="00DE4660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9E88860" w14:textId="77777777" w:rsidR="00DE4660" w:rsidRPr="00511B3A" w:rsidRDefault="00DE4660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8C4B61A" w14:textId="77777777" w:rsidR="00DE4660" w:rsidRPr="00511B3A" w:rsidRDefault="00DE4660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D8AB426" w14:textId="77777777" w:rsidR="00DE4660" w:rsidRPr="00511B3A" w:rsidRDefault="00DE4660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D2DF231" w14:textId="77777777" w:rsidR="00DE4660" w:rsidRPr="00511B3A" w:rsidRDefault="00DE4660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6B11A37" w14:textId="77777777" w:rsidR="00DE4660" w:rsidRPr="00511B3A" w:rsidRDefault="00DE4660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34796B6" w14:textId="77777777" w:rsidR="00DE4660" w:rsidRPr="00511B3A" w:rsidRDefault="00DE4660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C6D78B8" w14:textId="77777777" w:rsidR="00DE4660" w:rsidRPr="00511B3A" w:rsidRDefault="00DE4660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EBCF1F3" w14:textId="77777777" w:rsidR="00DE4660" w:rsidRPr="00511B3A" w:rsidRDefault="00DE4660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419ADF94" w14:textId="4AD02C8F" w:rsidR="00DE4660" w:rsidRPr="00511B3A" w:rsidRDefault="00511B3A" w:rsidP="002F213E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2,205,065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D80049C" w14:textId="77777777" w:rsidR="00DE4660" w:rsidRPr="00511B3A" w:rsidRDefault="00DE4660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633DB853" w14:textId="55C07A12" w:rsidR="00DE4660" w:rsidRPr="00511B3A" w:rsidRDefault="00511B3A" w:rsidP="002F213E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1,664,432</w:t>
            </w:r>
          </w:p>
        </w:tc>
      </w:tr>
      <w:tr w:rsidR="00511B3A" w:rsidRPr="00511B3A" w14:paraId="0F51FFF9" w14:textId="77777777" w:rsidTr="00DE4660">
        <w:tc>
          <w:tcPr>
            <w:tcW w:w="2790" w:type="dxa"/>
            <w:shd w:val="clear" w:color="auto" w:fill="auto"/>
            <w:vAlign w:val="center"/>
          </w:tcPr>
          <w:p w14:paraId="6557DED2" w14:textId="77777777" w:rsidR="00511B3A" w:rsidRPr="00511B3A" w:rsidRDefault="00511B3A" w:rsidP="00871905">
            <w:pPr>
              <w:spacing w:line="240" w:lineRule="atLeast"/>
              <w:ind w:right="-14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70C1379" w14:textId="77777777" w:rsidR="00511B3A" w:rsidRPr="00511B3A" w:rsidRDefault="00511B3A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5540C75" w14:textId="77777777" w:rsidR="00511B3A" w:rsidRPr="00511B3A" w:rsidRDefault="00511B3A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46EB5F4" w14:textId="77777777" w:rsidR="00511B3A" w:rsidRPr="00511B3A" w:rsidRDefault="00511B3A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6471620" w14:textId="77777777" w:rsidR="00511B3A" w:rsidRPr="00511B3A" w:rsidRDefault="00511B3A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028A437" w14:textId="77777777" w:rsidR="00511B3A" w:rsidRPr="00511B3A" w:rsidRDefault="00511B3A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2309C9C" w14:textId="77777777" w:rsidR="00511B3A" w:rsidRPr="00511B3A" w:rsidRDefault="00511B3A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DF4E337" w14:textId="77777777" w:rsidR="00511B3A" w:rsidRPr="00511B3A" w:rsidRDefault="00511B3A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6BD86F3" w14:textId="77777777" w:rsidR="00511B3A" w:rsidRPr="00511B3A" w:rsidRDefault="00511B3A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FEF0D8A" w14:textId="77777777" w:rsidR="00511B3A" w:rsidRPr="00511B3A" w:rsidRDefault="00511B3A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0E74B4F" w14:textId="77777777" w:rsidR="00511B3A" w:rsidRPr="00511B3A" w:rsidRDefault="00511B3A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4411047" w14:textId="77777777" w:rsidR="00511B3A" w:rsidRPr="00511B3A" w:rsidRDefault="00511B3A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F1A7A49" w14:textId="77777777" w:rsidR="00511B3A" w:rsidRPr="00511B3A" w:rsidRDefault="00511B3A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35D24485" w14:textId="77777777" w:rsidR="00511B3A" w:rsidRPr="00511B3A" w:rsidRDefault="00511B3A" w:rsidP="002F213E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E9B81D9" w14:textId="77777777" w:rsidR="00511B3A" w:rsidRPr="00511B3A" w:rsidRDefault="00511B3A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0ED15261" w14:textId="77777777" w:rsidR="00511B3A" w:rsidRPr="00511B3A" w:rsidRDefault="00511B3A" w:rsidP="002F213E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871905" w:rsidRPr="00511B3A" w14:paraId="232A108E" w14:textId="77777777" w:rsidTr="00DE4660">
        <w:tc>
          <w:tcPr>
            <w:tcW w:w="2790" w:type="dxa"/>
            <w:shd w:val="clear" w:color="auto" w:fill="auto"/>
            <w:vAlign w:val="center"/>
          </w:tcPr>
          <w:p w14:paraId="5F13B318" w14:textId="77CBF92F" w:rsidR="00871905" w:rsidRPr="00511B3A" w:rsidRDefault="00F177BE" w:rsidP="00871905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11B3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1CA888C" w14:textId="77777777" w:rsidR="00871905" w:rsidRPr="00511B3A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1E51AC2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D404B48" w14:textId="77777777" w:rsidR="00871905" w:rsidRPr="00511B3A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694FBF2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C92573F" w14:textId="77777777" w:rsidR="00871905" w:rsidRPr="00511B3A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529C7AF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EDE361A" w14:textId="77777777" w:rsidR="00871905" w:rsidRPr="00511B3A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DCE5FC2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13C66ED" w14:textId="77777777" w:rsidR="00871905" w:rsidRPr="00511B3A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5455695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0176CB7" w14:textId="77777777" w:rsidR="00871905" w:rsidRPr="00511B3A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DB29978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47B68D80" w14:textId="11BDF99D" w:rsidR="00871905" w:rsidRPr="00511B3A" w:rsidRDefault="00406D01" w:rsidP="002F213E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(502,949)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15F398C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D2F85B9" w14:textId="613AADED" w:rsidR="00871905" w:rsidRPr="00511B3A" w:rsidRDefault="002F213E" w:rsidP="002F213E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(469,822)</w:t>
            </w:r>
          </w:p>
        </w:tc>
      </w:tr>
      <w:tr w:rsidR="00871905" w:rsidRPr="00511B3A" w14:paraId="178F47D0" w14:textId="77777777" w:rsidTr="00DE4660">
        <w:tc>
          <w:tcPr>
            <w:tcW w:w="2790" w:type="dxa"/>
            <w:shd w:val="clear" w:color="auto" w:fill="auto"/>
            <w:vAlign w:val="center"/>
          </w:tcPr>
          <w:p w14:paraId="1FC9E54A" w14:textId="0EAEF609" w:rsidR="00871905" w:rsidRPr="00511B3A" w:rsidRDefault="00F177BE" w:rsidP="00871905">
            <w:pPr>
              <w:spacing w:line="240" w:lineRule="atLeast"/>
              <w:ind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sz w:val="24"/>
                <w:szCs w:val="24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F6E0939" w14:textId="77777777" w:rsidR="00871905" w:rsidRPr="00511B3A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B64922B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C4859E2" w14:textId="77777777" w:rsidR="00871905" w:rsidRPr="00511B3A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EACF9E9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CFC2C13" w14:textId="77777777" w:rsidR="00871905" w:rsidRPr="00511B3A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13392DE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29630CD" w14:textId="77777777" w:rsidR="00871905" w:rsidRPr="00511B3A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6DB26BB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06989F6" w14:textId="77777777" w:rsidR="00871905" w:rsidRPr="00511B3A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BDE546C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B597398" w14:textId="77777777" w:rsidR="00871905" w:rsidRPr="00511B3A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1B48F8B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66F3B51D" w14:textId="6800CD62" w:rsidR="00871905" w:rsidRPr="00511B3A" w:rsidRDefault="002F213E" w:rsidP="002F213E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(778,323)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E780FC6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4F01EA88" w14:textId="549450DD" w:rsidR="00871905" w:rsidRPr="00511B3A" w:rsidRDefault="002F213E" w:rsidP="002F213E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(791,246)</w:t>
            </w:r>
          </w:p>
        </w:tc>
      </w:tr>
      <w:tr w:rsidR="00871905" w:rsidRPr="00511B3A" w14:paraId="4356DA3D" w14:textId="77777777" w:rsidTr="00DE4660">
        <w:tc>
          <w:tcPr>
            <w:tcW w:w="5330" w:type="dxa"/>
            <w:gridSpan w:val="4"/>
            <w:shd w:val="clear" w:color="auto" w:fill="auto"/>
            <w:vAlign w:val="center"/>
          </w:tcPr>
          <w:p w14:paraId="6EC2B952" w14:textId="60D5109C" w:rsidR="00871905" w:rsidRPr="00511B3A" w:rsidRDefault="00F177BE" w:rsidP="00871905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11B3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F4C78EC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3C7D291" w14:textId="77777777" w:rsidR="00871905" w:rsidRPr="00511B3A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3E606E6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AA39A12" w14:textId="77777777" w:rsidR="00871905" w:rsidRPr="00511B3A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15A6953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487653F" w14:textId="77777777" w:rsidR="00871905" w:rsidRPr="00511B3A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94428C3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6DC7285" w14:textId="77777777" w:rsidR="00871905" w:rsidRPr="00511B3A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2221C34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11A0C019" w14:textId="60D7C78B" w:rsidR="00871905" w:rsidRPr="00511B3A" w:rsidRDefault="002F213E" w:rsidP="002F213E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167,289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EF64450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28A7AAF9" w14:textId="6FBB7A9C" w:rsidR="00871905" w:rsidRPr="00511B3A" w:rsidRDefault="002F213E" w:rsidP="002F213E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123,458</w:t>
            </w:r>
          </w:p>
        </w:tc>
      </w:tr>
      <w:tr w:rsidR="002F213E" w:rsidRPr="00511B3A" w14:paraId="7CE3A2D4" w14:textId="77777777" w:rsidTr="00DE4660">
        <w:tc>
          <w:tcPr>
            <w:tcW w:w="5330" w:type="dxa"/>
            <w:gridSpan w:val="4"/>
            <w:shd w:val="clear" w:color="auto" w:fill="auto"/>
            <w:vAlign w:val="center"/>
          </w:tcPr>
          <w:p w14:paraId="335C2AFD" w14:textId="7D797A43" w:rsidR="002F213E" w:rsidRPr="00511B3A" w:rsidRDefault="002F213E" w:rsidP="00871905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11B3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E9E9CC" w14:textId="77777777" w:rsidR="002F213E" w:rsidRPr="00511B3A" w:rsidRDefault="002F213E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5BB38A9" w14:textId="77777777" w:rsidR="002F213E" w:rsidRPr="00511B3A" w:rsidRDefault="002F213E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A79877B" w14:textId="77777777" w:rsidR="002F213E" w:rsidRPr="00511B3A" w:rsidRDefault="002F213E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34F5C97" w14:textId="77777777" w:rsidR="002F213E" w:rsidRPr="00511B3A" w:rsidRDefault="002F213E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69FDDB4" w14:textId="77777777" w:rsidR="002F213E" w:rsidRPr="00511B3A" w:rsidRDefault="002F213E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E091BDA" w14:textId="77777777" w:rsidR="002F213E" w:rsidRPr="00511B3A" w:rsidRDefault="002F213E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E7E75C1" w14:textId="77777777" w:rsidR="002F213E" w:rsidRPr="00511B3A" w:rsidRDefault="002F213E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47834BE" w14:textId="77777777" w:rsidR="002F213E" w:rsidRPr="00511B3A" w:rsidRDefault="002F213E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28C4FBD" w14:textId="77777777" w:rsidR="002F213E" w:rsidRPr="00511B3A" w:rsidRDefault="002F213E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1BDBE319" w14:textId="0F88EC09" w:rsidR="002F213E" w:rsidRPr="00511B3A" w:rsidRDefault="002F213E" w:rsidP="002F213E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20,588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A3FCF6" w14:textId="77777777" w:rsidR="002F213E" w:rsidRPr="00511B3A" w:rsidRDefault="002F213E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772C631F" w14:textId="029693AF" w:rsidR="002F213E" w:rsidRPr="00511B3A" w:rsidRDefault="002F213E" w:rsidP="002F213E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18,395</w:t>
            </w:r>
          </w:p>
        </w:tc>
      </w:tr>
      <w:tr w:rsidR="00DE4660" w:rsidRPr="00511B3A" w14:paraId="719C7F45" w14:textId="77777777" w:rsidTr="00DE4660">
        <w:tc>
          <w:tcPr>
            <w:tcW w:w="5330" w:type="dxa"/>
            <w:gridSpan w:val="4"/>
            <w:shd w:val="clear" w:color="auto" w:fill="auto"/>
            <w:vAlign w:val="center"/>
          </w:tcPr>
          <w:p w14:paraId="23592012" w14:textId="62D3E15A" w:rsidR="00DE4660" w:rsidRPr="00511B3A" w:rsidRDefault="00DE4660" w:rsidP="00871905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11B3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ตัดรายการ (กำไร) ขาดทุนระหว่างส่วนงาน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D302928" w14:textId="77777777" w:rsidR="00DE4660" w:rsidRPr="00511B3A" w:rsidRDefault="00DE4660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BA7BC79" w14:textId="77777777" w:rsidR="00DE4660" w:rsidRPr="00511B3A" w:rsidRDefault="00DE4660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CF638BC" w14:textId="77777777" w:rsidR="00DE4660" w:rsidRPr="00511B3A" w:rsidRDefault="00DE4660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CEB68C6" w14:textId="77777777" w:rsidR="00DE4660" w:rsidRPr="00511B3A" w:rsidRDefault="00DE4660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E1F6406" w14:textId="77777777" w:rsidR="00DE4660" w:rsidRPr="00511B3A" w:rsidRDefault="00DE4660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54D09D4" w14:textId="77777777" w:rsidR="00DE4660" w:rsidRPr="00511B3A" w:rsidRDefault="00DE4660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77EE713" w14:textId="77777777" w:rsidR="00DE4660" w:rsidRPr="00511B3A" w:rsidRDefault="00DE4660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A73B4AC" w14:textId="77777777" w:rsidR="00DE4660" w:rsidRPr="00511B3A" w:rsidRDefault="00DE4660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3E6EC20" w14:textId="77777777" w:rsidR="00DE4660" w:rsidRPr="00511B3A" w:rsidRDefault="00DE4660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D3F99" w14:textId="11803417" w:rsidR="00DE4660" w:rsidRPr="00511B3A" w:rsidRDefault="002F213E" w:rsidP="002F213E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(18,632)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A7D9E5C" w14:textId="77777777" w:rsidR="00DE4660" w:rsidRPr="00511B3A" w:rsidRDefault="00DE4660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30F7BB" w14:textId="52B898F5" w:rsidR="00DE4660" w:rsidRPr="00511B3A" w:rsidRDefault="002F213E" w:rsidP="002F213E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sz w:val="24"/>
                <w:szCs w:val="24"/>
                <w:lang w:val="en-US"/>
              </w:rPr>
              <w:t>(13,326)</w:t>
            </w:r>
          </w:p>
        </w:tc>
      </w:tr>
      <w:tr w:rsidR="00871905" w:rsidRPr="00511B3A" w14:paraId="17BB8B59" w14:textId="77777777" w:rsidTr="00DF34D0">
        <w:tc>
          <w:tcPr>
            <w:tcW w:w="5330" w:type="dxa"/>
            <w:gridSpan w:val="4"/>
            <w:shd w:val="clear" w:color="auto" w:fill="auto"/>
            <w:vAlign w:val="center"/>
          </w:tcPr>
          <w:p w14:paraId="75FF3072" w14:textId="77777777" w:rsidR="00871905" w:rsidRPr="00511B3A" w:rsidRDefault="00871905" w:rsidP="00871905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511B3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กำไร</w:t>
            </w:r>
            <w:r w:rsidRPr="00511B3A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ก่อนภาษีเงินได้สำหรับ</w:t>
            </w:r>
            <w:r w:rsidRPr="00511B3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งวด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9F280E5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747B838" w14:textId="77777777" w:rsidR="00871905" w:rsidRPr="00511B3A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5730CD2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9BF8AE9" w14:textId="77777777" w:rsidR="00871905" w:rsidRPr="00511B3A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440F671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B3B392C" w14:textId="77777777" w:rsidR="00871905" w:rsidRPr="00511B3A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A0D2AF3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6355736" w14:textId="77777777" w:rsidR="00871905" w:rsidRPr="00511B3A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75F8F87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1210DF" w14:textId="24B55A13" w:rsidR="00871905" w:rsidRPr="00511B3A" w:rsidRDefault="002F213E" w:rsidP="002F213E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1,093,038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81E2B42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86E3A33" w14:textId="0E2CA42C" w:rsidR="00871905" w:rsidRPr="00511B3A" w:rsidRDefault="002F213E" w:rsidP="002F213E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531,891</w:t>
            </w:r>
          </w:p>
        </w:tc>
      </w:tr>
    </w:tbl>
    <w:p w14:paraId="6307C0B5" w14:textId="6A355A6D" w:rsidR="00871905" w:rsidRPr="004B56E6" w:rsidRDefault="00871905" w:rsidP="00871905">
      <w:pPr>
        <w:spacing w:line="240" w:lineRule="auto"/>
        <w:rPr>
          <w:sz w:val="2"/>
          <w:szCs w:val="2"/>
        </w:rPr>
      </w:pP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302"/>
        <w:gridCol w:w="236"/>
        <w:gridCol w:w="1384"/>
      </w:tblGrid>
      <w:tr w:rsidR="00871905" w:rsidRPr="00DE4660" w14:paraId="5D3125D7" w14:textId="77777777" w:rsidTr="00DF34D0">
        <w:tc>
          <w:tcPr>
            <w:tcW w:w="2790" w:type="dxa"/>
            <w:shd w:val="clear" w:color="auto" w:fill="auto"/>
          </w:tcPr>
          <w:p w14:paraId="3B78D8B0" w14:textId="77777777" w:rsidR="00871905" w:rsidRPr="00DE4660" w:rsidRDefault="00871905" w:rsidP="0087190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0" w:type="dxa"/>
            <w:gridSpan w:val="15"/>
            <w:shd w:val="clear" w:color="auto" w:fill="auto"/>
            <w:vAlign w:val="bottom"/>
          </w:tcPr>
          <w:p w14:paraId="261DB839" w14:textId="77777777" w:rsidR="00871905" w:rsidRPr="00DE4660" w:rsidRDefault="00871905" w:rsidP="0087190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66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871905" w:rsidRPr="00DE4660" w14:paraId="28F900FD" w14:textId="77777777" w:rsidTr="00DF34D0">
        <w:tc>
          <w:tcPr>
            <w:tcW w:w="2790" w:type="dxa"/>
            <w:shd w:val="clear" w:color="auto" w:fill="auto"/>
          </w:tcPr>
          <w:p w14:paraId="41859FB8" w14:textId="77777777" w:rsidR="00871905" w:rsidRPr="00DE4660" w:rsidRDefault="00871905" w:rsidP="0087190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3E4D1DED" w14:textId="77777777" w:rsidR="00871905" w:rsidRPr="00DE4660" w:rsidRDefault="00871905" w:rsidP="0087190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E4660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81DCE6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24042831" w14:textId="77777777" w:rsidR="00871905" w:rsidRPr="00DE4660" w:rsidRDefault="00871905" w:rsidP="0087190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660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86A1F6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1E00431F" w14:textId="77777777" w:rsidR="00871905" w:rsidRPr="00DE4660" w:rsidRDefault="00871905" w:rsidP="0087190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466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รวมรายได้ส่วนงาน</w:t>
            </w:r>
            <w:r w:rsidRPr="00DE466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br/>
            </w:r>
            <w:r w:rsidRPr="00DE466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ที่รายงาน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1BAD32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922" w:type="dxa"/>
            <w:gridSpan w:val="3"/>
            <w:shd w:val="clear" w:color="auto" w:fill="auto"/>
            <w:vAlign w:val="bottom"/>
          </w:tcPr>
          <w:p w14:paraId="3FCFFBBB" w14:textId="03E92AAE" w:rsidR="00871905" w:rsidRPr="00DE4660" w:rsidRDefault="00DF34D0" w:rsidP="0087190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6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กำไร</w:t>
            </w:r>
            <w:r w:rsidRPr="00DE466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DE46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(ขาดทุน)</w:t>
            </w:r>
            <w:r w:rsidRPr="00DE466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DE46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ตามส่วนงานก่อนหัก</w:t>
            </w:r>
            <w:r w:rsidRPr="00DE466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ต้นทุนทางการเงิน ภาษีเงินได้ </w:t>
            </w:r>
            <w:r w:rsidRPr="00DE46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br/>
            </w:r>
            <w:r w:rsidRPr="00DE466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ค่าเสื่อมราคาและค่าตัดจำหน่าย</w:t>
            </w:r>
          </w:p>
        </w:tc>
      </w:tr>
      <w:tr w:rsidR="00871905" w:rsidRPr="00DE4660" w14:paraId="18BAC0E3" w14:textId="77777777" w:rsidTr="00DF34D0">
        <w:tc>
          <w:tcPr>
            <w:tcW w:w="2790" w:type="dxa"/>
            <w:shd w:val="clear" w:color="auto" w:fill="auto"/>
            <w:vAlign w:val="bottom"/>
          </w:tcPr>
          <w:p w14:paraId="73A7AB65" w14:textId="77777777" w:rsidR="00871905" w:rsidRPr="00DE4660" w:rsidRDefault="00871905" w:rsidP="00871905">
            <w:pPr>
              <w:tabs>
                <w:tab w:val="left" w:pos="262"/>
              </w:tabs>
              <w:ind w:left="252" w:hanging="25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DE466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สำหรับงวดหกเดือนสิ้นสุด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673875" w14:textId="77777777" w:rsidR="00871905" w:rsidRPr="00DE4660" w:rsidRDefault="00871905" w:rsidP="0087190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ED903C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C31C53" w14:textId="77777777" w:rsidR="00871905" w:rsidRPr="00DE4660" w:rsidRDefault="00871905" w:rsidP="0087190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22746A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D905AA" w14:textId="77777777" w:rsidR="00871905" w:rsidRPr="00DE4660" w:rsidRDefault="00871905" w:rsidP="0087190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BB0799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E1F654E" w14:textId="77777777" w:rsidR="00871905" w:rsidRPr="00DE4660" w:rsidRDefault="00871905" w:rsidP="0087190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57E2A65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42D1BFD" w14:textId="77777777" w:rsidR="00871905" w:rsidRPr="00DE4660" w:rsidRDefault="00871905" w:rsidP="0087190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9794B2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305E10" w14:textId="77777777" w:rsidR="00871905" w:rsidRPr="00DE4660" w:rsidRDefault="00871905" w:rsidP="0087190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D9546C8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72C93E9F" w14:textId="77777777" w:rsidR="00871905" w:rsidRPr="00DE4660" w:rsidRDefault="00871905" w:rsidP="0087190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743D0B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F569C65" w14:textId="77777777" w:rsidR="00871905" w:rsidRPr="00DE4660" w:rsidRDefault="00871905" w:rsidP="0087190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871905" w:rsidRPr="00DE4660" w14:paraId="36709EAE" w14:textId="77777777" w:rsidTr="00DF34D0">
        <w:tc>
          <w:tcPr>
            <w:tcW w:w="2790" w:type="dxa"/>
            <w:shd w:val="clear" w:color="auto" w:fill="auto"/>
            <w:vAlign w:val="bottom"/>
          </w:tcPr>
          <w:p w14:paraId="4F86710C" w14:textId="032546D7" w:rsidR="00871905" w:rsidRPr="00DE4660" w:rsidRDefault="00871905" w:rsidP="00871905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6"/>
                <w:szCs w:val="26"/>
              </w:rPr>
            </w:pPr>
            <w:r w:rsidRPr="00DE4660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DE466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="00507C16" w:rsidRPr="00DE466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30</w:t>
            </w:r>
            <w:r w:rsidRPr="00DE466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ABB61E" w14:textId="0811B3B0" w:rsidR="00871905" w:rsidRPr="00DE4660" w:rsidRDefault="00871905" w:rsidP="0087190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66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256</w:t>
            </w:r>
            <w:r w:rsidRPr="00DE4660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769828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9B808BA" w14:textId="38B46B9D" w:rsidR="00871905" w:rsidRPr="00DE4660" w:rsidRDefault="00871905" w:rsidP="0087190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660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 w:rsidRPr="00DE466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</w:t>
            </w:r>
            <w:r w:rsidRPr="00DE4660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33AB60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D42599D" w14:textId="686C6727" w:rsidR="00871905" w:rsidRPr="00DE4660" w:rsidRDefault="00871905" w:rsidP="0087190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66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256</w:t>
            </w:r>
            <w:r w:rsidRPr="00DE4660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74D0C6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7A159E" w14:textId="184006D0" w:rsidR="00871905" w:rsidRPr="00DE4660" w:rsidRDefault="00871905" w:rsidP="0087190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660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 w:rsidRPr="00DE466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</w:t>
            </w:r>
            <w:r w:rsidRPr="00DE4660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9C387F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3041C5" w14:textId="45524FBD" w:rsidR="00871905" w:rsidRPr="00DE4660" w:rsidRDefault="00871905" w:rsidP="0087190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66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256</w:t>
            </w:r>
            <w:r w:rsidRPr="00DE4660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57F00B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5A0A8CB" w14:textId="35B02448" w:rsidR="00871905" w:rsidRPr="00DE4660" w:rsidRDefault="00871905" w:rsidP="0087190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660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 w:rsidRPr="00DE466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</w:t>
            </w:r>
            <w:r w:rsidRPr="00DE4660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784291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739EB82C" w14:textId="7FEA7C31" w:rsidR="00871905" w:rsidRPr="00DE4660" w:rsidRDefault="00871905" w:rsidP="0087190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66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256</w:t>
            </w:r>
            <w:r w:rsidRPr="00DE4660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0C67CC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5F6C1AC" w14:textId="068FF30B" w:rsidR="00871905" w:rsidRPr="00DE4660" w:rsidRDefault="00871905" w:rsidP="0087190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660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 w:rsidRPr="00DE466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</w:t>
            </w:r>
            <w:r w:rsidRPr="00DE4660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</w:tr>
      <w:tr w:rsidR="00871905" w:rsidRPr="00DE4660" w14:paraId="24C6A34B" w14:textId="77777777" w:rsidTr="00DF34D0">
        <w:tc>
          <w:tcPr>
            <w:tcW w:w="2790" w:type="dxa"/>
            <w:shd w:val="clear" w:color="auto" w:fill="auto"/>
          </w:tcPr>
          <w:p w14:paraId="19843FB9" w14:textId="77777777" w:rsidR="00871905" w:rsidRPr="00DE4660" w:rsidRDefault="00871905" w:rsidP="0087190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0" w:type="dxa"/>
            <w:gridSpan w:val="15"/>
            <w:shd w:val="clear" w:color="auto" w:fill="auto"/>
            <w:vAlign w:val="bottom"/>
          </w:tcPr>
          <w:p w14:paraId="018D4CC4" w14:textId="77777777" w:rsidR="00871905" w:rsidRPr="00DE4660" w:rsidRDefault="00871905" w:rsidP="0087190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  <w:lang w:val="en-US"/>
              </w:rPr>
            </w:pPr>
            <w:r w:rsidRPr="00DE4660">
              <w:rPr>
                <w:rFonts w:ascii="Angsana New" w:hAnsi="Angsana New" w:hint="cs"/>
                <w:i/>
                <w:iCs/>
                <w:color w:val="000000"/>
                <w:sz w:val="26"/>
                <w:szCs w:val="26"/>
                <w:cs/>
                <w:lang w:val="en-US"/>
              </w:rPr>
              <w:t>(พันบาท</w:t>
            </w:r>
            <w:r w:rsidRPr="00DE4660">
              <w:rPr>
                <w:rFonts w:ascii="Angsana New" w:hAnsi="Angsana New"/>
                <w:i/>
                <w:iCs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871905" w:rsidRPr="00DE4660" w14:paraId="23BB1F07" w14:textId="77777777" w:rsidTr="00DF34D0">
        <w:tc>
          <w:tcPr>
            <w:tcW w:w="2790" w:type="dxa"/>
            <w:shd w:val="clear" w:color="auto" w:fill="auto"/>
            <w:vAlign w:val="center"/>
          </w:tcPr>
          <w:p w14:paraId="73732E8A" w14:textId="77777777" w:rsidR="00871905" w:rsidRPr="00DE4660" w:rsidRDefault="00871905" w:rsidP="00871905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DE4660">
              <w:rPr>
                <w:rFonts w:ascii="Angsana New" w:hAnsi="Angsana New" w:hint="cs"/>
                <w:sz w:val="26"/>
                <w:szCs w:val="26"/>
                <w:cs/>
              </w:rPr>
              <w:t>วัสดุก่อสร้าง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4CD559D" w14:textId="6799AE2D" w:rsidR="00871905" w:rsidRPr="00DE4660" w:rsidRDefault="002F213E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9,087,673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45A3270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34DDAB0" w14:textId="7ABB8686" w:rsidR="00871905" w:rsidRPr="00DE4660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660">
              <w:rPr>
                <w:rFonts w:ascii="Angsana New" w:hAnsi="Angsana New"/>
                <w:sz w:val="26"/>
                <w:szCs w:val="26"/>
                <w:lang w:val="en-US"/>
              </w:rPr>
              <w:t>10,704,658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CCB7046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39EFB35" w14:textId="0426ACEB" w:rsidR="00871905" w:rsidRPr="00DE4660" w:rsidRDefault="002F213E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4,094,416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517E88F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1419AA7" w14:textId="1A205531" w:rsidR="00871905" w:rsidRPr="00DE4660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660">
              <w:rPr>
                <w:rFonts w:ascii="Angsana New" w:hAnsi="Angsana New"/>
                <w:sz w:val="26"/>
                <w:szCs w:val="26"/>
                <w:lang w:val="en-US"/>
              </w:rPr>
              <w:t>5,662,759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D6D74E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90E8EA0" w14:textId="1233EDCB" w:rsidR="00871905" w:rsidRPr="00DE4660" w:rsidRDefault="002F213E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13,182,089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E8247F3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70EF51D" w14:textId="24255BEE" w:rsidR="00871905" w:rsidRPr="00DE4660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660">
              <w:rPr>
                <w:rFonts w:ascii="Angsana New" w:hAnsi="Angsana New"/>
                <w:sz w:val="26"/>
                <w:szCs w:val="26"/>
                <w:lang w:val="en-US"/>
              </w:rPr>
              <w:t>16,367,417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3DE5072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32C1095F" w14:textId="3BDE34D1" w:rsidR="00871905" w:rsidRPr="00DE4660" w:rsidRDefault="00C26161" w:rsidP="00C26161">
            <w:pPr>
              <w:tabs>
                <w:tab w:val="decimal" w:pos="1010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691,640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29140FA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09768AE5" w14:textId="10BE8919" w:rsidR="00871905" w:rsidRPr="00DE4660" w:rsidRDefault="00C26161" w:rsidP="00C26161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225,456</w:t>
            </w:r>
          </w:p>
        </w:tc>
      </w:tr>
      <w:tr w:rsidR="00871905" w:rsidRPr="00DE4660" w14:paraId="5838C016" w14:textId="77777777" w:rsidTr="00DF34D0">
        <w:tc>
          <w:tcPr>
            <w:tcW w:w="2790" w:type="dxa"/>
            <w:shd w:val="clear" w:color="auto" w:fill="auto"/>
            <w:vAlign w:val="center"/>
          </w:tcPr>
          <w:p w14:paraId="5CA20CFC" w14:textId="77777777" w:rsidR="00871905" w:rsidRPr="00DE4660" w:rsidRDefault="00871905" w:rsidP="00871905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DE4660">
              <w:rPr>
                <w:rFonts w:ascii="Angsana New" w:hAnsi="Angsana New" w:hint="cs"/>
                <w:sz w:val="26"/>
                <w:szCs w:val="26"/>
                <w:cs/>
              </w:rPr>
              <w:t>ปิโตรเคมีและเคมีภัณฑ์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FD8F74A" w14:textId="2EB5550F" w:rsidR="00871905" w:rsidRPr="00DE4660" w:rsidRDefault="002F213E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3,620,670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193A042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777DDAB" w14:textId="290481E3" w:rsidR="00871905" w:rsidRPr="00DE4660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660">
              <w:rPr>
                <w:rFonts w:ascii="Angsana New" w:hAnsi="Angsana New"/>
                <w:sz w:val="26"/>
                <w:szCs w:val="26"/>
                <w:lang w:val="en-US"/>
              </w:rPr>
              <w:t>4,206,721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C7FACDB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9172F32" w14:textId="0EA36718" w:rsidR="00871905" w:rsidRPr="00DE4660" w:rsidRDefault="002F213E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2,796,011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97A3847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0CDCE97" w14:textId="3958C3A1" w:rsidR="00871905" w:rsidRPr="00DE4660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660">
              <w:rPr>
                <w:rFonts w:ascii="Angsana New" w:hAnsi="Angsana New"/>
                <w:sz w:val="26"/>
                <w:szCs w:val="26"/>
                <w:lang w:val="en-US"/>
              </w:rPr>
              <w:t>3,732,637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27B45AE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E2D0159" w14:textId="06F14DFC" w:rsidR="00871905" w:rsidRPr="00DE4660" w:rsidRDefault="002F213E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6,416,681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F9984B4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F84D146" w14:textId="087DB20A" w:rsidR="00871905" w:rsidRPr="00DE4660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660">
              <w:rPr>
                <w:rFonts w:ascii="Angsana New" w:hAnsi="Angsana New"/>
                <w:sz w:val="26"/>
                <w:szCs w:val="26"/>
                <w:lang w:val="en-US"/>
              </w:rPr>
              <w:t>7,939,358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55D22C7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210BF68D" w14:textId="49C7E0E1" w:rsidR="00871905" w:rsidRPr="00DE4660" w:rsidRDefault="00C26161" w:rsidP="00C26161">
            <w:pPr>
              <w:tabs>
                <w:tab w:val="decimal" w:pos="1010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877,015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2FE32EC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4CF46E50" w14:textId="049BBB31" w:rsidR="00871905" w:rsidRPr="00DE4660" w:rsidRDefault="00C26161" w:rsidP="00C26161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733,829</w:t>
            </w:r>
          </w:p>
        </w:tc>
      </w:tr>
      <w:tr w:rsidR="00871905" w:rsidRPr="00DE4660" w14:paraId="2F1136E0" w14:textId="77777777" w:rsidTr="00DF34D0">
        <w:tc>
          <w:tcPr>
            <w:tcW w:w="2790" w:type="dxa"/>
            <w:shd w:val="clear" w:color="auto" w:fill="auto"/>
            <w:vAlign w:val="center"/>
          </w:tcPr>
          <w:p w14:paraId="142E01B5" w14:textId="77777777" w:rsidR="00871905" w:rsidRPr="00DE4660" w:rsidRDefault="00871905" w:rsidP="00871905">
            <w:pPr>
              <w:spacing w:line="240" w:lineRule="auto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DE4660">
              <w:rPr>
                <w:rFonts w:ascii="Angsana New" w:hAnsi="Angsana New" w:hint="cs"/>
                <w:sz w:val="26"/>
                <w:szCs w:val="26"/>
                <w:cs/>
              </w:rPr>
              <w:t>พลังงานและสาธารณูปโภค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4043DF1" w14:textId="30507416" w:rsidR="00871905" w:rsidRPr="00DE4660" w:rsidRDefault="002F213E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4,428,273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C92170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C14AC30" w14:textId="339AB662" w:rsidR="00871905" w:rsidRPr="00DE4660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660">
              <w:rPr>
                <w:rFonts w:ascii="Angsana New" w:hAnsi="Angsana New"/>
                <w:sz w:val="26"/>
                <w:szCs w:val="26"/>
                <w:lang w:val="en-US"/>
              </w:rPr>
              <w:t>3,909,920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01E99DC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1016064" w14:textId="75AD2171" w:rsidR="00871905" w:rsidRPr="00DE4660" w:rsidRDefault="002F213E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900,710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CDBC381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5E80A46" w14:textId="7D63D6AE" w:rsidR="00871905" w:rsidRPr="00DE4660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660">
              <w:rPr>
                <w:rFonts w:ascii="Angsana New" w:hAnsi="Angsana New"/>
                <w:sz w:val="26"/>
                <w:szCs w:val="26"/>
                <w:lang w:val="en-US"/>
              </w:rPr>
              <w:t>1,096,317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EF42C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14A2689" w14:textId="42830D5B" w:rsidR="00871905" w:rsidRPr="00DE4660" w:rsidRDefault="002F213E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5,328,</w:t>
            </w:r>
            <w:r w:rsidR="007D755E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="00511B3A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4B514A2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1E573E7" w14:textId="4E95FBF9" w:rsidR="00871905" w:rsidRPr="00DE4660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660">
              <w:rPr>
                <w:rFonts w:ascii="Angsana New" w:hAnsi="Angsana New"/>
                <w:sz w:val="26"/>
                <w:szCs w:val="26"/>
                <w:lang w:val="en-US"/>
              </w:rPr>
              <w:t>5,006,237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A9C31B9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452C40A7" w14:textId="48313703" w:rsidR="00871905" w:rsidRPr="00DE4660" w:rsidRDefault="00C26161" w:rsidP="00C26161">
            <w:pPr>
              <w:tabs>
                <w:tab w:val="decimal" w:pos="1010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2,675,309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DB91438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5049821B" w14:textId="1A65619F" w:rsidR="00871905" w:rsidRPr="00DE4660" w:rsidRDefault="00C26161" w:rsidP="00C26161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2,633,320</w:t>
            </w:r>
          </w:p>
        </w:tc>
      </w:tr>
      <w:tr w:rsidR="00871905" w:rsidRPr="00DE4660" w14:paraId="1BC648B5" w14:textId="77777777" w:rsidTr="00DF34D0">
        <w:tc>
          <w:tcPr>
            <w:tcW w:w="2790" w:type="dxa"/>
            <w:shd w:val="clear" w:color="auto" w:fill="auto"/>
            <w:vAlign w:val="center"/>
          </w:tcPr>
          <w:p w14:paraId="42730CE3" w14:textId="77777777" w:rsidR="00871905" w:rsidRPr="00DE4660" w:rsidRDefault="00871905" w:rsidP="00871905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DE4660">
              <w:rPr>
                <w:rFonts w:ascii="Angsana New" w:hAnsi="Angsana New" w:hint="cs"/>
                <w:sz w:val="26"/>
                <w:szCs w:val="26"/>
                <w:cs/>
              </w:rPr>
              <w:t>การเกษตร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2C22E51" w14:textId="55F464D1" w:rsidR="00871905" w:rsidRPr="00DE4660" w:rsidRDefault="002F213E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62,994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E77A8B2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F8FBB9C" w14:textId="117C4987" w:rsidR="00871905" w:rsidRPr="00DE4660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660">
              <w:rPr>
                <w:rFonts w:ascii="Angsana New" w:hAnsi="Angsana New"/>
                <w:sz w:val="26"/>
                <w:szCs w:val="26"/>
                <w:lang w:val="en-US"/>
              </w:rPr>
              <w:t>57,035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81D2EC1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2978F35" w14:textId="24100FD8" w:rsidR="00871905" w:rsidRPr="00DE4660" w:rsidRDefault="002F213E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84,630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B5DD014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904516E" w14:textId="166ACDE1" w:rsidR="00871905" w:rsidRPr="00DE4660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660">
              <w:rPr>
                <w:rFonts w:ascii="Angsana New" w:hAnsi="Angsana New"/>
                <w:sz w:val="26"/>
                <w:szCs w:val="26"/>
                <w:lang w:val="en-US"/>
              </w:rPr>
              <w:t>51,300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5B4AB59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F1E4CA0" w14:textId="1324CE31" w:rsidR="00871905" w:rsidRPr="00DE4660" w:rsidRDefault="002F213E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147,624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86E610E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D8E2223" w14:textId="24D1C56D" w:rsidR="00871905" w:rsidRPr="00DE4660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660">
              <w:rPr>
                <w:rFonts w:ascii="Angsana New" w:hAnsi="Angsana New"/>
                <w:sz w:val="26"/>
                <w:szCs w:val="26"/>
                <w:lang w:val="en-US"/>
              </w:rPr>
              <w:t>108,335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0C08091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64110B12" w14:textId="0F6B553F" w:rsidR="00871905" w:rsidRPr="00DE4660" w:rsidRDefault="00C26161" w:rsidP="00C26161">
            <w:pPr>
              <w:tabs>
                <w:tab w:val="decimal" w:pos="1010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(4,913)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CE2ADEB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1F36FE4B" w14:textId="4F20428F" w:rsidR="00871905" w:rsidRPr="00DE4660" w:rsidRDefault="00C26161" w:rsidP="00C26161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(9,958)</w:t>
            </w:r>
          </w:p>
        </w:tc>
      </w:tr>
      <w:tr w:rsidR="00871905" w:rsidRPr="00DE4660" w14:paraId="007A3643" w14:textId="77777777" w:rsidTr="00DF34D0">
        <w:tc>
          <w:tcPr>
            <w:tcW w:w="2790" w:type="dxa"/>
            <w:shd w:val="clear" w:color="auto" w:fill="auto"/>
            <w:vAlign w:val="center"/>
          </w:tcPr>
          <w:p w14:paraId="20E009D8" w14:textId="77777777" w:rsidR="00871905" w:rsidRPr="00DE4660" w:rsidRDefault="00871905" w:rsidP="00871905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E466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E65EE3" w14:textId="600B0CD2" w:rsidR="00871905" w:rsidRPr="00DE4660" w:rsidRDefault="002F213E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17,199,610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9D305E1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95534B" w14:textId="4DD41C41" w:rsidR="00871905" w:rsidRPr="00DE4660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E466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18,878,334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EA933D2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35D562" w14:textId="4E8D0B07" w:rsidR="00871905" w:rsidRPr="00DE4660" w:rsidRDefault="002F213E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7,875,767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7DF21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47B640" w14:textId="43BA72A7" w:rsidR="00871905" w:rsidRPr="00DE4660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E466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10,543,013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227971C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DCC930" w14:textId="528E1583" w:rsidR="00871905" w:rsidRPr="00DE4660" w:rsidRDefault="002F213E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25,075,377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1F233C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9784BF" w14:textId="083E83BF" w:rsidR="00871905" w:rsidRPr="00DE4660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E466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29,421,347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8CC65F5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704849" w14:textId="31428FE4" w:rsidR="00871905" w:rsidRPr="00DE4660" w:rsidRDefault="00C26161" w:rsidP="00C26161">
            <w:pPr>
              <w:tabs>
                <w:tab w:val="decimal" w:pos="1010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4,239,051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2920205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644A10" w14:textId="6366E52F" w:rsidR="00871905" w:rsidRPr="00DE4660" w:rsidRDefault="00C26161" w:rsidP="00C26161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3,582,647</w:t>
            </w:r>
          </w:p>
        </w:tc>
      </w:tr>
      <w:tr w:rsidR="00871905" w:rsidRPr="00511B3A" w14:paraId="7FD65ED3" w14:textId="77777777" w:rsidTr="00F177BE">
        <w:tc>
          <w:tcPr>
            <w:tcW w:w="2790" w:type="dxa"/>
            <w:shd w:val="clear" w:color="auto" w:fill="auto"/>
            <w:vAlign w:val="center"/>
          </w:tcPr>
          <w:p w14:paraId="6B8051EC" w14:textId="77777777" w:rsidR="00871905" w:rsidRPr="00511B3A" w:rsidRDefault="00871905" w:rsidP="00871905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D3C3AC" w14:textId="77777777" w:rsidR="00871905" w:rsidRPr="00511B3A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B0662F2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0E9FFF" w14:textId="77777777" w:rsidR="00871905" w:rsidRPr="00511B3A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F1D01C7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DA3125" w14:textId="77777777" w:rsidR="00871905" w:rsidRPr="00511B3A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B9C2A0A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05940D" w14:textId="77777777" w:rsidR="00871905" w:rsidRPr="00511B3A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E0DAF6E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1000C6" w14:textId="77777777" w:rsidR="00871905" w:rsidRPr="00511B3A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6FAA8D5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2BEBCB" w14:textId="77777777" w:rsidR="00871905" w:rsidRPr="00511B3A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5017A53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BEA91A" w14:textId="77777777" w:rsidR="00871905" w:rsidRPr="00511B3A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16A3A77" w14:textId="77777777" w:rsidR="00871905" w:rsidRPr="00511B3A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51AFE9" w14:textId="77777777" w:rsidR="00871905" w:rsidRPr="00511B3A" w:rsidRDefault="00871905" w:rsidP="00C26161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F177BE" w:rsidRPr="00DE4660" w14:paraId="410DC1BD" w14:textId="77777777" w:rsidTr="00F177BE">
        <w:tc>
          <w:tcPr>
            <w:tcW w:w="2790" w:type="dxa"/>
            <w:shd w:val="clear" w:color="auto" w:fill="auto"/>
            <w:vAlign w:val="center"/>
          </w:tcPr>
          <w:p w14:paraId="693791A4" w14:textId="22BED060" w:rsidR="00F177BE" w:rsidRPr="00DE4660" w:rsidRDefault="00F177BE" w:rsidP="00871905">
            <w:pPr>
              <w:spacing w:line="240" w:lineRule="atLeast"/>
              <w:ind w:right="-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466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กำไร (ขาดทุน) อื่น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3DB3DF0" w14:textId="77777777" w:rsidR="00F177BE" w:rsidRPr="00DE4660" w:rsidRDefault="00F177BE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CE3CF3E" w14:textId="77777777" w:rsidR="00F177BE" w:rsidRPr="00DE4660" w:rsidRDefault="00F177BE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A925A10" w14:textId="77777777" w:rsidR="00F177BE" w:rsidRPr="00DE4660" w:rsidRDefault="00F177BE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B95D7CD" w14:textId="77777777" w:rsidR="00F177BE" w:rsidRPr="00DE4660" w:rsidRDefault="00F177BE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E84B1F5" w14:textId="77777777" w:rsidR="00F177BE" w:rsidRPr="00DE4660" w:rsidRDefault="00F177BE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3ABDFB7" w14:textId="77777777" w:rsidR="00F177BE" w:rsidRPr="00DE4660" w:rsidRDefault="00F177BE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3B255E9" w14:textId="77777777" w:rsidR="00F177BE" w:rsidRPr="00DE4660" w:rsidRDefault="00F177BE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B968ABB" w14:textId="77777777" w:rsidR="00F177BE" w:rsidRPr="00DE4660" w:rsidRDefault="00F177BE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95525E4" w14:textId="77777777" w:rsidR="00F177BE" w:rsidRPr="00DE4660" w:rsidRDefault="00F177BE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29B5C58" w14:textId="77777777" w:rsidR="00F177BE" w:rsidRPr="00DE4660" w:rsidRDefault="00F177BE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D325E81" w14:textId="77777777" w:rsidR="00F177BE" w:rsidRPr="00DE4660" w:rsidRDefault="00F177BE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0606017" w14:textId="77777777" w:rsidR="00F177BE" w:rsidRPr="00DE4660" w:rsidRDefault="00F177BE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533B68" w14:textId="4EA547F5" w:rsidR="00F177BE" w:rsidRPr="00DE4660" w:rsidRDefault="00C26161" w:rsidP="00C26161">
            <w:pPr>
              <w:tabs>
                <w:tab w:val="decimal" w:pos="1010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(1,019)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01AD195" w14:textId="77777777" w:rsidR="00F177BE" w:rsidRPr="00DE4660" w:rsidRDefault="00F177BE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E721EF" w14:textId="45AEE802" w:rsidR="00F177BE" w:rsidRPr="00DE4660" w:rsidRDefault="00C26161" w:rsidP="00C26161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1,356</w:t>
            </w:r>
          </w:p>
        </w:tc>
      </w:tr>
      <w:tr w:rsidR="00DE4660" w:rsidRPr="00DE4660" w14:paraId="49B4F2C2" w14:textId="77777777" w:rsidTr="00DE4660">
        <w:tc>
          <w:tcPr>
            <w:tcW w:w="2790" w:type="dxa"/>
            <w:shd w:val="clear" w:color="auto" w:fill="auto"/>
            <w:vAlign w:val="center"/>
          </w:tcPr>
          <w:p w14:paraId="0AACF763" w14:textId="77777777" w:rsidR="00DE4660" w:rsidRPr="00DE4660" w:rsidRDefault="00DE4660" w:rsidP="00871905">
            <w:pPr>
              <w:spacing w:line="240" w:lineRule="atLeast"/>
              <w:ind w:right="-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89B4112" w14:textId="77777777" w:rsidR="00DE4660" w:rsidRPr="00DE4660" w:rsidRDefault="00DE4660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71C1A8A" w14:textId="77777777" w:rsidR="00DE4660" w:rsidRPr="00DE4660" w:rsidRDefault="00DE4660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C331984" w14:textId="77777777" w:rsidR="00DE4660" w:rsidRPr="00DE4660" w:rsidRDefault="00DE4660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F66C0B0" w14:textId="77777777" w:rsidR="00DE4660" w:rsidRPr="00DE4660" w:rsidRDefault="00DE4660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3FACA58" w14:textId="77777777" w:rsidR="00DE4660" w:rsidRPr="00DE4660" w:rsidRDefault="00DE4660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7318AD3" w14:textId="77777777" w:rsidR="00DE4660" w:rsidRPr="00DE4660" w:rsidRDefault="00DE4660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2A7C068" w14:textId="77777777" w:rsidR="00DE4660" w:rsidRPr="00DE4660" w:rsidRDefault="00DE4660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88D2415" w14:textId="77777777" w:rsidR="00DE4660" w:rsidRPr="00DE4660" w:rsidRDefault="00DE4660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9AE0C5A" w14:textId="77777777" w:rsidR="00DE4660" w:rsidRPr="00DE4660" w:rsidRDefault="00DE4660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51CA08D" w14:textId="77777777" w:rsidR="00DE4660" w:rsidRPr="00DE4660" w:rsidRDefault="00DE4660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648227A" w14:textId="77777777" w:rsidR="00DE4660" w:rsidRPr="00DE4660" w:rsidRDefault="00DE4660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85F99AE" w14:textId="77777777" w:rsidR="00DE4660" w:rsidRPr="00DE4660" w:rsidRDefault="00DE4660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16978FB1" w14:textId="556E8B09" w:rsidR="00DE4660" w:rsidRPr="00DE4660" w:rsidRDefault="00511B3A" w:rsidP="00511B3A">
            <w:pPr>
              <w:tabs>
                <w:tab w:val="decimal" w:pos="1010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4,238,032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F7026DB" w14:textId="77777777" w:rsidR="00DE4660" w:rsidRPr="00DE4660" w:rsidRDefault="00DE4660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1C8F8A2F" w14:textId="4B56A4D3" w:rsidR="00DE4660" w:rsidRPr="00DE4660" w:rsidRDefault="00511B3A" w:rsidP="00C26161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3,584,003</w:t>
            </w:r>
          </w:p>
        </w:tc>
      </w:tr>
      <w:tr w:rsidR="00511B3A" w:rsidRPr="00511B3A" w14:paraId="25595C2D" w14:textId="77777777" w:rsidTr="00DE4660">
        <w:tc>
          <w:tcPr>
            <w:tcW w:w="2790" w:type="dxa"/>
            <w:shd w:val="clear" w:color="auto" w:fill="auto"/>
            <w:vAlign w:val="center"/>
          </w:tcPr>
          <w:p w14:paraId="1B12FF82" w14:textId="77777777" w:rsidR="00511B3A" w:rsidRPr="00511B3A" w:rsidRDefault="00511B3A" w:rsidP="00871905">
            <w:pPr>
              <w:spacing w:line="240" w:lineRule="atLeast"/>
              <w:ind w:right="-14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2E0CF4E" w14:textId="77777777" w:rsidR="00511B3A" w:rsidRPr="00511B3A" w:rsidRDefault="00511B3A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57DBC33" w14:textId="77777777" w:rsidR="00511B3A" w:rsidRPr="00511B3A" w:rsidRDefault="00511B3A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3A9DAB4" w14:textId="77777777" w:rsidR="00511B3A" w:rsidRPr="00511B3A" w:rsidRDefault="00511B3A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637EDA1" w14:textId="77777777" w:rsidR="00511B3A" w:rsidRPr="00511B3A" w:rsidRDefault="00511B3A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AA402D8" w14:textId="77777777" w:rsidR="00511B3A" w:rsidRPr="00511B3A" w:rsidRDefault="00511B3A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10DEBA4" w14:textId="77777777" w:rsidR="00511B3A" w:rsidRPr="00511B3A" w:rsidRDefault="00511B3A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E15BDE1" w14:textId="77777777" w:rsidR="00511B3A" w:rsidRPr="00511B3A" w:rsidRDefault="00511B3A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3224FA3" w14:textId="77777777" w:rsidR="00511B3A" w:rsidRPr="00511B3A" w:rsidRDefault="00511B3A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655CD19" w14:textId="77777777" w:rsidR="00511B3A" w:rsidRPr="00511B3A" w:rsidRDefault="00511B3A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4AA0A5B" w14:textId="77777777" w:rsidR="00511B3A" w:rsidRPr="00511B3A" w:rsidRDefault="00511B3A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A5C2078" w14:textId="77777777" w:rsidR="00511B3A" w:rsidRPr="00511B3A" w:rsidRDefault="00511B3A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B568C83" w14:textId="77777777" w:rsidR="00511B3A" w:rsidRPr="00511B3A" w:rsidRDefault="00511B3A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02594D3E" w14:textId="77777777" w:rsidR="00511B3A" w:rsidRPr="00511B3A" w:rsidRDefault="00511B3A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6F4FA39" w14:textId="77777777" w:rsidR="00511B3A" w:rsidRPr="00511B3A" w:rsidRDefault="00511B3A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6F30271C" w14:textId="77777777" w:rsidR="00511B3A" w:rsidRPr="00511B3A" w:rsidRDefault="00511B3A" w:rsidP="00C26161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F177BE" w:rsidRPr="00DE4660" w14:paraId="7544A98F" w14:textId="77777777" w:rsidTr="00DE4660">
        <w:tc>
          <w:tcPr>
            <w:tcW w:w="2790" w:type="dxa"/>
            <w:shd w:val="clear" w:color="auto" w:fill="auto"/>
            <w:vAlign w:val="center"/>
          </w:tcPr>
          <w:p w14:paraId="5E00B50B" w14:textId="288CAA28" w:rsidR="00F177BE" w:rsidRPr="00DE4660" w:rsidRDefault="00F177BE" w:rsidP="00F177BE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E466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C2E5284" w14:textId="77777777" w:rsidR="00F177BE" w:rsidRPr="00DE4660" w:rsidRDefault="00F177BE" w:rsidP="00F177B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82084E4" w14:textId="77777777" w:rsidR="00F177BE" w:rsidRPr="00DE4660" w:rsidRDefault="00F177BE" w:rsidP="00F177B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2971119" w14:textId="77777777" w:rsidR="00F177BE" w:rsidRPr="00DE4660" w:rsidRDefault="00F177BE" w:rsidP="00F177B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8779FB5" w14:textId="77777777" w:rsidR="00F177BE" w:rsidRPr="00DE4660" w:rsidRDefault="00F177BE" w:rsidP="00F177B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036C25D" w14:textId="77777777" w:rsidR="00F177BE" w:rsidRPr="00DE4660" w:rsidRDefault="00F177BE" w:rsidP="00F177B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FCB3AEF" w14:textId="77777777" w:rsidR="00F177BE" w:rsidRPr="00DE4660" w:rsidRDefault="00F177BE" w:rsidP="00F177B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2A0B1CC" w14:textId="77777777" w:rsidR="00F177BE" w:rsidRPr="00DE4660" w:rsidRDefault="00F177BE" w:rsidP="00F177B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9D1CA2F" w14:textId="77777777" w:rsidR="00F177BE" w:rsidRPr="00DE4660" w:rsidRDefault="00F177BE" w:rsidP="00F177B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0463648" w14:textId="77777777" w:rsidR="00F177BE" w:rsidRPr="00DE4660" w:rsidRDefault="00F177BE" w:rsidP="00F177B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09D2D64" w14:textId="77777777" w:rsidR="00F177BE" w:rsidRPr="00DE4660" w:rsidRDefault="00F177BE" w:rsidP="00F177B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8E328DF" w14:textId="77777777" w:rsidR="00F177BE" w:rsidRPr="00DE4660" w:rsidRDefault="00F177BE" w:rsidP="00F177B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DA3E127" w14:textId="77777777" w:rsidR="00F177BE" w:rsidRPr="00DE4660" w:rsidRDefault="00F177BE" w:rsidP="00F177B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430195D2" w14:textId="6198864D" w:rsidR="00F177BE" w:rsidRPr="00DE4660" w:rsidRDefault="00C26161" w:rsidP="00C26161">
            <w:pPr>
              <w:tabs>
                <w:tab w:val="decimal" w:pos="1010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(954,281)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EDD6E7C" w14:textId="77777777" w:rsidR="00F177BE" w:rsidRPr="00DE4660" w:rsidRDefault="00F177BE" w:rsidP="00F177B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FE452AD" w14:textId="18252F4D" w:rsidR="00F177BE" w:rsidRPr="00DE4660" w:rsidRDefault="00C26161" w:rsidP="00C26161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(946,803)</w:t>
            </w:r>
          </w:p>
        </w:tc>
      </w:tr>
      <w:tr w:rsidR="00871905" w:rsidRPr="00DE4660" w14:paraId="3264200D" w14:textId="77777777" w:rsidTr="00DE4660">
        <w:tc>
          <w:tcPr>
            <w:tcW w:w="2790" w:type="dxa"/>
            <w:shd w:val="clear" w:color="auto" w:fill="auto"/>
            <w:vAlign w:val="center"/>
          </w:tcPr>
          <w:p w14:paraId="6629D6BF" w14:textId="4F31E4CC" w:rsidR="00871905" w:rsidRPr="00DE4660" w:rsidRDefault="00F177BE" w:rsidP="00871905">
            <w:pPr>
              <w:spacing w:line="240" w:lineRule="atLeast"/>
              <w:ind w:right="-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660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E204AB4" w14:textId="77777777" w:rsidR="00871905" w:rsidRPr="00DE4660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7DEDC1E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BAF4722" w14:textId="77777777" w:rsidR="00871905" w:rsidRPr="00DE4660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E48D432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B014AEC" w14:textId="77777777" w:rsidR="00871905" w:rsidRPr="00DE4660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BA40185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DDB3796" w14:textId="77777777" w:rsidR="00871905" w:rsidRPr="00DE4660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DF06164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9D50262" w14:textId="77777777" w:rsidR="00871905" w:rsidRPr="00DE4660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BC94743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3BFB120" w14:textId="77777777" w:rsidR="00871905" w:rsidRPr="00DE4660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BFB0604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6822CF25" w14:textId="27E492B3" w:rsidR="00871905" w:rsidRPr="00DE4660" w:rsidRDefault="00C26161" w:rsidP="00C26161">
            <w:pPr>
              <w:tabs>
                <w:tab w:val="decimal" w:pos="1010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(1,613,502)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A71BCD9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86694B8" w14:textId="068130E6" w:rsidR="00871905" w:rsidRPr="00DE4660" w:rsidRDefault="00C26161" w:rsidP="00C26161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(1,556,201)</w:t>
            </w:r>
          </w:p>
        </w:tc>
      </w:tr>
      <w:tr w:rsidR="00871905" w:rsidRPr="00DE4660" w14:paraId="6C21865C" w14:textId="77777777" w:rsidTr="00DE4660">
        <w:tc>
          <w:tcPr>
            <w:tcW w:w="5330" w:type="dxa"/>
            <w:gridSpan w:val="4"/>
            <w:shd w:val="clear" w:color="auto" w:fill="auto"/>
            <w:vAlign w:val="center"/>
          </w:tcPr>
          <w:p w14:paraId="462E57F5" w14:textId="50523B76" w:rsidR="00871905" w:rsidRPr="00DE4660" w:rsidRDefault="00F177BE" w:rsidP="00871905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E4660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AF1258C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03A5A02" w14:textId="77777777" w:rsidR="00871905" w:rsidRPr="00DE4660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99BB2CE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5274587" w14:textId="77777777" w:rsidR="00871905" w:rsidRPr="00DE4660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EA32AD3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4AED83D" w14:textId="77777777" w:rsidR="00871905" w:rsidRPr="00DE4660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2AA721B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FE83665" w14:textId="77777777" w:rsidR="00871905" w:rsidRPr="00DE4660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A7BB090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16313F0F" w14:textId="1D69835D" w:rsidR="00871905" w:rsidRPr="00DE4660" w:rsidRDefault="00C26161" w:rsidP="00C26161">
            <w:pPr>
              <w:tabs>
                <w:tab w:val="decimal" w:pos="1010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134,573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A4CE582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730D9BDE" w14:textId="42B7E035" w:rsidR="00871905" w:rsidRPr="00DE4660" w:rsidRDefault="00C26161" w:rsidP="00C26161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307,710</w:t>
            </w:r>
          </w:p>
        </w:tc>
      </w:tr>
      <w:tr w:rsidR="002F213E" w:rsidRPr="00DE4660" w14:paraId="2ACF95C0" w14:textId="77777777" w:rsidTr="00DE4660">
        <w:tc>
          <w:tcPr>
            <w:tcW w:w="5330" w:type="dxa"/>
            <w:gridSpan w:val="4"/>
            <w:shd w:val="clear" w:color="auto" w:fill="auto"/>
            <w:vAlign w:val="center"/>
          </w:tcPr>
          <w:p w14:paraId="090A9BF5" w14:textId="01585C18" w:rsidR="002F213E" w:rsidRPr="00DE4660" w:rsidRDefault="00C26161" w:rsidP="00871905">
            <w:pPr>
              <w:spacing w:line="240" w:lineRule="atLeast"/>
              <w:ind w:right="-134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70DC936" w14:textId="77777777" w:rsidR="002F213E" w:rsidRPr="00DE4660" w:rsidRDefault="002F213E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6ED1A32" w14:textId="77777777" w:rsidR="002F213E" w:rsidRPr="00DE4660" w:rsidRDefault="002F213E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112DA7D" w14:textId="77777777" w:rsidR="002F213E" w:rsidRPr="00DE4660" w:rsidRDefault="002F213E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B54BD96" w14:textId="77777777" w:rsidR="002F213E" w:rsidRPr="00DE4660" w:rsidRDefault="002F213E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CF9E49B" w14:textId="77777777" w:rsidR="002F213E" w:rsidRPr="00DE4660" w:rsidRDefault="002F213E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9C3E23A" w14:textId="77777777" w:rsidR="002F213E" w:rsidRPr="00DE4660" w:rsidRDefault="002F213E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ACAB5B1" w14:textId="77777777" w:rsidR="002F213E" w:rsidRPr="00DE4660" w:rsidRDefault="002F213E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DA93359" w14:textId="77777777" w:rsidR="002F213E" w:rsidRPr="00DE4660" w:rsidRDefault="002F213E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F23B453" w14:textId="77777777" w:rsidR="002F213E" w:rsidRPr="00DE4660" w:rsidRDefault="002F213E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57C9A992" w14:textId="13D84A28" w:rsidR="002F213E" w:rsidRPr="00DE4660" w:rsidRDefault="00C26161" w:rsidP="00C26161">
            <w:pPr>
              <w:tabs>
                <w:tab w:val="decimal" w:pos="1010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42,238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E7B2293" w14:textId="77777777" w:rsidR="002F213E" w:rsidRPr="00DE4660" w:rsidRDefault="002F213E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04EA47C2" w14:textId="2F23286D" w:rsidR="002F213E" w:rsidRPr="00DE4660" w:rsidRDefault="00C26161" w:rsidP="00C26161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22,862</w:t>
            </w:r>
          </w:p>
        </w:tc>
      </w:tr>
      <w:tr w:rsidR="00DE4660" w:rsidRPr="00DE4660" w14:paraId="057C15C0" w14:textId="77777777" w:rsidTr="00DE4660">
        <w:tc>
          <w:tcPr>
            <w:tcW w:w="5330" w:type="dxa"/>
            <w:gridSpan w:val="4"/>
            <w:shd w:val="clear" w:color="auto" w:fill="auto"/>
            <w:vAlign w:val="center"/>
          </w:tcPr>
          <w:p w14:paraId="097E08F9" w14:textId="4505E51C" w:rsidR="00DE4660" w:rsidRPr="00DE4660" w:rsidRDefault="00DE4660" w:rsidP="00871905">
            <w:pPr>
              <w:spacing w:line="240" w:lineRule="atLeast"/>
              <w:ind w:right="-134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ตัดรายการ (กำไร) ขาดทุนระหว่างส่วนงาน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32AEA82" w14:textId="77777777" w:rsidR="00DE4660" w:rsidRPr="00DE4660" w:rsidRDefault="00DE4660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07363F4" w14:textId="77777777" w:rsidR="00DE4660" w:rsidRPr="00DE4660" w:rsidRDefault="00DE4660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5CE629B" w14:textId="77777777" w:rsidR="00DE4660" w:rsidRPr="00DE4660" w:rsidRDefault="00DE4660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9A99B6B" w14:textId="77777777" w:rsidR="00DE4660" w:rsidRPr="00DE4660" w:rsidRDefault="00DE4660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ABC19D0" w14:textId="77777777" w:rsidR="00DE4660" w:rsidRPr="00DE4660" w:rsidRDefault="00DE4660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D36EE0B" w14:textId="77777777" w:rsidR="00DE4660" w:rsidRPr="00DE4660" w:rsidRDefault="00DE4660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F56FFA6" w14:textId="77777777" w:rsidR="00DE4660" w:rsidRPr="00DE4660" w:rsidRDefault="00DE4660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79A7379" w14:textId="77777777" w:rsidR="00DE4660" w:rsidRPr="00DE4660" w:rsidRDefault="00DE4660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B4CBFA7" w14:textId="77777777" w:rsidR="00DE4660" w:rsidRPr="00DE4660" w:rsidRDefault="00DE4660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12337" w14:textId="0FDDB07D" w:rsidR="00DE4660" w:rsidRPr="00DE4660" w:rsidRDefault="00C26161" w:rsidP="00C26161">
            <w:pPr>
              <w:tabs>
                <w:tab w:val="decimal" w:pos="1010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(17,196)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B90BBA4" w14:textId="77777777" w:rsidR="00DE4660" w:rsidRPr="00DE4660" w:rsidRDefault="00DE4660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B4112" w14:textId="5A9B0C15" w:rsidR="00DE4660" w:rsidRPr="00DE4660" w:rsidRDefault="00C26161" w:rsidP="00C26161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(26,724)</w:t>
            </w:r>
          </w:p>
        </w:tc>
      </w:tr>
      <w:tr w:rsidR="00871905" w:rsidRPr="00DE4660" w14:paraId="65F0ACAF" w14:textId="77777777" w:rsidTr="00DF34D0">
        <w:trPr>
          <w:trHeight w:val="314"/>
        </w:trPr>
        <w:tc>
          <w:tcPr>
            <w:tcW w:w="5330" w:type="dxa"/>
            <w:gridSpan w:val="4"/>
            <w:shd w:val="clear" w:color="auto" w:fill="auto"/>
            <w:vAlign w:val="center"/>
          </w:tcPr>
          <w:p w14:paraId="5D2C7B38" w14:textId="77777777" w:rsidR="00871905" w:rsidRPr="00DE4660" w:rsidRDefault="00871905" w:rsidP="00871905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DE4660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กำไรก่อนภาษีเงินได้สำหรับ</w:t>
            </w:r>
            <w:r w:rsidRPr="00DE466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งวด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8000AB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FA6541F" w14:textId="77777777" w:rsidR="00871905" w:rsidRPr="00DE4660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AF6055A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B380A3D" w14:textId="77777777" w:rsidR="00871905" w:rsidRPr="00DE4660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FED9702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8C70130" w14:textId="77777777" w:rsidR="00871905" w:rsidRPr="00DE4660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58589FF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F0BC344" w14:textId="77777777" w:rsidR="00871905" w:rsidRPr="00DE4660" w:rsidRDefault="00871905" w:rsidP="0087190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14EFA6B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DE9B83C" w14:textId="14C55DB4" w:rsidR="00871905" w:rsidRPr="00C26161" w:rsidRDefault="00C26161" w:rsidP="00C26161">
            <w:pPr>
              <w:tabs>
                <w:tab w:val="decimal" w:pos="1010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2616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1,829,864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A4D95B5" w14:textId="77777777" w:rsidR="00871905" w:rsidRPr="00DE4660" w:rsidRDefault="00871905" w:rsidP="0087190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753EA3" w14:textId="14E19526" w:rsidR="00871905" w:rsidRPr="00DE4660" w:rsidRDefault="00C26161" w:rsidP="00C26161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1,384,847</w:t>
            </w:r>
          </w:p>
        </w:tc>
      </w:tr>
    </w:tbl>
    <w:p w14:paraId="6DAF6C8A" w14:textId="77777777" w:rsidR="002E795F" w:rsidRPr="00191303" w:rsidRDefault="002E795F" w:rsidP="002E795F">
      <w:pPr>
        <w:pStyle w:val="Bo-Blankline"/>
      </w:pPr>
    </w:p>
    <w:p w14:paraId="7DE3DF78" w14:textId="0E333AEB" w:rsidR="002E795F" w:rsidRDefault="002E795F" w:rsidP="002E795F">
      <w:pPr>
        <w:pStyle w:val="Ang15"/>
      </w:pPr>
      <w:r>
        <w:rPr>
          <w:rFonts w:hint="cs"/>
          <w:cs/>
        </w:rPr>
        <w:t>จังหวะเวลาในการรับรู้รายได้ตามส่วนงานที่รายงานของกลุ่มบริษัทเป็นแบบ ณ เวลาใดเวลาหนึ่ง</w:t>
      </w:r>
    </w:p>
    <w:p w14:paraId="2A00E9D1" w14:textId="77777777" w:rsidR="002E795F" w:rsidRDefault="002E795F" w:rsidP="002E795F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="Angsana New" w:hAnsi="Angsana New"/>
          <w:sz w:val="30"/>
          <w:szCs w:val="30"/>
        </w:rPr>
        <w:sectPr w:rsidR="002E795F" w:rsidSect="00EE724F">
          <w:headerReference w:type="default" r:id="rId21"/>
          <w:pgSz w:w="16834" w:h="11909" w:orient="landscape" w:code="9"/>
          <w:pgMar w:top="1872" w:right="904" w:bottom="706" w:left="1008" w:header="706" w:footer="706" w:gutter="0"/>
          <w:cols w:space="737"/>
          <w:docGrid w:linePitch="360"/>
        </w:sectPr>
      </w:pP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4842"/>
        <w:gridCol w:w="806"/>
        <w:gridCol w:w="268"/>
        <w:gridCol w:w="1496"/>
        <w:gridCol w:w="268"/>
        <w:gridCol w:w="1502"/>
      </w:tblGrid>
      <w:tr w:rsidR="00F177BE" w:rsidRPr="00E15351" w14:paraId="6B5E94A7" w14:textId="77777777" w:rsidTr="00F177BE">
        <w:tc>
          <w:tcPr>
            <w:tcW w:w="4888" w:type="dxa"/>
            <w:shd w:val="clear" w:color="auto" w:fill="auto"/>
          </w:tcPr>
          <w:p w14:paraId="1B6F25C3" w14:textId="77777777" w:rsidR="00F177BE" w:rsidRPr="00E15351" w:rsidRDefault="00F177BE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shd w:val="clear" w:color="auto" w:fill="auto"/>
          </w:tcPr>
          <w:p w14:paraId="12087A51" w14:textId="77777777" w:rsidR="00F177BE" w:rsidRPr="00E15351" w:rsidRDefault="00F177BE" w:rsidP="00F177B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6A492C0C" w14:textId="77777777" w:rsidR="00F177BE" w:rsidRPr="00E15351" w:rsidRDefault="00F177BE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11" w:type="dxa"/>
            <w:gridSpan w:val="3"/>
            <w:shd w:val="clear" w:color="auto" w:fill="auto"/>
          </w:tcPr>
          <w:p w14:paraId="142BB229" w14:textId="77777777" w:rsidR="00F177BE" w:rsidRPr="00E15351" w:rsidRDefault="00F177BE" w:rsidP="00F177B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53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177BE" w:rsidRPr="00E15351" w14:paraId="6F3AD087" w14:textId="77777777" w:rsidTr="00F177BE">
        <w:tc>
          <w:tcPr>
            <w:tcW w:w="4888" w:type="dxa"/>
            <w:shd w:val="clear" w:color="auto" w:fill="auto"/>
          </w:tcPr>
          <w:p w14:paraId="2679A8A1" w14:textId="77777777" w:rsidR="00F177BE" w:rsidRPr="00E15351" w:rsidRDefault="00F177BE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shd w:val="clear" w:color="auto" w:fill="auto"/>
          </w:tcPr>
          <w:p w14:paraId="2446F9F0" w14:textId="77777777" w:rsidR="00F177BE" w:rsidRPr="00E15351" w:rsidRDefault="00F177BE" w:rsidP="00F177B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51EF30AC" w14:textId="77777777" w:rsidR="00F177BE" w:rsidRPr="00E15351" w:rsidRDefault="00F177BE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11" w:type="dxa"/>
            <w:gridSpan w:val="3"/>
            <w:shd w:val="clear" w:color="auto" w:fill="auto"/>
          </w:tcPr>
          <w:p w14:paraId="602B1112" w14:textId="77777777" w:rsidR="00F177BE" w:rsidRPr="00E15351" w:rsidRDefault="00F177BE" w:rsidP="00F177B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535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E1535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E1535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E1535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E1535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E1535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F177BE" w:rsidRPr="00E15351" w14:paraId="34C84D96" w14:textId="77777777" w:rsidTr="00F177BE">
        <w:tc>
          <w:tcPr>
            <w:tcW w:w="4888" w:type="dxa"/>
            <w:shd w:val="clear" w:color="auto" w:fill="auto"/>
          </w:tcPr>
          <w:p w14:paraId="3E5EC7F3" w14:textId="77777777" w:rsidR="00F177BE" w:rsidRPr="00E15351" w:rsidRDefault="00F177BE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153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153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153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E153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814" w:type="dxa"/>
            <w:shd w:val="clear" w:color="auto" w:fill="auto"/>
          </w:tcPr>
          <w:p w14:paraId="55298753" w14:textId="77777777" w:rsidR="00F177BE" w:rsidRPr="00E15351" w:rsidRDefault="00F177BE" w:rsidP="00F177B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35395105" w14:textId="77777777" w:rsidR="00F177BE" w:rsidRPr="00E15351" w:rsidRDefault="00F177BE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2E60CCC" w14:textId="77777777" w:rsidR="00F177BE" w:rsidRPr="00E15351" w:rsidRDefault="00F177BE" w:rsidP="00F177B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1535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9" w:type="dxa"/>
            <w:shd w:val="clear" w:color="auto" w:fill="auto"/>
          </w:tcPr>
          <w:p w14:paraId="7E85E218" w14:textId="77777777" w:rsidR="00F177BE" w:rsidRPr="00E15351" w:rsidRDefault="00F177BE" w:rsidP="00F177B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713FB9D0" w14:textId="77777777" w:rsidR="00F177BE" w:rsidRPr="00E15351" w:rsidRDefault="00F177BE" w:rsidP="00F177B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35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177BE" w:rsidRPr="00E15351" w14:paraId="0EF5E227" w14:textId="77777777" w:rsidTr="00F177BE">
        <w:tc>
          <w:tcPr>
            <w:tcW w:w="4888" w:type="dxa"/>
            <w:shd w:val="clear" w:color="auto" w:fill="auto"/>
          </w:tcPr>
          <w:p w14:paraId="03553210" w14:textId="77777777" w:rsidR="00F177BE" w:rsidRPr="00E15351" w:rsidRDefault="00F177BE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shd w:val="clear" w:color="auto" w:fill="auto"/>
          </w:tcPr>
          <w:p w14:paraId="766E369F" w14:textId="77777777" w:rsidR="00F177BE" w:rsidRPr="00E15351" w:rsidRDefault="00F177BE" w:rsidP="00F177B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7D327569" w14:textId="77777777" w:rsidR="00F177BE" w:rsidRPr="00E15351" w:rsidRDefault="00F177BE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11" w:type="dxa"/>
            <w:gridSpan w:val="3"/>
            <w:shd w:val="clear" w:color="auto" w:fill="auto"/>
          </w:tcPr>
          <w:p w14:paraId="13CF3376" w14:textId="77777777" w:rsidR="00F177BE" w:rsidRPr="00E15351" w:rsidRDefault="00F177BE" w:rsidP="00F177B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153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E1535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DE4660" w:rsidRPr="00E15351" w14:paraId="03840AE7" w14:textId="77777777" w:rsidTr="00C25638">
        <w:tc>
          <w:tcPr>
            <w:tcW w:w="4888" w:type="dxa"/>
            <w:shd w:val="clear" w:color="auto" w:fill="auto"/>
          </w:tcPr>
          <w:p w14:paraId="09F1B30F" w14:textId="04E57BC4" w:rsidR="00DE4660" w:rsidRPr="00E15351" w:rsidRDefault="00DE4660" w:rsidP="00DE466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15351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814" w:type="dxa"/>
            <w:shd w:val="clear" w:color="auto" w:fill="auto"/>
          </w:tcPr>
          <w:p w14:paraId="186F0577" w14:textId="77777777" w:rsidR="00DE4660" w:rsidRPr="00E15351" w:rsidRDefault="00DE4660" w:rsidP="00DE4660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763176DA" w14:textId="77777777" w:rsidR="00DE4660" w:rsidRPr="00E15351" w:rsidRDefault="00DE4660" w:rsidP="00DE466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2A9741E" w14:textId="4B004694" w:rsidR="00DE4660" w:rsidRPr="00E15351" w:rsidRDefault="00F9386D" w:rsidP="00DE4660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153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(276,027)</w:t>
            </w:r>
          </w:p>
        </w:tc>
        <w:tc>
          <w:tcPr>
            <w:tcW w:w="269" w:type="dxa"/>
            <w:shd w:val="clear" w:color="auto" w:fill="auto"/>
          </w:tcPr>
          <w:p w14:paraId="19D88488" w14:textId="77777777" w:rsidR="00DE4660" w:rsidRPr="00E15351" w:rsidRDefault="00DE4660" w:rsidP="00DE4660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226122E2" w14:textId="144FAE1A" w:rsidR="00DE4660" w:rsidRPr="00E15351" w:rsidRDefault="00F9386D" w:rsidP="00DE4660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53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(992,136)</w:t>
            </w:r>
          </w:p>
        </w:tc>
      </w:tr>
      <w:tr w:rsidR="00DE4660" w:rsidRPr="00E15351" w14:paraId="3DB8AB9E" w14:textId="77777777" w:rsidTr="00C25638">
        <w:tc>
          <w:tcPr>
            <w:tcW w:w="4888" w:type="dxa"/>
            <w:shd w:val="clear" w:color="auto" w:fill="auto"/>
          </w:tcPr>
          <w:p w14:paraId="5473AE50" w14:textId="72C9BD55" w:rsidR="00DE4660" w:rsidRPr="00E15351" w:rsidRDefault="00DE4660" w:rsidP="00DE466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15351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ปิโตรเคมีและเคมีภัณฑ์</w:t>
            </w:r>
          </w:p>
        </w:tc>
        <w:tc>
          <w:tcPr>
            <w:tcW w:w="814" w:type="dxa"/>
            <w:shd w:val="clear" w:color="auto" w:fill="auto"/>
          </w:tcPr>
          <w:p w14:paraId="74F30302" w14:textId="77777777" w:rsidR="00DE4660" w:rsidRPr="00E15351" w:rsidRDefault="00DE4660" w:rsidP="00DE4660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29C75CAA" w14:textId="77777777" w:rsidR="00DE4660" w:rsidRPr="00E15351" w:rsidRDefault="00DE4660" w:rsidP="00DE466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03A9FD3" w14:textId="636F6DAB" w:rsidR="00DE4660" w:rsidRPr="00E15351" w:rsidRDefault="00F9386D" w:rsidP="00DE4660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153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263,204</w:t>
            </w:r>
          </w:p>
        </w:tc>
        <w:tc>
          <w:tcPr>
            <w:tcW w:w="269" w:type="dxa"/>
            <w:shd w:val="clear" w:color="auto" w:fill="auto"/>
          </w:tcPr>
          <w:p w14:paraId="44125917" w14:textId="77777777" w:rsidR="00DE4660" w:rsidRPr="00E15351" w:rsidRDefault="00DE4660" w:rsidP="00DE4660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0EF08F5D" w14:textId="5200947E" w:rsidR="00DE4660" w:rsidRPr="00E15351" w:rsidRDefault="00F9386D" w:rsidP="00DE4660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53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363,294</w:t>
            </w:r>
          </w:p>
        </w:tc>
      </w:tr>
      <w:tr w:rsidR="00DE4660" w:rsidRPr="00E15351" w14:paraId="20C5170F" w14:textId="77777777" w:rsidTr="00C25638">
        <w:tc>
          <w:tcPr>
            <w:tcW w:w="4888" w:type="dxa"/>
            <w:shd w:val="clear" w:color="auto" w:fill="auto"/>
          </w:tcPr>
          <w:p w14:paraId="7452293E" w14:textId="40714962" w:rsidR="00DE4660" w:rsidRPr="00E15351" w:rsidRDefault="00DE4660" w:rsidP="00DE466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15351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พลังงานและสาธารณูปโภค</w:t>
            </w:r>
          </w:p>
        </w:tc>
        <w:tc>
          <w:tcPr>
            <w:tcW w:w="814" w:type="dxa"/>
            <w:shd w:val="clear" w:color="auto" w:fill="auto"/>
          </w:tcPr>
          <w:p w14:paraId="0F051C9F" w14:textId="77777777" w:rsidR="00DE4660" w:rsidRPr="00E15351" w:rsidRDefault="00DE4660" w:rsidP="00DE4660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5227C538" w14:textId="77777777" w:rsidR="00DE4660" w:rsidRPr="00E15351" w:rsidRDefault="00DE4660" w:rsidP="00DE466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AC5DDCB" w14:textId="6C13A2C7" w:rsidR="00DE4660" w:rsidRPr="00E15351" w:rsidRDefault="00F9386D" w:rsidP="00DE4660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153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1,216,890</w:t>
            </w:r>
          </w:p>
        </w:tc>
        <w:tc>
          <w:tcPr>
            <w:tcW w:w="269" w:type="dxa"/>
            <w:shd w:val="clear" w:color="auto" w:fill="auto"/>
          </w:tcPr>
          <w:p w14:paraId="73DA9686" w14:textId="77777777" w:rsidR="00DE4660" w:rsidRPr="00E15351" w:rsidRDefault="00DE4660" w:rsidP="00DE4660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23CD9475" w14:textId="1CF5DA11" w:rsidR="00DE4660" w:rsidRPr="00E15351" w:rsidRDefault="00F9386D" w:rsidP="00DE4660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53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1,271,451</w:t>
            </w:r>
          </w:p>
        </w:tc>
      </w:tr>
      <w:tr w:rsidR="00DE4660" w:rsidRPr="00E15351" w14:paraId="4A3B488F" w14:textId="77777777" w:rsidTr="00C25638">
        <w:tc>
          <w:tcPr>
            <w:tcW w:w="4888" w:type="dxa"/>
            <w:shd w:val="clear" w:color="auto" w:fill="auto"/>
          </w:tcPr>
          <w:p w14:paraId="7BA2E860" w14:textId="3E8DC83D" w:rsidR="00DE4660" w:rsidRPr="00E15351" w:rsidRDefault="00DE4660" w:rsidP="00DE466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1535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การเกษตร</w:t>
            </w:r>
          </w:p>
        </w:tc>
        <w:tc>
          <w:tcPr>
            <w:tcW w:w="814" w:type="dxa"/>
            <w:shd w:val="clear" w:color="auto" w:fill="auto"/>
          </w:tcPr>
          <w:p w14:paraId="33B9AE60" w14:textId="77777777" w:rsidR="00DE4660" w:rsidRPr="00E15351" w:rsidRDefault="00DE4660" w:rsidP="00DE4660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75636A52" w14:textId="77777777" w:rsidR="00DE4660" w:rsidRPr="00E15351" w:rsidRDefault="00DE4660" w:rsidP="00DE466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1F2B6A4" w14:textId="12D450B1" w:rsidR="00DE4660" w:rsidRPr="00E15351" w:rsidRDefault="00F9386D" w:rsidP="00DE4660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53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(22,040)</w:t>
            </w:r>
          </w:p>
        </w:tc>
        <w:tc>
          <w:tcPr>
            <w:tcW w:w="269" w:type="dxa"/>
            <w:shd w:val="clear" w:color="auto" w:fill="auto"/>
          </w:tcPr>
          <w:p w14:paraId="575565F4" w14:textId="77777777" w:rsidR="00DE4660" w:rsidRPr="00E15351" w:rsidRDefault="00DE4660" w:rsidP="00DE4660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02351A36" w14:textId="0712F03C" w:rsidR="00DE4660" w:rsidRPr="00E15351" w:rsidRDefault="00F9386D" w:rsidP="00DE4660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53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(24,648)</w:t>
            </w:r>
          </w:p>
        </w:tc>
      </w:tr>
      <w:tr w:rsidR="00F177BE" w:rsidRPr="00E15351" w14:paraId="4BA72DF6" w14:textId="77777777" w:rsidTr="00C26161">
        <w:tc>
          <w:tcPr>
            <w:tcW w:w="4888" w:type="dxa"/>
            <w:shd w:val="clear" w:color="auto" w:fill="auto"/>
          </w:tcPr>
          <w:p w14:paraId="5F5B5F9B" w14:textId="77777777" w:rsidR="00F177BE" w:rsidRPr="00E15351" w:rsidRDefault="00F177BE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1535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14" w:type="dxa"/>
            <w:shd w:val="clear" w:color="auto" w:fill="auto"/>
          </w:tcPr>
          <w:p w14:paraId="4F6F9CFE" w14:textId="77777777" w:rsidR="00F177BE" w:rsidRPr="00E15351" w:rsidRDefault="00F177BE" w:rsidP="00F177B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07E69465" w14:textId="77777777" w:rsidR="00F177BE" w:rsidRPr="00E15351" w:rsidRDefault="00F177BE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D78B2F" w14:textId="2CEACC38" w:rsidR="00F177BE" w:rsidRPr="00E15351" w:rsidRDefault="00F9386D" w:rsidP="00F177BE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53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1,182,027</w:t>
            </w:r>
          </w:p>
        </w:tc>
        <w:tc>
          <w:tcPr>
            <w:tcW w:w="269" w:type="dxa"/>
            <w:shd w:val="clear" w:color="auto" w:fill="auto"/>
          </w:tcPr>
          <w:p w14:paraId="6F034F28" w14:textId="77777777" w:rsidR="00F177BE" w:rsidRPr="00E15351" w:rsidRDefault="00F177BE" w:rsidP="00F177BE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009D80" w14:textId="39FB3680" w:rsidR="00F177BE" w:rsidRPr="00E15351" w:rsidRDefault="00F9386D" w:rsidP="00F177BE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53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617,961</w:t>
            </w:r>
          </w:p>
        </w:tc>
      </w:tr>
      <w:tr w:rsidR="00C26161" w:rsidRPr="00E15351" w14:paraId="31D94367" w14:textId="77777777" w:rsidTr="00C26161">
        <w:tc>
          <w:tcPr>
            <w:tcW w:w="4888" w:type="dxa"/>
            <w:shd w:val="clear" w:color="auto" w:fill="auto"/>
          </w:tcPr>
          <w:p w14:paraId="7EE4E6CB" w14:textId="77777777" w:rsidR="00C26161" w:rsidRPr="00E15351" w:rsidRDefault="00C26161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2E76FAB3" w14:textId="77777777" w:rsidR="00C26161" w:rsidRPr="00E15351" w:rsidRDefault="00C26161" w:rsidP="00F177B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auto"/>
          </w:tcPr>
          <w:p w14:paraId="257C6FBC" w14:textId="77777777" w:rsidR="00C26161" w:rsidRPr="00E15351" w:rsidRDefault="00C26161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31D73672" w14:textId="77777777" w:rsidR="00C26161" w:rsidRPr="00E15351" w:rsidRDefault="00C26161" w:rsidP="00F177BE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auto"/>
          </w:tcPr>
          <w:p w14:paraId="28508144" w14:textId="77777777" w:rsidR="00C26161" w:rsidRPr="00E15351" w:rsidRDefault="00C26161" w:rsidP="00F177BE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337BDCFA" w14:textId="77777777" w:rsidR="00C26161" w:rsidRPr="00E15351" w:rsidRDefault="00C26161" w:rsidP="00F177BE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C26161" w:rsidRPr="00E15351" w14:paraId="3464576B" w14:textId="77777777" w:rsidTr="00F9386D">
        <w:tc>
          <w:tcPr>
            <w:tcW w:w="4888" w:type="dxa"/>
            <w:shd w:val="clear" w:color="auto" w:fill="auto"/>
          </w:tcPr>
          <w:p w14:paraId="6FC4EB57" w14:textId="0825D691" w:rsidR="00C26161" w:rsidRPr="00E15351" w:rsidRDefault="00C26161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1535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กำไรอื่น</w:t>
            </w:r>
          </w:p>
        </w:tc>
        <w:tc>
          <w:tcPr>
            <w:tcW w:w="814" w:type="dxa"/>
            <w:shd w:val="clear" w:color="auto" w:fill="auto"/>
          </w:tcPr>
          <w:p w14:paraId="70855639" w14:textId="77777777" w:rsidR="00C26161" w:rsidRPr="00E15351" w:rsidRDefault="00C26161" w:rsidP="00F177B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649BF05" w14:textId="77777777" w:rsidR="00C26161" w:rsidRPr="00E15351" w:rsidRDefault="00C26161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631F577" w14:textId="07D1855C" w:rsidR="00C26161" w:rsidRPr="00E15351" w:rsidRDefault="00C26161" w:rsidP="00F177BE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53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10,046</w:t>
            </w:r>
          </w:p>
        </w:tc>
        <w:tc>
          <w:tcPr>
            <w:tcW w:w="269" w:type="dxa"/>
            <w:shd w:val="clear" w:color="auto" w:fill="auto"/>
          </w:tcPr>
          <w:p w14:paraId="15A2971F" w14:textId="77777777" w:rsidR="00C26161" w:rsidRPr="00E15351" w:rsidRDefault="00C26161" w:rsidP="00F177BE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198C3F47" w14:textId="1E61021E" w:rsidR="00C26161" w:rsidRPr="00E15351" w:rsidRDefault="00F9386D" w:rsidP="00F177BE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351">
              <w:rPr>
                <w:rFonts w:asciiTheme="majorBidi" w:hAnsiTheme="majorBidi" w:cstheme="majorBidi"/>
                <w:sz w:val="30"/>
                <w:szCs w:val="30"/>
              </w:rPr>
              <w:t>11,259</w:t>
            </w:r>
          </w:p>
        </w:tc>
      </w:tr>
      <w:tr w:rsidR="00C26161" w:rsidRPr="00E15351" w14:paraId="193FCF1A" w14:textId="77777777" w:rsidTr="00F9386D">
        <w:tc>
          <w:tcPr>
            <w:tcW w:w="4888" w:type="dxa"/>
            <w:shd w:val="clear" w:color="auto" w:fill="auto"/>
          </w:tcPr>
          <w:p w14:paraId="3796D707" w14:textId="77777777" w:rsidR="00C26161" w:rsidRPr="00E15351" w:rsidRDefault="00C26161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30C40069" w14:textId="77777777" w:rsidR="00C26161" w:rsidRPr="00E15351" w:rsidRDefault="00C26161" w:rsidP="00F177B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auto"/>
          </w:tcPr>
          <w:p w14:paraId="6A507FF4" w14:textId="77777777" w:rsidR="00C26161" w:rsidRPr="00E15351" w:rsidRDefault="00C26161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D499C3E" w14:textId="77777777" w:rsidR="00C26161" w:rsidRPr="00E15351" w:rsidRDefault="00C26161" w:rsidP="00F177BE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auto"/>
          </w:tcPr>
          <w:p w14:paraId="7BFBBFE0" w14:textId="77777777" w:rsidR="00C26161" w:rsidRPr="00E15351" w:rsidRDefault="00C26161" w:rsidP="00F177BE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03FCEDEA" w14:textId="77777777" w:rsidR="00C26161" w:rsidRPr="00E15351" w:rsidRDefault="00C26161" w:rsidP="00F177BE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26161" w:rsidRPr="00E15351" w14:paraId="340F94C8" w14:textId="77777777" w:rsidTr="00F9386D">
        <w:tc>
          <w:tcPr>
            <w:tcW w:w="4888" w:type="dxa"/>
            <w:shd w:val="clear" w:color="auto" w:fill="auto"/>
          </w:tcPr>
          <w:p w14:paraId="4A1DF0B8" w14:textId="322AEB05" w:rsidR="00C26161" w:rsidRPr="00E15351" w:rsidRDefault="00C26161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1535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ต้นทุนทางการเงินสำหรับเงินลงทุน</w:t>
            </w:r>
          </w:p>
        </w:tc>
        <w:tc>
          <w:tcPr>
            <w:tcW w:w="814" w:type="dxa"/>
            <w:shd w:val="clear" w:color="auto" w:fill="auto"/>
          </w:tcPr>
          <w:p w14:paraId="79A88F6B" w14:textId="77777777" w:rsidR="00C26161" w:rsidRPr="00E15351" w:rsidRDefault="00C26161" w:rsidP="00F177B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5292EE23" w14:textId="77777777" w:rsidR="00C26161" w:rsidRPr="00E15351" w:rsidRDefault="00C26161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9C68EB4" w14:textId="2914476E" w:rsidR="00C26161" w:rsidRPr="00E15351" w:rsidRDefault="00F9386D" w:rsidP="00F177BE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15351">
              <w:rPr>
                <w:rFonts w:asciiTheme="majorBidi" w:hAnsiTheme="majorBidi" w:cstheme="majorBidi"/>
                <w:sz w:val="30"/>
                <w:szCs w:val="30"/>
              </w:rPr>
              <w:t>(95,770)</w:t>
            </w:r>
          </w:p>
        </w:tc>
        <w:tc>
          <w:tcPr>
            <w:tcW w:w="269" w:type="dxa"/>
            <w:shd w:val="clear" w:color="auto" w:fill="auto"/>
          </w:tcPr>
          <w:p w14:paraId="015D6F01" w14:textId="77777777" w:rsidR="00C26161" w:rsidRPr="00E15351" w:rsidRDefault="00C26161" w:rsidP="00F177BE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78782425" w14:textId="2B2BBDA1" w:rsidR="00C26161" w:rsidRPr="00E15351" w:rsidRDefault="00F9386D" w:rsidP="00F177BE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351">
              <w:rPr>
                <w:rFonts w:asciiTheme="majorBidi" w:hAnsiTheme="majorBidi" w:cstheme="majorBidi"/>
                <w:sz w:val="30"/>
                <w:szCs w:val="30"/>
              </w:rPr>
              <w:t>(88,171)</w:t>
            </w:r>
          </w:p>
        </w:tc>
      </w:tr>
      <w:tr w:rsidR="00F177BE" w:rsidRPr="00E15351" w14:paraId="33F746D3" w14:textId="77777777" w:rsidTr="00F177BE">
        <w:tc>
          <w:tcPr>
            <w:tcW w:w="4888" w:type="dxa"/>
            <w:shd w:val="clear" w:color="auto" w:fill="auto"/>
            <w:vAlign w:val="center"/>
          </w:tcPr>
          <w:p w14:paraId="679B16F3" w14:textId="77777777" w:rsidR="00F177BE" w:rsidRPr="00E15351" w:rsidRDefault="00F177BE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15351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</w:t>
            </w:r>
            <w:r w:rsidRPr="00E1535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15351">
              <w:rPr>
                <w:rFonts w:ascii="Angsana New" w:hAnsi="Angsana New"/>
                <w:sz w:val="30"/>
                <w:szCs w:val="30"/>
                <w:cs/>
                <w:lang w:val="en-US"/>
              </w:rPr>
              <w:t>(กำไร) ขาดทุนระหว่างส่วนงาน</w:t>
            </w:r>
          </w:p>
        </w:tc>
        <w:tc>
          <w:tcPr>
            <w:tcW w:w="814" w:type="dxa"/>
            <w:shd w:val="clear" w:color="auto" w:fill="auto"/>
          </w:tcPr>
          <w:p w14:paraId="43CC4749" w14:textId="77777777" w:rsidR="00F177BE" w:rsidRPr="00E15351" w:rsidRDefault="00F177BE" w:rsidP="00F177B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0ED7A1A6" w14:textId="77777777" w:rsidR="00F177BE" w:rsidRPr="00E15351" w:rsidRDefault="00F177BE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16126E3" w14:textId="4775802A" w:rsidR="00F177BE" w:rsidRPr="00E15351" w:rsidRDefault="00F9386D" w:rsidP="00F9386D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15351">
              <w:rPr>
                <w:rFonts w:asciiTheme="majorBidi" w:hAnsiTheme="majorBidi" w:cstheme="majorBidi"/>
                <w:sz w:val="30"/>
                <w:szCs w:val="30"/>
              </w:rPr>
              <w:t>(3,265)</w:t>
            </w:r>
          </w:p>
        </w:tc>
        <w:tc>
          <w:tcPr>
            <w:tcW w:w="269" w:type="dxa"/>
            <w:shd w:val="clear" w:color="auto" w:fill="auto"/>
          </w:tcPr>
          <w:p w14:paraId="071D942E" w14:textId="77777777" w:rsidR="00F177BE" w:rsidRPr="00E15351" w:rsidRDefault="00F177BE" w:rsidP="00F177BE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14CA67A8" w14:textId="044B0E3F" w:rsidR="00F177BE" w:rsidRPr="00E15351" w:rsidRDefault="00F9386D" w:rsidP="00F9386D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351">
              <w:rPr>
                <w:rFonts w:asciiTheme="majorBidi" w:hAnsiTheme="majorBidi" w:cstheme="majorBidi"/>
                <w:sz w:val="30"/>
                <w:szCs w:val="30"/>
              </w:rPr>
              <w:t>(9,158)</w:t>
            </w:r>
          </w:p>
        </w:tc>
      </w:tr>
      <w:tr w:rsidR="00F177BE" w:rsidRPr="00E15351" w14:paraId="2455FA53" w14:textId="77777777" w:rsidTr="00F177BE">
        <w:tc>
          <w:tcPr>
            <w:tcW w:w="4888" w:type="dxa"/>
            <w:shd w:val="clear" w:color="auto" w:fill="auto"/>
          </w:tcPr>
          <w:p w14:paraId="3064E3FC" w14:textId="77777777" w:rsidR="00F177BE" w:rsidRPr="00E15351" w:rsidRDefault="00F177BE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1535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 (ขาดทุน) ก่อนภาษีเงินได้สำหรับงวด</w:t>
            </w:r>
          </w:p>
        </w:tc>
        <w:tc>
          <w:tcPr>
            <w:tcW w:w="814" w:type="dxa"/>
            <w:shd w:val="clear" w:color="auto" w:fill="auto"/>
          </w:tcPr>
          <w:p w14:paraId="298AF5C8" w14:textId="77777777" w:rsidR="00F177BE" w:rsidRPr="00E15351" w:rsidRDefault="00F177BE" w:rsidP="00F177B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5303B077" w14:textId="77777777" w:rsidR="00F177BE" w:rsidRPr="00E15351" w:rsidRDefault="00F177BE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95AD45" w14:textId="434033AE" w:rsidR="00F177BE" w:rsidRPr="00E15351" w:rsidRDefault="00F9386D" w:rsidP="00F177BE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53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1,093,038</w:t>
            </w:r>
          </w:p>
        </w:tc>
        <w:tc>
          <w:tcPr>
            <w:tcW w:w="269" w:type="dxa"/>
            <w:shd w:val="clear" w:color="auto" w:fill="auto"/>
          </w:tcPr>
          <w:p w14:paraId="3C24FEBE" w14:textId="77777777" w:rsidR="00F177BE" w:rsidRPr="00E15351" w:rsidRDefault="00F177BE" w:rsidP="00F177BE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4D8E38" w14:textId="1B5B6CE7" w:rsidR="00F177BE" w:rsidRPr="00E15351" w:rsidRDefault="00F9386D" w:rsidP="00F177BE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1535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531,891</w:t>
            </w:r>
          </w:p>
        </w:tc>
      </w:tr>
    </w:tbl>
    <w:p w14:paraId="0CAFA9C7" w14:textId="428B87F1" w:rsidR="00F177BE" w:rsidRDefault="00F177BE" w:rsidP="00F177BE">
      <w:pPr>
        <w:pStyle w:val="Bo-Blankline"/>
      </w:pP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4842"/>
        <w:gridCol w:w="806"/>
        <w:gridCol w:w="268"/>
        <w:gridCol w:w="1496"/>
        <w:gridCol w:w="268"/>
        <w:gridCol w:w="1502"/>
      </w:tblGrid>
      <w:tr w:rsidR="00F177BE" w:rsidRPr="00E15351" w14:paraId="3AE03428" w14:textId="77777777" w:rsidTr="00511B3A">
        <w:tc>
          <w:tcPr>
            <w:tcW w:w="4842" w:type="dxa"/>
            <w:shd w:val="clear" w:color="auto" w:fill="auto"/>
          </w:tcPr>
          <w:p w14:paraId="3D4B968B" w14:textId="77777777" w:rsidR="00F177BE" w:rsidRPr="00E15351" w:rsidRDefault="00F177BE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17DB18B5" w14:textId="77777777" w:rsidR="00F177BE" w:rsidRPr="00E15351" w:rsidRDefault="00F177BE" w:rsidP="00F177B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4B4F92CC" w14:textId="77777777" w:rsidR="00F177BE" w:rsidRPr="00E15351" w:rsidRDefault="00F177BE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6" w:type="dxa"/>
            <w:gridSpan w:val="3"/>
            <w:shd w:val="clear" w:color="auto" w:fill="auto"/>
          </w:tcPr>
          <w:p w14:paraId="46BF7B0B" w14:textId="77777777" w:rsidR="00F177BE" w:rsidRPr="00E15351" w:rsidRDefault="00F177BE" w:rsidP="00F177B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53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177BE" w:rsidRPr="00E15351" w14:paraId="411D077B" w14:textId="77777777" w:rsidTr="00511B3A">
        <w:tc>
          <w:tcPr>
            <w:tcW w:w="4842" w:type="dxa"/>
            <w:shd w:val="clear" w:color="auto" w:fill="auto"/>
          </w:tcPr>
          <w:p w14:paraId="463DB03B" w14:textId="77777777" w:rsidR="00F177BE" w:rsidRPr="00E15351" w:rsidRDefault="00F177BE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479EAF22" w14:textId="77777777" w:rsidR="00F177BE" w:rsidRPr="00E15351" w:rsidRDefault="00F177BE" w:rsidP="00F177B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2DB1942D" w14:textId="77777777" w:rsidR="00F177BE" w:rsidRPr="00E15351" w:rsidRDefault="00F177BE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6" w:type="dxa"/>
            <w:gridSpan w:val="3"/>
            <w:shd w:val="clear" w:color="auto" w:fill="auto"/>
          </w:tcPr>
          <w:p w14:paraId="108E609C" w14:textId="77777777" w:rsidR="00F177BE" w:rsidRPr="00E15351" w:rsidRDefault="00F177BE" w:rsidP="00F177B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535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E1535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E1535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E1535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E1535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E1535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F177BE" w:rsidRPr="00E15351" w14:paraId="6F7434C2" w14:textId="77777777" w:rsidTr="00511B3A">
        <w:tc>
          <w:tcPr>
            <w:tcW w:w="4842" w:type="dxa"/>
            <w:shd w:val="clear" w:color="auto" w:fill="auto"/>
          </w:tcPr>
          <w:p w14:paraId="11B4C61D" w14:textId="77777777" w:rsidR="00F177BE" w:rsidRPr="00E15351" w:rsidRDefault="00F177BE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153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E1535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E153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E153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153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E153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806" w:type="dxa"/>
            <w:shd w:val="clear" w:color="auto" w:fill="auto"/>
          </w:tcPr>
          <w:p w14:paraId="5F210480" w14:textId="77777777" w:rsidR="00F177BE" w:rsidRPr="00E15351" w:rsidRDefault="00F177BE" w:rsidP="00F177B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10B684A9" w14:textId="77777777" w:rsidR="00F177BE" w:rsidRPr="00E15351" w:rsidRDefault="00F177BE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450BF8EC" w14:textId="77777777" w:rsidR="00F177BE" w:rsidRPr="00E15351" w:rsidRDefault="00F177BE" w:rsidP="00F177B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1535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8" w:type="dxa"/>
            <w:shd w:val="clear" w:color="auto" w:fill="auto"/>
          </w:tcPr>
          <w:p w14:paraId="7759520B" w14:textId="77777777" w:rsidR="00F177BE" w:rsidRPr="00E15351" w:rsidRDefault="00F177BE" w:rsidP="00F177B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38AD67CF" w14:textId="77777777" w:rsidR="00F177BE" w:rsidRPr="00E15351" w:rsidRDefault="00F177BE" w:rsidP="00F177B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35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177BE" w:rsidRPr="00E15351" w14:paraId="04563F3E" w14:textId="77777777" w:rsidTr="00511B3A">
        <w:tc>
          <w:tcPr>
            <w:tcW w:w="4842" w:type="dxa"/>
            <w:shd w:val="clear" w:color="auto" w:fill="auto"/>
          </w:tcPr>
          <w:p w14:paraId="5818D808" w14:textId="77777777" w:rsidR="00F177BE" w:rsidRPr="00E15351" w:rsidRDefault="00F177BE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4C2497ED" w14:textId="77777777" w:rsidR="00F177BE" w:rsidRPr="00E15351" w:rsidRDefault="00F177BE" w:rsidP="00F177B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32E543F4" w14:textId="77777777" w:rsidR="00F177BE" w:rsidRPr="00E15351" w:rsidRDefault="00F177BE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6" w:type="dxa"/>
            <w:gridSpan w:val="3"/>
            <w:shd w:val="clear" w:color="auto" w:fill="auto"/>
          </w:tcPr>
          <w:p w14:paraId="206CADDA" w14:textId="77777777" w:rsidR="00F177BE" w:rsidRPr="00E15351" w:rsidRDefault="00F177BE" w:rsidP="00F177B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153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E1535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DE4660" w:rsidRPr="00E15351" w14:paraId="5CA1BA7C" w14:textId="77777777" w:rsidTr="00511B3A">
        <w:tc>
          <w:tcPr>
            <w:tcW w:w="4842" w:type="dxa"/>
            <w:shd w:val="clear" w:color="auto" w:fill="auto"/>
          </w:tcPr>
          <w:p w14:paraId="7BC4E617" w14:textId="29611296" w:rsidR="00DE4660" w:rsidRPr="00E15351" w:rsidRDefault="00DE4660" w:rsidP="00DE46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351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806" w:type="dxa"/>
            <w:shd w:val="clear" w:color="auto" w:fill="auto"/>
          </w:tcPr>
          <w:p w14:paraId="4BBC05E1" w14:textId="77777777" w:rsidR="00DE4660" w:rsidRPr="00E15351" w:rsidRDefault="00DE4660" w:rsidP="00DE4660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073A5698" w14:textId="77777777" w:rsidR="00DE4660" w:rsidRPr="00E15351" w:rsidRDefault="00DE4660" w:rsidP="00DE466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6418AE21" w14:textId="656D5BE9" w:rsidR="00DE4660" w:rsidRPr="00E15351" w:rsidRDefault="00D55BCC" w:rsidP="00DE4660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53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(940,859)</w:t>
            </w:r>
          </w:p>
        </w:tc>
        <w:tc>
          <w:tcPr>
            <w:tcW w:w="268" w:type="dxa"/>
            <w:shd w:val="clear" w:color="auto" w:fill="auto"/>
          </w:tcPr>
          <w:p w14:paraId="21DD0893" w14:textId="77777777" w:rsidR="00DE4660" w:rsidRPr="00E15351" w:rsidRDefault="00DE4660" w:rsidP="00DE4660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379EA80D" w14:textId="0808C9B5" w:rsidR="00DE4660" w:rsidRPr="00E15351" w:rsidRDefault="00D55BCC" w:rsidP="00DE4660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53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(1,291,865)</w:t>
            </w:r>
          </w:p>
        </w:tc>
      </w:tr>
      <w:tr w:rsidR="00DE4660" w:rsidRPr="00E15351" w14:paraId="0F77AA28" w14:textId="77777777" w:rsidTr="00511B3A">
        <w:tc>
          <w:tcPr>
            <w:tcW w:w="4842" w:type="dxa"/>
            <w:shd w:val="clear" w:color="auto" w:fill="auto"/>
          </w:tcPr>
          <w:p w14:paraId="64D7DBFD" w14:textId="0C12C875" w:rsidR="00DE4660" w:rsidRPr="00E15351" w:rsidRDefault="00DE4660" w:rsidP="00DE46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351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ปิโตรเคมีและเคมีภัณฑ์</w:t>
            </w:r>
          </w:p>
        </w:tc>
        <w:tc>
          <w:tcPr>
            <w:tcW w:w="806" w:type="dxa"/>
            <w:shd w:val="clear" w:color="auto" w:fill="auto"/>
          </w:tcPr>
          <w:p w14:paraId="481F68DA" w14:textId="77777777" w:rsidR="00DE4660" w:rsidRPr="00E15351" w:rsidRDefault="00DE4660" w:rsidP="00DE4660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78065B45" w14:textId="77777777" w:rsidR="00DE4660" w:rsidRPr="00E15351" w:rsidRDefault="00DE4660" w:rsidP="00DE466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26E84B5F" w14:textId="6849F0E5" w:rsidR="00DE4660" w:rsidRPr="00E15351" w:rsidRDefault="00D55BCC" w:rsidP="00DE4660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53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775,194</w:t>
            </w:r>
          </w:p>
        </w:tc>
        <w:tc>
          <w:tcPr>
            <w:tcW w:w="268" w:type="dxa"/>
            <w:shd w:val="clear" w:color="auto" w:fill="auto"/>
          </w:tcPr>
          <w:p w14:paraId="38A0452B" w14:textId="77777777" w:rsidR="00DE4660" w:rsidRPr="00E15351" w:rsidRDefault="00DE4660" w:rsidP="00DE4660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778A4B4C" w14:textId="638F992B" w:rsidR="00DE4660" w:rsidRPr="00E15351" w:rsidRDefault="00D55BCC" w:rsidP="00DE4660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53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613,197</w:t>
            </w:r>
          </w:p>
        </w:tc>
      </w:tr>
      <w:tr w:rsidR="00DE4660" w:rsidRPr="00E15351" w14:paraId="09AE5071" w14:textId="77777777" w:rsidTr="00511B3A">
        <w:tc>
          <w:tcPr>
            <w:tcW w:w="4842" w:type="dxa"/>
            <w:shd w:val="clear" w:color="auto" w:fill="auto"/>
          </w:tcPr>
          <w:p w14:paraId="0D2E6B06" w14:textId="47A0DA50" w:rsidR="00DE4660" w:rsidRPr="00E15351" w:rsidRDefault="00DE4660" w:rsidP="00DE46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351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พลังงานและสาธารณูปโภค</w:t>
            </w:r>
          </w:p>
        </w:tc>
        <w:tc>
          <w:tcPr>
            <w:tcW w:w="806" w:type="dxa"/>
            <w:shd w:val="clear" w:color="auto" w:fill="auto"/>
          </w:tcPr>
          <w:p w14:paraId="48CC8FF5" w14:textId="77777777" w:rsidR="00DE4660" w:rsidRPr="00E15351" w:rsidRDefault="00DE4660" w:rsidP="00DE4660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ABB8E7B" w14:textId="77777777" w:rsidR="00DE4660" w:rsidRPr="00E15351" w:rsidRDefault="00DE4660" w:rsidP="00DE466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3855F4C7" w14:textId="3ABED4F1" w:rsidR="00DE4660" w:rsidRPr="00E15351" w:rsidRDefault="00D55BCC" w:rsidP="00DE4660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53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2,202,633</w:t>
            </w:r>
          </w:p>
        </w:tc>
        <w:tc>
          <w:tcPr>
            <w:tcW w:w="268" w:type="dxa"/>
            <w:shd w:val="clear" w:color="auto" w:fill="auto"/>
          </w:tcPr>
          <w:p w14:paraId="549C45F1" w14:textId="77777777" w:rsidR="00DE4660" w:rsidRPr="00E15351" w:rsidRDefault="00DE4660" w:rsidP="00DE4660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0A340B9E" w14:textId="51EFCB52" w:rsidR="00DE4660" w:rsidRPr="00E15351" w:rsidRDefault="00D55BCC" w:rsidP="00DE4660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53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2,285,015</w:t>
            </w:r>
          </w:p>
        </w:tc>
      </w:tr>
      <w:tr w:rsidR="00DE4660" w:rsidRPr="00E15351" w14:paraId="327FFBFB" w14:textId="77777777" w:rsidTr="00511B3A">
        <w:tc>
          <w:tcPr>
            <w:tcW w:w="4842" w:type="dxa"/>
            <w:shd w:val="clear" w:color="auto" w:fill="auto"/>
          </w:tcPr>
          <w:p w14:paraId="437C16FD" w14:textId="4941800D" w:rsidR="00DE4660" w:rsidRPr="00E15351" w:rsidRDefault="00DE4660" w:rsidP="00DE46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35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การเกษตร</w:t>
            </w:r>
          </w:p>
        </w:tc>
        <w:tc>
          <w:tcPr>
            <w:tcW w:w="806" w:type="dxa"/>
            <w:shd w:val="clear" w:color="auto" w:fill="auto"/>
          </w:tcPr>
          <w:p w14:paraId="0A8ACFFD" w14:textId="77777777" w:rsidR="00DE4660" w:rsidRPr="00E15351" w:rsidRDefault="00DE4660" w:rsidP="00DE4660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0A59DBDB" w14:textId="77777777" w:rsidR="00DE4660" w:rsidRPr="00E15351" w:rsidRDefault="00DE4660" w:rsidP="00DE466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345403DA" w14:textId="4063E09C" w:rsidR="00DE4660" w:rsidRPr="00E15351" w:rsidRDefault="00D55BCC" w:rsidP="00DE4660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53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(40,194)</w:t>
            </w:r>
          </w:p>
        </w:tc>
        <w:tc>
          <w:tcPr>
            <w:tcW w:w="268" w:type="dxa"/>
            <w:shd w:val="clear" w:color="auto" w:fill="auto"/>
          </w:tcPr>
          <w:p w14:paraId="16248AE1" w14:textId="77777777" w:rsidR="00DE4660" w:rsidRPr="00E15351" w:rsidRDefault="00DE4660" w:rsidP="00DE4660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12F0948F" w14:textId="1B4BD9F4" w:rsidR="00DE4660" w:rsidRPr="00E15351" w:rsidRDefault="00D55BCC" w:rsidP="00DE4660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53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(42,959)</w:t>
            </w:r>
          </w:p>
        </w:tc>
      </w:tr>
      <w:tr w:rsidR="00DE4660" w:rsidRPr="00E15351" w14:paraId="706AA2F0" w14:textId="77777777" w:rsidTr="00511B3A">
        <w:tc>
          <w:tcPr>
            <w:tcW w:w="4842" w:type="dxa"/>
            <w:shd w:val="clear" w:color="auto" w:fill="auto"/>
          </w:tcPr>
          <w:p w14:paraId="72F29157" w14:textId="77777777" w:rsidR="00DE4660" w:rsidRPr="00E15351" w:rsidRDefault="00DE4660" w:rsidP="00DE466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1535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06" w:type="dxa"/>
            <w:shd w:val="clear" w:color="auto" w:fill="auto"/>
          </w:tcPr>
          <w:p w14:paraId="5EBEA98B" w14:textId="77777777" w:rsidR="00DE4660" w:rsidRPr="00E15351" w:rsidRDefault="00DE4660" w:rsidP="00DE4660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37B2BE9" w14:textId="77777777" w:rsidR="00DE4660" w:rsidRPr="00E15351" w:rsidRDefault="00DE4660" w:rsidP="00DE466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3750717F" w14:textId="22A76535" w:rsidR="00DE4660" w:rsidRPr="00E15351" w:rsidRDefault="00D55BCC" w:rsidP="00DE4660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53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1,996,774</w:t>
            </w:r>
          </w:p>
        </w:tc>
        <w:tc>
          <w:tcPr>
            <w:tcW w:w="268" w:type="dxa"/>
            <w:shd w:val="clear" w:color="auto" w:fill="auto"/>
          </w:tcPr>
          <w:p w14:paraId="241EE589" w14:textId="77777777" w:rsidR="00DE4660" w:rsidRPr="00E15351" w:rsidRDefault="00DE4660" w:rsidP="00DE4660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588EC9" w14:textId="7CA65A9D" w:rsidR="00DE4660" w:rsidRPr="00E15351" w:rsidRDefault="00D55BCC" w:rsidP="00DE4660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53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1,563,388</w:t>
            </w:r>
          </w:p>
        </w:tc>
      </w:tr>
      <w:tr w:rsidR="00C26161" w:rsidRPr="00E15351" w14:paraId="6FD28283" w14:textId="77777777" w:rsidTr="00511B3A">
        <w:tc>
          <w:tcPr>
            <w:tcW w:w="4842" w:type="dxa"/>
            <w:shd w:val="clear" w:color="auto" w:fill="auto"/>
          </w:tcPr>
          <w:p w14:paraId="652B5061" w14:textId="77777777" w:rsidR="00C26161" w:rsidRPr="00E15351" w:rsidRDefault="00C26161" w:rsidP="00DE466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06" w:type="dxa"/>
            <w:shd w:val="clear" w:color="auto" w:fill="auto"/>
          </w:tcPr>
          <w:p w14:paraId="49B77D7E" w14:textId="77777777" w:rsidR="00C26161" w:rsidRPr="00E15351" w:rsidRDefault="00C26161" w:rsidP="00DE4660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</w:tcPr>
          <w:p w14:paraId="1F5625F7" w14:textId="77777777" w:rsidR="00C26161" w:rsidRPr="00E15351" w:rsidRDefault="00C26161" w:rsidP="00DE466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6" w:type="dxa"/>
            <w:shd w:val="clear" w:color="auto" w:fill="auto"/>
          </w:tcPr>
          <w:p w14:paraId="46FB2A61" w14:textId="77777777" w:rsidR="00C26161" w:rsidRPr="00E15351" w:rsidRDefault="00C26161" w:rsidP="00DE4660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</w:tcPr>
          <w:p w14:paraId="2C95A72D" w14:textId="77777777" w:rsidR="00C26161" w:rsidRPr="00E15351" w:rsidRDefault="00C26161" w:rsidP="00DE4660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043B3E52" w14:textId="77777777" w:rsidR="00C26161" w:rsidRPr="00E15351" w:rsidRDefault="00C26161" w:rsidP="00DE4660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C26161" w:rsidRPr="00E15351" w14:paraId="4DB37438" w14:textId="77777777" w:rsidTr="00511B3A">
        <w:tc>
          <w:tcPr>
            <w:tcW w:w="4842" w:type="dxa"/>
            <w:shd w:val="clear" w:color="auto" w:fill="auto"/>
          </w:tcPr>
          <w:p w14:paraId="0CF7EEA0" w14:textId="2AE0369F" w:rsidR="00C26161" w:rsidRPr="00E15351" w:rsidRDefault="00F9386D" w:rsidP="00DE466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1535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กำไรอื่น</w:t>
            </w:r>
          </w:p>
        </w:tc>
        <w:tc>
          <w:tcPr>
            <w:tcW w:w="806" w:type="dxa"/>
            <w:shd w:val="clear" w:color="auto" w:fill="auto"/>
          </w:tcPr>
          <w:p w14:paraId="1E8A1E48" w14:textId="77777777" w:rsidR="00C26161" w:rsidRPr="00E15351" w:rsidRDefault="00C26161" w:rsidP="00DE4660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33B885CD" w14:textId="77777777" w:rsidR="00C26161" w:rsidRPr="00E15351" w:rsidRDefault="00C26161" w:rsidP="00DE466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48F1D48D" w14:textId="1B78771F" w:rsidR="00C26161" w:rsidRPr="00E15351" w:rsidRDefault="00F9386D" w:rsidP="00DE4660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53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27,100</w:t>
            </w:r>
          </w:p>
        </w:tc>
        <w:tc>
          <w:tcPr>
            <w:tcW w:w="268" w:type="dxa"/>
            <w:shd w:val="clear" w:color="auto" w:fill="auto"/>
          </w:tcPr>
          <w:p w14:paraId="0073FF37" w14:textId="77777777" w:rsidR="00C26161" w:rsidRPr="00E15351" w:rsidRDefault="00C26161" w:rsidP="00DE4660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7D129A39" w14:textId="082CBBFE" w:rsidR="00C26161" w:rsidRPr="00E15351" w:rsidRDefault="00F9386D" w:rsidP="00DE4660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351">
              <w:rPr>
                <w:rFonts w:asciiTheme="majorBidi" w:hAnsiTheme="majorBidi" w:cstheme="majorBidi"/>
                <w:sz w:val="30"/>
                <w:szCs w:val="30"/>
              </w:rPr>
              <w:t>13,313</w:t>
            </w:r>
          </w:p>
        </w:tc>
      </w:tr>
      <w:tr w:rsidR="00C26161" w:rsidRPr="00E15351" w14:paraId="425A6D67" w14:textId="77777777" w:rsidTr="00511B3A">
        <w:tc>
          <w:tcPr>
            <w:tcW w:w="4842" w:type="dxa"/>
            <w:shd w:val="clear" w:color="auto" w:fill="auto"/>
          </w:tcPr>
          <w:p w14:paraId="18A152DA" w14:textId="77777777" w:rsidR="00C26161" w:rsidRPr="00E15351" w:rsidRDefault="00C26161" w:rsidP="00DE466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06" w:type="dxa"/>
            <w:shd w:val="clear" w:color="auto" w:fill="auto"/>
          </w:tcPr>
          <w:p w14:paraId="7FF438C7" w14:textId="77777777" w:rsidR="00C26161" w:rsidRPr="00E15351" w:rsidRDefault="00C26161" w:rsidP="00DE4660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</w:tcPr>
          <w:p w14:paraId="5733245A" w14:textId="77777777" w:rsidR="00C26161" w:rsidRPr="00E15351" w:rsidRDefault="00C26161" w:rsidP="00DE466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6" w:type="dxa"/>
            <w:shd w:val="clear" w:color="auto" w:fill="auto"/>
          </w:tcPr>
          <w:p w14:paraId="6006667D" w14:textId="77777777" w:rsidR="00C26161" w:rsidRPr="00E15351" w:rsidRDefault="00C26161" w:rsidP="00DE4660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</w:tcPr>
          <w:p w14:paraId="7096A26C" w14:textId="77777777" w:rsidR="00C26161" w:rsidRPr="00E15351" w:rsidRDefault="00C26161" w:rsidP="00DE4660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5DE20158" w14:textId="77777777" w:rsidR="00C26161" w:rsidRPr="00E15351" w:rsidRDefault="00C26161" w:rsidP="00DE4660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C26161" w:rsidRPr="00E15351" w14:paraId="416D2961" w14:textId="77777777" w:rsidTr="00511B3A">
        <w:tc>
          <w:tcPr>
            <w:tcW w:w="4842" w:type="dxa"/>
            <w:shd w:val="clear" w:color="auto" w:fill="auto"/>
          </w:tcPr>
          <w:p w14:paraId="706777DA" w14:textId="13FD8981" w:rsidR="00C26161" w:rsidRPr="00E15351" w:rsidRDefault="00F9386D" w:rsidP="00DE466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1535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ต้นทุนทางการเงินสำหรับเงินลงทุน</w:t>
            </w:r>
          </w:p>
        </w:tc>
        <w:tc>
          <w:tcPr>
            <w:tcW w:w="806" w:type="dxa"/>
            <w:shd w:val="clear" w:color="auto" w:fill="auto"/>
          </w:tcPr>
          <w:p w14:paraId="4C6DEABE" w14:textId="77777777" w:rsidR="00C26161" w:rsidRPr="00E15351" w:rsidRDefault="00C26161" w:rsidP="00DE4660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2FD3614D" w14:textId="77777777" w:rsidR="00C26161" w:rsidRPr="00E15351" w:rsidRDefault="00C26161" w:rsidP="00DE466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5B489E7D" w14:textId="77E9E9B6" w:rsidR="00C26161" w:rsidRPr="00E15351" w:rsidRDefault="00F9386D" w:rsidP="00DE4660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15351">
              <w:rPr>
                <w:rFonts w:asciiTheme="majorBidi" w:hAnsiTheme="majorBidi" w:cstheme="majorBidi"/>
                <w:sz w:val="30"/>
                <w:szCs w:val="30"/>
              </w:rPr>
              <w:t>(192,126)</w:t>
            </w:r>
          </w:p>
        </w:tc>
        <w:tc>
          <w:tcPr>
            <w:tcW w:w="268" w:type="dxa"/>
            <w:shd w:val="clear" w:color="auto" w:fill="auto"/>
          </w:tcPr>
          <w:p w14:paraId="0BF5013F" w14:textId="77777777" w:rsidR="00C26161" w:rsidRPr="00E15351" w:rsidRDefault="00C26161" w:rsidP="00DE4660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513D8D93" w14:textId="35A9A17F" w:rsidR="00C26161" w:rsidRPr="00E15351" w:rsidRDefault="00F9386D" w:rsidP="00DE4660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351">
              <w:rPr>
                <w:rFonts w:asciiTheme="majorBidi" w:hAnsiTheme="majorBidi" w:cstheme="majorBidi"/>
                <w:sz w:val="30"/>
                <w:szCs w:val="30"/>
              </w:rPr>
              <w:t>(173,479)</w:t>
            </w:r>
          </w:p>
        </w:tc>
      </w:tr>
      <w:tr w:rsidR="00DE4660" w:rsidRPr="00E15351" w14:paraId="43F956BB" w14:textId="77777777" w:rsidTr="00511B3A">
        <w:tc>
          <w:tcPr>
            <w:tcW w:w="4842" w:type="dxa"/>
            <w:shd w:val="clear" w:color="auto" w:fill="auto"/>
            <w:vAlign w:val="center"/>
          </w:tcPr>
          <w:p w14:paraId="45F9BCEF" w14:textId="77777777" w:rsidR="00DE4660" w:rsidRPr="00E15351" w:rsidRDefault="00DE4660" w:rsidP="00DE466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15351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</w:t>
            </w:r>
            <w:r w:rsidRPr="00E1535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15351">
              <w:rPr>
                <w:rFonts w:ascii="Angsana New" w:hAnsi="Angsana New"/>
                <w:sz w:val="30"/>
                <w:szCs w:val="30"/>
                <w:cs/>
                <w:lang w:val="en-US"/>
              </w:rPr>
              <w:t>(กำไร) ขาดทุนระหว่างส่วนงาน</w:t>
            </w:r>
          </w:p>
        </w:tc>
        <w:tc>
          <w:tcPr>
            <w:tcW w:w="806" w:type="dxa"/>
            <w:shd w:val="clear" w:color="auto" w:fill="auto"/>
          </w:tcPr>
          <w:p w14:paraId="18D1FE75" w14:textId="77777777" w:rsidR="00DE4660" w:rsidRPr="00E15351" w:rsidRDefault="00DE4660" w:rsidP="00DE4660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4B1B9BFB" w14:textId="77777777" w:rsidR="00DE4660" w:rsidRPr="00E15351" w:rsidRDefault="00DE4660" w:rsidP="00DE466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7D3BBEFA" w14:textId="37FF9105" w:rsidR="00DE4660" w:rsidRPr="00E15351" w:rsidRDefault="00F9386D" w:rsidP="00F9386D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15351">
              <w:rPr>
                <w:rFonts w:asciiTheme="majorBidi" w:hAnsiTheme="majorBidi" w:cstheme="majorBidi"/>
                <w:sz w:val="30"/>
                <w:szCs w:val="30"/>
              </w:rPr>
              <w:t>(1,884)</w:t>
            </w:r>
          </w:p>
        </w:tc>
        <w:tc>
          <w:tcPr>
            <w:tcW w:w="268" w:type="dxa"/>
            <w:shd w:val="clear" w:color="auto" w:fill="auto"/>
          </w:tcPr>
          <w:p w14:paraId="781A7201" w14:textId="77777777" w:rsidR="00DE4660" w:rsidRPr="00E15351" w:rsidRDefault="00DE4660" w:rsidP="00F9386D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299493DD" w14:textId="62D6CAFE" w:rsidR="00DE4660" w:rsidRPr="00E15351" w:rsidRDefault="00D55BCC" w:rsidP="00F9386D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351">
              <w:rPr>
                <w:rFonts w:asciiTheme="majorBidi" w:hAnsiTheme="majorBidi" w:cstheme="majorBidi"/>
                <w:sz w:val="30"/>
                <w:szCs w:val="30"/>
              </w:rPr>
              <w:t>(18,375)</w:t>
            </w:r>
          </w:p>
        </w:tc>
      </w:tr>
      <w:tr w:rsidR="00DE4660" w:rsidRPr="00E15351" w14:paraId="292AB487" w14:textId="77777777" w:rsidTr="00511B3A">
        <w:tc>
          <w:tcPr>
            <w:tcW w:w="4842" w:type="dxa"/>
            <w:shd w:val="clear" w:color="auto" w:fill="auto"/>
          </w:tcPr>
          <w:p w14:paraId="4F812EC8" w14:textId="77777777" w:rsidR="00DE4660" w:rsidRPr="00E15351" w:rsidRDefault="00DE4660" w:rsidP="00DE466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1535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 (ขาดทุน) ก่อนภาษีเงินได้สำหรับงวด</w:t>
            </w:r>
          </w:p>
        </w:tc>
        <w:tc>
          <w:tcPr>
            <w:tcW w:w="806" w:type="dxa"/>
            <w:shd w:val="clear" w:color="auto" w:fill="auto"/>
          </w:tcPr>
          <w:p w14:paraId="29EC893F" w14:textId="77777777" w:rsidR="00DE4660" w:rsidRPr="00E15351" w:rsidRDefault="00DE4660" w:rsidP="00DE4660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725A0083" w14:textId="77777777" w:rsidR="00DE4660" w:rsidRPr="00E15351" w:rsidRDefault="00DE4660" w:rsidP="00DE466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D29E80" w14:textId="56924E65" w:rsidR="00DE4660" w:rsidRPr="00E15351" w:rsidRDefault="00D55BCC" w:rsidP="00DE4660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53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1,829,864</w:t>
            </w:r>
          </w:p>
        </w:tc>
        <w:tc>
          <w:tcPr>
            <w:tcW w:w="268" w:type="dxa"/>
            <w:shd w:val="clear" w:color="auto" w:fill="auto"/>
          </w:tcPr>
          <w:p w14:paraId="08174030" w14:textId="77777777" w:rsidR="00DE4660" w:rsidRPr="00E15351" w:rsidRDefault="00DE4660" w:rsidP="00DE4660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0620F1" w14:textId="025F65FD" w:rsidR="00DE4660" w:rsidRPr="00E15351" w:rsidRDefault="00D55BCC" w:rsidP="00DE4660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53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1,384,847</w:t>
            </w:r>
          </w:p>
        </w:tc>
      </w:tr>
    </w:tbl>
    <w:p w14:paraId="0016CE12" w14:textId="1750AAA8" w:rsidR="0040333E" w:rsidRPr="007470B8" w:rsidRDefault="0040333E" w:rsidP="007470B8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clear" w:pos="504"/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7470B8">
        <w:rPr>
          <w:rFonts w:asciiTheme="majorBidi" w:hAnsiTheme="majorBidi" w:cstheme="majorBidi"/>
          <w:sz w:val="30"/>
          <w:szCs w:val="30"/>
          <w:cs/>
        </w:rPr>
        <w:lastRenderedPageBreak/>
        <w:t>ข้อมูลเกี่ยวกับฐานะการเงินตามส่วนงาน</w:t>
      </w:r>
      <w:r w:rsidR="00F418F2" w:rsidRPr="007470B8">
        <w:rPr>
          <w:rFonts w:asciiTheme="majorBidi" w:hAnsiTheme="majorBidi" w:cstheme="majorBidi"/>
          <w:sz w:val="30"/>
          <w:szCs w:val="30"/>
          <w:cs/>
        </w:rPr>
        <w:t>ที่รายงาน</w:t>
      </w:r>
    </w:p>
    <w:p w14:paraId="05EC4589" w14:textId="77777777" w:rsidR="0040333E" w:rsidRPr="00F3013A" w:rsidRDefault="0040333E" w:rsidP="00F3013A">
      <w:pPr>
        <w:pStyle w:val="Bo-Blankline"/>
      </w:pPr>
    </w:p>
    <w:tbl>
      <w:tblPr>
        <w:tblW w:w="9170" w:type="dxa"/>
        <w:tblInd w:w="450" w:type="dxa"/>
        <w:tblLook w:val="04A0" w:firstRow="1" w:lastRow="0" w:firstColumn="1" w:lastColumn="0" w:noHBand="0" w:noVBand="1"/>
      </w:tblPr>
      <w:tblGrid>
        <w:gridCol w:w="4860"/>
        <w:gridCol w:w="989"/>
        <w:gridCol w:w="234"/>
        <w:gridCol w:w="1439"/>
        <w:gridCol w:w="234"/>
        <w:gridCol w:w="1414"/>
      </w:tblGrid>
      <w:tr w:rsidR="00D001AF" w:rsidRPr="007470B8" w14:paraId="6C18244E" w14:textId="77777777" w:rsidTr="00C22E98">
        <w:tc>
          <w:tcPr>
            <w:tcW w:w="4860" w:type="dxa"/>
          </w:tcPr>
          <w:p w14:paraId="543446B3" w14:textId="77777777" w:rsidR="00D001AF" w:rsidRPr="007470B8" w:rsidRDefault="00D001AF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748935C8" w14:textId="77777777" w:rsidR="00D001AF" w:rsidRPr="007470B8" w:rsidRDefault="00D001AF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4EE131D7" w14:textId="77777777" w:rsidR="00D001AF" w:rsidRPr="007470B8" w:rsidRDefault="00D001AF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87" w:type="dxa"/>
            <w:gridSpan w:val="3"/>
          </w:tcPr>
          <w:p w14:paraId="3041EC6F" w14:textId="77777777" w:rsidR="00D001AF" w:rsidRPr="007470B8" w:rsidRDefault="00D001AF" w:rsidP="007470B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70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="00FD4A35" w:rsidRPr="007470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การเงินรวม</w:t>
            </w:r>
          </w:p>
        </w:tc>
      </w:tr>
      <w:tr w:rsidR="00CC0312" w:rsidRPr="007470B8" w14:paraId="0F4A43C7" w14:textId="77777777" w:rsidTr="00C22E98">
        <w:tc>
          <w:tcPr>
            <w:tcW w:w="4860" w:type="dxa"/>
          </w:tcPr>
          <w:p w14:paraId="7535B733" w14:textId="77777777" w:rsidR="00CC0312" w:rsidRPr="007470B8" w:rsidRDefault="00CC0312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28C20AE7" w14:textId="77777777" w:rsidR="00CC0312" w:rsidRPr="007470B8" w:rsidRDefault="00CC0312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3728FEA2" w14:textId="77777777" w:rsidR="00CC0312" w:rsidRPr="007470B8" w:rsidRDefault="00CC0312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87" w:type="dxa"/>
            <w:gridSpan w:val="3"/>
          </w:tcPr>
          <w:p w14:paraId="3ABD67F7" w14:textId="77777777" w:rsidR="00CC0312" w:rsidRPr="007470B8" w:rsidRDefault="00CC0312" w:rsidP="007470B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สินทรัพย์ส่วนงาน</w:t>
            </w:r>
          </w:p>
        </w:tc>
      </w:tr>
      <w:tr w:rsidR="00036DD3" w:rsidRPr="007470B8" w14:paraId="7039C084" w14:textId="77777777" w:rsidTr="00C22E98">
        <w:tc>
          <w:tcPr>
            <w:tcW w:w="4860" w:type="dxa"/>
          </w:tcPr>
          <w:p w14:paraId="2F16E2FD" w14:textId="77777777" w:rsidR="00036DD3" w:rsidRPr="007470B8" w:rsidRDefault="00036DD3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1C0ED882" w14:textId="77777777" w:rsidR="00036DD3" w:rsidRPr="007470B8" w:rsidRDefault="00036DD3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0094A97B" w14:textId="77777777" w:rsidR="00036DD3" w:rsidRPr="007470B8" w:rsidRDefault="00036DD3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62367447" w14:textId="23A03A67" w:rsidR="00036DD3" w:rsidRPr="007470B8" w:rsidRDefault="00871905" w:rsidP="007470B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4" w:type="dxa"/>
          </w:tcPr>
          <w:p w14:paraId="5E17A228" w14:textId="77777777" w:rsidR="00036DD3" w:rsidRPr="007470B8" w:rsidRDefault="00036DD3" w:rsidP="007470B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</w:tcPr>
          <w:p w14:paraId="4BB4C015" w14:textId="77777777" w:rsidR="00036DD3" w:rsidRPr="007470B8" w:rsidRDefault="002B6419" w:rsidP="007470B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36DD3" w:rsidRPr="007470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96EB0" w:rsidRPr="007470B8" w14:paraId="763F368A" w14:textId="77777777" w:rsidTr="00C22E98">
        <w:tc>
          <w:tcPr>
            <w:tcW w:w="4860" w:type="dxa"/>
          </w:tcPr>
          <w:p w14:paraId="729B6E74" w14:textId="77777777" w:rsidR="00C96EB0" w:rsidRPr="007470B8" w:rsidRDefault="00C96EB0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4FE94490" w14:textId="77777777" w:rsidR="00C96EB0" w:rsidRPr="007470B8" w:rsidRDefault="00C96EB0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42F81BDC" w14:textId="77777777" w:rsidR="00C96EB0" w:rsidRPr="007470B8" w:rsidRDefault="00C96EB0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43518EB4" w14:textId="77777777" w:rsidR="00C96EB0" w:rsidRPr="007470B8" w:rsidRDefault="002B6419" w:rsidP="007470B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4" w:type="dxa"/>
          </w:tcPr>
          <w:p w14:paraId="2ADC69AE" w14:textId="77777777" w:rsidR="00C96EB0" w:rsidRPr="007470B8" w:rsidRDefault="00C96EB0" w:rsidP="007470B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</w:tcPr>
          <w:p w14:paraId="64CF0D54" w14:textId="77777777" w:rsidR="00C96EB0" w:rsidRPr="007470B8" w:rsidRDefault="002B6419" w:rsidP="007470B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CC0312" w:rsidRPr="007470B8" w14:paraId="2A3B1C15" w14:textId="77777777" w:rsidTr="00C22E98">
        <w:tc>
          <w:tcPr>
            <w:tcW w:w="4860" w:type="dxa"/>
          </w:tcPr>
          <w:p w14:paraId="721C42F7" w14:textId="77777777" w:rsidR="00CC0312" w:rsidRPr="007470B8" w:rsidRDefault="00CC0312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4142013B" w14:textId="77777777" w:rsidR="00CC0312" w:rsidRPr="007470B8" w:rsidRDefault="00CC0312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1C3605E2" w14:textId="77777777" w:rsidR="00CC0312" w:rsidRPr="007470B8" w:rsidRDefault="00CC0312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87" w:type="dxa"/>
            <w:gridSpan w:val="3"/>
          </w:tcPr>
          <w:p w14:paraId="5F8C7396" w14:textId="77777777" w:rsidR="00CC0312" w:rsidRPr="007470B8" w:rsidRDefault="00CC0312" w:rsidP="007470B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7470B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2B6419" w:rsidRPr="007470B8" w14:paraId="393471E8" w14:textId="77777777" w:rsidTr="00764C02">
        <w:tc>
          <w:tcPr>
            <w:tcW w:w="4860" w:type="dxa"/>
            <w:vAlign w:val="center"/>
          </w:tcPr>
          <w:p w14:paraId="38B11C42" w14:textId="77777777" w:rsidR="002B6419" w:rsidRPr="007470B8" w:rsidRDefault="002B6419" w:rsidP="007470B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989" w:type="dxa"/>
          </w:tcPr>
          <w:p w14:paraId="7D95E684" w14:textId="77777777" w:rsidR="002B6419" w:rsidRPr="007470B8" w:rsidRDefault="002B6419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7AB94E49" w14:textId="77777777" w:rsidR="002B6419" w:rsidRPr="007470B8" w:rsidRDefault="002B6419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 w14:paraId="31FD3BEF" w14:textId="0A634049" w:rsidR="002B6419" w:rsidRPr="007470B8" w:rsidRDefault="00D55BCC" w:rsidP="007470B8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70,481,075</w:t>
            </w:r>
          </w:p>
        </w:tc>
        <w:tc>
          <w:tcPr>
            <w:tcW w:w="234" w:type="dxa"/>
          </w:tcPr>
          <w:p w14:paraId="5AF10B93" w14:textId="77777777" w:rsidR="002B6419" w:rsidRPr="007470B8" w:rsidRDefault="002B6419" w:rsidP="007470B8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C55F8BE" w14:textId="77777777" w:rsidR="002B6419" w:rsidRPr="007470B8" w:rsidRDefault="002B6419" w:rsidP="007470B8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</w:rPr>
              <w:t>68,670,061</w:t>
            </w:r>
          </w:p>
        </w:tc>
      </w:tr>
      <w:tr w:rsidR="002B6419" w:rsidRPr="007470B8" w14:paraId="08201D8F" w14:textId="77777777" w:rsidTr="00764C02">
        <w:tc>
          <w:tcPr>
            <w:tcW w:w="4860" w:type="dxa"/>
            <w:vAlign w:val="center"/>
          </w:tcPr>
          <w:p w14:paraId="2C02A5E0" w14:textId="77777777" w:rsidR="002B6419" w:rsidRPr="007470B8" w:rsidRDefault="002B6419" w:rsidP="007470B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989" w:type="dxa"/>
          </w:tcPr>
          <w:p w14:paraId="7CA25EFC" w14:textId="77777777" w:rsidR="002B6419" w:rsidRPr="007470B8" w:rsidRDefault="002B6419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7C22D6DD" w14:textId="77777777" w:rsidR="002B6419" w:rsidRPr="007470B8" w:rsidRDefault="002B6419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 w14:paraId="5F99DD16" w14:textId="2B8DB420" w:rsidR="002B6419" w:rsidRPr="007470B8" w:rsidRDefault="00D55BCC" w:rsidP="007470B8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7,925,259</w:t>
            </w:r>
          </w:p>
        </w:tc>
        <w:tc>
          <w:tcPr>
            <w:tcW w:w="234" w:type="dxa"/>
          </w:tcPr>
          <w:p w14:paraId="2CC37820" w14:textId="77777777" w:rsidR="002B6419" w:rsidRPr="007470B8" w:rsidRDefault="002B6419" w:rsidP="007470B8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1E42303" w14:textId="77777777" w:rsidR="002B6419" w:rsidRPr="007470B8" w:rsidRDefault="002B6419" w:rsidP="007470B8">
            <w:pPr>
              <w:tabs>
                <w:tab w:val="decimal" w:pos="113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</w:rPr>
              <w:t>8,154,426</w:t>
            </w:r>
          </w:p>
        </w:tc>
      </w:tr>
      <w:tr w:rsidR="002B6419" w:rsidRPr="007470B8" w14:paraId="41B7F5A1" w14:textId="77777777" w:rsidTr="00764C02">
        <w:tc>
          <w:tcPr>
            <w:tcW w:w="4860" w:type="dxa"/>
            <w:vAlign w:val="center"/>
          </w:tcPr>
          <w:p w14:paraId="531AA6E7" w14:textId="77777777" w:rsidR="002B6419" w:rsidRPr="007470B8" w:rsidRDefault="002B6419" w:rsidP="007470B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989" w:type="dxa"/>
          </w:tcPr>
          <w:p w14:paraId="4081CF59" w14:textId="77777777" w:rsidR="002B6419" w:rsidRPr="007470B8" w:rsidRDefault="002B6419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4EFC6498" w14:textId="77777777" w:rsidR="002B6419" w:rsidRPr="007470B8" w:rsidRDefault="002B6419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 w14:paraId="43ABFE33" w14:textId="29D94E7B" w:rsidR="002B6419" w:rsidRPr="007470B8" w:rsidRDefault="00D55BCC" w:rsidP="007470B8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39,414,612</w:t>
            </w:r>
          </w:p>
        </w:tc>
        <w:tc>
          <w:tcPr>
            <w:tcW w:w="234" w:type="dxa"/>
          </w:tcPr>
          <w:p w14:paraId="3843C258" w14:textId="77777777" w:rsidR="002B6419" w:rsidRPr="007470B8" w:rsidRDefault="002B6419" w:rsidP="007470B8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A837F51" w14:textId="77777777" w:rsidR="002B6419" w:rsidRPr="007470B8" w:rsidRDefault="002B6419" w:rsidP="007470B8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35,647,510</w:t>
            </w:r>
          </w:p>
        </w:tc>
      </w:tr>
      <w:tr w:rsidR="002B6419" w:rsidRPr="007470B8" w14:paraId="1CB54986" w14:textId="77777777" w:rsidTr="00764C02">
        <w:tc>
          <w:tcPr>
            <w:tcW w:w="4860" w:type="dxa"/>
            <w:vAlign w:val="center"/>
          </w:tcPr>
          <w:p w14:paraId="49570BF6" w14:textId="77777777" w:rsidR="002B6419" w:rsidRPr="007470B8" w:rsidRDefault="002B6419" w:rsidP="007470B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  <w:cs/>
              </w:rPr>
              <w:t>การเกษตร</w:t>
            </w:r>
          </w:p>
        </w:tc>
        <w:tc>
          <w:tcPr>
            <w:tcW w:w="989" w:type="dxa"/>
          </w:tcPr>
          <w:p w14:paraId="2B72BA7B" w14:textId="77777777" w:rsidR="002B6419" w:rsidRPr="007470B8" w:rsidRDefault="002B6419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6B68B98D" w14:textId="77777777" w:rsidR="002B6419" w:rsidRPr="007470B8" w:rsidRDefault="002B6419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 w14:paraId="2BA35142" w14:textId="04E1B6E0" w:rsidR="002B6419" w:rsidRPr="007470B8" w:rsidRDefault="00D55BCC" w:rsidP="007470B8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2,206,699</w:t>
            </w:r>
          </w:p>
        </w:tc>
        <w:tc>
          <w:tcPr>
            <w:tcW w:w="234" w:type="dxa"/>
          </w:tcPr>
          <w:p w14:paraId="33710E58" w14:textId="77777777" w:rsidR="002B6419" w:rsidRPr="007470B8" w:rsidRDefault="002B6419" w:rsidP="007470B8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34016BF" w14:textId="77777777" w:rsidR="002B6419" w:rsidRPr="007470B8" w:rsidRDefault="002B6419" w:rsidP="007470B8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</w:rPr>
              <w:t>2,224,484</w:t>
            </w:r>
          </w:p>
        </w:tc>
      </w:tr>
      <w:tr w:rsidR="002B6419" w:rsidRPr="007470B8" w14:paraId="46E4A771" w14:textId="77777777" w:rsidTr="00764C02">
        <w:tc>
          <w:tcPr>
            <w:tcW w:w="4860" w:type="dxa"/>
            <w:vAlign w:val="center"/>
          </w:tcPr>
          <w:p w14:paraId="71D24CA1" w14:textId="77777777" w:rsidR="002B6419" w:rsidRPr="007470B8" w:rsidRDefault="002B6419" w:rsidP="007470B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7470B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70B8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989" w:type="dxa"/>
          </w:tcPr>
          <w:p w14:paraId="2BD2AA1C" w14:textId="77777777" w:rsidR="002B6419" w:rsidRPr="007470B8" w:rsidRDefault="002B6419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4BD4C41F" w14:textId="77777777" w:rsidR="002B6419" w:rsidRPr="007470B8" w:rsidRDefault="002B6419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74ABD5" w14:textId="10FB8038" w:rsidR="002B6419" w:rsidRPr="007470B8" w:rsidRDefault="00D55BCC" w:rsidP="007470B8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571,933</w:t>
            </w:r>
          </w:p>
        </w:tc>
        <w:tc>
          <w:tcPr>
            <w:tcW w:w="234" w:type="dxa"/>
          </w:tcPr>
          <w:p w14:paraId="62F0EAA9" w14:textId="77777777" w:rsidR="002B6419" w:rsidRPr="007470B8" w:rsidRDefault="002B6419" w:rsidP="007470B8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673EE5" w14:textId="77777777" w:rsidR="002B6419" w:rsidRPr="007470B8" w:rsidRDefault="002B6419" w:rsidP="007470B8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</w:rPr>
              <w:t>565,995</w:t>
            </w:r>
          </w:p>
        </w:tc>
      </w:tr>
      <w:tr w:rsidR="002B6419" w:rsidRPr="007470B8" w14:paraId="017DB4E9" w14:textId="77777777" w:rsidTr="00764C02">
        <w:tc>
          <w:tcPr>
            <w:tcW w:w="4860" w:type="dxa"/>
          </w:tcPr>
          <w:p w14:paraId="4CF86222" w14:textId="77777777" w:rsidR="002B6419" w:rsidRPr="007470B8" w:rsidRDefault="002B6419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9" w:type="dxa"/>
          </w:tcPr>
          <w:p w14:paraId="6FD98226" w14:textId="77777777" w:rsidR="002B6419" w:rsidRPr="007470B8" w:rsidRDefault="002B6419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0662D6CE" w14:textId="77777777" w:rsidR="002B6419" w:rsidRPr="007470B8" w:rsidRDefault="002B6419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D75F00" w14:textId="33958E89" w:rsidR="002B6419" w:rsidRPr="007470B8" w:rsidRDefault="00D55BCC" w:rsidP="007470B8">
            <w:pPr>
              <w:tabs>
                <w:tab w:val="decimal" w:pos="1132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120,599,578</w:t>
            </w:r>
          </w:p>
        </w:tc>
        <w:tc>
          <w:tcPr>
            <w:tcW w:w="234" w:type="dxa"/>
          </w:tcPr>
          <w:p w14:paraId="19644564" w14:textId="77777777" w:rsidR="002B6419" w:rsidRPr="007470B8" w:rsidRDefault="002B6419" w:rsidP="007470B8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C6BE42" w14:textId="77777777" w:rsidR="002B6419" w:rsidRPr="007470B8" w:rsidRDefault="002B6419" w:rsidP="007470B8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70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115,262,476</w:t>
            </w:r>
          </w:p>
        </w:tc>
      </w:tr>
      <w:tr w:rsidR="002B6419" w:rsidRPr="007470B8" w14:paraId="4720084F" w14:textId="77777777" w:rsidTr="00764C02">
        <w:tc>
          <w:tcPr>
            <w:tcW w:w="4860" w:type="dxa"/>
          </w:tcPr>
          <w:p w14:paraId="4E91F455" w14:textId="77777777" w:rsidR="002B6419" w:rsidRPr="007470B8" w:rsidRDefault="002B6419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989" w:type="dxa"/>
          </w:tcPr>
          <w:p w14:paraId="505748BB" w14:textId="77777777" w:rsidR="002B6419" w:rsidRPr="007470B8" w:rsidRDefault="002B6419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14:paraId="3F8E09CC" w14:textId="77777777" w:rsidR="002B6419" w:rsidRPr="007470B8" w:rsidRDefault="002B6419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1AA51C" w14:textId="3D07D93B" w:rsidR="002B6419" w:rsidRPr="007470B8" w:rsidRDefault="00D55BCC" w:rsidP="007470B8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1,851,764</w:t>
            </w:r>
          </w:p>
        </w:tc>
        <w:tc>
          <w:tcPr>
            <w:tcW w:w="234" w:type="dxa"/>
          </w:tcPr>
          <w:p w14:paraId="643D0061" w14:textId="77777777" w:rsidR="002B6419" w:rsidRPr="007470B8" w:rsidRDefault="002B6419" w:rsidP="007470B8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4487F2" w14:textId="77777777" w:rsidR="002B6419" w:rsidRPr="007470B8" w:rsidRDefault="002B6419" w:rsidP="007470B8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</w:rPr>
              <w:t>4,531,242</w:t>
            </w:r>
          </w:p>
        </w:tc>
      </w:tr>
      <w:tr w:rsidR="002B6419" w:rsidRPr="007470B8" w14:paraId="70267867" w14:textId="77777777" w:rsidTr="00764C02">
        <w:tc>
          <w:tcPr>
            <w:tcW w:w="4860" w:type="dxa"/>
          </w:tcPr>
          <w:p w14:paraId="32EB9DC9" w14:textId="77777777" w:rsidR="002B6419" w:rsidRPr="007470B8" w:rsidRDefault="002B6419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</w:tcPr>
          <w:p w14:paraId="1410EEC1" w14:textId="77777777" w:rsidR="002B6419" w:rsidRPr="007470B8" w:rsidRDefault="002B6419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68A42792" w14:textId="77777777" w:rsidR="002B6419" w:rsidRPr="007470B8" w:rsidRDefault="002B6419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8EF47C" w14:textId="3CD4F876" w:rsidR="002B6419" w:rsidRPr="007470B8" w:rsidRDefault="00D55BCC" w:rsidP="007470B8">
            <w:pPr>
              <w:tabs>
                <w:tab w:val="decimal" w:pos="1132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122,451,342</w:t>
            </w:r>
          </w:p>
        </w:tc>
        <w:tc>
          <w:tcPr>
            <w:tcW w:w="234" w:type="dxa"/>
          </w:tcPr>
          <w:p w14:paraId="13464132" w14:textId="77777777" w:rsidR="002B6419" w:rsidRPr="007470B8" w:rsidRDefault="002B6419" w:rsidP="007470B8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3FD04B" w14:textId="77777777" w:rsidR="002B6419" w:rsidRPr="007470B8" w:rsidRDefault="002B6419" w:rsidP="007470B8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70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119,793,718</w:t>
            </w:r>
          </w:p>
        </w:tc>
      </w:tr>
      <w:tr w:rsidR="002B6419" w:rsidRPr="007470B8" w14:paraId="173285EB" w14:textId="77777777" w:rsidTr="00764C02">
        <w:tc>
          <w:tcPr>
            <w:tcW w:w="4860" w:type="dxa"/>
          </w:tcPr>
          <w:p w14:paraId="0EE5F93D" w14:textId="77777777" w:rsidR="002B6419" w:rsidRPr="007470B8" w:rsidRDefault="002B6419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ตัดรายการสินทรัพย์ระหว่างส่วนงาน</w:t>
            </w:r>
          </w:p>
        </w:tc>
        <w:tc>
          <w:tcPr>
            <w:tcW w:w="989" w:type="dxa"/>
          </w:tcPr>
          <w:p w14:paraId="27974957" w14:textId="77777777" w:rsidR="002B6419" w:rsidRPr="007470B8" w:rsidRDefault="002B6419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71E56093" w14:textId="77777777" w:rsidR="002B6419" w:rsidRPr="007470B8" w:rsidRDefault="002B6419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B6DCAB" w14:textId="0C60F5C9" w:rsidR="002B6419" w:rsidRPr="007470B8" w:rsidRDefault="00D55BCC" w:rsidP="007470B8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(4,953,729)</w:t>
            </w:r>
          </w:p>
        </w:tc>
        <w:tc>
          <w:tcPr>
            <w:tcW w:w="234" w:type="dxa"/>
          </w:tcPr>
          <w:p w14:paraId="0D3C49F1" w14:textId="77777777" w:rsidR="002B6419" w:rsidRPr="007470B8" w:rsidRDefault="002B6419" w:rsidP="007470B8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ED5068" w14:textId="77777777" w:rsidR="002B6419" w:rsidRPr="007470B8" w:rsidRDefault="002B6419" w:rsidP="007470B8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</w:rPr>
              <w:t>(5,425,573)</w:t>
            </w:r>
          </w:p>
        </w:tc>
      </w:tr>
      <w:tr w:rsidR="002B6419" w:rsidRPr="007470B8" w14:paraId="2C61DDE2" w14:textId="77777777" w:rsidTr="00764C02">
        <w:tc>
          <w:tcPr>
            <w:tcW w:w="4860" w:type="dxa"/>
          </w:tcPr>
          <w:p w14:paraId="08483D93" w14:textId="77777777" w:rsidR="002B6419" w:rsidRPr="007470B8" w:rsidRDefault="002B6419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989" w:type="dxa"/>
          </w:tcPr>
          <w:p w14:paraId="566EE287" w14:textId="77777777" w:rsidR="002B6419" w:rsidRPr="007470B8" w:rsidRDefault="002B6419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76F542BC" w14:textId="77777777" w:rsidR="002B6419" w:rsidRPr="007470B8" w:rsidRDefault="002B6419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A0E2381" w14:textId="5B2A0E36" w:rsidR="002B6419" w:rsidRPr="007470B8" w:rsidRDefault="001E7817" w:rsidP="007470B8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117,497,613</w:t>
            </w:r>
          </w:p>
        </w:tc>
        <w:tc>
          <w:tcPr>
            <w:tcW w:w="234" w:type="dxa"/>
          </w:tcPr>
          <w:p w14:paraId="4B74D36B" w14:textId="77777777" w:rsidR="002B6419" w:rsidRPr="007470B8" w:rsidRDefault="002B6419" w:rsidP="007470B8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BDF9B9E" w14:textId="77777777" w:rsidR="002B6419" w:rsidRPr="007470B8" w:rsidRDefault="002B6419" w:rsidP="007470B8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70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114,368,145</w:t>
            </w:r>
          </w:p>
        </w:tc>
      </w:tr>
    </w:tbl>
    <w:p w14:paraId="4189E6A4" w14:textId="77777777" w:rsidR="00CC0312" w:rsidRPr="00F3013A" w:rsidRDefault="00CC0312" w:rsidP="00F3013A">
      <w:pPr>
        <w:pStyle w:val="Bo-Blankline"/>
      </w:pPr>
    </w:p>
    <w:p w14:paraId="6261FC9D" w14:textId="77777777" w:rsidR="00D001AF" w:rsidRPr="007470B8" w:rsidRDefault="00D001AF" w:rsidP="007470B8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7470B8">
        <w:rPr>
          <w:rFonts w:asciiTheme="majorBidi" w:hAnsiTheme="majorBidi" w:cstheme="majorBidi"/>
          <w:sz w:val="30"/>
          <w:szCs w:val="30"/>
          <w:cs/>
        </w:rPr>
        <w:t>การจำแนกรายได้</w:t>
      </w:r>
    </w:p>
    <w:p w14:paraId="64250779" w14:textId="77777777" w:rsidR="00D001AF" w:rsidRPr="00F3013A" w:rsidRDefault="00D001AF" w:rsidP="00F3013A">
      <w:pPr>
        <w:pStyle w:val="Bo-Blankline"/>
      </w:pPr>
    </w:p>
    <w:tbl>
      <w:tblPr>
        <w:tblW w:w="9163" w:type="dxa"/>
        <w:tblInd w:w="450" w:type="dxa"/>
        <w:tblLook w:val="04A0" w:firstRow="1" w:lastRow="0" w:firstColumn="1" w:lastColumn="0" w:noHBand="0" w:noVBand="1"/>
      </w:tblPr>
      <w:tblGrid>
        <w:gridCol w:w="4860"/>
        <w:gridCol w:w="990"/>
        <w:gridCol w:w="234"/>
        <w:gridCol w:w="1440"/>
        <w:gridCol w:w="234"/>
        <w:gridCol w:w="1405"/>
      </w:tblGrid>
      <w:tr w:rsidR="00D001AF" w:rsidRPr="007470B8" w14:paraId="778E8850" w14:textId="77777777" w:rsidTr="00C22E98">
        <w:tc>
          <w:tcPr>
            <w:tcW w:w="4860" w:type="dxa"/>
          </w:tcPr>
          <w:p w14:paraId="7B9C9122" w14:textId="77777777" w:rsidR="00D001AF" w:rsidRPr="007470B8" w:rsidRDefault="00D001AF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78BFEF" w14:textId="77777777" w:rsidR="00D001AF" w:rsidRPr="007470B8" w:rsidRDefault="00D001AF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736813F4" w14:textId="77777777" w:rsidR="00D001AF" w:rsidRPr="007470B8" w:rsidRDefault="00D001AF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7AD27990" w14:textId="77777777" w:rsidR="00D001AF" w:rsidRPr="007470B8" w:rsidRDefault="00A541C3" w:rsidP="007470B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894BF1" w:rsidRPr="007470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541C3" w:rsidRPr="007470B8" w14:paraId="388F2D47" w14:textId="77777777" w:rsidTr="00C22E98">
        <w:tc>
          <w:tcPr>
            <w:tcW w:w="4860" w:type="dxa"/>
          </w:tcPr>
          <w:p w14:paraId="321060C5" w14:textId="77777777" w:rsidR="00A541C3" w:rsidRPr="007470B8" w:rsidRDefault="00A541C3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5D3B36" w14:textId="77777777" w:rsidR="00A541C3" w:rsidRPr="007470B8" w:rsidRDefault="00A541C3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48B551B2" w14:textId="77777777" w:rsidR="00A541C3" w:rsidRPr="007470B8" w:rsidRDefault="00A541C3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6F0BF3A7" w14:textId="77777777" w:rsidR="00A541C3" w:rsidRPr="007470B8" w:rsidRDefault="00A541C3" w:rsidP="007470B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รายได้จากการขาย</w:t>
            </w:r>
          </w:p>
        </w:tc>
      </w:tr>
      <w:tr w:rsidR="00871905" w:rsidRPr="007470B8" w14:paraId="51968C4C" w14:textId="77777777" w:rsidTr="00C22E98">
        <w:tc>
          <w:tcPr>
            <w:tcW w:w="4860" w:type="dxa"/>
          </w:tcPr>
          <w:p w14:paraId="67C8CDF0" w14:textId="6353E75D" w:rsidR="00871905" w:rsidRPr="007470B8" w:rsidRDefault="00871905" w:rsidP="0087190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590E9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2C3C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507C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990" w:type="dxa"/>
          </w:tcPr>
          <w:p w14:paraId="1D916587" w14:textId="77777777" w:rsidR="00871905" w:rsidRPr="007470B8" w:rsidRDefault="00871905" w:rsidP="00871905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6DF0B0C0" w14:textId="77777777" w:rsidR="00871905" w:rsidRPr="007470B8" w:rsidRDefault="00871905" w:rsidP="0087190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5B9A53E" w14:textId="77777777" w:rsidR="00871905" w:rsidRPr="007470B8" w:rsidRDefault="00871905" w:rsidP="0087190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4" w:type="dxa"/>
          </w:tcPr>
          <w:p w14:paraId="7E052026" w14:textId="77777777" w:rsidR="00871905" w:rsidRPr="007470B8" w:rsidRDefault="00871905" w:rsidP="0087190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</w:tcPr>
          <w:p w14:paraId="25AF4FD6" w14:textId="77777777" w:rsidR="00871905" w:rsidRPr="007470B8" w:rsidRDefault="00871905" w:rsidP="0087190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71905" w:rsidRPr="007470B8" w14:paraId="1F106BC7" w14:textId="77777777" w:rsidTr="00C22E98">
        <w:tc>
          <w:tcPr>
            <w:tcW w:w="4860" w:type="dxa"/>
          </w:tcPr>
          <w:p w14:paraId="17912B5C" w14:textId="77777777" w:rsidR="00871905" w:rsidRPr="007470B8" w:rsidRDefault="00871905" w:rsidP="0087190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39238B" w14:textId="77777777" w:rsidR="00871905" w:rsidRPr="007470B8" w:rsidRDefault="00871905" w:rsidP="00871905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26154B0A" w14:textId="77777777" w:rsidR="00871905" w:rsidRPr="007470B8" w:rsidRDefault="00871905" w:rsidP="0087190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19EC734F" w14:textId="77777777" w:rsidR="00871905" w:rsidRPr="007470B8" w:rsidRDefault="00871905" w:rsidP="0087190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7470B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871905" w:rsidRPr="007470B8" w14:paraId="519084CC" w14:textId="77777777" w:rsidTr="00F6602A">
        <w:tc>
          <w:tcPr>
            <w:tcW w:w="4860" w:type="dxa"/>
            <w:vAlign w:val="center"/>
          </w:tcPr>
          <w:p w14:paraId="54036F1C" w14:textId="701181C9" w:rsidR="00871905" w:rsidRPr="007470B8" w:rsidRDefault="00871905" w:rsidP="0087190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990" w:type="dxa"/>
          </w:tcPr>
          <w:p w14:paraId="22CA5965" w14:textId="77777777" w:rsidR="00871905" w:rsidRPr="007470B8" w:rsidRDefault="00871905" w:rsidP="00871905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47D43176" w14:textId="77777777" w:rsidR="00871905" w:rsidRPr="007470B8" w:rsidRDefault="00871905" w:rsidP="0087190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27A576E" w14:textId="0A4B1EFB" w:rsidR="00871905" w:rsidRPr="007470B8" w:rsidRDefault="004556F1" w:rsidP="00871905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3,964,001</w:t>
            </w:r>
          </w:p>
        </w:tc>
        <w:tc>
          <w:tcPr>
            <w:tcW w:w="234" w:type="dxa"/>
            <w:shd w:val="clear" w:color="auto" w:fill="auto"/>
          </w:tcPr>
          <w:p w14:paraId="1A78EF74" w14:textId="77777777" w:rsidR="00871905" w:rsidRPr="007470B8" w:rsidRDefault="00871905" w:rsidP="0087190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2C86FC79" w14:textId="44F6F963" w:rsidR="00871905" w:rsidRPr="007470B8" w:rsidRDefault="00871905" w:rsidP="00871905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5,270,701</w:t>
            </w:r>
          </w:p>
        </w:tc>
      </w:tr>
      <w:tr w:rsidR="00871905" w:rsidRPr="007470B8" w14:paraId="7C404036" w14:textId="77777777" w:rsidTr="00F6602A">
        <w:tc>
          <w:tcPr>
            <w:tcW w:w="4860" w:type="dxa"/>
            <w:vAlign w:val="center"/>
          </w:tcPr>
          <w:p w14:paraId="304373F5" w14:textId="0583946E" w:rsidR="00871905" w:rsidRPr="007470B8" w:rsidRDefault="00871905" w:rsidP="0087190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990" w:type="dxa"/>
          </w:tcPr>
          <w:p w14:paraId="26C43C6C" w14:textId="77777777" w:rsidR="00871905" w:rsidRPr="007470B8" w:rsidRDefault="00871905" w:rsidP="00871905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514EBA79" w14:textId="77777777" w:rsidR="00871905" w:rsidRPr="007470B8" w:rsidRDefault="00871905" w:rsidP="0087190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4997C" w14:textId="353D707F" w:rsidR="00871905" w:rsidRPr="007470B8" w:rsidRDefault="004556F1" w:rsidP="00871905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1,305,254</w:t>
            </w:r>
          </w:p>
        </w:tc>
        <w:tc>
          <w:tcPr>
            <w:tcW w:w="234" w:type="dxa"/>
            <w:shd w:val="clear" w:color="auto" w:fill="auto"/>
          </w:tcPr>
          <w:p w14:paraId="4C91089B" w14:textId="77777777" w:rsidR="00871905" w:rsidRPr="007470B8" w:rsidRDefault="00871905" w:rsidP="0087190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0404FD" w14:textId="51AB1340" w:rsidR="00871905" w:rsidRPr="007470B8" w:rsidRDefault="00871905" w:rsidP="00871905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1,883,949</w:t>
            </w:r>
          </w:p>
        </w:tc>
      </w:tr>
      <w:tr w:rsidR="00871905" w:rsidRPr="007470B8" w14:paraId="66BA975F" w14:textId="77777777" w:rsidTr="00F6602A">
        <w:tc>
          <w:tcPr>
            <w:tcW w:w="4860" w:type="dxa"/>
          </w:tcPr>
          <w:p w14:paraId="47EC63CF" w14:textId="2C8195AA" w:rsidR="00871905" w:rsidRPr="007470B8" w:rsidRDefault="00871905" w:rsidP="0087190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41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2BDD058" w14:textId="77777777" w:rsidR="00871905" w:rsidRPr="007470B8" w:rsidRDefault="00871905" w:rsidP="00871905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56EE9922" w14:textId="77777777" w:rsidR="00871905" w:rsidRPr="007470B8" w:rsidRDefault="00871905" w:rsidP="0087190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758D0A" w14:textId="573CD770" w:rsidR="00871905" w:rsidRPr="00DF34D0" w:rsidRDefault="00DF34D0" w:rsidP="00871905">
            <w:pPr>
              <w:tabs>
                <w:tab w:val="decimal" w:pos="1132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5,269,255</w:t>
            </w:r>
          </w:p>
        </w:tc>
        <w:tc>
          <w:tcPr>
            <w:tcW w:w="234" w:type="dxa"/>
            <w:shd w:val="clear" w:color="auto" w:fill="auto"/>
          </w:tcPr>
          <w:p w14:paraId="2AB06A63" w14:textId="77777777" w:rsidR="00871905" w:rsidRPr="007470B8" w:rsidRDefault="00871905" w:rsidP="0087190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EE22D1" w14:textId="61AF2C82" w:rsidR="00871905" w:rsidRPr="007470B8" w:rsidRDefault="00871905" w:rsidP="00871905">
            <w:pPr>
              <w:tabs>
                <w:tab w:val="decimal" w:pos="1132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7,154,650</w:t>
            </w:r>
          </w:p>
        </w:tc>
      </w:tr>
    </w:tbl>
    <w:p w14:paraId="1F4E037C" w14:textId="34627AC3" w:rsidR="00164D76" w:rsidRDefault="00164D76" w:rsidP="00F3013A">
      <w:pPr>
        <w:pStyle w:val="Bo-Blankline"/>
      </w:pPr>
    </w:p>
    <w:p w14:paraId="410C620E" w14:textId="131A9D6A" w:rsidR="002C3C8B" w:rsidRDefault="002C3C8B">
      <w:pPr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cs/>
        </w:rPr>
        <w:br w:type="page"/>
      </w:r>
    </w:p>
    <w:tbl>
      <w:tblPr>
        <w:tblW w:w="9163" w:type="dxa"/>
        <w:tblInd w:w="450" w:type="dxa"/>
        <w:tblLook w:val="04A0" w:firstRow="1" w:lastRow="0" w:firstColumn="1" w:lastColumn="0" w:noHBand="0" w:noVBand="1"/>
      </w:tblPr>
      <w:tblGrid>
        <w:gridCol w:w="4860"/>
        <w:gridCol w:w="990"/>
        <w:gridCol w:w="234"/>
        <w:gridCol w:w="1440"/>
        <w:gridCol w:w="234"/>
        <w:gridCol w:w="1405"/>
      </w:tblGrid>
      <w:tr w:rsidR="002C3C8B" w:rsidRPr="007470B8" w14:paraId="66743776" w14:textId="77777777" w:rsidTr="007A0907">
        <w:tc>
          <w:tcPr>
            <w:tcW w:w="4860" w:type="dxa"/>
          </w:tcPr>
          <w:p w14:paraId="7A0E2BE6" w14:textId="77777777" w:rsidR="002C3C8B" w:rsidRPr="007470B8" w:rsidRDefault="002C3C8B" w:rsidP="007A090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B710EB" w14:textId="77777777" w:rsidR="002C3C8B" w:rsidRPr="007470B8" w:rsidRDefault="002C3C8B" w:rsidP="007A0907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6610AC4F" w14:textId="77777777" w:rsidR="002C3C8B" w:rsidRPr="007470B8" w:rsidRDefault="002C3C8B" w:rsidP="007A090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28AF4198" w14:textId="77777777" w:rsidR="002C3C8B" w:rsidRPr="007470B8" w:rsidRDefault="002C3C8B" w:rsidP="007A090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3C8B" w:rsidRPr="007470B8" w14:paraId="2E976D20" w14:textId="77777777" w:rsidTr="007A0907">
        <w:tc>
          <w:tcPr>
            <w:tcW w:w="4860" w:type="dxa"/>
          </w:tcPr>
          <w:p w14:paraId="1380A281" w14:textId="77777777" w:rsidR="002C3C8B" w:rsidRPr="007470B8" w:rsidRDefault="002C3C8B" w:rsidP="007A090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E6F346" w14:textId="77777777" w:rsidR="002C3C8B" w:rsidRPr="007470B8" w:rsidRDefault="002C3C8B" w:rsidP="007A0907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5F0F980C" w14:textId="77777777" w:rsidR="002C3C8B" w:rsidRPr="007470B8" w:rsidRDefault="002C3C8B" w:rsidP="007A090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7448F978" w14:textId="77777777" w:rsidR="002C3C8B" w:rsidRPr="007470B8" w:rsidRDefault="002C3C8B" w:rsidP="007A090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รายได้จากการขาย</w:t>
            </w:r>
          </w:p>
        </w:tc>
      </w:tr>
      <w:tr w:rsidR="002C3C8B" w:rsidRPr="007470B8" w14:paraId="06DEB736" w14:textId="77777777" w:rsidTr="007A0907">
        <w:tc>
          <w:tcPr>
            <w:tcW w:w="4860" w:type="dxa"/>
          </w:tcPr>
          <w:p w14:paraId="02423A46" w14:textId="3B4E13DD" w:rsidR="002C3C8B" w:rsidRPr="007470B8" w:rsidRDefault="002C3C8B" w:rsidP="007A090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B7A7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DF34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990" w:type="dxa"/>
          </w:tcPr>
          <w:p w14:paraId="41C23425" w14:textId="77777777" w:rsidR="002C3C8B" w:rsidRPr="007470B8" w:rsidRDefault="002C3C8B" w:rsidP="007A0907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5257496F" w14:textId="77777777" w:rsidR="002C3C8B" w:rsidRPr="007470B8" w:rsidRDefault="002C3C8B" w:rsidP="007A090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A8F792" w14:textId="77777777" w:rsidR="002C3C8B" w:rsidRPr="007470B8" w:rsidRDefault="002C3C8B" w:rsidP="007A090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4" w:type="dxa"/>
          </w:tcPr>
          <w:p w14:paraId="622E8A7B" w14:textId="77777777" w:rsidR="002C3C8B" w:rsidRPr="007470B8" w:rsidRDefault="002C3C8B" w:rsidP="007A090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</w:tcPr>
          <w:p w14:paraId="2E8386FF" w14:textId="77777777" w:rsidR="002C3C8B" w:rsidRPr="007470B8" w:rsidRDefault="002C3C8B" w:rsidP="007A090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C3C8B" w:rsidRPr="007470B8" w14:paraId="4FA08A2D" w14:textId="77777777" w:rsidTr="007A0907">
        <w:tc>
          <w:tcPr>
            <w:tcW w:w="4860" w:type="dxa"/>
          </w:tcPr>
          <w:p w14:paraId="29274C8A" w14:textId="77777777" w:rsidR="002C3C8B" w:rsidRPr="007470B8" w:rsidRDefault="002C3C8B" w:rsidP="007A090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B00D44" w14:textId="77777777" w:rsidR="002C3C8B" w:rsidRPr="007470B8" w:rsidRDefault="002C3C8B" w:rsidP="007A0907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73F9E050" w14:textId="77777777" w:rsidR="002C3C8B" w:rsidRPr="007470B8" w:rsidRDefault="002C3C8B" w:rsidP="007A090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541F4B82" w14:textId="77777777" w:rsidR="002C3C8B" w:rsidRPr="007470B8" w:rsidRDefault="002C3C8B" w:rsidP="007A090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7470B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2C3C8B" w:rsidRPr="007470B8" w14:paraId="6B81B1B6" w14:textId="77777777" w:rsidTr="007A0907">
        <w:tc>
          <w:tcPr>
            <w:tcW w:w="4860" w:type="dxa"/>
            <w:vAlign w:val="center"/>
          </w:tcPr>
          <w:p w14:paraId="5CE1B2EB" w14:textId="77777777" w:rsidR="002C3C8B" w:rsidRPr="007470B8" w:rsidRDefault="002C3C8B" w:rsidP="007A090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990" w:type="dxa"/>
          </w:tcPr>
          <w:p w14:paraId="5999C1A7" w14:textId="77777777" w:rsidR="002C3C8B" w:rsidRPr="007470B8" w:rsidRDefault="002C3C8B" w:rsidP="007A0907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7AA70D2A" w14:textId="77777777" w:rsidR="002C3C8B" w:rsidRPr="007470B8" w:rsidRDefault="002C3C8B" w:rsidP="007A090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5B0FADE" w14:textId="2157C537" w:rsidR="002C3C8B" w:rsidRPr="007470B8" w:rsidRDefault="004556F1" w:rsidP="007A0907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8,525,931</w:t>
            </w:r>
          </w:p>
        </w:tc>
        <w:tc>
          <w:tcPr>
            <w:tcW w:w="234" w:type="dxa"/>
            <w:shd w:val="clear" w:color="auto" w:fill="auto"/>
          </w:tcPr>
          <w:p w14:paraId="2195052B" w14:textId="77777777" w:rsidR="002C3C8B" w:rsidRPr="007470B8" w:rsidRDefault="002C3C8B" w:rsidP="007A0907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6CF41976" w14:textId="5996FA4C" w:rsidR="002C3C8B" w:rsidRPr="007470B8" w:rsidRDefault="009B7A7C" w:rsidP="007A0907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10,423,526</w:t>
            </w:r>
          </w:p>
        </w:tc>
      </w:tr>
      <w:tr w:rsidR="002C3C8B" w:rsidRPr="007470B8" w14:paraId="78EF5FB2" w14:textId="77777777" w:rsidTr="007A0907">
        <w:tc>
          <w:tcPr>
            <w:tcW w:w="4860" w:type="dxa"/>
            <w:vAlign w:val="center"/>
          </w:tcPr>
          <w:p w14:paraId="698B780B" w14:textId="77777777" w:rsidR="002C3C8B" w:rsidRPr="007470B8" w:rsidRDefault="002C3C8B" w:rsidP="007A090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990" w:type="dxa"/>
          </w:tcPr>
          <w:p w14:paraId="2689319D" w14:textId="77777777" w:rsidR="002C3C8B" w:rsidRPr="007470B8" w:rsidRDefault="002C3C8B" w:rsidP="007A0907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784111EC" w14:textId="77777777" w:rsidR="002C3C8B" w:rsidRPr="007470B8" w:rsidRDefault="002C3C8B" w:rsidP="007A090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98C48" w14:textId="7AFFA5D8" w:rsidR="002C3C8B" w:rsidRPr="007470B8" w:rsidRDefault="004556F1" w:rsidP="007A0907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2E40CF">
              <w:rPr>
                <w:rFonts w:asciiTheme="majorBidi" w:hAnsiTheme="majorBidi" w:cstheme="majorBidi"/>
                <w:sz w:val="30"/>
                <w:szCs w:val="30"/>
              </w:rPr>
              <w:t>171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,868</w:t>
            </w:r>
          </w:p>
        </w:tc>
        <w:tc>
          <w:tcPr>
            <w:tcW w:w="234" w:type="dxa"/>
            <w:shd w:val="clear" w:color="auto" w:fill="auto"/>
          </w:tcPr>
          <w:p w14:paraId="4D67A89B" w14:textId="77777777" w:rsidR="002C3C8B" w:rsidRPr="007470B8" w:rsidRDefault="002C3C8B" w:rsidP="007A0907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BC254B" w14:textId="2C2515FC" w:rsidR="002C3C8B" w:rsidRPr="007470B8" w:rsidRDefault="009B7A7C" w:rsidP="007A0907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3,632,214</w:t>
            </w:r>
          </w:p>
        </w:tc>
      </w:tr>
      <w:tr w:rsidR="002C3C8B" w:rsidRPr="007470B8" w14:paraId="7FFA4E90" w14:textId="77777777" w:rsidTr="007A0907">
        <w:tc>
          <w:tcPr>
            <w:tcW w:w="4860" w:type="dxa"/>
          </w:tcPr>
          <w:p w14:paraId="12372B60" w14:textId="77777777" w:rsidR="002C3C8B" w:rsidRPr="007470B8" w:rsidRDefault="002C3C8B" w:rsidP="007A090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41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6987B127" w14:textId="77777777" w:rsidR="002C3C8B" w:rsidRPr="007470B8" w:rsidRDefault="002C3C8B" w:rsidP="007A0907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15A4169D" w14:textId="77777777" w:rsidR="002C3C8B" w:rsidRPr="007470B8" w:rsidRDefault="002C3C8B" w:rsidP="007A090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0438A9" w14:textId="3E382606" w:rsidR="002C3C8B" w:rsidRPr="007470B8" w:rsidRDefault="00DF34D0" w:rsidP="007A0907">
            <w:pPr>
              <w:tabs>
                <w:tab w:val="decimal" w:pos="1132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11,697,799</w:t>
            </w:r>
          </w:p>
        </w:tc>
        <w:tc>
          <w:tcPr>
            <w:tcW w:w="234" w:type="dxa"/>
            <w:shd w:val="clear" w:color="auto" w:fill="auto"/>
          </w:tcPr>
          <w:p w14:paraId="63FE8B00" w14:textId="77777777" w:rsidR="002C3C8B" w:rsidRPr="007470B8" w:rsidRDefault="002C3C8B" w:rsidP="007A0907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7277683" w14:textId="478CAA80" w:rsidR="002C3C8B" w:rsidRPr="007470B8" w:rsidRDefault="009B7A7C" w:rsidP="007A0907">
            <w:pPr>
              <w:tabs>
                <w:tab w:val="decimal" w:pos="1132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14,055,740</w:t>
            </w:r>
          </w:p>
        </w:tc>
      </w:tr>
    </w:tbl>
    <w:p w14:paraId="7F159550" w14:textId="77777777" w:rsidR="002C3C8B" w:rsidRPr="00F3013A" w:rsidRDefault="002C3C8B" w:rsidP="00F3013A">
      <w:pPr>
        <w:pStyle w:val="Bo-Blankline"/>
        <w:rPr>
          <w:cs/>
        </w:rPr>
      </w:pPr>
    </w:p>
    <w:p w14:paraId="0EE87C13" w14:textId="0BD6F440" w:rsidR="00A541C3" w:rsidRDefault="00A541C3" w:rsidP="007470B8">
      <w:pPr>
        <w:pStyle w:val="Ang15"/>
        <w:rPr>
          <w:rFonts w:asciiTheme="majorBidi" w:hAnsiTheme="majorBidi" w:cstheme="majorBidi"/>
        </w:rPr>
      </w:pPr>
      <w:r w:rsidRPr="007470B8">
        <w:rPr>
          <w:rFonts w:asciiTheme="majorBidi" w:hAnsiTheme="majorBidi" w:cstheme="majorBidi"/>
          <w:cs/>
        </w:rPr>
        <w:t>จังหวะเวลาในการรับรู้รายได้ของบริษัทเป็นแบบ ณ เวลาใดเวลาหนึ่ง</w:t>
      </w:r>
    </w:p>
    <w:p w14:paraId="5064F997" w14:textId="40A4D563" w:rsidR="008C7C3E" w:rsidRDefault="008C7C3E">
      <w:pPr>
        <w:spacing w:line="240" w:lineRule="auto"/>
        <w:rPr>
          <w:rFonts w:ascii="Angsana New" w:hAnsi="Angsana New"/>
          <w:sz w:val="20"/>
          <w:szCs w:val="20"/>
          <w:cs/>
        </w:rPr>
      </w:pPr>
    </w:p>
    <w:p w14:paraId="66ECF6A0" w14:textId="77777777" w:rsidR="008C7C3E" w:rsidRPr="00A541C3" w:rsidRDefault="008C7C3E" w:rsidP="008C7C3E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sz w:val="30"/>
          <w:szCs w:val="30"/>
        </w:rPr>
      </w:pPr>
      <w:r w:rsidRPr="00A541C3">
        <w:rPr>
          <w:rFonts w:ascii="Angsana New" w:hAnsi="Angsana New" w:hint="cs"/>
          <w:sz w:val="30"/>
          <w:szCs w:val="30"/>
          <w:cs/>
        </w:rPr>
        <w:t>การ</w:t>
      </w:r>
      <w:r w:rsidRPr="00A541C3">
        <w:rPr>
          <w:rFonts w:hint="cs"/>
          <w:sz w:val="30"/>
          <w:szCs w:val="30"/>
          <w:cs/>
        </w:rPr>
        <w:t>จำแนก</w:t>
      </w:r>
      <w:r>
        <w:rPr>
          <w:rFonts w:hint="cs"/>
          <w:sz w:val="30"/>
          <w:szCs w:val="30"/>
          <w:cs/>
          <w:lang w:val="en-US"/>
        </w:rPr>
        <w:t>ต้นทุนทางการเงิน</w:t>
      </w:r>
    </w:p>
    <w:p w14:paraId="5E5BAF20" w14:textId="133DED25" w:rsidR="008C7C3E" w:rsidRDefault="008C7C3E" w:rsidP="008C7C3E">
      <w:pPr>
        <w:pStyle w:val="Bo-Blankline"/>
      </w:pPr>
    </w:p>
    <w:tbl>
      <w:tblPr>
        <w:tblW w:w="9163" w:type="dxa"/>
        <w:tblInd w:w="450" w:type="dxa"/>
        <w:tblLook w:val="04A0" w:firstRow="1" w:lastRow="0" w:firstColumn="1" w:lastColumn="0" w:noHBand="0" w:noVBand="1"/>
      </w:tblPr>
      <w:tblGrid>
        <w:gridCol w:w="4860"/>
        <w:gridCol w:w="990"/>
        <w:gridCol w:w="234"/>
        <w:gridCol w:w="1440"/>
        <w:gridCol w:w="234"/>
        <w:gridCol w:w="1405"/>
      </w:tblGrid>
      <w:tr w:rsidR="009B7A7C" w:rsidRPr="00964878" w14:paraId="3B04DF97" w14:textId="77777777" w:rsidTr="007A0907">
        <w:tc>
          <w:tcPr>
            <w:tcW w:w="4860" w:type="dxa"/>
          </w:tcPr>
          <w:p w14:paraId="2D010086" w14:textId="77777777" w:rsidR="009B7A7C" w:rsidRPr="00964878" w:rsidRDefault="009B7A7C" w:rsidP="007A090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7DDE09" w14:textId="77777777" w:rsidR="009B7A7C" w:rsidRPr="00964878" w:rsidRDefault="009B7A7C" w:rsidP="007A0907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69BBD270" w14:textId="77777777" w:rsidR="009B7A7C" w:rsidRPr="00964878" w:rsidRDefault="009B7A7C" w:rsidP="007A090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6585045A" w14:textId="77777777" w:rsidR="009B7A7C" w:rsidRPr="00964878" w:rsidRDefault="009B7A7C" w:rsidP="007A090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7A7C" w:rsidRPr="00964878" w14:paraId="6FE5828B" w14:textId="77777777" w:rsidTr="007A0907">
        <w:tc>
          <w:tcPr>
            <w:tcW w:w="4860" w:type="dxa"/>
          </w:tcPr>
          <w:p w14:paraId="4502771A" w14:textId="77777777" w:rsidR="009B7A7C" w:rsidRPr="00964878" w:rsidRDefault="009B7A7C" w:rsidP="007A090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9FF2B8" w14:textId="77777777" w:rsidR="009B7A7C" w:rsidRPr="00964878" w:rsidRDefault="009B7A7C" w:rsidP="007A0907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352F4141" w14:textId="77777777" w:rsidR="009B7A7C" w:rsidRPr="00964878" w:rsidRDefault="009B7A7C" w:rsidP="007A090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70E72E3B" w14:textId="77777777" w:rsidR="009B7A7C" w:rsidRDefault="009B7A7C" w:rsidP="007A090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9B7A7C" w:rsidRPr="00964878" w14:paraId="29652338" w14:textId="77777777" w:rsidTr="007A0907">
        <w:tc>
          <w:tcPr>
            <w:tcW w:w="4860" w:type="dxa"/>
          </w:tcPr>
          <w:p w14:paraId="52CE0B1A" w14:textId="7EAF2D15" w:rsidR="009B7A7C" w:rsidRPr="00964878" w:rsidRDefault="009B7A7C" w:rsidP="007A090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990" w:type="dxa"/>
          </w:tcPr>
          <w:p w14:paraId="458CC0FB" w14:textId="77777777" w:rsidR="009B7A7C" w:rsidRPr="00964878" w:rsidRDefault="009B7A7C" w:rsidP="007A0907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43D44389" w14:textId="77777777" w:rsidR="009B7A7C" w:rsidRPr="00964878" w:rsidRDefault="009B7A7C" w:rsidP="007A090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12FBD41" w14:textId="77777777" w:rsidR="009B7A7C" w:rsidRPr="0089415E" w:rsidRDefault="009B7A7C" w:rsidP="007A090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4" w:type="dxa"/>
          </w:tcPr>
          <w:p w14:paraId="5F7C4253" w14:textId="77777777" w:rsidR="009B7A7C" w:rsidRPr="00964878" w:rsidRDefault="009B7A7C" w:rsidP="007A090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</w:tcPr>
          <w:p w14:paraId="3D095094" w14:textId="77777777" w:rsidR="009B7A7C" w:rsidRPr="00964878" w:rsidRDefault="009B7A7C" w:rsidP="007A090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9B7A7C" w:rsidRPr="00964878" w14:paraId="298D2600" w14:textId="77777777" w:rsidTr="007A0907">
        <w:tc>
          <w:tcPr>
            <w:tcW w:w="4860" w:type="dxa"/>
          </w:tcPr>
          <w:p w14:paraId="2804F2F0" w14:textId="77777777" w:rsidR="009B7A7C" w:rsidRPr="00964878" w:rsidRDefault="009B7A7C" w:rsidP="007A090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E8A1A0" w14:textId="77777777" w:rsidR="009B7A7C" w:rsidRPr="00964878" w:rsidRDefault="009B7A7C" w:rsidP="007A0907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578D590E" w14:textId="77777777" w:rsidR="009B7A7C" w:rsidRPr="00964878" w:rsidRDefault="009B7A7C" w:rsidP="007A090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649E576F" w14:textId="77777777" w:rsidR="009B7A7C" w:rsidRPr="00964878" w:rsidRDefault="009B7A7C" w:rsidP="007A090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648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96487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9B7A7C" w:rsidRPr="00964878" w14:paraId="180F3285" w14:textId="77777777" w:rsidTr="007A0907">
        <w:tc>
          <w:tcPr>
            <w:tcW w:w="4860" w:type="dxa"/>
            <w:vAlign w:val="center"/>
          </w:tcPr>
          <w:p w14:paraId="26F79E53" w14:textId="77777777" w:rsidR="009B7A7C" w:rsidRPr="00A541C3" w:rsidRDefault="009B7A7C" w:rsidP="007A0907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990" w:type="dxa"/>
          </w:tcPr>
          <w:p w14:paraId="0481A535" w14:textId="77777777" w:rsidR="009B7A7C" w:rsidRPr="00964878" w:rsidRDefault="009B7A7C" w:rsidP="007A0907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7CAB8791" w14:textId="77777777" w:rsidR="009B7A7C" w:rsidRPr="00964878" w:rsidRDefault="009B7A7C" w:rsidP="007A090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B7CB10C" w14:textId="5543D565" w:rsidR="009B7A7C" w:rsidRPr="006A5FB2" w:rsidRDefault="00D55BCC" w:rsidP="007A0907">
            <w:pPr>
              <w:tabs>
                <w:tab w:val="decimal" w:pos="1132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328,840</w:t>
            </w:r>
          </w:p>
        </w:tc>
        <w:tc>
          <w:tcPr>
            <w:tcW w:w="234" w:type="dxa"/>
            <w:shd w:val="clear" w:color="auto" w:fill="auto"/>
          </w:tcPr>
          <w:p w14:paraId="59A0FE70" w14:textId="77777777" w:rsidR="009B7A7C" w:rsidRPr="00964878" w:rsidRDefault="009B7A7C" w:rsidP="007A090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104DE9CE" w14:textId="59F7E4EB" w:rsidR="009B7A7C" w:rsidRPr="00020D75" w:rsidRDefault="00D55BCC" w:rsidP="007A0907">
            <w:pPr>
              <w:tabs>
                <w:tab w:val="decimal" w:pos="1041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341,234</w:t>
            </w:r>
          </w:p>
        </w:tc>
      </w:tr>
      <w:tr w:rsidR="009B7A7C" w:rsidRPr="00964878" w14:paraId="39562BE4" w14:textId="77777777" w:rsidTr="007A0907">
        <w:tc>
          <w:tcPr>
            <w:tcW w:w="4860" w:type="dxa"/>
            <w:vAlign w:val="center"/>
          </w:tcPr>
          <w:p w14:paraId="1A11D204" w14:textId="77777777" w:rsidR="009B7A7C" w:rsidRPr="00964878" w:rsidRDefault="009B7A7C" w:rsidP="007A090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990" w:type="dxa"/>
          </w:tcPr>
          <w:p w14:paraId="38B291AF" w14:textId="77777777" w:rsidR="009B7A7C" w:rsidRPr="00964878" w:rsidRDefault="009B7A7C" w:rsidP="007A0907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358BC330" w14:textId="77777777" w:rsidR="009B7A7C" w:rsidRPr="00964878" w:rsidRDefault="009B7A7C" w:rsidP="007A090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DCBCF65" w14:textId="06EE16FD" w:rsidR="009B7A7C" w:rsidRPr="00964878" w:rsidRDefault="00D55BCC" w:rsidP="007A0907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22,994</w:t>
            </w:r>
          </w:p>
        </w:tc>
        <w:tc>
          <w:tcPr>
            <w:tcW w:w="234" w:type="dxa"/>
            <w:shd w:val="clear" w:color="auto" w:fill="auto"/>
          </w:tcPr>
          <w:p w14:paraId="1EE0300F" w14:textId="77777777" w:rsidR="009B7A7C" w:rsidRPr="00964878" w:rsidRDefault="009B7A7C" w:rsidP="007A090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19A0652D" w14:textId="14A6E7DE" w:rsidR="009B7A7C" w:rsidRPr="00020D75" w:rsidRDefault="00D55BCC" w:rsidP="00D55BCC">
            <w:pPr>
              <w:spacing w:line="240" w:lineRule="auto"/>
              <w:ind w:left="-130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B7A7C" w:rsidRPr="00964878" w14:paraId="51A8E169" w14:textId="77777777" w:rsidTr="007A0907">
        <w:tc>
          <w:tcPr>
            <w:tcW w:w="4860" w:type="dxa"/>
            <w:vAlign w:val="center"/>
          </w:tcPr>
          <w:p w14:paraId="39DE9AAD" w14:textId="77777777" w:rsidR="009B7A7C" w:rsidRPr="00964878" w:rsidRDefault="009B7A7C" w:rsidP="007A090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990" w:type="dxa"/>
          </w:tcPr>
          <w:p w14:paraId="2BE0B850" w14:textId="77777777" w:rsidR="009B7A7C" w:rsidRPr="00964878" w:rsidRDefault="009B7A7C" w:rsidP="007A0907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670BAA41" w14:textId="77777777" w:rsidR="009B7A7C" w:rsidRPr="00964878" w:rsidRDefault="009B7A7C" w:rsidP="007A090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58F6D9C" w14:textId="266D28CA" w:rsidR="009B7A7C" w:rsidRPr="00964878" w:rsidRDefault="00D55BCC" w:rsidP="007A0907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95,770</w:t>
            </w:r>
          </w:p>
        </w:tc>
        <w:tc>
          <w:tcPr>
            <w:tcW w:w="234" w:type="dxa"/>
            <w:shd w:val="clear" w:color="auto" w:fill="auto"/>
          </w:tcPr>
          <w:p w14:paraId="2A6CC607" w14:textId="77777777" w:rsidR="009B7A7C" w:rsidRPr="00964878" w:rsidRDefault="009B7A7C" w:rsidP="007A090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29F5B18B" w14:textId="6FB0476F" w:rsidR="009B7A7C" w:rsidRDefault="00D55BCC" w:rsidP="007A0907">
            <w:pPr>
              <w:tabs>
                <w:tab w:val="decimal" w:pos="104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88,171</w:t>
            </w:r>
          </w:p>
        </w:tc>
      </w:tr>
      <w:tr w:rsidR="009B7A7C" w:rsidRPr="00964878" w14:paraId="302C9E11" w14:textId="77777777" w:rsidTr="007A0907">
        <w:tc>
          <w:tcPr>
            <w:tcW w:w="4860" w:type="dxa"/>
          </w:tcPr>
          <w:p w14:paraId="56DC50A9" w14:textId="77777777" w:rsidR="009B7A7C" w:rsidRPr="00A541C3" w:rsidRDefault="009B7A7C" w:rsidP="007A0907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1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D0F433A" w14:textId="77777777" w:rsidR="009B7A7C" w:rsidRPr="00964878" w:rsidRDefault="009B7A7C" w:rsidP="007A0907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2D92EE20" w14:textId="77777777" w:rsidR="009B7A7C" w:rsidRPr="00964878" w:rsidRDefault="009B7A7C" w:rsidP="007A090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8C6043C" w14:textId="2FC4AED3" w:rsidR="009B7A7C" w:rsidRPr="00964878" w:rsidRDefault="00DF34D0" w:rsidP="007A0907">
            <w:pPr>
              <w:tabs>
                <w:tab w:val="decimal" w:pos="1132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447,604</w:t>
            </w:r>
          </w:p>
        </w:tc>
        <w:tc>
          <w:tcPr>
            <w:tcW w:w="234" w:type="dxa"/>
            <w:shd w:val="clear" w:color="auto" w:fill="auto"/>
          </w:tcPr>
          <w:p w14:paraId="5F9D5DFE" w14:textId="77777777" w:rsidR="009B7A7C" w:rsidRPr="00964878" w:rsidRDefault="009B7A7C" w:rsidP="007A090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2BBE34" w14:textId="2CBA2F57" w:rsidR="009B7A7C" w:rsidRPr="00716A6E" w:rsidRDefault="00716A6E" w:rsidP="007A0907">
            <w:pPr>
              <w:tabs>
                <w:tab w:val="decimal" w:pos="1041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429,405</w:t>
            </w:r>
          </w:p>
        </w:tc>
      </w:tr>
    </w:tbl>
    <w:p w14:paraId="73094C5F" w14:textId="77777777" w:rsidR="009B7A7C" w:rsidRPr="007470B8" w:rsidRDefault="009B7A7C" w:rsidP="008C7C3E">
      <w:pPr>
        <w:pStyle w:val="Bo-Blankline"/>
      </w:pPr>
    </w:p>
    <w:tbl>
      <w:tblPr>
        <w:tblW w:w="9163" w:type="dxa"/>
        <w:tblInd w:w="450" w:type="dxa"/>
        <w:tblLook w:val="04A0" w:firstRow="1" w:lastRow="0" w:firstColumn="1" w:lastColumn="0" w:noHBand="0" w:noVBand="1"/>
      </w:tblPr>
      <w:tblGrid>
        <w:gridCol w:w="4860"/>
        <w:gridCol w:w="990"/>
        <w:gridCol w:w="234"/>
        <w:gridCol w:w="1440"/>
        <w:gridCol w:w="234"/>
        <w:gridCol w:w="1405"/>
      </w:tblGrid>
      <w:tr w:rsidR="008C7C3E" w:rsidRPr="00964878" w14:paraId="2619CE6B" w14:textId="77777777" w:rsidTr="008C7C3E">
        <w:tc>
          <w:tcPr>
            <w:tcW w:w="4860" w:type="dxa"/>
          </w:tcPr>
          <w:p w14:paraId="6E20A553" w14:textId="77777777" w:rsidR="008C7C3E" w:rsidRPr="00964878" w:rsidRDefault="008C7C3E" w:rsidP="008C7C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735B95" w14:textId="77777777" w:rsidR="008C7C3E" w:rsidRPr="00964878" w:rsidRDefault="008C7C3E" w:rsidP="008C7C3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658D5BD6" w14:textId="77777777" w:rsidR="008C7C3E" w:rsidRPr="00964878" w:rsidRDefault="008C7C3E" w:rsidP="008C7C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7B09128E" w14:textId="77777777" w:rsidR="008C7C3E" w:rsidRPr="00964878" w:rsidRDefault="008C7C3E" w:rsidP="008C7C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7C3E" w:rsidRPr="00964878" w14:paraId="4DE770F6" w14:textId="77777777" w:rsidTr="008C7C3E">
        <w:tc>
          <w:tcPr>
            <w:tcW w:w="4860" w:type="dxa"/>
          </w:tcPr>
          <w:p w14:paraId="4710AA06" w14:textId="77777777" w:rsidR="008C7C3E" w:rsidRPr="00964878" w:rsidRDefault="008C7C3E" w:rsidP="008C7C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578923" w14:textId="77777777" w:rsidR="008C7C3E" w:rsidRPr="00964878" w:rsidRDefault="008C7C3E" w:rsidP="008C7C3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6A34DF33" w14:textId="77777777" w:rsidR="008C7C3E" w:rsidRPr="00964878" w:rsidRDefault="008C7C3E" w:rsidP="008C7C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09639F6B" w14:textId="77777777" w:rsidR="008C7C3E" w:rsidRDefault="008C7C3E" w:rsidP="008C7C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871905" w:rsidRPr="00964878" w14:paraId="4FF86578" w14:textId="77777777" w:rsidTr="008C7C3E">
        <w:tc>
          <w:tcPr>
            <w:tcW w:w="4860" w:type="dxa"/>
          </w:tcPr>
          <w:p w14:paraId="42E563D6" w14:textId="2E6EBAE5" w:rsidR="00871905" w:rsidRPr="00964878" w:rsidRDefault="00871905" w:rsidP="0087190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990" w:type="dxa"/>
          </w:tcPr>
          <w:p w14:paraId="7533D3BE" w14:textId="77777777" w:rsidR="00871905" w:rsidRPr="00964878" w:rsidRDefault="00871905" w:rsidP="0087190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604F1968" w14:textId="77777777" w:rsidR="00871905" w:rsidRPr="00964878" w:rsidRDefault="00871905" w:rsidP="0087190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58E8E83" w14:textId="77777777" w:rsidR="00871905" w:rsidRPr="0089415E" w:rsidRDefault="00871905" w:rsidP="0087190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4" w:type="dxa"/>
          </w:tcPr>
          <w:p w14:paraId="58FE085D" w14:textId="77777777" w:rsidR="00871905" w:rsidRPr="00964878" w:rsidRDefault="00871905" w:rsidP="0087190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</w:tcPr>
          <w:p w14:paraId="2493AA49" w14:textId="77777777" w:rsidR="00871905" w:rsidRPr="00964878" w:rsidRDefault="00871905" w:rsidP="0087190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871905" w:rsidRPr="00964878" w14:paraId="68BFD1BB" w14:textId="77777777" w:rsidTr="008C7C3E">
        <w:tc>
          <w:tcPr>
            <w:tcW w:w="4860" w:type="dxa"/>
          </w:tcPr>
          <w:p w14:paraId="07599A38" w14:textId="77777777" w:rsidR="00871905" w:rsidRPr="00964878" w:rsidRDefault="00871905" w:rsidP="0087190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7DFFDB" w14:textId="77777777" w:rsidR="00871905" w:rsidRPr="00964878" w:rsidRDefault="00871905" w:rsidP="0087190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63CD4029" w14:textId="77777777" w:rsidR="00871905" w:rsidRPr="00964878" w:rsidRDefault="00871905" w:rsidP="0087190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5423494C" w14:textId="77777777" w:rsidR="00871905" w:rsidRPr="00964878" w:rsidRDefault="00871905" w:rsidP="0087190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648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96487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871905" w:rsidRPr="00964878" w14:paraId="01F0D40C" w14:textId="77777777" w:rsidTr="008C7C3E">
        <w:tc>
          <w:tcPr>
            <w:tcW w:w="4860" w:type="dxa"/>
            <w:vAlign w:val="center"/>
          </w:tcPr>
          <w:p w14:paraId="21DDED12" w14:textId="1636103D" w:rsidR="00871905" w:rsidRPr="00A541C3" w:rsidRDefault="00871905" w:rsidP="00871905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990" w:type="dxa"/>
          </w:tcPr>
          <w:p w14:paraId="59DC81DC" w14:textId="77777777" w:rsidR="00871905" w:rsidRPr="00964878" w:rsidRDefault="00871905" w:rsidP="0087190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7B6EC935" w14:textId="77777777" w:rsidR="00871905" w:rsidRPr="00964878" w:rsidRDefault="00871905" w:rsidP="0087190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29F2DC" w14:textId="7B1B28AC" w:rsidR="00871905" w:rsidRPr="006A5FB2" w:rsidRDefault="00D55BCC" w:rsidP="00871905">
            <w:pPr>
              <w:tabs>
                <w:tab w:val="decimal" w:pos="1132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607,846</w:t>
            </w:r>
          </w:p>
        </w:tc>
        <w:tc>
          <w:tcPr>
            <w:tcW w:w="234" w:type="dxa"/>
            <w:shd w:val="clear" w:color="auto" w:fill="auto"/>
          </w:tcPr>
          <w:p w14:paraId="3856BE76" w14:textId="77777777" w:rsidR="00871905" w:rsidRPr="00964878" w:rsidRDefault="00871905" w:rsidP="0087190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72D574DA" w14:textId="398D6738" w:rsidR="00871905" w:rsidRPr="00020D75" w:rsidRDefault="00D55BCC" w:rsidP="00871905">
            <w:pPr>
              <w:tabs>
                <w:tab w:val="decimal" w:pos="1041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691,550</w:t>
            </w:r>
          </w:p>
        </w:tc>
      </w:tr>
      <w:tr w:rsidR="00871905" w:rsidRPr="00964878" w14:paraId="65BDDC33" w14:textId="77777777" w:rsidTr="008C7C3E">
        <w:tc>
          <w:tcPr>
            <w:tcW w:w="4860" w:type="dxa"/>
            <w:vAlign w:val="center"/>
          </w:tcPr>
          <w:p w14:paraId="0F0385C9" w14:textId="7E545AF0" w:rsidR="00871905" w:rsidRPr="00964878" w:rsidRDefault="00871905" w:rsidP="0087190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990" w:type="dxa"/>
          </w:tcPr>
          <w:p w14:paraId="1530370F" w14:textId="77777777" w:rsidR="00871905" w:rsidRPr="00964878" w:rsidRDefault="00871905" w:rsidP="0087190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75BCE60E" w14:textId="77777777" w:rsidR="00871905" w:rsidRPr="00964878" w:rsidRDefault="00871905" w:rsidP="0087190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AD29C59" w14:textId="59ED31B2" w:rsidR="00871905" w:rsidRPr="00964878" w:rsidRDefault="00D55BCC" w:rsidP="00871905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45,090</w:t>
            </w:r>
          </w:p>
        </w:tc>
        <w:tc>
          <w:tcPr>
            <w:tcW w:w="234" w:type="dxa"/>
            <w:shd w:val="clear" w:color="auto" w:fill="auto"/>
          </w:tcPr>
          <w:p w14:paraId="2CC4E683" w14:textId="77777777" w:rsidR="00871905" w:rsidRPr="00964878" w:rsidRDefault="00871905" w:rsidP="0087190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18CC03E3" w14:textId="3B6E7D62" w:rsidR="00871905" w:rsidRPr="00020D75" w:rsidRDefault="00D55BCC" w:rsidP="00871905">
            <w:pPr>
              <w:tabs>
                <w:tab w:val="decimal" w:pos="104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506</w:t>
            </w:r>
          </w:p>
        </w:tc>
      </w:tr>
      <w:tr w:rsidR="009B7A7C" w:rsidRPr="00964878" w14:paraId="749404FB" w14:textId="77777777" w:rsidTr="008C7C3E">
        <w:tc>
          <w:tcPr>
            <w:tcW w:w="4860" w:type="dxa"/>
            <w:vAlign w:val="center"/>
          </w:tcPr>
          <w:p w14:paraId="38591E5C" w14:textId="23A88689" w:rsidR="009B7A7C" w:rsidRPr="00964878" w:rsidRDefault="009B7A7C" w:rsidP="0087190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990" w:type="dxa"/>
          </w:tcPr>
          <w:p w14:paraId="4DEE82E4" w14:textId="77777777" w:rsidR="009B7A7C" w:rsidRPr="00964878" w:rsidRDefault="009B7A7C" w:rsidP="0087190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52204C01" w14:textId="77777777" w:rsidR="009B7A7C" w:rsidRPr="00964878" w:rsidRDefault="009B7A7C" w:rsidP="0087190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C10A0C6" w14:textId="6C168D7B" w:rsidR="009B7A7C" w:rsidRPr="00964878" w:rsidRDefault="00D55BCC" w:rsidP="00871905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192,126</w:t>
            </w:r>
          </w:p>
        </w:tc>
        <w:tc>
          <w:tcPr>
            <w:tcW w:w="234" w:type="dxa"/>
            <w:shd w:val="clear" w:color="auto" w:fill="auto"/>
          </w:tcPr>
          <w:p w14:paraId="64F4A0AC" w14:textId="77777777" w:rsidR="009B7A7C" w:rsidRPr="00964878" w:rsidRDefault="009B7A7C" w:rsidP="0087190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17C4D109" w14:textId="051720B2" w:rsidR="009B7A7C" w:rsidRDefault="00D55BCC" w:rsidP="00871905">
            <w:pPr>
              <w:tabs>
                <w:tab w:val="decimal" w:pos="104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173,479</w:t>
            </w:r>
          </w:p>
        </w:tc>
      </w:tr>
      <w:tr w:rsidR="00871905" w:rsidRPr="00964878" w14:paraId="67B0B264" w14:textId="77777777" w:rsidTr="008C7C3E">
        <w:tc>
          <w:tcPr>
            <w:tcW w:w="4860" w:type="dxa"/>
          </w:tcPr>
          <w:p w14:paraId="0A092449" w14:textId="5D339363" w:rsidR="00871905" w:rsidRPr="00A541C3" w:rsidRDefault="00871905" w:rsidP="00871905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1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1BC1B85F" w14:textId="77777777" w:rsidR="00871905" w:rsidRPr="00964878" w:rsidRDefault="00871905" w:rsidP="0087190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71CAE2A9" w14:textId="77777777" w:rsidR="00871905" w:rsidRPr="00964878" w:rsidRDefault="00871905" w:rsidP="0087190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F66588C" w14:textId="12ED627D" w:rsidR="00871905" w:rsidRPr="00964878" w:rsidRDefault="00DF34D0" w:rsidP="00871905">
            <w:pPr>
              <w:tabs>
                <w:tab w:val="decimal" w:pos="1132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845,062</w:t>
            </w:r>
          </w:p>
        </w:tc>
        <w:tc>
          <w:tcPr>
            <w:tcW w:w="234" w:type="dxa"/>
            <w:shd w:val="clear" w:color="auto" w:fill="auto"/>
          </w:tcPr>
          <w:p w14:paraId="645F9CBE" w14:textId="77777777" w:rsidR="00871905" w:rsidRPr="00964878" w:rsidRDefault="00871905" w:rsidP="0087190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30D1378" w14:textId="1293721F" w:rsidR="00871905" w:rsidRPr="00020D75" w:rsidRDefault="00716A6E" w:rsidP="00871905">
            <w:pPr>
              <w:tabs>
                <w:tab w:val="decimal" w:pos="1041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865,535</w:t>
            </w:r>
          </w:p>
        </w:tc>
      </w:tr>
    </w:tbl>
    <w:p w14:paraId="07EC9815" w14:textId="075725C7" w:rsidR="009B7A7C" w:rsidRDefault="009B7A7C" w:rsidP="00F3013A">
      <w:pPr>
        <w:pStyle w:val="Bo-Blankline"/>
        <w:rPr>
          <w:cs/>
        </w:rPr>
      </w:pPr>
    </w:p>
    <w:p w14:paraId="35510202" w14:textId="77777777" w:rsidR="009B7A7C" w:rsidRDefault="009B7A7C">
      <w:pPr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cs/>
        </w:rPr>
        <w:br w:type="page"/>
      </w:r>
    </w:p>
    <w:p w14:paraId="175D2679" w14:textId="77777777" w:rsidR="00244EE7" w:rsidRDefault="00244EE7" w:rsidP="00AE4109">
      <w:pPr>
        <w:pStyle w:val="Caption"/>
        <w:ind w:hanging="900"/>
      </w:pPr>
      <w:r>
        <w:rPr>
          <w:rFonts w:hint="cs"/>
          <w:cs/>
        </w:rPr>
        <w:lastRenderedPageBreak/>
        <w:t>สัญญาเช่า</w:t>
      </w:r>
    </w:p>
    <w:p w14:paraId="6B99BCAE" w14:textId="7FC6E1D6" w:rsidR="00244EE7" w:rsidRDefault="00244EE7" w:rsidP="00244EE7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65"/>
        <w:gridCol w:w="1083"/>
        <w:gridCol w:w="178"/>
        <w:gridCol w:w="725"/>
        <w:gridCol w:w="180"/>
        <w:gridCol w:w="1529"/>
        <w:gridCol w:w="180"/>
        <w:gridCol w:w="1440"/>
      </w:tblGrid>
      <w:tr w:rsidR="009B7A7C" w:rsidRPr="00281AD3" w14:paraId="54686530" w14:textId="77777777" w:rsidTr="007A0907">
        <w:trPr>
          <w:cantSplit/>
          <w:trHeight w:val="144"/>
          <w:tblHeader/>
        </w:trPr>
        <w:tc>
          <w:tcPr>
            <w:tcW w:w="6031" w:type="dxa"/>
            <w:gridSpan w:val="5"/>
            <w:vAlign w:val="bottom"/>
          </w:tcPr>
          <w:p w14:paraId="1F58EE54" w14:textId="4A738DEE" w:rsidR="009B7A7C" w:rsidRPr="00281AD3" w:rsidRDefault="009B7A7C" w:rsidP="007A09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281A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281A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281A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281A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1529" w:type="dxa"/>
            <w:vAlign w:val="bottom"/>
          </w:tcPr>
          <w:p w14:paraId="31BBDDAA" w14:textId="77777777" w:rsidR="009B7A7C" w:rsidRPr="00281AD3" w:rsidRDefault="009B7A7C" w:rsidP="007A090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1AD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0F3391BC" w14:textId="77777777" w:rsidR="009B7A7C" w:rsidRPr="00281AD3" w:rsidRDefault="009B7A7C" w:rsidP="007A09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86A9E02" w14:textId="77777777" w:rsidR="009B7A7C" w:rsidRPr="00281AD3" w:rsidRDefault="009B7A7C" w:rsidP="007A0907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81AD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</w:p>
          <w:p w14:paraId="3D3C7BDB" w14:textId="77777777" w:rsidR="009B7A7C" w:rsidRPr="00281AD3" w:rsidRDefault="009B7A7C" w:rsidP="007A0907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1AD3">
              <w:rPr>
                <w:rFonts w:ascii="Angsana New" w:hAnsi="Angsana New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B7A7C" w:rsidRPr="00281AD3" w14:paraId="501E4B1B" w14:textId="77777777" w:rsidTr="007A0907">
        <w:trPr>
          <w:cantSplit/>
          <w:trHeight w:val="144"/>
          <w:tblHeader/>
        </w:trPr>
        <w:tc>
          <w:tcPr>
            <w:tcW w:w="3865" w:type="dxa"/>
          </w:tcPr>
          <w:p w14:paraId="43FEBA1B" w14:textId="77777777" w:rsidR="009B7A7C" w:rsidRPr="00281AD3" w:rsidRDefault="009B7A7C" w:rsidP="007A090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6" w:type="dxa"/>
            <w:gridSpan w:val="4"/>
          </w:tcPr>
          <w:p w14:paraId="1E366538" w14:textId="77777777" w:rsidR="009B7A7C" w:rsidRPr="00281AD3" w:rsidRDefault="009B7A7C" w:rsidP="007A0907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149" w:type="dxa"/>
            <w:gridSpan w:val="3"/>
          </w:tcPr>
          <w:p w14:paraId="27D5CCCB" w14:textId="77777777" w:rsidR="009B7A7C" w:rsidRPr="00281AD3" w:rsidRDefault="009B7A7C" w:rsidP="007A0907">
            <w:pPr>
              <w:pStyle w:val="acctfourfigures"/>
              <w:tabs>
                <w:tab w:val="clear" w:pos="765"/>
              </w:tabs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281AD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81A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281A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</w:t>
            </w:r>
            <w:r w:rsidRPr="00281AD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B7A7C" w:rsidRPr="00281AD3" w14:paraId="2CB1418F" w14:textId="77777777" w:rsidTr="007A0907">
        <w:trPr>
          <w:cantSplit/>
          <w:trHeight w:val="144"/>
        </w:trPr>
        <w:tc>
          <w:tcPr>
            <w:tcW w:w="3865" w:type="dxa"/>
          </w:tcPr>
          <w:p w14:paraId="35342FF6" w14:textId="77777777" w:rsidR="009B7A7C" w:rsidRPr="00281AD3" w:rsidRDefault="009B7A7C" w:rsidP="007A090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81A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166" w:type="dxa"/>
            <w:gridSpan w:val="4"/>
          </w:tcPr>
          <w:p w14:paraId="2E20D273" w14:textId="77777777" w:rsidR="009B7A7C" w:rsidRPr="00281AD3" w:rsidRDefault="009B7A7C" w:rsidP="007A090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</w:tcPr>
          <w:p w14:paraId="3C3656B3" w14:textId="77777777" w:rsidR="009B7A7C" w:rsidRPr="00281AD3" w:rsidRDefault="009B7A7C" w:rsidP="007A090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BA8F177" w14:textId="77777777" w:rsidR="009B7A7C" w:rsidRPr="00281AD3" w:rsidRDefault="009B7A7C" w:rsidP="007A090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440CF0" w14:textId="77777777" w:rsidR="009B7A7C" w:rsidRPr="00281AD3" w:rsidRDefault="009B7A7C" w:rsidP="007A090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7A7C" w:rsidRPr="00281AD3" w14:paraId="38EE7C10" w14:textId="77777777" w:rsidTr="0017010D">
        <w:trPr>
          <w:cantSplit/>
          <w:trHeight w:val="191"/>
        </w:trPr>
        <w:tc>
          <w:tcPr>
            <w:tcW w:w="3865" w:type="dxa"/>
          </w:tcPr>
          <w:p w14:paraId="272CD3DB" w14:textId="77777777" w:rsidR="009B7A7C" w:rsidRPr="00281AD3" w:rsidRDefault="009B7A7C" w:rsidP="007A0907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281AD3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281AD3" w:rsidDel="009A4744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3" w:type="dxa"/>
          </w:tcPr>
          <w:p w14:paraId="7DC84847" w14:textId="77777777" w:rsidR="009B7A7C" w:rsidRPr="00281AD3" w:rsidRDefault="009B7A7C" w:rsidP="007A090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789D630" w14:textId="77777777" w:rsidR="009B7A7C" w:rsidRPr="00281AD3" w:rsidRDefault="009B7A7C" w:rsidP="007A0907">
            <w:pPr>
              <w:pStyle w:val="acctfourfigures"/>
              <w:tabs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dxa"/>
          </w:tcPr>
          <w:p w14:paraId="4DEAB5CB" w14:textId="77777777" w:rsidR="009B7A7C" w:rsidRPr="00281AD3" w:rsidRDefault="009B7A7C" w:rsidP="007A090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04D1C17" w14:textId="77777777" w:rsidR="009B7A7C" w:rsidRPr="00281AD3" w:rsidRDefault="009B7A7C" w:rsidP="007A090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  <w:shd w:val="clear" w:color="auto" w:fill="auto"/>
          </w:tcPr>
          <w:p w14:paraId="693B750C" w14:textId="3A2A4B70" w:rsidR="009B7A7C" w:rsidRPr="00281AD3" w:rsidRDefault="002E40CF" w:rsidP="007A090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4,083</w:t>
            </w:r>
          </w:p>
        </w:tc>
        <w:tc>
          <w:tcPr>
            <w:tcW w:w="180" w:type="dxa"/>
          </w:tcPr>
          <w:p w14:paraId="29062D45" w14:textId="77777777" w:rsidR="009B7A7C" w:rsidRPr="00281AD3" w:rsidRDefault="009B7A7C" w:rsidP="007A090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D0376B9" w14:textId="51E8D96F" w:rsidR="009B7A7C" w:rsidRPr="00281AD3" w:rsidRDefault="001E7817" w:rsidP="007A090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1,762</w:t>
            </w:r>
          </w:p>
        </w:tc>
      </w:tr>
      <w:tr w:rsidR="009B7A7C" w:rsidRPr="00281AD3" w14:paraId="6E8ADFA9" w14:textId="77777777" w:rsidTr="0017010D">
        <w:trPr>
          <w:cantSplit/>
          <w:trHeight w:val="144"/>
        </w:trPr>
        <w:tc>
          <w:tcPr>
            <w:tcW w:w="3865" w:type="dxa"/>
          </w:tcPr>
          <w:p w14:paraId="301A382C" w14:textId="77777777" w:rsidR="009B7A7C" w:rsidRPr="00281AD3" w:rsidRDefault="009B7A7C" w:rsidP="007A0907">
            <w:pPr>
              <w:rPr>
                <w:rFonts w:ascii="Angsana New" w:hAnsi="Angsana New"/>
                <w:sz w:val="30"/>
                <w:szCs w:val="30"/>
              </w:rPr>
            </w:pPr>
            <w:r w:rsidRPr="00281AD3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281AD3" w:rsidDel="00D924C1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3" w:type="dxa"/>
          </w:tcPr>
          <w:p w14:paraId="78E9B8F6" w14:textId="77777777" w:rsidR="009B7A7C" w:rsidRPr="00281AD3" w:rsidRDefault="009B7A7C" w:rsidP="007A090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3969B26C" w14:textId="77777777" w:rsidR="009B7A7C" w:rsidRPr="00281AD3" w:rsidRDefault="009B7A7C" w:rsidP="007A090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dxa"/>
          </w:tcPr>
          <w:p w14:paraId="26EEB938" w14:textId="77777777" w:rsidR="009B7A7C" w:rsidRPr="00281AD3" w:rsidRDefault="009B7A7C" w:rsidP="007A090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F4466F9" w14:textId="77777777" w:rsidR="009B7A7C" w:rsidRPr="00281AD3" w:rsidRDefault="009B7A7C" w:rsidP="007A090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  <w:shd w:val="clear" w:color="auto" w:fill="auto"/>
          </w:tcPr>
          <w:p w14:paraId="6E2F18D3" w14:textId="3DB43511" w:rsidR="009B7A7C" w:rsidRPr="00281AD3" w:rsidRDefault="002E40CF" w:rsidP="007A090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30,566</w:t>
            </w:r>
          </w:p>
        </w:tc>
        <w:tc>
          <w:tcPr>
            <w:tcW w:w="180" w:type="dxa"/>
          </w:tcPr>
          <w:p w14:paraId="1FD8439A" w14:textId="77777777" w:rsidR="009B7A7C" w:rsidRPr="00281AD3" w:rsidRDefault="009B7A7C" w:rsidP="007A090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6A6229E" w14:textId="41100471" w:rsidR="009B7A7C" w:rsidRPr="00281AD3" w:rsidRDefault="001E7817" w:rsidP="007A090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17,386</w:t>
            </w:r>
          </w:p>
        </w:tc>
      </w:tr>
    </w:tbl>
    <w:p w14:paraId="501819C0" w14:textId="77777777" w:rsidR="009B7A7C" w:rsidRDefault="009B7A7C" w:rsidP="00244EE7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65"/>
        <w:gridCol w:w="1083"/>
        <w:gridCol w:w="178"/>
        <w:gridCol w:w="725"/>
        <w:gridCol w:w="180"/>
        <w:gridCol w:w="1529"/>
        <w:gridCol w:w="180"/>
        <w:gridCol w:w="1440"/>
      </w:tblGrid>
      <w:tr w:rsidR="00F12AD6" w:rsidRPr="00281AD3" w14:paraId="6C3AF981" w14:textId="77777777" w:rsidTr="00281AD3">
        <w:trPr>
          <w:cantSplit/>
          <w:trHeight w:val="144"/>
          <w:tblHeader/>
        </w:trPr>
        <w:tc>
          <w:tcPr>
            <w:tcW w:w="6031" w:type="dxa"/>
            <w:gridSpan w:val="5"/>
            <w:vAlign w:val="bottom"/>
          </w:tcPr>
          <w:p w14:paraId="03E85F6B" w14:textId="4D424E73" w:rsidR="00F12AD6" w:rsidRPr="00281AD3" w:rsidRDefault="00F12AD6" w:rsidP="00F12AD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281A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719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281A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281A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8719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719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281A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1529" w:type="dxa"/>
            <w:vAlign w:val="bottom"/>
          </w:tcPr>
          <w:p w14:paraId="04A13742" w14:textId="77777777" w:rsidR="00F12AD6" w:rsidRPr="00281AD3" w:rsidRDefault="00F12AD6" w:rsidP="007C6AC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1AD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37D198F9" w14:textId="77777777" w:rsidR="00F12AD6" w:rsidRPr="00281AD3" w:rsidRDefault="00F12AD6" w:rsidP="007C6AC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EE6528F" w14:textId="77777777" w:rsidR="00F12AD6" w:rsidRPr="00281AD3" w:rsidRDefault="00F12AD6" w:rsidP="007C6ACE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81AD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</w:p>
          <w:p w14:paraId="64FA2A70" w14:textId="77777777" w:rsidR="00F12AD6" w:rsidRPr="00281AD3" w:rsidRDefault="00F12AD6" w:rsidP="007C6ACE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1AD3">
              <w:rPr>
                <w:rFonts w:ascii="Angsana New" w:hAnsi="Angsana New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04D7B" w:rsidRPr="00281AD3" w14:paraId="47339503" w14:textId="77777777" w:rsidTr="00281AD3">
        <w:trPr>
          <w:cantSplit/>
          <w:trHeight w:val="144"/>
          <w:tblHeader/>
        </w:trPr>
        <w:tc>
          <w:tcPr>
            <w:tcW w:w="3865" w:type="dxa"/>
          </w:tcPr>
          <w:p w14:paraId="2D82BC81" w14:textId="77777777" w:rsidR="00304D7B" w:rsidRPr="00281AD3" w:rsidRDefault="00304D7B" w:rsidP="00143EA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6" w:type="dxa"/>
            <w:gridSpan w:val="4"/>
          </w:tcPr>
          <w:p w14:paraId="0B867769" w14:textId="77777777" w:rsidR="00304D7B" w:rsidRPr="00281AD3" w:rsidRDefault="00304D7B" w:rsidP="00143EAD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149" w:type="dxa"/>
            <w:gridSpan w:val="3"/>
          </w:tcPr>
          <w:p w14:paraId="409FA2C1" w14:textId="77777777" w:rsidR="00304D7B" w:rsidRPr="00281AD3" w:rsidRDefault="00304D7B" w:rsidP="00462355">
            <w:pPr>
              <w:pStyle w:val="acctfourfigures"/>
              <w:tabs>
                <w:tab w:val="clear" w:pos="765"/>
              </w:tabs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281AD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81A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281A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</w:t>
            </w:r>
            <w:r w:rsidRPr="00281AD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74FDE" w:rsidRPr="00281AD3" w14:paraId="69C53064" w14:textId="77777777" w:rsidTr="00281AD3">
        <w:trPr>
          <w:cantSplit/>
          <w:trHeight w:val="144"/>
        </w:trPr>
        <w:tc>
          <w:tcPr>
            <w:tcW w:w="3865" w:type="dxa"/>
          </w:tcPr>
          <w:p w14:paraId="20E87832" w14:textId="77777777" w:rsidR="00574FDE" w:rsidRPr="00281AD3" w:rsidRDefault="00574FDE" w:rsidP="00143EA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81A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166" w:type="dxa"/>
            <w:gridSpan w:val="4"/>
          </w:tcPr>
          <w:p w14:paraId="1157E36B" w14:textId="77777777" w:rsidR="00574FDE" w:rsidRPr="00281AD3" w:rsidRDefault="00574FDE" w:rsidP="00746C0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</w:tcPr>
          <w:p w14:paraId="73BC3DC2" w14:textId="77777777" w:rsidR="00574FDE" w:rsidRPr="00281AD3" w:rsidRDefault="00574FDE" w:rsidP="00143EA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9A3D08" w14:textId="77777777" w:rsidR="00574FDE" w:rsidRPr="00281AD3" w:rsidRDefault="00574FDE" w:rsidP="00143EA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32411A2" w14:textId="77777777" w:rsidR="00574FDE" w:rsidRPr="00281AD3" w:rsidRDefault="00574FDE" w:rsidP="00143EA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4EE7" w:rsidRPr="00281AD3" w14:paraId="393C0E38" w14:textId="77777777" w:rsidTr="0017010D">
        <w:trPr>
          <w:cantSplit/>
          <w:trHeight w:val="191"/>
        </w:trPr>
        <w:tc>
          <w:tcPr>
            <w:tcW w:w="3865" w:type="dxa"/>
          </w:tcPr>
          <w:p w14:paraId="4CDE638A" w14:textId="77777777" w:rsidR="00244EE7" w:rsidRPr="00281AD3" w:rsidRDefault="00244EE7" w:rsidP="00143EAD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281AD3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281AD3" w:rsidDel="009A4744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3" w:type="dxa"/>
          </w:tcPr>
          <w:p w14:paraId="0A9D7E9A" w14:textId="77777777" w:rsidR="00244EE7" w:rsidRPr="00281AD3" w:rsidRDefault="00244EE7" w:rsidP="00574FD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70E88C6" w14:textId="77777777" w:rsidR="00244EE7" w:rsidRPr="00281AD3" w:rsidRDefault="00244EE7" w:rsidP="00574FDE">
            <w:pPr>
              <w:pStyle w:val="acctfourfigures"/>
              <w:tabs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dxa"/>
          </w:tcPr>
          <w:p w14:paraId="63A201EC" w14:textId="77777777" w:rsidR="00244EE7" w:rsidRPr="00281AD3" w:rsidRDefault="00244EE7" w:rsidP="00574FD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930AD73" w14:textId="77777777" w:rsidR="00244EE7" w:rsidRPr="00281AD3" w:rsidRDefault="00244EE7" w:rsidP="00574FD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  <w:shd w:val="clear" w:color="auto" w:fill="auto"/>
          </w:tcPr>
          <w:p w14:paraId="3B7AF223" w14:textId="07E0E2C3" w:rsidR="00244EE7" w:rsidRPr="00281AD3" w:rsidRDefault="002E40CF" w:rsidP="00143EA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6,479</w:t>
            </w:r>
          </w:p>
        </w:tc>
        <w:tc>
          <w:tcPr>
            <w:tcW w:w="180" w:type="dxa"/>
          </w:tcPr>
          <w:p w14:paraId="76A80EFD" w14:textId="77777777" w:rsidR="00244EE7" w:rsidRPr="00281AD3" w:rsidRDefault="00244EE7" w:rsidP="00143EA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853FDCB" w14:textId="6288C7D4" w:rsidR="00244EE7" w:rsidRPr="00281AD3" w:rsidRDefault="001E7817" w:rsidP="00143EA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3,282</w:t>
            </w:r>
          </w:p>
        </w:tc>
      </w:tr>
      <w:tr w:rsidR="00244EE7" w:rsidRPr="00281AD3" w14:paraId="3033168B" w14:textId="77777777" w:rsidTr="0017010D">
        <w:trPr>
          <w:cantSplit/>
          <w:trHeight w:val="144"/>
        </w:trPr>
        <w:tc>
          <w:tcPr>
            <w:tcW w:w="3865" w:type="dxa"/>
          </w:tcPr>
          <w:p w14:paraId="4FFA3A08" w14:textId="77777777" w:rsidR="00244EE7" w:rsidRPr="00281AD3" w:rsidRDefault="00244EE7" w:rsidP="00143EAD">
            <w:pPr>
              <w:rPr>
                <w:rFonts w:ascii="Angsana New" w:hAnsi="Angsana New"/>
                <w:sz w:val="30"/>
                <w:szCs w:val="30"/>
              </w:rPr>
            </w:pPr>
            <w:r w:rsidRPr="00281AD3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281AD3" w:rsidDel="00D924C1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3" w:type="dxa"/>
          </w:tcPr>
          <w:p w14:paraId="4D912DE1" w14:textId="77777777" w:rsidR="00244EE7" w:rsidRPr="00281AD3" w:rsidRDefault="00244EE7" w:rsidP="00143EA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599FCEF" w14:textId="77777777" w:rsidR="00244EE7" w:rsidRPr="00281AD3" w:rsidRDefault="00244EE7" w:rsidP="00143EA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dxa"/>
          </w:tcPr>
          <w:p w14:paraId="0F8941C2" w14:textId="77777777" w:rsidR="00244EE7" w:rsidRPr="00281AD3" w:rsidRDefault="00244EE7" w:rsidP="00143EA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FAC564B" w14:textId="77777777" w:rsidR="00244EE7" w:rsidRPr="00281AD3" w:rsidRDefault="00244EE7" w:rsidP="00143EA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  <w:shd w:val="clear" w:color="auto" w:fill="auto"/>
          </w:tcPr>
          <w:p w14:paraId="3177322B" w14:textId="07545B65" w:rsidR="00244EE7" w:rsidRPr="00281AD3" w:rsidRDefault="002E40CF" w:rsidP="00143EA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55,641</w:t>
            </w:r>
          </w:p>
        </w:tc>
        <w:tc>
          <w:tcPr>
            <w:tcW w:w="180" w:type="dxa"/>
          </w:tcPr>
          <w:p w14:paraId="44CC7AEE" w14:textId="77777777" w:rsidR="00244EE7" w:rsidRPr="00281AD3" w:rsidRDefault="00244EE7" w:rsidP="00143EA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394D818" w14:textId="58A9B05A" w:rsidR="00244EE7" w:rsidRPr="00281AD3" w:rsidRDefault="001E7817" w:rsidP="00143EA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37,314</w:t>
            </w:r>
          </w:p>
        </w:tc>
      </w:tr>
    </w:tbl>
    <w:p w14:paraId="21012543" w14:textId="77777777" w:rsidR="00244EE7" w:rsidRPr="00D36ED5" w:rsidRDefault="00244EE7" w:rsidP="00244E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  <w:shd w:val="clear" w:color="auto" w:fill="D9D9D9"/>
        </w:rPr>
      </w:pPr>
    </w:p>
    <w:p w14:paraId="43FF3A48" w14:textId="03BAF5F3" w:rsidR="00244EE7" w:rsidRPr="00281AD3" w:rsidRDefault="00244EE7" w:rsidP="00244EE7">
      <w:pPr>
        <w:pStyle w:val="Bo-Blankline"/>
        <w:rPr>
          <w:sz w:val="30"/>
          <w:szCs w:val="30"/>
        </w:rPr>
      </w:pPr>
      <w:r w:rsidRPr="00281AD3">
        <w:rPr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="009B7A7C">
        <w:rPr>
          <w:rFonts w:hint="cs"/>
          <w:sz w:val="30"/>
          <w:szCs w:val="30"/>
          <w:cs/>
        </w:rPr>
        <w:t>หก</w:t>
      </w:r>
      <w:r w:rsidRPr="00281AD3">
        <w:rPr>
          <w:sz w:val="30"/>
          <w:szCs w:val="30"/>
          <w:cs/>
        </w:rPr>
        <w:t xml:space="preserve">เดือนสิ้นสุดวันที่ </w:t>
      </w:r>
      <w:r w:rsidR="00871905">
        <w:rPr>
          <w:sz w:val="30"/>
          <w:szCs w:val="30"/>
        </w:rPr>
        <w:t>3</w:t>
      </w:r>
      <w:r w:rsidR="001E7817">
        <w:rPr>
          <w:sz w:val="30"/>
          <w:szCs w:val="30"/>
        </w:rPr>
        <w:t>0</w:t>
      </w:r>
      <w:r w:rsidR="00871905">
        <w:rPr>
          <w:rFonts w:hint="cs"/>
          <w:sz w:val="30"/>
          <w:szCs w:val="30"/>
          <w:cs/>
        </w:rPr>
        <w:t xml:space="preserve"> มิถุนายน</w:t>
      </w:r>
      <w:r w:rsidRPr="00281AD3">
        <w:rPr>
          <w:sz w:val="30"/>
          <w:szCs w:val="30"/>
          <w:cs/>
        </w:rPr>
        <w:t xml:space="preserve"> </w:t>
      </w:r>
      <w:r w:rsidRPr="00281AD3">
        <w:rPr>
          <w:sz w:val="30"/>
          <w:szCs w:val="30"/>
        </w:rPr>
        <w:t>2563</w:t>
      </w:r>
      <w:r w:rsidRPr="00281AD3">
        <w:rPr>
          <w:sz w:val="30"/>
          <w:szCs w:val="30"/>
          <w:cs/>
        </w:rPr>
        <w:t xml:space="preserve"> มี</w:t>
      </w:r>
      <w:r w:rsidRPr="001F2747">
        <w:rPr>
          <w:sz w:val="30"/>
          <w:szCs w:val="30"/>
          <w:cs/>
        </w:rPr>
        <w:t xml:space="preserve">จำนวน </w:t>
      </w:r>
      <w:r w:rsidR="0000551C">
        <w:rPr>
          <w:sz w:val="30"/>
          <w:szCs w:val="30"/>
          <w:lang w:val="en-US"/>
        </w:rPr>
        <w:t>83.31</w:t>
      </w:r>
      <w:r w:rsidRPr="00281AD3">
        <w:rPr>
          <w:sz w:val="30"/>
          <w:szCs w:val="30"/>
        </w:rPr>
        <w:t xml:space="preserve"> </w:t>
      </w:r>
      <w:r w:rsidRPr="00281AD3">
        <w:rPr>
          <w:sz w:val="30"/>
          <w:szCs w:val="30"/>
          <w:cs/>
        </w:rPr>
        <w:t xml:space="preserve">ล้านบาท และ </w:t>
      </w:r>
      <w:r w:rsidR="0017010D">
        <w:rPr>
          <w:sz w:val="30"/>
          <w:szCs w:val="30"/>
          <w:lang w:val="en-US"/>
        </w:rPr>
        <w:t>43.12</w:t>
      </w:r>
      <w:r w:rsidRPr="00281AD3">
        <w:rPr>
          <w:sz w:val="30"/>
          <w:szCs w:val="30"/>
        </w:rPr>
        <w:t xml:space="preserve"> </w:t>
      </w:r>
      <w:r w:rsidRPr="00281AD3">
        <w:rPr>
          <w:sz w:val="30"/>
          <w:szCs w:val="30"/>
          <w:cs/>
        </w:rPr>
        <w:t>ล้านบาท ตามลำดับ</w:t>
      </w:r>
    </w:p>
    <w:p w14:paraId="316BA5D0" w14:textId="77777777" w:rsidR="00244EE7" w:rsidRPr="00244EE7" w:rsidRDefault="00244EE7" w:rsidP="00244E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  <w:shd w:val="clear" w:color="auto" w:fill="D9D9D9"/>
        </w:rPr>
      </w:pPr>
    </w:p>
    <w:p w14:paraId="09C4E53F" w14:textId="77777777" w:rsidR="00B52DD8" w:rsidRDefault="00B52DD8" w:rsidP="00AE4109">
      <w:pPr>
        <w:pStyle w:val="Caption"/>
        <w:ind w:hanging="900"/>
      </w:pPr>
      <w:r>
        <w:rPr>
          <w:rFonts w:hint="cs"/>
          <w:cs/>
        </w:rPr>
        <w:t>ภาษีเงินได้</w:t>
      </w:r>
    </w:p>
    <w:p w14:paraId="619B5CB4" w14:textId="77777777" w:rsidR="00607335" w:rsidRPr="00607335" w:rsidRDefault="00607335" w:rsidP="008903C9">
      <w:pPr>
        <w:pStyle w:val="Bo-Blankline"/>
        <w:rPr>
          <w:lang w:val="en-US"/>
        </w:rPr>
      </w:pPr>
    </w:p>
    <w:p w14:paraId="204055C9" w14:textId="4457C45E" w:rsidR="000E584E" w:rsidRDefault="00522E88" w:rsidP="000E584E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22E88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</w:t>
      </w:r>
      <w:r w:rsidRPr="002D4FBE">
        <w:rPr>
          <w:rFonts w:ascii="Angsana New" w:hAnsi="Angsana New"/>
          <w:sz w:val="30"/>
          <w:szCs w:val="30"/>
          <w:cs/>
        </w:rPr>
        <w:t>ของกลุ่มบริษัท</w:t>
      </w:r>
      <w:r w:rsidR="002D4FBE" w:rsidRPr="002D4FBE">
        <w:rPr>
          <w:rFonts w:ascii="Angsana New" w:hAnsi="Angsana New" w:hint="cs"/>
          <w:sz w:val="30"/>
          <w:szCs w:val="30"/>
          <w:cs/>
        </w:rPr>
        <w:t>และ</w:t>
      </w:r>
      <w:r w:rsidRPr="002D4FBE">
        <w:rPr>
          <w:rFonts w:ascii="Angsana New" w:hAnsi="Angsana New"/>
          <w:sz w:val="30"/>
          <w:szCs w:val="30"/>
          <w:cs/>
        </w:rPr>
        <w:t>บริษัทในการ</w:t>
      </w:r>
      <w:r w:rsidRPr="00522E88">
        <w:rPr>
          <w:rFonts w:ascii="Angsana New" w:hAnsi="Angsana New"/>
          <w:sz w:val="30"/>
          <w:szCs w:val="30"/>
          <w:cs/>
        </w:rPr>
        <w:t>ดำเนินงานต่อเนื่องเป็นระยะเวลา</w:t>
      </w:r>
      <w:r w:rsidR="00590E91">
        <w:rPr>
          <w:rFonts w:ascii="Angsana New" w:hAnsi="Angsana New" w:hint="cs"/>
          <w:sz w:val="30"/>
          <w:szCs w:val="30"/>
          <w:cs/>
        </w:rPr>
        <w:t>หก</w:t>
      </w:r>
      <w:r w:rsidRPr="00522E8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871905">
        <w:rPr>
          <w:rFonts w:ascii="Angsana New" w:hAnsi="Angsana New"/>
          <w:sz w:val="30"/>
          <w:szCs w:val="30"/>
          <w:lang w:val="en-US"/>
        </w:rPr>
        <w:t>30</w:t>
      </w:r>
      <w:r w:rsidR="00871905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</w:t>
      </w:r>
      <w:r w:rsidRPr="00522E8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2563</w:t>
      </w:r>
      <w:r w:rsidRPr="00522E88">
        <w:rPr>
          <w:rFonts w:ascii="Angsana New" w:hAnsi="Angsana New"/>
          <w:sz w:val="30"/>
          <w:szCs w:val="30"/>
          <w:cs/>
        </w:rPr>
        <w:t xml:space="preserve"> คือร้อย</w:t>
      </w:r>
      <w:r w:rsidRPr="00717C56">
        <w:rPr>
          <w:rFonts w:ascii="Angsana New" w:hAnsi="Angsana New"/>
          <w:sz w:val="30"/>
          <w:szCs w:val="30"/>
          <w:cs/>
        </w:rPr>
        <w:t xml:space="preserve">ละ </w:t>
      </w:r>
      <w:r w:rsidR="004556F1">
        <w:rPr>
          <w:rFonts w:ascii="Angsana New" w:hAnsi="Angsana New"/>
          <w:sz w:val="30"/>
          <w:szCs w:val="30"/>
        </w:rPr>
        <w:t>6.95</w:t>
      </w:r>
      <w:r w:rsidR="002D4FBE" w:rsidRPr="00717C56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2D4FBE">
        <w:rPr>
          <w:rFonts w:ascii="Angsana New" w:hAnsi="Angsana New"/>
          <w:sz w:val="30"/>
          <w:szCs w:val="30"/>
          <w:cs/>
        </w:rPr>
        <w:t xml:space="preserve"> ร้อยละ </w:t>
      </w:r>
      <w:r w:rsidR="004556F1">
        <w:rPr>
          <w:rFonts w:ascii="Angsana New" w:hAnsi="Angsana New"/>
          <w:sz w:val="30"/>
          <w:szCs w:val="30"/>
        </w:rPr>
        <w:t>0.03</w:t>
      </w:r>
      <w:r w:rsidR="002D4FBE" w:rsidRPr="002D4FBE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522E88">
        <w:rPr>
          <w:rFonts w:ascii="Angsana New" w:hAnsi="Angsana New"/>
          <w:sz w:val="30"/>
          <w:szCs w:val="30"/>
        </w:rPr>
        <w:t xml:space="preserve"> </w:t>
      </w:r>
      <w:r w:rsidR="002D4FBE" w:rsidRPr="002D4FBE">
        <w:rPr>
          <w:rFonts w:ascii="Angsana New" w:hAnsi="Angsana New"/>
          <w:i/>
          <w:iCs/>
          <w:sz w:val="30"/>
          <w:szCs w:val="30"/>
        </w:rPr>
        <w:t>(3</w:t>
      </w:r>
      <w:r w:rsidR="00590E91">
        <w:rPr>
          <w:rFonts w:ascii="Angsana New" w:hAnsi="Angsana New"/>
          <w:i/>
          <w:iCs/>
          <w:sz w:val="30"/>
          <w:szCs w:val="30"/>
          <w:lang w:val="en-US"/>
        </w:rPr>
        <w:t>0</w:t>
      </w:r>
      <w:r w:rsidR="002D4FBE" w:rsidRPr="002D4FBE">
        <w:rPr>
          <w:rFonts w:ascii="Angsana New" w:hAnsi="Angsana New"/>
          <w:i/>
          <w:iCs/>
          <w:sz w:val="30"/>
          <w:szCs w:val="30"/>
        </w:rPr>
        <w:t xml:space="preserve"> </w:t>
      </w:r>
      <w:r w:rsidR="00590E91">
        <w:rPr>
          <w:rFonts w:ascii="Angsana New" w:hAnsi="Angsana New" w:hint="cs"/>
          <w:i/>
          <w:iCs/>
          <w:sz w:val="30"/>
          <w:szCs w:val="30"/>
          <w:cs/>
        </w:rPr>
        <w:t>มิถุนายน</w:t>
      </w:r>
      <w:r w:rsidR="002D4FBE" w:rsidRPr="002D4FB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2D4FBE" w:rsidRPr="002D4FBE">
        <w:rPr>
          <w:rFonts w:ascii="Angsana New" w:hAnsi="Angsana New"/>
          <w:i/>
          <w:iCs/>
          <w:sz w:val="30"/>
          <w:szCs w:val="30"/>
        </w:rPr>
        <w:t>256</w:t>
      </w:r>
      <w:r w:rsidR="002D4FBE">
        <w:rPr>
          <w:rFonts w:ascii="Angsana New" w:hAnsi="Angsana New"/>
          <w:i/>
          <w:iCs/>
          <w:sz w:val="30"/>
          <w:szCs w:val="30"/>
          <w:lang w:val="en-US"/>
        </w:rPr>
        <w:t>2</w:t>
      </w:r>
      <w:r w:rsidR="002D4FBE" w:rsidRPr="002D4FBE">
        <w:rPr>
          <w:rFonts w:ascii="Angsana New" w:hAnsi="Angsana New"/>
          <w:i/>
          <w:iCs/>
          <w:sz w:val="30"/>
          <w:szCs w:val="30"/>
        </w:rPr>
        <w:t xml:space="preserve">: </w:t>
      </w:r>
      <w:r w:rsidR="002D4FBE" w:rsidRPr="002D4FBE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590E91">
        <w:rPr>
          <w:rFonts w:ascii="Angsana New" w:hAnsi="Angsana New"/>
          <w:i/>
          <w:iCs/>
          <w:sz w:val="30"/>
          <w:szCs w:val="30"/>
          <w:lang w:val="en-US"/>
        </w:rPr>
        <w:t xml:space="preserve">(1.78) </w:t>
      </w:r>
      <w:r w:rsidR="002D4FBE" w:rsidRPr="002D4FBE">
        <w:rPr>
          <w:rFonts w:ascii="Angsana New" w:hAnsi="Angsana New"/>
          <w:i/>
          <w:iCs/>
          <w:sz w:val="30"/>
          <w:szCs w:val="30"/>
        </w:rPr>
        <w:t xml:space="preserve"> </w:t>
      </w:r>
      <w:r w:rsidR="002D4FBE" w:rsidRPr="002D4FBE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590E91">
        <w:rPr>
          <w:rFonts w:ascii="Angsana New" w:hAnsi="Angsana New"/>
          <w:i/>
          <w:iCs/>
          <w:sz w:val="30"/>
          <w:szCs w:val="30"/>
        </w:rPr>
        <w:t>419.88</w:t>
      </w:r>
      <w:r w:rsidR="002D4FBE" w:rsidRPr="002D4FBE">
        <w:rPr>
          <w:rFonts w:ascii="Angsana New" w:hAnsi="Angsana New"/>
          <w:i/>
          <w:iCs/>
          <w:sz w:val="30"/>
          <w:szCs w:val="30"/>
        </w:rPr>
        <w:t xml:space="preserve"> </w:t>
      </w:r>
      <w:r w:rsidR="002D4FBE" w:rsidRPr="002D4FBE">
        <w:rPr>
          <w:rFonts w:ascii="Angsana New" w:hAnsi="Angsana New"/>
          <w:i/>
          <w:iCs/>
          <w:sz w:val="30"/>
          <w:szCs w:val="30"/>
          <w:cs/>
        </w:rPr>
        <w:t>ตามลำดับ)</w:t>
      </w:r>
      <w:r w:rsidR="002D4FBE" w:rsidRPr="002D4FBE">
        <w:rPr>
          <w:rFonts w:ascii="Angsana New" w:hAnsi="Angsana New"/>
          <w:sz w:val="30"/>
          <w:szCs w:val="30"/>
          <w:cs/>
        </w:rPr>
        <w:t xml:space="preserve"> </w:t>
      </w:r>
      <w:r w:rsidRPr="00522E88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การเปลี่ยนแปลงในอัตราภาษีเงินได้ที่แท้จริงมีสาเหตุหลักจากปัจจัยดังต่อไปนี้</w:t>
      </w:r>
    </w:p>
    <w:p w14:paraId="5F27C52D" w14:textId="77777777" w:rsidR="00522E88" w:rsidRPr="000E584E" w:rsidRDefault="00522E88" w:rsidP="000E584E">
      <w:pPr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13C4424A" w14:textId="0029F6F6" w:rsidR="00384589" w:rsidRDefault="00384589" w:rsidP="00C151CD">
      <w:pPr>
        <w:numPr>
          <w:ilvl w:val="0"/>
          <w:numId w:val="9"/>
        </w:numPr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724C5">
        <w:rPr>
          <w:rFonts w:ascii="Angsana New" w:hAnsi="Angsana New"/>
          <w:spacing w:val="-4"/>
          <w:sz w:val="30"/>
          <w:szCs w:val="30"/>
          <w:cs/>
        </w:rPr>
        <w:t>การเพิ่มขึ้นอย่างเป็นสาระสำคัญของกำไรจากธุรกรรมที่ได้รับการส่งเสริมการลงทุนที่ไม่ต้องนำมาเสียภาษีเงินได้</w:t>
      </w:r>
      <w:r w:rsidRPr="00340641">
        <w:rPr>
          <w:rFonts w:ascii="Angsana New" w:hAnsi="Angsana New"/>
          <w:sz w:val="30"/>
          <w:szCs w:val="30"/>
          <w:cs/>
        </w:rPr>
        <w:t>ของบริษัทย่อยแห่งหนึ่ง</w:t>
      </w:r>
    </w:p>
    <w:p w14:paraId="64F3E7CC" w14:textId="77777777" w:rsidR="00EF4EA2" w:rsidRDefault="00EF4EA2" w:rsidP="00EF4EA2">
      <w:pPr>
        <w:pStyle w:val="Bo-Blankline"/>
      </w:pPr>
    </w:p>
    <w:p w14:paraId="6B2FDCC8" w14:textId="01D38697" w:rsidR="00300B59" w:rsidRDefault="00300B59" w:rsidP="00300B59">
      <w:pPr>
        <w:pStyle w:val="Ang15"/>
        <w:numPr>
          <w:ilvl w:val="0"/>
          <w:numId w:val="9"/>
        </w:numPr>
        <w:ind w:left="900"/>
      </w:pPr>
      <w:r>
        <w:rPr>
          <w:rFonts w:hint="cs"/>
          <w:cs/>
        </w:rPr>
        <w:t>บริษัทไม่ได้รับรู้ภาษีเงินได้รอการตัดบัญชีจากขาดทุนทางภาษี</w:t>
      </w:r>
    </w:p>
    <w:p w14:paraId="471337F1" w14:textId="77777777" w:rsidR="001E7817" w:rsidRDefault="001E7817" w:rsidP="001E7817">
      <w:pPr>
        <w:pStyle w:val="Bo-Blankline"/>
      </w:pPr>
    </w:p>
    <w:p w14:paraId="2ADEF96B" w14:textId="6E58CC31" w:rsidR="001E7817" w:rsidRDefault="001E7817" w:rsidP="00300B59">
      <w:pPr>
        <w:pStyle w:val="Ang15"/>
        <w:numPr>
          <w:ilvl w:val="0"/>
          <w:numId w:val="9"/>
        </w:numPr>
        <w:ind w:left="900"/>
      </w:pPr>
      <w:r>
        <w:rPr>
          <w:rFonts w:hint="cs"/>
          <w:cs/>
        </w:rPr>
        <w:t>ความแตกต่างระหว่างการรับรู้รายได้ทางบัญชีและรายได้ทางภาษี บางรายการโดยเฉพาะอย่างยิ่งในเรื่องเกี่ยวกับเงินปันผลรับจากบริษัทย่อย</w:t>
      </w:r>
      <w:r w:rsidR="00855EB1">
        <w:rPr>
          <w:rFonts w:hint="cs"/>
          <w:cs/>
        </w:rPr>
        <w:t>ในงบการเงินเฉพาะกิจการ</w:t>
      </w:r>
    </w:p>
    <w:p w14:paraId="69584E8F" w14:textId="3152B533" w:rsidR="009B7A7C" w:rsidRDefault="009B7A7C">
      <w:pPr>
        <w:spacing w:line="240" w:lineRule="auto"/>
        <w:rPr>
          <w:rFonts w:ascii="Arial" w:hAnsi="Arial"/>
          <w:sz w:val="18"/>
          <w:cs/>
          <w:lang w:val="en-US"/>
        </w:rPr>
      </w:pPr>
      <w:r>
        <w:rPr>
          <w:cs/>
        </w:rPr>
        <w:br w:type="page"/>
      </w:r>
    </w:p>
    <w:p w14:paraId="7D388ECD" w14:textId="4389C196" w:rsidR="009B7A7C" w:rsidRDefault="009B7A7C" w:rsidP="009B7A7C">
      <w:pPr>
        <w:pStyle w:val="Caption"/>
        <w:ind w:hanging="900"/>
      </w:pPr>
      <w:r>
        <w:rPr>
          <w:rFonts w:hint="cs"/>
          <w:cs/>
        </w:rPr>
        <w:lastRenderedPageBreak/>
        <w:t>เงินปันผล</w:t>
      </w:r>
    </w:p>
    <w:p w14:paraId="16D47EBF" w14:textId="7D5F57B4" w:rsidR="00EF55A3" w:rsidRDefault="00EF55A3" w:rsidP="00EF55A3">
      <w:pPr>
        <w:pStyle w:val="Bo-Blankline"/>
        <w:rPr>
          <w:lang w:val="en-US"/>
        </w:rPr>
      </w:pPr>
    </w:p>
    <w:p w14:paraId="1C53FFE0" w14:textId="52439B83" w:rsidR="00EF55A3" w:rsidRDefault="00C45A0D" w:rsidP="005A3FBF">
      <w:pPr>
        <w:pStyle w:val="Bo-Blankline"/>
        <w:jc w:val="thaiDistribute"/>
        <w:rPr>
          <w:spacing w:val="-2"/>
          <w:sz w:val="30"/>
          <w:szCs w:val="30"/>
        </w:rPr>
      </w:pPr>
      <w:r w:rsidRPr="00C45A0D">
        <w:rPr>
          <w:spacing w:val="-2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>
        <w:rPr>
          <w:spacing w:val="-2"/>
          <w:sz w:val="30"/>
          <w:szCs w:val="30"/>
        </w:rPr>
        <w:t>4</w:t>
      </w:r>
      <w:r w:rsidRPr="00C45A0D">
        <w:rPr>
          <w:spacing w:val="-2"/>
          <w:sz w:val="30"/>
          <w:szCs w:val="30"/>
          <w:cs/>
        </w:rPr>
        <w:t xml:space="preserve"> สิงหาคม </w:t>
      </w:r>
      <w:r>
        <w:rPr>
          <w:spacing w:val="-2"/>
          <w:sz w:val="30"/>
          <w:szCs w:val="30"/>
        </w:rPr>
        <w:t>2563</w:t>
      </w:r>
      <w:r w:rsidRPr="00C45A0D">
        <w:rPr>
          <w:spacing w:val="-2"/>
          <w:sz w:val="30"/>
          <w:szCs w:val="30"/>
          <w:cs/>
        </w:rPr>
        <w:t xml:space="preserve"> ที่ประชุมได้รับทราบการจ่ายเงินปันผลระหว่างกาลสำหรับปี </w:t>
      </w:r>
      <w:r>
        <w:rPr>
          <w:spacing w:val="-2"/>
          <w:sz w:val="30"/>
          <w:szCs w:val="30"/>
        </w:rPr>
        <w:t>2562</w:t>
      </w:r>
      <w:r w:rsidRPr="00C45A0D">
        <w:rPr>
          <w:spacing w:val="-2"/>
          <w:sz w:val="30"/>
          <w:szCs w:val="30"/>
          <w:cs/>
        </w:rPr>
        <w:t xml:space="preserve"> ในอัตราหุ้นละ </w:t>
      </w:r>
      <w:r>
        <w:rPr>
          <w:spacing w:val="-2"/>
          <w:sz w:val="30"/>
          <w:szCs w:val="30"/>
        </w:rPr>
        <w:t>0.06</w:t>
      </w:r>
      <w:r w:rsidRPr="00C45A0D">
        <w:rPr>
          <w:spacing w:val="-2"/>
          <w:sz w:val="30"/>
          <w:szCs w:val="30"/>
          <w:cs/>
        </w:rPr>
        <w:t xml:space="preserve"> บาท เป็นจำนวนเงิน </w:t>
      </w:r>
      <w:r>
        <w:rPr>
          <w:spacing w:val="-2"/>
          <w:sz w:val="30"/>
          <w:szCs w:val="30"/>
        </w:rPr>
        <w:t>1,149.20</w:t>
      </w:r>
      <w:r w:rsidRPr="00C45A0D">
        <w:rPr>
          <w:spacing w:val="-2"/>
          <w:sz w:val="30"/>
          <w:szCs w:val="30"/>
          <w:cs/>
        </w:rPr>
        <w:t xml:space="preserve"> ล้านบาท เงินปันผลระหว่างกาลดังกล่าวได้รวมเงินปันผลระหว่างกาลในอัตราหุ้นละ </w:t>
      </w:r>
      <w:r>
        <w:rPr>
          <w:spacing w:val="-2"/>
          <w:sz w:val="30"/>
          <w:szCs w:val="30"/>
        </w:rPr>
        <w:t>0.03</w:t>
      </w:r>
      <w:r w:rsidRPr="00C45A0D">
        <w:rPr>
          <w:spacing w:val="-2"/>
          <w:sz w:val="30"/>
          <w:szCs w:val="30"/>
          <w:cs/>
        </w:rPr>
        <w:t xml:space="preserve"> บาท ซึ่งบริษัทได้จ่ายให้กับผู้ถือหุ้นของบริษัทแล้วในระหว่างปี </w:t>
      </w:r>
      <w:r>
        <w:rPr>
          <w:spacing w:val="-2"/>
          <w:sz w:val="30"/>
          <w:szCs w:val="30"/>
        </w:rPr>
        <w:t>2562</w:t>
      </w:r>
      <w:r w:rsidRPr="00C45A0D">
        <w:rPr>
          <w:spacing w:val="-2"/>
          <w:sz w:val="30"/>
          <w:szCs w:val="30"/>
          <w:cs/>
        </w:rPr>
        <w:t xml:space="preserve"> ดังนั้นเงินปันผลที่จะต้องจ่ายเพิ่มอีกจึงเท่ากับอัตราหุ้นละ </w:t>
      </w:r>
      <w:r>
        <w:rPr>
          <w:spacing w:val="-2"/>
          <w:sz w:val="30"/>
          <w:szCs w:val="30"/>
        </w:rPr>
        <w:t>0.03</w:t>
      </w:r>
      <w:r w:rsidRPr="00C45A0D">
        <w:rPr>
          <w:spacing w:val="-2"/>
          <w:sz w:val="30"/>
          <w:szCs w:val="30"/>
          <w:cs/>
        </w:rPr>
        <w:t xml:space="preserve"> บาท คิดเป็นจำนวนเงินรวม </w:t>
      </w:r>
      <w:r>
        <w:rPr>
          <w:spacing w:val="-2"/>
          <w:sz w:val="30"/>
          <w:szCs w:val="30"/>
        </w:rPr>
        <w:t>573.78</w:t>
      </w:r>
      <w:r w:rsidRPr="00C45A0D">
        <w:rPr>
          <w:spacing w:val="-2"/>
          <w:sz w:val="30"/>
          <w:szCs w:val="30"/>
          <w:cs/>
        </w:rPr>
        <w:t xml:space="preserve"> ล้านบาท เงินปันผลดังกล่าวได้จ่ายให้แก่ผู้ถือหุ้นในเดือนพฤษภาคม </w:t>
      </w:r>
      <w:r>
        <w:rPr>
          <w:spacing w:val="-2"/>
          <w:sz w:val="30"/>
          <w:szCs w:val="30"/>
        </w:rPr>
        <w:t>2563</w:t>
      </w:r>
      <w:r w:rsidRPr="00C45A0D">
        <w:rPr>
          <w:spacing w:val="-2"/>
          <w:sz w:val="30"/>
          <w:szCs w:val="30"/>
          <w:cs/>
        </w:rPr>
        <w:t xml:space="preserve"> และไม่เสนอจ่ายเงินปันผลประจำปี </w:t>
      </w:r>
      <w:r>
        <w:rPr>
          <w:spacing w:val="-2"/>
          <w:sz w:val="30"/>
          <w:szCs w:val="30"/>
        </w:rPr>
        <w:t>2562</w:t>
      </w:r>
      <w:r w:rsidRPr="00C45A0D">
        <w:rPr>
          <w:spacing w:val="-2"/>
          <w:sz w:val="30"/>
          <w:szCs w:val="30"/>
          <w:cs/>
        </w:rPr>
        <w:t xml:space="preserve"> อีก</w:t>
      </w:r>
    </w:p>
    <w:p w14:paraId="5730BCF9" w14:textId="77777777" w:rsidR="00C45A0D" w:rsidRPr="00C45A0D" w:rsidRDefault="00C45A0D" w:rsidP="00C45A0D">
      <w:pPr>
        <w:pStyle w:val="Bo-Blankline"/>
      </w:pPr>
    </w:p>
    <w:p w14:paraId="424DCE2B" w14:textId="2CD71DC2" w:rsidR="00EF55A3" w:rsidRPr="00EF55A3" w:rsidRDefault="00EF55A3" w:rsidP="005A3FBF">
      <w:pPr>
        <w:pStyle w:val="Caption"/>
        <w:numPr>
          <w:ilvl w:val="0"/>
          <w:numId w:val="0"/>
        </w:numPr>
        <w:ind w:left="540"/>
        <w:jc w:val="thaiDistribute"/>
        <w:rPr>
          <w:b w:val="0"/>
          <w:bCs w:val="0"/>
          <w:spacing w:val="4"/>
          <w:lang w:val="en-GB"/>
        </w:rPr>
      </w:pPr>
      <w:r w:rsidRPr="00EF55A3">
        <w:rPr>
          <w:rFonts w:hint="cs"/>
          <w:b w:val="0"/>
          <w:bCs w:val="0"/>
          <w:spacing w:val="4"/>
          <w:cs/>
          <w:lang w:val="en-GB"/>
        </w:rPr>
        <w:t xml:space="preserve">ในการประชุมสามัญประจำปีของผู้ถือหุ้นของบริษัทเมื่อวันที่ </w:t>
      </w:r>
      <w:r w:rsidR="00FB219D">
        <w:rPr>
          <w:b w:val="0"/>
          <w:bCs w:val="0"/>
          <w:spacing w:val="4"/>
          <w:lang w:val="en-GB"/>
        </w:rPr>
        <w:t>29</w:t>
      </w:r>
      <w:r w:rsidRPr="00EF55A3">
        <w:rPr>
          <w:rFonts w:hint="cs"/>
          <w:b w:val="0"/>
          <w:bCs w:val="0"/>
          <w:spacing w:val="4"/>
          <w:cs/>
          <w:lang w:val="en-GB"/>
        </w:rPr>
        <w:t xml:space="preserve"> เมษายน </w:t>
      </w:r>
      <w:r w:rsidR="00FB219D">
        <w:rPr>
          <w:b w:val="0"/>
          <w:bCs w:val="0"/>
          <w:spacing w:val="4"/>
          <w:lang w:val="en-GB"/>
        </w:rPr>
        <w:t>2562</w:t>
      </w:r>
      <w:r w:rsidRPr="00EF55A3">
        <w:rPr>
          <w:rFonts w:hint="cs"/>
          <w:b w:val="0"/>
          <w:bCs w:val="0"/>
          <w:spacing w:val="4"/>
          <w:cs/>
          <w:lang w:val="en-GB"/>
        </w:rPr>
        <w:t xml:space="preserve"> ผู้ถือหุ้นมีมติอนุมัติการจ่าย</w:t>
      </w:r>
      <w:r w:rsidR="00FB60D7">
        <w:rPr>
          <w:b w:val="0"/>
          <w:bCs w:val="0"/>
          <w:spacing w:val="4"/>
          <w:cs/>
          <w:lang w:val="en-GB"/>
        </w:rPr>
        <w:br/>
      </w:r>
      <w:r w:rsidRPr="00EF55A3">
        <w:rPr>
          <w:rFonts w:hint="cs"/>
          <w:b w:val="0"/>
          <w:bCs w:val="0"/>
          <w:spacing w:val="4"/>
          <w:cs/>
          <w:lang w:val="en-GB"/>
        </w:rPr>
        <w:t xml:space="preserve">เงินปันผลจากกำไรสะสมของบริษัท ในอัตราหุ้นละ </w:t>
      </w:r>
      <w:r w:rsidR="00FB219D">
        <w:rPr>
          <w:b w:val="0"/>
          <w:bCs w:val="0"/>
          <w:spacing w:val="4"/>
          <w:lang w:val="en-GB"/>
        </w:rPr>
        <w:t>0.02</w:t>
      </w:r>
      <w:r w:rsidRPr="00EF55A3">
        <w:rPr>
          <w:rFonts w:hint="cs"/>
          <w:b w:val="0"/>
          <w:bCs w:val="0"/>
          <w:spacing w:val="4"/>
          <w:cs/>
          <w:lang w:val="en-GB"/>
        </w:rPr>
        <w:t xml:space="preserve"> บาทเป็นจำนวนเงินรวม </w:t>
      </w:r>
      <w:r w:rsidR="00FB219D">
        <w:rPr>
          <w:b w:val="0"/>
          <w:bCs w:val="0"/>
          <w:spacing w:val="4"/>
          <w:lang w:val="en-GB"/>
        </w:rPr>
        <w:t>383.61</w:t>
      </w:r>
      <w:r w:rsidRPr="00EF55A3">
        <w:rPr>
          <w:rFonts w:hint="cs"/>
          <w:b w:val="0"/>
          <w:bCs w:val="0"/>
          <w:spacing w:val="4"/>
          <w:cs/>
          <w:lang w:val="en-GB"/>
        </w:rPr>
        <w:t xml:space="preserve"> ล้านบาท</w:t>
      </w:r>
      <w:r w:rsidRPr="00EF55A3">
        <w:rPr>
          <w:rFonts w:hint="cs"/>
          <w:b w:val="0"/>
          <w:bCs w:val="0"/>
          <w:spacing w:val="4"/>
          <w:lang w:val="en-GB"/>
        </w:rPr>
        <w:t xml:space="preserve"> </w:t>
      </w:r>
      <w:r w:rsidRPr="00EF55A3">
        <w:rPr>
          <w:rFonts w:hint="cs"/>
          <w:b w:val="0"/>
          <w:bCs w:val="0"/>
          <w:spacing w:val="4"/>
          <w:cs/>
          <w:lang w:val="en-GB"/>
        </w:rPr>
        <w:t xml:space="preserve">เงินปันผลดังกล่าวได้จ่ายให้แก่ผู้ถือหุ้นในเดือนพฤษภาคม </w:t>
      </w:r>
      <w:r w:rsidRPr="00EF55A3">
        <w:rPr>
          <w:rFonts w:hint="cs"/>
          <w:b w:val="0"/>
          <w:bCs w:val="0"/>
          <w:spacing w:val="4"/>
          <w:lang w:val="en-GB"/>
        </w:rPr>
        <w:t>256</w:t>
      </w:r>
      <w:r w:rsidRPr="00EF55A3">
        <w:rPr>
          <w:rFonts w:hint="cs"/>
          <w:b w:val="0"/>
          <w:bCs w:val="0"/>
          <w:spacing w:val="4"/>
          <w:cs/>
          <w:lang w:val="en-GB"/>
        </w:rPr>
        <w:t>2</w:t>
      </w:r>
    </w:p>
    <w:p w14:paraId="4A46D9A3" w14:textId="77777777" w:rsidR="009B7A7C" w:rsidRPr="009B7A7C" w:rsidRDefault="009B7A7C" w:rsidP="009B7A7C">
      <w:pPr>
        <w:pStyle w:val="Bo-Blankline"/>
        <w:rPr>
          <w:lang w:val="en-US"/>
        </w:rPr>
      </w:pPr>
    </w:p>
    <w:p w14:paraId="24A6E440" w14:textId="013E06CB" w:rsidR="00F90B1F" w:rsidRPr="00964878" w:rsidRDefault="007B2482" w:rsidP="00DB700D">
      <w:pPr>
        <w:pStyle w:val="Caption"/>
        <w:ind w:hanging="900"/>
      </w:pPr>
      <w:r w:rsidRPr="00964878">
        <w:rPr>
          <w:cs/>
        </w:rPr>
        <w:t>กำไรต่อหุ้น</w:t>
      </w:r>
      <w:r w:rsidR="00C9729C" w:rsidRPr="00964878">
        <w:rPr>
          <w:rFonts w:hint="cs"/>
          <w:cs/>
        </w:rPr>
        <w:t>ขั้นพื้นฐาน</w:t>
      </w:r>
    </w:p>
    <w:p w14:paraId="318F416B" w14:textId="77777777" w:rsidR="00F90B1F" w:rsidRPr="00AF6A88" w:rsidRDefault="00F90B1F" w:rsidP="008903C9">
      <w:pPr>
        <w:pStyle w:val="Bo-Blankline"/>
        <w:rPr>
          <w:lang w:val="en-US"/>
        </w:rPr>
      </w:pPr>
    </w:p>
    <w:p w14:paraId="5FCD7B5D" w14:textId="33676999" w:rsidR="00552196" w:rsidRPr="00964878" w:rsidRDefault="00552196" w:rsidP="00552196">
      <w:pPr>
        <w:pStyle w:val="Bo-C1Content"/>
        <w:rPr>
          <w:spacing w:val="4"/>
        </w:rPr>
      </w:pPr>
      <w:r w:rsidRPr="00964878">
        <w:rPr>
          <w:spacing w:val="4"/>
          <w:cs/>
        </w:rPr>
        <w:t>กำไรต่อหุ้นขั้นพื้นฐานสำหรับ</w:t>
      </w:r>
      <w:r w:rsidRPr="00964878">
        <w:rPr>
          <w:rFonts w:hint="cs"/>
          <w:spacing w:val="4"/>
          <w:cs/>
        </w:rPr>
        <w:t>งวดสามเดือน</w:t>
      </w:r>
      <w:r w:rsidR="00871905">
        <w:rPr>
          <w:rFonts w:hint="cs"/>
          <w:spacing w:val="4"/>
          <w:cs/>
        </w:rPr>
        <w:t>และหกเดือน</w:t>
      </w:r>
      <w:r w:rsidRPr="00964878">
        <w:rPr>
          <w:spacing w:val="4"/>
          <w:cs/>
        </w:rPr>
        <w:t xml:space="preserve">สิ้นสุดวันที่ </w:t>
      </w:r>
      <w:r w:rsidR="00871905">
        <w:rPr>
          <w:spacing w:val="4"/>
        </w:rPr>
        <w:t xml:space="preserve">30 </w:t>
      </w:r>
      <w:r w:rsidR="00871905">
        <w:rPr>
          <w:rFonts w:hint="cs"/>
          <w:spacing w:val="4"/>
          <w:cs/>
        </w:rPr>
        <w:t>มิถุนายน</w:t>
      </w:r>
      <w:r w:rsidRPr="00964878">
        <w:rPr>
          <w:rFonts w:hint="cs"/>
          <w:spacing w:val="4"/>
          <w:cs/>
        </w:rPr>
        <w:t xml:space="preserve"> </w:t>
      </w:r>
      <w:r>
        <w:rPr>
          <w:spacing w:val="4"/>
          <w:lang w:val="en-US"/>
        </w:rPr>
        <w:t>2563</w:t>
      </w:r>
      <w:r w:rsidRPr="00964878">
        <w:rPr>
          <w:spacing w:val="4"/>
          <w:lang w:val="en-US"/>
        </w:rPr>
        <w:t xml:space="preserve"> </w:t>
      </w:r>
      <w:r w:rsidRPr="00964878">
        <w:rPr>
          <w:rFonts w:hint="cs"/>
          <w:spacing w:val="4"/>
          <w:cs/>
          <w:lang w:val="en-US"/>
        </w:rPr>
        <w:t xml:space="preserve">และ </w:t>
      </w:r>
      <w:r>
        <w:rPr>
          <w:spacing w:val="4"/>
        </w:rPr>
        <w:t>2562</w:t>
      </w:r>
      <w:r w:rsidRPr="00964878">
        <w:rPr>
          <w:spacing w:val="4"/>
          <w:lang w:val="en-US"/>
        </w:rPr>
        <w:t xml:space="preserve"> </w:t>
      </w:r>
      <w:r w:rsidRPr="00964878">
        <w:rPr>
          <w:spacing w:val="4"/>
          <w:cs/>
        </w:rPr>
        <w:t>คำนวณจากกำไรสำหรับ</w:t>
      </w:r>
      <w:r w:rsidRPr="00964878">
        <w:rPr>
          <w:rFonts w:hint="cs"/>
          <w:spacing w:val="4"/>
          <w:cs/>
        </w:rPr>
        <w:t>งวด</w:t>
      </w:r>
      <w:r w:rsidRPr="00964878">
        <w:rPr>
          <w:spacing w:val="4"/>
          <w:cs/>
        </w:rPr>
        <w:t>ที่เป็นส่วนของผู้ถือหุ้นสามัญของบริษัท</w:t>
      </w:r>
      <w:r w:rsidR="004963D7">
        <w:rPr>
          <w:rFonts w:hint="cs"/>
          <w:spacing w:val="4"/>
          <w:cs/>
        </w:rPr>
        <w:t>ใหญ่</w:t>
      </w:r>
      <w:r w:rsidRPr="00964878">
        <w:rPr>
          <w:spacing w:val="4"/>
          <w:cs/>
        </w:rPr>
        <w:t>และจำนวนหุ้นสามัญที่ออกจำหน่ายแล้วระหว่าง</w:t>
      </w:r>
      <w:r w:rsidRPr="00964878">
        <w:rPr>
          <w:rFonts w:hint="cs"/>
          <w:spacing w:val="4"/>
          <w:cs/>
        </w:rPr>
        <w:t>งวด</w:t>
      </w:r>
      <w:r w:rsidRPr="00964878">
        <w:rPr>
          <w:spacing w:val="4"/>
        </w:rPr>
        <w:t xml:space="preserve"> </w:t>
      </w:r>
      <w:r w:rsidRPr="00964878">
        <w:rPr>
          <w:rFonts w:hint="cs"/>
          <w:spacing w:val="4"/>
          <w:cs/>
        </w:rPr>
        <w:t>โดยได้ปรับกระทบจำนวน</w:t>
      </w:r>
      <w:r w:rsidR="00522E88">
        <w:rPr>
          <w:rFonts w:hint="cs"/>
          <w:spacing w:val="4"/>
          <w:cs/>
        </w:rPr>
        <w:t>หุ้นทุนซื้อคืน</w:t>
      </w:r>
      <w:r w:rsidRPr="00964878">
        <w:rPr>
          <w:spacing w:val="4"/>
        </w:rPr>
        <w:t xml:space="preserve"> </w:t>
      </w:r>
      <w:r w:rsidRPr="00964878">
        <w:rPr>
          <w:rFonts w:hint="cs"/>
          <w:spacing w:val="4"/>
          <w:cs/>
        </w:rPr>
        <w:t>โดย</w:t>
      </w:r>
      <w:r w:rsidRPr="00964878">
        <w:rPr>
          <w:spacing w:val="4"/>
          <w:cs/>
        </w:rPr>
        <w:t>แสดงการคำนวณดังนี้</w:t>
      </w:r>
    </w:p>
    <w:p w14:paraId="38B53FD4" w14:textId="77777777" w:rsidR="00871905" w:rsidRDefault="00871905" w:rsidP="00871905">
      <w:pPr>
        <w:pStyle w:val="Bo-Blankline"/>
        <w:rPr>
          <w:cs/>
        </w:rPr>
      </w:pPr>
    </w:p>
    <w:tbl>
      <w:tblPr>
        <w:tblW w:w="92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3"/>
        <w:gridCol w:w="1200"/>
        <w:gridCol w:w="236"/>
        <w:gridCol w:w="1200"/>
        <w:gridCol w:w="239"/>
        <w:gridCol w:w="1092"/>
        <w:gridCol w:w="236"/>
        <w:gridCol w:w="1142"/>
      </w:tblGrid>
      <w:tr w:rsidR="00871905" w:rsidRPr="00607335" w14:paraId="3408B199" w14:textId="77777777" w:rsidTr="001E7817">
        <w:tc>
          <w:tcPr>
            <w:tcW w:w="3863" w:type="dxa"/>
            <w:shd w:val="clear" w:color="auto" w:fill="auto"/>
          </w:tcPr>
          <w:p w14:paraId="1C5E883A" w14:textId="77777777" w:rsidR="00871905" w:rsidRPr="00607335" w:rsidRDefault="00871905" w:rsidP="00871905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6" w:type="dxa"/>
            <w:gridSpan w:val="3"/>
            <w:shd w:val="clear" w:color="auto" w:fill="auto"/>
          </w:tcPr>
          <w:p w14:paraId="719CD53C" w14:textId="77777777" w:rsidR="00871905" w:rsidRPr="00607335" w:rsidRDefault="00871905" w:rsidP="00871905">
            <w:pPr>
              <w:spacing w:line="380" w:lineRule="exac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</w:tcPr>
          <w:p w14:paraId="28AD5988" w14:textId="77777777" w:rsidR="00871905" w:rsidRPr="00607335" w:rsidRDefault="00871905" w:rsidP="00871905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0" w:type="dxa"/>
            <w:gridSpan w:val="3"/>
            <w:shd w:val="clear" w:color="auto" w:fill="auto"/>
          </w:tcPr>
          <w:p w14:paraId="1D507E44" w14:textId="77777777" w:rsidR="00871905" w:rsidRPr="00607335" w:rsidRDefault="00871905" w:rsidP="00871905">
            <w:pPr>
              <w:spacing w:line="380" w:lineRule="exac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71905" w:rsidRPr="00607335" w14:paraId="49E1B013" w14:textId="77777777" w:rsidTr="001E7817">
        <w:tc>
          <w:tcPr>
            <w:tcW w:w="3863" w:type="dxa"/>
            <w:shd w:val="clear" w:color="auto" w:fill="auto"/>
          </w:tcPr>
          <w:p w14:paraId="4C920B94" w14:textId="77777777" w:rsidR="00871905" w:rsidRPr="00607335" w:rsidRDefault="00871905" w:rsidP="00871905">
            <w:pPr>
              <w:spacing w:line="380" w:lineRule="exact"/>
              <w:ind w:right="-13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073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073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6073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00" w:type="dxa"/>
            <w:shd w:val="clear" w:color="auto" w:fill="auto"/>
          </w:tcPr>
          <w:p w14:paraId="19D3142B" w14:textId="7FDC312E" w:rsidR="00871905" w:rsidRPr="00607335" w:rsidRDefault="00871905" w:rsidP="00871905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51B98292" w14:textId="77777777" w:rsidR="00871905" w:rsidRPr="00607335" w:rsidRDefault="00871905" w:rsidP="00871905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4D309C8" w14:textId="6831911A" w:rsidR="00871905" w:rsidRPr="00607335" w:rsidRDefault="00871905" w:rsidP="00871905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60733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9" w:type="dxa"/>
            <w:shd w:val="clear" w:color="auto" w:fill="auto"/>
          </w:tcPr>
          <w:p w14:paraId="3F2B2954" w14:textId="77777777" w:rsidR="00871905" w:rsidRPr="00607335" w:rsidRDefault="00871905" w:rsidP="00871905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75DD5607" w14:textId="66BC3F63" w:rsidR="00871905" w:rsidRPr="00607335" w:rsidRDefault="00871905" w:rsidP="00871905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473A3491" w14:textId="77777777" w:rsidR="00871905" w:rsidRPr="00607335" w:rsidRDefault="00871905" w:rsidP="00871905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14:paraId="1EFF796B" w14:textId="3634129F" w:rsidR="00871905" w:rsidRPr="00607335" w:rsidRDefault="00871905" w:rsidP="00871905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60733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871905" w:rsidRPr="00607335" w14:paraId="3A6CE6E4" w14:textId="77777777" w:rsidTr="001E7817">
        <w:tc>
          <w:tcPr>
            <w:tcW w:w="3863" w:type="dxa"/>
            <w:shd w:val="clear" w:color="auto" w:fill="auto"/>
          </w:tcPr>
          <w:p w14:paraId="722C9733" w14:textId="77777777" w:rsidR="00871905" w:rsidRPr="00607335" w:rsidRDefault="00871905" w:rsidP="00871905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5" w:type="dxa"/>
            <w:gridSpan w:val="7"/>
            <w:shd w:val="clear" w:color="auto" w:fill="auto"/>
          </w:tcPr>
          <w:p w14:paraId="33B1789D" w14:textId="77777777" w:rsidR="00871905" w:rsidRPr="00607335" w:rsidRDefault="00871905" w:rsidP="00871905">
            <w:pPr>
              <w:spacing w:line="380" w:lineRule="exact"/>
              <w:ind w:left="-119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0733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073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พันบาท </w:t>
            </w:r>
            <w:r w:rsidRPr="00607335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/</w:t>
            </w:r>
            <w:r w:rsidRPr="0060733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 พันหุ้น</w:t>
            </w:r>
            <w:r w:rsidRPr="0060733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71905" w:rsidRPr="00607335" w14:paraId="1EF7D643" w14:textId="77777777" w:rsidTr="002E5221">
        <w:tc>
          <w:tcPr>
            <w:tcW w:w="3863" w:type="dxa"/>
            <w:shd w:val="clear" w:color="auto" w:fill="auto"/>
          </w:tcPr>
          <w:p w14:paraId="7EE29A15" w14:textId="62AB45F8" w:rsidR="00871905" w:rsidRPr="00607335" w:rsidRDefault="00871905" w:rsidP="00871905">
            <w:pPr>
              <w:tabs>
                <w:tab w:val="left" w:pos="275"/>
              </w:tabs>
              <w:spacing w:line="380" w:lineRule="exact"/>
              <w:ind w:left="270" w:right="65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73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496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</w:t>
            </w:r>
            <w:r w:rsidRPr="006073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ที่เป็นของผู้ถือหุ้นสามัญของ</w:t>
            </w:r>
            <w:r w:rsidR="00496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6073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="00496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ใหญ่</w:t>
            </w:r>
            <w:r w:rsidRPr="0060733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073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3E0EFD" w14:textId="705D9713" w:rsidR="00871905" w:rsidRPr="008421B5" w:rsidRDefault="00F10AEA" w:rsidP="00871905">
            <w:pPr>
              <w:tabs>
                <w:tab w:val="decimal" w:pos="918"/>
              </w:tabs>
              <w:spacing w:line="380" w:lineRule="exac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662,734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D1E763" w14:textId="77777777" w:rsidR="00871905" w:rsidRPr="00607335" w:rsidRDefault="00871905" w:rsidP="00871905">
            <w:pPr>
              <w:spacing w:line="38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A694E4" w14:textId="63C64921" w:rsidR="00871905" w:rsidRPr="00607335" w:rsidRDefault="00871905" w:rsidP="00871905">
            <w:pPr>
              <w:tabs>
                <w:tab w:val="decimal" w:pos="918"/>
              </w:tabs>
              <w:spacing w:line="380" w:lineRule="exac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215,105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1AA8CBA" w14:textId="77777777" w:rsidR="00871905" w:rsidRPr="00607335" w:rsidRDefault="00871905" w:rsidP="00871905">
            <w:pPr>
              <w:spacing w:line="38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E58141" w14:textId="4B6A0595" w:rsidR="00871905" w:rsidRPr="004963D7" w:rsidRDefault="004963D7" w:rsidP="00871905">
            <w:pPr>
              <w:tabs>
                <w:tab w:val="decimal" w:pos="892"/>
              </w:tabs>
              <w:spacing w:line="380" w:lineRule="exac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1,017,961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9C7D1B" w14:textId="77777777" w:rsidR="00871905" w:rsidRPr="00607335" w:rsidRDefault="00871905" w:rsidP="00871905">
            <w:pPr>
              <w:spacing w:line="38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7858EA" w14:textId="04775986" w:rsidR="00871905" w:rsidRPr="00607335" w:rsidRDefault="00871905" w:rsidP="00871905">
            <w:pPr>
              <w:tabs>
                <w:tab w:val="decimal" w:pos="892"/>
              </w:tabs>
              <w:spacing w:line="380" w:lineRule="exac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219,369</w:t>
            </w:r>
          </w:p>
        </w:tc>
      </w:tr>
      <w:tr w:rsidR="00871905" w:rsidRPr="00607335" w14:paraId="2D46612C" w14:textId="77777777" w:rsidTr="002E5221">
        <w:tc>
          <w:tcPr>
            <w:tcW w:w="3863" w:type="dxa"/>
            <w:shd w:val="clear" w:color="auto" w:fill="auto"/>
          </w:tcPr>
          <w:p w14:paraId="24E3863C" w14:textId="77777777" w:rsidR="00871905" w:rsidRPr="00607335" w:rsidRDefault="00871905" w:rsidP="00871905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00" w:type="dxa"/>
            <w:shd w:val="clear" w:color="auto" w:fill="auto"/>
          </w:tcPr>
          <w:p w14:paraId="47A1609F" w14:textId="77777777" w:rsidR="00871905" w:rsidRPr="00607335" w:rsidRDefault="00871905" w:rsidP="0087190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15048FC7" w14:textId="77777777" w:rsidR="00871905" w:rsidRPr="00607335" w:rsidRDefault="00871905" w:rsidP="00871905">
            <w:pPr>
              <w:spacing w:line="240" w:lineRule="atLeast"/>
              <w:ind w:right="65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0" w:type="dxa"/>
            <w:shd w:val="clear" w:color="auto" w:fill="auto"/>
          </w:tcPr>
          <w:p w14:paraId="6B0C7ADD" w14:textId="77777777" w:rsidR="00871905" w:rsidRPr="00607335" w:rsidRDefault="00871905" w:rsidP="0087190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9" w:type="dxa"/>
            <w:shd w:val="clear" w:color="auto" w:fill="auto"/>
          </w:tcPr>
          <w:p w14:paraId="58D26B9E" w14:textId="77777777" w:rsidR="00871905" w:rsidRPr="00607335" w:rsidRDefault="00871905" w:rsidP="00871905">
            <w:pPr>
              <w:spacing w:line="240" w:lineRule="atLeast"/>
              <w:ind w:right="65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92" w:type="dxa"/>
            <w:shd w:val="clear" w:color="auto" w:fill="auto"/>
          </w:tcPr>
          <w:p w14:paraId="1B7765A4" w14:textId="77777777" w:rsidR="00871905" w:rsidRPr="00607335" w:rsidRDefault="00871905" w:rsidP="00871905">
            <w:pPr>
              <w:tabs>
                <w:tab w:val="decimal" w:pos="892"/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4E8304DE" w14:textId="77777777" w:rsidR="00871905" w:rsidRPr="00607335" w:rsidRDefault="00871905" w:rsidP="00871905">
            <w:pPr>
              <w:spacing w:line="240" w:lineRule="atLeast"/>
              <w:ind w:right="65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42" w:type="dxa"/>
            <w:shd w:val="clear" w:color="auto" w:fill="auto"/>
          </w:tcPr>
          <w:p w14:paraId="135E8CA5" w14:textId="77777777" w:rsidR="00871905" w:rsidRPr="00607335" w:rsidRDefault="00871905" w:rsidP="00871905">
            <w:pPr>
              <w:tabs>
                <w:tab w:val="decimal" w:pos="892"/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871905" w:rsidRPr="00607335" w14:paraId="730CC9CD" w14:textId="77777777" w:rsidTr="002E5221">
        <w:tc>
          <w:tcPr>
            <w:tcW w:w="3863" w:type="dxa"/>
            <w:shd w:val="clear" w:color="auto" w:fill="auto"/>
          </w:tcPr>
          <w:p w14:paraId="000A968D" w14:textId="77777777" w:rsidR="00871905" w:rsidRPr="00607335" w:rsidRDefault="00871905" w:rsidP="00871905">
            <w:pPr>
              <w:tabs>
                <w:tab w:val="left" w:pos="275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07335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60733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07335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1200" w:type="dxa"/>
            <w:shd w:val="clear" w:color="auto" w:fill="auto"/>
          </w:tcPr>
          <w:p w14:paraId="313E503A" w14:textId="1B31174F" w:rsidR="00871905" w:rsidRPr="00607335" w:rsidRDefault="002E5221" w:rsidP="00871905">
            <w:pPr>
              <w:tabs>
                <w:tab w:val="decimal" w:pos="892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19,180,500</w:t>
            </w:r>
          </w:p>
        </w:tc>
        <w:tc>
          <w:tcPr>
            <w:tcW w:w="236" w:type="dxa"/>
            <w:shd w:val="clear" w:color="auto" w:fill="auto"/>
          </w:tcPr>
          <w:p w14:paraId="3E9892F8" w14:textId="77777777" w:rsidR="00871905" w:rsidRPr="00607335" w:rsidRDefault="00871905" w:rsidP="00871905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E4B09A9" w14:textId="4895ACF4" w:rsidR="00871905" w:rsidRPr="00607335" w:rsidRDefault="00871905" w:rsidP="00871905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20,190,000</w:t>
            </w:r>
          </w:p>
        </w:tc>
        <w:tc>
          <w:tcPr>
            <w:tcW w:w="239" w:type="dxa"/>
            <w:shd w:val="clear" w:color="auto" w:fill="auto"/>
          </w:tcPr>
          <w:p w14:paraId="1FBE82DF" w14:textId="77777777" w:rsidR="00871905" w:rsidRPr="00607335" w:rsidRDefault="00871905" w:rsidP="00871905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6AAF5CD5" w14:textId="6387D74A" w:rsidR="00871905" w:rsidRPr="00607335" w:rsidRDefault="004963D7" w:rsidP="00871905">
            <w:pPr>
              <w:tabs>
                <w:tab w:val="decimal" w:pos="892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19,180,</w:t>
            </w:r>
            <w:r w:rsidR="00DF3845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64893D94" w14:textId="77777777" w:rsidR="00871905" w:rsidRPr="00607335" w:rsidRDefault="00871905" w:rsidP="00871905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14:paraId="000C4DAE" w14:textId="5A20AD2D" w:rsidR="00871905" w:rsidRPr="00607335" w:rsidRDefault="00871905" w:rsidP="00871905">
            <w:pPr>
              <w:tabs>
                <w:tab w:val="decimal" w:pos="892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20,190,000</w:t>
            </w:r>
          </w:p>
        </w:tc>
      </w:tr>
      <w:tr w:rsidR="00871905" w:rsidRPr="00607335" w14:paraId="213D9B41" w14:textId="77777777" w:rsidTr="002E5221">
        <w:tc>
          <w:tcPr>
            <w:tcW w:w="3863" w:type="dxa"/>
            <w:shd w:val="clear" w:color="auto" w:fill="auto"/>
          </w:tcPr>
          <w:p w14:paraId="5DCE2EDB" w14:textId="77777777" w:rsidR="00871905" w:rsidRPr="00607335" w:rsidRDefault="00871905" w:rsidP="00871905">
            <w:pPr>
              <w:tabs>
                <w:tab w:val="left" w:pos="275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/>
                <w:sz w:val="30"/>
                <w:szCs w:val="30"/>
                <w:cs/>
              </w:rPr>
              <w:t>ผลกระทบจากหุ้น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ทุนซื้อคืน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49E8649F" w14:textId="58891ABC" w:rsidR="00871905" w:rsidRPr="00607335" w:rsidRDefault="002E5221" w:rsidP="00871905">
            <w:pPr>
              <w:tabs>
                <w:tab w:val="decimal" w:pos="890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(322,334)</w:t>
            </w:r>
          </w:p>
        </w:tc>
        <w:tc>
          <w:tcPr>
            <w:tcW w:w="236" w:type="dxa"/>
            <w:shd w:val="clear" w:color="auto" w:fill="auto"/>
          </w:tcPr>
          <w:p w14:paraId="7368F22A" w14:textId="77777777" w:rsidR="00871905" w:rsidRPr="00607335" w:rsidRDefault="00871905" w:rsidP="00871905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1C1F1D43" w14:textId="6AC87BA6" w:rsidR="00871905" w:rsidRPr="00607335" w:rsidRDefault="00871905" w:rsidP="009B7A7C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Pr="009B7A7C">
              <w:rPr>
                <w:rFonts w:ascii="Angsana New" w:hAnsi="Angsana New"/>
                <w:sz w:val="30"/>
                <w:szCs w:val="30"/>
              </w:rPr>
              <w:t>009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,500</w:t>
            </w:r>
            <w:r w:rsidRPr="0060733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70B24B4F" w14:textId="77777777" w:rsidR="00871905" w:rsidRPr="00607335" w:rsidRDefault="00871905" w:rsidP="00871905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</w:tcPr>
          <w:p w14:paraId="030009D8" w14:textId="6A7250A9" w:rsidR="00871905" w:rsidRPr="00607335" w:rsidRDefault="004963D7" w:rsidP="00871905">
            <w:pPr>
              <w:tabs>
                <w:tab w:val="decimal" w:pos="890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(322,334)</w:t>
            </w:r>
          </w:p>
        </w:tc>
        <w:tc>
          <w:tcPr>
            <w:tcW w:w="236" w:type="dxa"/>
            <w:shd w:val="clear" w:color="auto" w:fill="auto"/>
          </w:tcPr>
          <w:p w14:paraId="33864590" w14:textId="77777777" w:rsidR="00871905" w:rsidRPr="00607335" w:rsidRDefault="00871905" w:rsidP="00871905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41277198" w14:textId="364CF18A" w:rsidR="00871905" w:rsidRPr="00607335" w:rsidRDefault="00871905" w:rsidP="009B7A7C">
            <w:pPr>
              <w:tabs>
                <w:tab w:val="decimal" w:pos="892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Pr="009B7A7C">
              <w:rPr>
                <w:rFonts w:ascii="Angsana New" w:hAnsi="Angsana New"/>
                <w:sz w:val="30"/>
                <w:szCs w:val="30"/>
              </w:rPr>
              <w:t>009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,500</w:t>
            </w:r>
            <w:r w:rsidRPr="0060733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71905" w:rsidRPr="00607335" w14:paraId="2FDB04F4" w14:textId="77777777" w:rsidTr="002E5221">
        <w:tc>
          <w:tcPr>
            <w:tcW w:w="3863" w:type="dxa"/>
            <w:shd w:val="clear" w:color="auto" w:fill="auto"/>
            <w:vAlign w:val="bottom"/>
          </w:tcPr>
          <w:p w14:paraId="5379C795" w14:textId="77777777" w:rsidR="00871905" w:rsidRPr="00607335" w:rsidRDefault="00871905" w:rsidP="00871905">
            <w:pPr>
              <w:tabs>
                <w:tab w:val="left" w:pos="275"/>
              </w:tabs>
              <w:spacing w:line="380" w:lineRule="exact"/>
              <w:ind w:left="270" w:right="65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733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จำนวนหุ้นสามัญโดยวิธีถัวเฉลี่ยถ่วงน้ำหนัก</w:t>
            </w:r>
            <w:r w:rsidRPr="006073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60733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(ขั้นพื้นฐาน)</w:t>
            </w: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EA7719" w14:textId="216BE5C2" w:rsidR="00871905" w:rsidRPr="00607335" w:rsidRDefault="002E5221" w:rsidP="00871905">
            <w:pPr>
              <w:tabs>
                <w:tab w:val="decimal" w:pos="918"/>
              </w:tabs>
              <w:spacing w:line="380" w:lineRule="exac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18,858,166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E7B700" w14:textId="77777777" w:rsidR="00871905" w:rsidRPr="00607335" w:rsidRDefault="00871905" w:rsidP="00871905">
            <w:pPr>
              <w:spacing w:line="380" w:lineRule="exac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644854" w14:textId="35C7A67F" w:rsidR="00871905" w:rsidRPr="00607335" w:rsidRDefault="00871905" w:rsidP="00871905">
            <w:pPr>
              <w:tabs>
                <w:tab w:val="decimal" w:pos="918"/>
              </w:tabs>
              <w:spacing w:line="380" w:lineRule="exac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19,180,500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0379A62" w14:textId="77777777" w:rsidR="00871905" w:rsidRPr="00607335" w:rsidRDefault="00871905" w:rsidP="00871905">
            <w:pPr>
              <w:spacing w:line="380" w:lineRule="exac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2A493D" w14:textId="56D3EC01" w:rsidR="00871905" w:rsidRPr="00607335" w:rsidRDefault="004963D7" w:rsidP="00871905">
            <w:pPr>
              <w:tabs>
                <w:tab w:val="decimal" w:pos="870"/>
              </w:tabs>
              <w:spacing w:line="380" w:lineRule="exac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18,858,166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48865F" w14:textId="77777777" w:rsidR="00871905" w:rsidRPr="00607335" w:rsidRDefault="00871905" w:rsidP="00871905">
            <w:pPr>
              <w:spacing w:line="380" w:lineRule="exac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57C2DA" w14:textId="2DA3FE72" w:rsidR="00871905" w:rsidRPr="00607335" w:rsidRDefault="00871905" w:rsidP="00871905">
            <w:pPr>
              <w:tabs>
                <w:tab w:val="decimal" w:pos="918"/>
              </w:tabs>
              <w:spacing w:line="380" w:lineRule="exac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19,180,500</w:t>
            </w:r>
          </w:p>
        </w:tc>
      </w:tr>
      <w:tr w:rsidR="00871905" w:rsidRPr="00607335" w14:paraId="6C1FB3A8" w14:textId="77777777" w:rsidTr="002E5221">
        <w:tc>
          <w:tcPr>
            <w:tcW w:w="3863" w:type="dxa"/>
            <w:shd w:val="clear" w:color="auto" w:fill="auto"/>
          </w:tcPr>
          <w:p w14:paraId="0059E3BB" w14:textId="77777777" w:rsidR="00871905" w:rsidRPr="00607335" w:rsidRDefault="00871905" w:rsidP="00871905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</w:tcPr>
          <w:p w14:paraId="13821D4E" w14:textId="77777777" w:rsidR="00871905" w:rsidRPr="00607335" w:rsidRDefault="00871905" w:rsidP="0087190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01AAFECD" w14:textId="77777777" w:rsidR="00871905" w:rsidRPr="00607335" w:rsidRDefault="00871905" w:rsidP="00871905">
            <w:pPr>
              <w:spacing w:line="240" w:lineRule="atLeast"/>
              <w:ind w:right="65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</w:tcPr>
          <w:p w14:paraId="17FDA891" w14:textId="77777777" w:rsidR="00871905" w:rsidRPr="00607335" w:rsidRDefault="00871905" w:rsidP="0087190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9" w:type="dxa"/>
            <w:shd w:val="clear" w:color="auto" w:fill="auto"/>
          </w:tcPr>
          <w:p w14:paraId="79388125" w14:textId="77777777" w:rsidR="00871905" w:rsidRPr="00607335" w:rsidRDefault="00871905" w:rsidP="00871905">
            <w:pPr>
              <w:spacing w:line="240" w:lineRule="atLeast"/>
              <w:ind w:right="65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92" w:type="dxa"/>
            <w:tcBorders>
              <w:top w:val="double" w:sz="4" w:space="0" w:color="auto"/>
            </w:tcBorders>
            <w:shd w:val="clear" w:color="auto" w:fill="auto"/>
          </w:tcPr>
          <w:p w14:paraId="07BF73DE" w14:textId="77777777" w:rsidR="00871905" w:rsidRPr="00607335" w:rsidRDefault="00871905" w:rsidP="0087190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56CCC844" w14:textId="77777777" w:rsidR="00871905" w:rsidRPr="00607335" w:rsidRDefault="00871905" w:rsidP="00871905">
            <w:pPr>
              <w:spacing w:line="240" w:lineRule="atLeast"/>
              <w:ind w:right="65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double" w:sz="4" w:space="0" w:color="auto"/>
            </w:tcBorders>
            <w:shd w:val="clear" w:color="auto" w:fill="auto"/>
          </w:tcPr>
          <w:p w14:paraId="092BB086" w14:textId="77777777" w:rsidR="00871905" w:rsidRPr="00607335" w:rsidRDefault="00871905" w:rsidP="0087190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4963D7" w:rsidRPr="00607335" w14:paraId="20A344F2" w14:textId="77777777" w:rsidTr="002E5221">
        <w:tc>
          <w:tcPr>
            <w:tcW w:w="3863" w:type="dxa"/>
            <w:shd w:val="clear" w:color="auto" w:fill="auto"/>
          </w:tcPr>
          <w:p w14:paraId="58F51B87" w14:textId="6022B94A" w:rsidR="004963D7" w:rsidRPr="00607335" w:rsidRDefault="004963D7" w:rsidP="00871905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10"/>
                <w:szCs w:val="10"/>
              </w:rPr>
            </w:pPr>
            <w:r w:rsidRPr="00496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กำไรต่อหุ้น (ขั้นพื้นฐาน) (บาท)</w:t>
            </w:r>
          </w:p>
        </w:tc>
        <w:tc>
          <w:tcPr>
            <w:tcW w:w="1200" w:type="dxa"/>
            <w:shd w:val="clear" w:color="auto" w:fill="auto"/>
          </w:tcPr>
          <w:p w14:paraId="4E2DE0F6" w14:textId="77777777" w:rsidR="004963D7" w:rsidRPr="00607335" w:rsidRDefault="004963D7" w:rsidP="0087190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511C0BD1" w14:textId="77777777" w:rsidR="004963D7" w:rsidRPr="00607335" w:rsidRDefault="004963D7" w:rsidP="00871905">
            <w:pPr>
              <w:spacing w:line="240" w:lineRule="atLeast"/>
              <w:ind w:right="65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0" w:type="dxa"/>
            <w:shd w:val="clear" w:color="auto" w:fill="auto"/>
          </w:tcPr>
          <w:p w14:paraId="3BFE3195" w14:textId="77777777" w:rsidR="004963D7" w:rsidRPr="00607335" w:rsidRDefault="004963D7" w:rsidP="0087190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9" w:type="dxa"/>
            <w:shd w:val="clear" w:color="auto" w:fill="auto"/>
          </w:tcPr>
          <w:p w14:paraId="21C1071C" w14:textId="77777777" w:rsidR="004963D7" w:rsidRPr="00607335" w:rsidRDefault="004963D7" w:rsidP="00871905">
            <w:pPr>
              <w:spacing w:line="240" w:lineRule="atLeast"/>
              <w:ind w:right="65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92" w:type="dxa"/>
            <w:shd w:val="clear" w:color="auto" w:fill="auto"/>
          </w:tcPr>
          <w:p w14:paraId="053A78D2" w14:textId="77777777" w:rsidR="004963D7" w:rsidRPr="00607335" w:rsidRDefault="004963D7" w:rsidP="0087190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2F39B3E2" w14:textId="77777777" w:rsidR="004963D7" w:rsidRPr="00607335" w:rsidRDefault="004963D7" w:rsidP="00871905">
            <w:pPr>
              <w:spacing w:line="240" w:lineRule="atLeast"/>
              <w:ind w:right="65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42" w:type="dxa"/>
            <w:shd w:val="clear" w:color="auto" w:fill="auto"/>
          </w:tcPr>
          <w:p w14:paraId="53B6A34B" w14:textId="77777777" w:rsidR="004963D7" w:rsidRPr="00607335" w:rsidRDefault="004963D7" w:rsidP="0087190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871905" w:rsidRPr="00607335" w14:paraId="7E12F36A" w14:textId="77777777" w:rsidTr="002E5221">
        <w:tc>
          <w:tcPr>
            <w:tcW w:w="3863" w:type="dxa"/>
            <w:shd w:val="clear" w:color="auto" w:fill="auto"/>
          </w:tcPr>
          <w:p w14:paraId="173C2FF7" w14:textId="37F5F698" w:rsidR="00871905" w:rsidRPr="00607335" w:rsidRDefault="004963D7" w:rsidP="004963D7">
            <w:pPr>
              <w:tabs>
                <w:tab w:val="left" w:pos="275"/>
              </w:tabs>
              <w:spacing w:line="380" w:lineRule="exact"/>
              <w:ind w:left="250"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24D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ส่วนที่เป็นของ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ผู้ถือหุ้น</w:t>
            </w:r>
            <w:r w:rsidRPr="00E624D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14:paraId="7B08DAFD" w14:textId="7B867313" w:rsidR="00871905" w:rsidRPr="00607335" w:rsidRDefault="002E5221" w:rsidP="00871905">
            <w:pPr>
              <w:spacing w:line="380" w:lineRule="exact"/>
              <w:ind w:left="-119"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 w:rsidR="00F10AEA"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236" w:type="dxa"/>
            <w:shd w:val="clear" w:color="auto" w:fill="auto"/>
          </w:tcPr>
          <w:p w14:paraId="1DC607F6" w14:textId="77777777" w:rsidR="00871905" w:rsidRPr="00607335" w:rsidRDefault="00871905" w:rsidP="00871905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14:paraId="512C1925" w14:textId="276B9ECD" w:rsidR="00871905" w:rsidRPr="00607335" w:rsidRDefault="00871905" w:rsidP="00871905">
            <w:pPr>
              <w:spacing w:line="380" w:lineRule="exact"/>
              <w:ind w:left="-119"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0.011</w:t>
            </w:r>
          </w:p>
        </w:tc>
        <w:tc>
          <w:tcPr>
            <w:tcW w:w="239" w:type="dxa"/>
            <w:shd w:val="clear" w:color="auto" w:fill="auto"/>
          </w:tcPr>
          <w:p w14:paraId="23CD83CC" w14:textId="77777777" w:rsidR="00871905" w:rsidRPr="00607335" w:rsidRDefault="00871905" w:rsidP="00871905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  <w:shd w:val="clear" w:color="auto" w:fill="auto"/>
          </w:tcPr>
          <w:p w14:paraId="1E45FD68" w14:textId="30652B2D" w:rsidR="00871905" w:rsidRPr="00607335" w:rsidRDefault="004963D7" w:rsidP="00871905">
            <w:pPr>
              <w:spacing w:line="380" w:lineRule="exact"/>
              <w:ind w:left="-119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0.054</w:t>
            </w:r>
          </w:p>
        </w:tc>
        <w:tc>
          <w:tcPr>
            <w:tcW w:w="236" w:type="dxa"/>
            <w:shd w:val="clear" w:color="auto" w:fill="auto"/>
          </w:tcPr>
          <w:p w14:paraId="7E173F84" w14:textId="77777777" w:rsidR="00871905" w:rsidRPr="00607335" w:rsidRDefault="00871905" w:rsidP="00871905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  <w:shd w:val="clear" w:color="auto" w:fill="auto"/>
          </w:tcPr>
          <w:p w14:paraId="5CECA8C2" w14:textId="4C074658" w:rsidR="00871905" w:rsidRPr="00607335" w:rsidRDefault="00871905" w:rsidP="00871905">
            <w:pPr>
              <w:spacing w:line="380" w:lineRule="exact"/>
              <w:ind w:left="-119" w:right="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0.011</w:t>
            </w:r>
          </w:p>
        </w:tc>
      </w:tr>
    </w:tbl>
    <w:p w14:paraId="38111AA6" w14:textId="2855CFDC" w:rsidR="00E51A0B" w:rsidRDefault="00E51A0B" w:rsidP="00871905">
      <w:pPr>
        <w:pStyle w:val="Bo-Blankline"/>
        <w:ind w:left="0"/>
      </w:pPr>
    </w:p>
    <w:p w14:paraId="7F13F76C" w14:textId="77777777" w:rsidR="00E51A0B" w:rsidRDefault="00E51A0B">
      <w:pPr>
        <w:spacing w:line="240" w:lineRule="auto"/>
        <w:rPr>
          <w:rFonts w:ascii="Angsana New" w:hAnsi="Angsana New"/>
          <w:sz w:val="20"/>
          <w:szCs w:val="20"/>
        </w:rPr>
      </w:pPr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57"/>
        <w:gridCol w:w="41"/>
        <w:gridCol w:w="195"/>
        <w:gridCol w:w="41"/>
        <w:gridCol w:w="1159"/>
        <w:gridCol w:w="239"/>
        <w:gridCol w:w="1152"/>
        <w:gridCol w:w="41"/>
        <w:gridCol w:w="195"/>
        <w:gridCol w:w="41"/>
        <w:gridCol w:w="1049"/>
      </w:tblGrid>
      <w:tr w:rsidR="00871905" w:rsidRPr="00607335" w14:paraId="27FED957" w14:textId="77777777" w:rsidTr="001E7817">
        <w:tc>
          <w:tcPr>
            <w:tcW w:w="3870" w:type="dxa"/>
            <w:shd w:val="clear" w:color="auto" w:fill="auto"/>
          </w:tcPr>
          <w:p w14:paraId="033836F0" w14:textId="77777777" w:rsidR="00871905" w:rsidRPr="00607335" w:rsidRDefault="00871905" w:rsidP="00871905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3" w:type="dxa"/>
            <w:gridSpan w:val="5"/>
            <w:shd w:val="clear" w:color="auto" w:fill="auto"/>
          </w:tcPr>
          <w:p w14:paraId="1EA0467E" w14:textId="77777777" w:rsidR="00871905" w:rsidRPr="00607335" w:rsidRDefault="00871905" w:rsidP="00871905">
            <w:pPr>
              <w:spacing w:line="380" w:lineRule="exac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</w:tcPr>
          <w:p w14:paraId="05BD1730" w14:textId="77777777" w:rsidR="00871905" w:rsidRPr="00607335" w:rsidRDefault="00871905" w:rsidP="00871905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8" w:type="dxa"/>
            <w:gridSpan w:val="5"/>
            <w:shd w:val="clear" w:color="auto" w:fill="auto"/>
          </w:tcPr>
          <w:p w14:paraId="422F3486" w14:textId="77777777" w:rsidR="00871905" w:rsidRPr="00607335" w:rsidRDefault="00871905" w:rsidP="00871905">
            <w:pPr>
              <w:spacing w:line="380" w:lineRule="exac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71905" w:rsidRPr="00607335" w14:paraId="4E22C6E2" w14:textId="77777777" w:rsidTr="001E7817">
        <w:tc>
          <w:tcPr>
            <w:tcW w:w="3870" w:type="dxa"/>
            <w:shd w:val="clear" w:color="auto" w:fill="auto"/>
          </w:tcPr>
          <w:p w14:paraId="76E49E37" w14:textId="77777777" w:rsidR="00871905" w:rsidRPr="00607335" w:rsidRDefault="00871905" w:rsidP="00871905">
            <w:pPr>
              <w:spacing w:line="380" w:lineRule="exact"/>
              <w:ind w:right="-13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073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6073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073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073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6073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57" w:type="dxa"/>
            <w:shd w:val="clear" w:color="auto" w:fill="auto"/>
          </w:tcPr>
          <w:p w14:paraId="3B96AC5A" w14:textId="4D76E801" w:rsidR="00871905" w:rsidRPr="00607335" w:rsidRDefault="00871905" w:rsidP="00871905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E5EC2A7" w14:textId="77777777" w:rsidR="00871905" w:rsidRPr="00607335" w:rsidRDefault="00871905" w:rsidP="00871905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14:paraId="345E3EDC" w14:textId="0F1E93D4" w:rsidR="00871905" w:rsidRPr="00607335" w:rsidRDefault="00871905" w:rsidP="00871905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60733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9" w:type="dxa"/>
            <w:shd w:val="clear" w:color="auto" w:fill="auto"/>
          </w:tcPr>
          <w:p w14:paraId="1E9E4E9F" w14:textId="77777777" w:rsidR="00871905" w:rsidRPr="00607335" w:rsidRDefault="00871905" w:rsidP="00871905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14:paraId="3A3AF54A" w14:textId="30B14CB1" w:rsidR="00871905" w:rsidRPr="00607335" w:rsidRDefault="00871905" w:rsidP="00871905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2E0F553" w14:textId="77777777" w:rsidR="00871905" w:rsidRPr="00607335" w:rsidRDefault="00871905" w:rsidP="00871905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0B3011AD" w14:textId="21DD2630" w:rsidR="00871905" w:rsidRPr="00607335" w:rsidRDefault="00871905" w:rsidP="00871905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60733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871905" w:rsidRPr="00607335" w14:paraId="41B14007" w14:textId="77777777" w:rsidTr="001E7817">
        <w:tc>
          <w:tcPr>
            <w:tcW w:w="3870" w:type="dxa"/>
            <w:shd w:val="clear" w:color="auto" w:fill="auto"/>
          </w:tcPr>
          <w:p w14:paraId="27349CF1" w14:textId="77777777" w:rsidR="00871905" w:rsidRPr="00607335" w:rsidRDefault="00871905" w:rsidP="00871905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11"/>
            <w:shd w:val="clear" w:color="auto" w:fill="auto"/>
          </w:tcPr>
          <w:p w14:paraId="287593BB" w14:textId="77777777" w:rsidR="00871905" w:rsidRPr="00607335" w:rsidRDefault="00871905" w:rsidP="00871905">
            <w:pPr>
              <w:spacing w:line="380" w:lineRule="exact"/>
              <w:ind w:left="-119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0733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073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พันบาท </w:t>
            </w:r>
            <w:r w:rsidRPr="00607335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/</w:t>
            </w:r>
            <w:r w:rsidRPr="0060733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 พันหุ้น</w:t>
            </w:r>
            <w:r w:rsidRPr="0060733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71905" w:rsidRPr="00607335" w14:paraId="1D6F9092" w14:textId="77777777" w:rsidTr="00900509">
        <w:tc>
          <w:tcPr>
            <w:tcW w:w="3870" w:type="dxa"/>
            <w:shd w:val="clear" w:color="auto" w:fill="auto"/>
          </w:tcPr>
          <w:p w14:paraId="47F2373E" w14:textId="0FF8FE89" w:rsidR="00871905" w:rsidRPr="00607335" w:rsidRDefault="00871905" w:rsidP="004963D7">
            <w:pPr>
              <w:tabs>
                <w:tab w:val="left" w:pos="275"/>
              </w:tabs>
              <w:spacing w:line="380" w:lineRule="exact"/>
              <w:ind w:left="270" w:right="-110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73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496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</w:t>
            </w:r>
            <w:r w:rsidRPr="006073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ที่เป็นของผู้ถือหุ้นสามัญของ</w:t>
            </w:r>
            <w:r w:rsidR="00496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6073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="00496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ใหญ่</w:t>
            </w:r>
            <w:r w:rsidRPr="0060733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073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9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3E122D" w14:textId="1EFC9BBF" w:rsidR="00871905" w:rsidRPr="00607335" w:rsidRDefault="00900509" w:rsidP="00900509">
            <w:pPr>
              <w:tabs>
                <w:tab w:val="decimal" w:pos="970"/>
              </w:tabs>
              <w:spacing w:line="380" w:lineRule="exac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1,066,148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24C1B39" w14:textId="77777777" w:rsidR="00871905" w:rsidRPr="00607335" w:rsidRDefault="00871905" w:rsidP="00871905">
            <w:pPr>
              <w:spacing w:line="38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BD0924" w14:textId="286ED746" w:rsidR="00871905" w:rsidRPr="00607335" w:rsidRDefault="00871905" w:rsidP="00871905">
            <w:pPr>
              <w:tabs>
                <w:tab w:val="decimal" w:pos="918"/>
              </w:tabs>
              <w:spacing w:line="380" w:lineRule="exac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744,671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145CBB" w14:textId="77777777" w:rsidR="00871905" w:rsidRPr="00607335" w:rsidRDefault="00871905" w:rsidP="00871905">
            <w:pPr>
              <w:spacing w:line="38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3643AE" w14:textId="12367647" w:rsidR="00871905" w:rsidRPr="004963D7" w:rsidRDefault="004963D7" w:rsidP="004963D7">
            <w:pPr>
              <w:tabs>
                <w:tab w:val="decimal" w:pos="872"/>
              </w:tabs>
              <w:spacing w:line="380" w:lineRule="exact"/>
              <w:ind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549,491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7CF4A92" w14:textId="77777777" w:rsidR="00871905" w:rsidRPr="00607335" w:rsidRDefault="00871905" w:rsidP="00871905">
            <w:pPr>
              <w:spacing w:line="38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6C8D24" w14:textId="698B285D" w:rsidR="00871905" w:rsidRPr="00607335" w:rsidRDefault="00871905" w:rsidP="00900509">
            <w:pPr>
              <w:tabs>
                <w:tab w:val="decimal" w:pos="872"/>
              </w:tabs>
              <w:spacing w:line="380" w:lineRule="exac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83,189</w:t>
            </w:r>
          </w:p>
        </w:tc>
      </w:tr>
      <w:tr w:rsidR="00871905" w:rsidRPr="00607335" w14:paraId="5BCC20FC" w14:textId="77777777" w:rsidTr="00900509">
        <w:tc>
          <w:tcPr>
            <w:tcW w:w="3870" w:type="dxa"/>
            <w:shd w:val="clear" w:color="auto" w:fill="auto"/>
          </w:tcPr>
          <w:p w14:paraId="5C09F97E" w14:textId="77777777" w:rsidR="00871905" w:rsidRPr="00607335" w:rsidRDefault="00871905" w:rsidP="00871905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8" w:type="dxa"/>
            <w:gridSpan w:val="2"/>
            <w:shd w:val="clear" w:color="auto" w:fill="auto"/>
          </w:tcPr>
          <w:p w14:paraId="05B5496B" w14:textId="77777777" w:rsidR="00871905" w:rsidRPr="00607335" w:rsidRDefault="00871905" w:rsidP="0087190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6CE3DE7" w14:textId="77777777" w:rsidR="00871905" w:rsidRPr="00607335" w:rsidRDefault="00871905" w:rsidP="00871905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  <w:shd w:val="clear" w:color="auto" w:fill="auto"/>
          </w:tcPr>
          <w:p w14:paraId="01298AF5" w14:textId="77777777" w:rsidR="00871905" w:rsidRPr="00607335" w:rsidRDefault="00871905" w:rsidP="0087190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</w:tcPr>
          <w:p w14:paraId="31C489C9" w14:textId="77777777" w:rsidR="00871905" w:rsidRPr="00607335" w:rsidRDefault="00871905" w:rsidP="00871905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</w:tcPr>
          <w:p w14:paraId="5BE6A103" w14:textId="77777777" w:rsidR="00871905" w:rsidRPr="00607335" w:rsidRDefault="00871905" w:rsidP="0087190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9BBCFE3" w14:textId="77777777" w:rsidR="00871905" w:rsidRPr="00607335" w:rsidRDefault="00871905" w:rsidP="00871905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0" w:type="dxa"/>
            <w:gridSpan w:val="2"/>
            <w:shd w:val="clear" w:color="auto" w:fill="auto"/>
          </w:tcPr>
          <w:p w14:paraId="752306E3" w14:textId="77777777" w:rsidR="00871905" w:rsidRPr="00607335" w:rsidRDefault="00871905" w:rsidP="0087190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71905" w:rsidRPr="00607335" w14:paraId="65CDB36C" w14:textId="77777777" w:rsidTr="00900509">
        <w:tc>
          <w:tcPr>
            <w:tcW w:w="3870" w:type="dxa"/>
            <w:shd w:val="clear" w:color="auto" w:fill="auto"/>
          </w:tcPr>
          <w:p w14:paraId="411A3A64" w14:textId="77777777" w:rsidR="00871905" w:rsidRPr="00607335" w:rsidRDefault="00871905" w:rsidP="00871905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60733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0733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98" w:type="dxa"/>
            <w:gridSpan w:val="2"/>
            <w:shd w:val="clear" w:color="auto" w:fill="auto"/>
          </w:tcPr>
          <w:p w14:paraId="263ED5D0" w14:textId="7A003BA2" w:rsidR="00871905" w:rsidRPr="00607335" w:rsidRDefault="00900509" w:rsidP="00900509">
            <w:pPr>
              <w:tabs>
                <w:tab w:val="decimal" w:pos="970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19,180,</w:t>
            </w:r>
            <w:r w:rsidR="00507CD5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39D4AFA" w14:textId="77777777" w:rsidR="00871905" w:rsidRPr="00607335" w:rsidRDefault="00871905" w:rsidP="00871905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54523E6C" w14:textId="6186490E" w:rsidR="00871905" w:rsidRPr="00607335" w:rsidRDefault="00871905" w:rsidP="00900509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20,190,000</w:t>
            </w:r>
          </w:p>
        </w:tc>
        <w:tc>
          <w:tcPr>
            <w:tcW w:w="239" w:type="dxa"/>
            <w:shd w:val="clear" w:color="auto" w:fill="auto"/>
          </w:tcPr>
          <w:p w14:paraId="72319AC2" w14:textId="77777777" w:rsidR="00871905" w:rsidRPr="00607335" w:rsidRDefault="00871905" w:rsidP="0087190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40B0966" w14:textId="6D646DF8" w:rsidR="00871905" w:rsidRPr="00607335" w:rsidRDefault="004963D7" w:rsidP="00871905">
            <w:pPr>
              <w:tabs>
                <w:tab w:val="decimal" w:pos="872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19,180,500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67470E2" w14:textId="77777777" w:rsidR="00871905" w:rsidRPr="00607335" w:rsidRDefault="00871905" w:rsidP="00871905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gridSpan w:val="2"/>
            <w:shd w:val="clear" w:color="auto" w:fill="auto"/>
          </w:tcPr>
          <w:p w14:paraId="1C1B7E6C" w14:textId="656E2005" w:rsidR="00871905" w:rsidRPr="00607335" w:rsidRDefault="00871905" w:rsidP="00871905">
            <w:pPr>
              <w:tabs>
                <w:tab w:val="decimal" w:pos="872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20,190,000</w:t>
            </w:r>
          </w:p>
        </w:tc>
      </w:tr>
      <w:tr w:rsidR="00871905" w:rsidRPr="00607335" w14:paraId="2D1B30B3" w14:textId="77777777" w:rsidTr="00900509">
        <w:tc>
          <w:tcPr>
            <w:tcW w:w="3870" w:type="dxa"/>
            <w:shd w:val="clear" w:color="auto" w:fill="auto"/>
          </w:tcPr>
          <w:p w14:paraId="184BDD53" w14:textId="77777777" w:rsidR="00871905" w:rsidRPr="00607335" w:rsidRDefault="00871905" w:rsidP="00871905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ผลกระทบจากหุ้นทุนซื้อคืน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7686DB" w14:textId="0DE2D62F" w:rsidR="00871905" w:rsidRPr="00607335" w:rsidRDefault="00900509" w:rsidP="00900509">
            <w:pPr>
              <w:tabs>
                <w:tab w:val="decimal" w:pos="970"/>
              </w:tabs>
              <w:spacing w:line="380" w:lineRule="exact"/>
              <w:ind w:left="-119" w:right="-8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(179,777)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B2040E6" w14:textId="77777777" w:rsidR="00871905" w:rsidRPr="00607335" w:rsidRDefault="00871905" w:rsidP="00871905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0F667A05" w14:textId="58B1A62D" w:rsidR="00871905" w:rsidRPr="00607335" w:rsidRDefault="00871905" w:rsidP="00900509">
            <w:pPr>
              <w:spacing w:line="380" w:lineRule="exact"/>
              <w:ind w:left="-119" w:right="-2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(1,007,036)</w:t>
            </w:r>
          </w:p>
        </w:tc>
        <w:tc>
          <w:tcPr>
            <w:tcW w:w="239" w:type="dxa"/>
            <w:shd w:val="clear" w:color="auto" w:fill="auto"/>
          </w:tcPr>
          <w:p w14:paraId="6963C9B6" w14:textId="77777777" w:rsidR="00871905" w:rsidRPr="00607335" w:rsidRDefault="00871905" w:rsidP="0087190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43E384A" w14:textId="139861A8" w:rsidR="00871905" w:rsidRPr="00607335" w:rsidRDefault="004963D7" w:rsidP="00871905">
            <w:pPr>
              <w:tabs>
                <w:tab w:val="decimal" w:pos="870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(179,777)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2023B4F" w14:textId="77777777" w:rsidR="00871905" w:rsidRPr="00607335" w:rsidRDefault="00871905" w:rsidP="00871905">
            <w:pPr>
              <w:spacing w:line="380" w:lineRule="exac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AA2A07" w14:textId="1A6DC20F" w:rsidR="00871905" w:rsidRPr="00090B3C" w:rsidRDefault="00871905" w:rsidP="00900509">
            <w:pPr>
              <w:spacing w:line="380" w:lineRule="exact"/>
              <w:ind w:left="-119" w:right="-20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(1,007,036)</w:t>
            </w:r>
          </w:p>
        </w:tc>
      </w:tr>
      <w:tr w:rsidR="00871905" w:rsidRPr="00607335" w14:paraId="385EE54C" w14:textId="77777777" w:rsidTr="00900509">
        <w:tc>
          <w:tcPr>
            <w:tcW w:w="3870" w:type="dxa"/>
            <w:shd w:val="clear" w:color="auto" w:fill="auto"/>
            <w:vAlign w:val="bottom"/>
          </w:tcPr>
          <w:p w14:paraId="07281AEC" w14:textId="77777777" w:rsidR="00871905" w:rsidRPr="00607335" w:rsidRDefault="00871905" w:rsidP="00871905">
            <w:pPr>
              <w:tabs>
                <w:tab w:val="left" w:pos="275"/>
              </w:tabs>
              <w:spacing w:line="240" w:lineRule="atLeast"/>
              <w:ind w:left="270" w:right="65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733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จำนวนหุ้นสามัญโดยวิธีถัวเฉลี่ยถ่วงน้ำหนัก</w:t>
            </w:r>
            <w:r w:rsidRPr="006073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60733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(ขั้นพื้นฐาน)</w:t>
            </w:r>
          </w:p>
        </w:tc>
        <w:tc>
          <w:tcPr>
            <w:tcW w:w="119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9D85AF" w14:textId="549A99A9" w:rsidR="00871905" w:rsidRPr="00607335" w:rsidRDefault="00900509" w:rsidP="00900509">
            <w:pPr>
              <w:tabs>
                <w:tab w:val="decimal" w:pos="980"/>
              </w:tabs>
              <w:spacing w:line="380" w:lineRule="exac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19,000,723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E1E5C06" w14:textId="77777777" w:rsidR="00871905" w:rsidRPr="00607335" w:rsidRDefault="00871905" w:rsidP="00871905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BD16AA" w14:textId="02AE245E" w:rsidR="00871905" w:rsidRPr="00607335" w:rsidRDefault="00871905" w:rsidP="00871905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19,182,964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A1B5259" w14:textId="77777777" w:rsidR="00871905" w:rsidRPr="00607335" w:rsidRDefault="00871905" w:rsidP="00871905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32EAF7" w14:textId="5A3E47F6" w:rsidR="00871905" w:rsidRPr="00607335" w:rsidRDefault="004963D7" w:rsidP="00871905">
            <w:pPr>
              <w:tabs>
                <w:tab w:val="decimal" w:pos="872"/>
              </w:tabs>
              <w:spacing w:line="380" w:lineRule="exac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19,000,723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D6CB5E8" w14:textId="77777777" w:rsidR="00871905" w:rsidRPr="00607335" w:rsidRDefault="00871905" w:rsidP="00871905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8B7D9E" w14:textId="3180D447" w:rsidR="00871905" w:rsidRPr="00607335" w:rsidRDefault="00871905" w:rsidP="00871905">
            <w:pPr>
              <w:tabs>
                <w:tab w:val="decimal" w:pos="872"/>
              </w:tabs>
              <w:spacing w:line="380" w:lineRule="exac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19,182,964</w:t>
            </w:r>
          </w:p>
        </w:tc>
      </w:tr>
      <w:tr w:rsidR="00871905" w:rsidRPr="00607335" w14:paraId="35223D0D" w14:textId="77777777" w:rsidTr="00900509">
        <w:tc>
          <w:tcPr>
            <w:tcW w:w="3870" w:type="dxa"/>
            <w:shd w:val="clear" w:color="auto" w:fill="auto"/>
          </w:tcPr>
          <w:p w14:paraId="2B8F78B7" w14:textId="77777777" w:rsidR="00871905" w:rsidRPr="00607335" w:rsidRDefault="00871905" w:rsidP="00871905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A16D1BB" w14:textId="77777777" w:rsidR="00871905" w:rsidRPr="00607335" w:rsidRDefault="00871905" w:rsidP="0087190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878D731" w14:textId="77777777" w:rsidR="00871905" w:rsidRPr="00607335" w:rsidRDefault="00871905" w:rsidP="00871905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shd w:val="clear" w:color="auto" w:fill="auto"/>
          </w:tcPr>
          <w:p w14:paraId="6EE4279F" w14:textId="77777777" w:rsidR="00871905" w:rsidRPr="00607335" w:rsidRDefault="00871905" w:rsidP="0087190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</w:tcPr>
          <w:p w14:paraId="41D10123" w14:textId="77777777" w:rsidR="00871905" w:rsidRPr="00607335" w:rsidRDefault="00871905" w:rsidP="00871905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</w:tcPr>
          <w:p w14:paraId="0A2577A8" w14:textId="77777777" w:rsidR="00871905" w:rsidRPr="00607335" w:rsidRDefault="00871905" w:rsidP="0087190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A6C16A3" w14:textId="77777777" w:rsidR="00871905" w:rsidRPr="00607335" w:rsidRDefault="00871905" w:rsidP="00871905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FAD444D" w14:textId="77777777" w:rsidR="00871905" w:rsidRPr="00607335" w:rsidRDefault="00871905" w:rsidP="0087190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963D7" w:rsidRPr="00607335" w14:paraId="553C8B6C" w14:textId="77777777" w:rsidTr="00900509">
        <w:tc>
          <w:tcPr>
            <w:tcW w:w="3870" w:type="dxa"/>
            <w:shd w:val="clear" w:color="auto" w:fill="auto"/>
          </w:tcPr>
          <w:p w14:paraId="3A20FEA5" w14:textId="2BC1F381" w:rsidR="004963D7" w:rsidRPr="00607335" w:rsidRDefault="004963D7" w:rsidP="00871905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A41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กำไรต่อหุ้น </w:t>
            </w:r>
            <w:r w:rsidRPr="009A41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9A41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ขั้นพื้นฐาน</w:t>
            </w:r>
            <w:r w:rsidRPr="009A41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 (</w:t>
            </w:r>
            <w:r w:rsidRPr="009A41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98" w:type="dxa"/>
            <w:gridSpan w:val="2"/>
            <w:shd w:val="clear" w:color="auto" w:fill="auto"/>
          </w:tcPr>
          <w:p w14:paraId="1ED5CF71" w14:textId="77777777" w:rsidR="004963D7" w:rsidRPr="00607335" w:rsidRDefault="004963D7" w:rsidP="0087190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B83F12E" w14:textId="77777777" w:rsidR="004963D7" w:rsidRPr="00607335" w:rsidRDefault="004963D7" w:rsidP="00871905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  <w:shd w:val="clear" w:color="auto" w:fill="auto"/>
          </w:tcPr>
          <w:p w14:paraId="5FC81DFE" w14:textId="77777777" w:rsidR="004963D7" w:rsidRPr="00607335" w:rsidRDefault="004963D7" w:rsidP="0087190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</w:tcPr>
          <w:p w14:paraId="1B338087" w14:textId="77777777" w:rsidR="004963D7" w:rsidRPr="00607335" w:rsidRDefault="004963D7" w:rsidP="00871905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</w:tcPr>
          <w:p w14:paraId="21D67A0F" w14:textId="77777777" w:rsidR="004963D7" w:rsidRPr="00607335" w:rsidRDefault="004963D7" w:rsidP="0087190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C156213" w14:textId="77777777" w:rsidR="004963D7" w:rsidRPr="00607335" w:rsidRDefault="004963D7" w:rsidP="00871905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0" w:type="dxa"/>
            <w:gridSpan w:val="2"/>
            <w:shd w:val="clear" w:color="auto" w:fill="auto"/>
          </w:tcPr>
          <w:p w14:paraId="1B603777" w14:textId="77777777" w:rsidR="004963D7" w:rsidRPr="00607335" w:rsidRDefault="004963D7" w:rsidP="0087190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71905" w:rsidRPr="00607335" w14:paraId="2A77B654" w14:textId="77777777" w:rsidTr="00900509">
        <w:tc>
          <w:tcPr>
            <w:tcW w:w="3870" w:type="dxa"/>
            <w:shd w:val="clear" w:color="auto" w:fill="auto"/>
          </w:tcPr>
          <w:p w14:paraId="7D8CF7F5" w14:textId="254C9985" w:rsidR="00871905" w:rsidRPr="00607335" w:rsidRDefault="004963D7" w:rsidP="004963D7">
            <w:pPr>
              <w:tabs>
                <w:tab w:val="left" w:pos="275"/>
              </w:tabs>
              <w:spacing w:line="380" w:lineRule="exact"/>
              <w:ind w:left="250"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24D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ส่วนที่เป็นของ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ผู้ถือหุ้น</w:t>
            </w:r>
            <w:r w:rsidRPr="00E624D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9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41162D9" w14:textId="460C379C" w:rsidR="00871905" w:rsidRPr="00607335" w:rsidRDefault="00900509" w:rsidP="00900509">
            <w:pPr>
              <w:spacing w:line="380" w:lineRule="exact"/>
              <w:ind w:left="-1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0.056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A09E796" w14:textId="77777777" w:rsidR="00871905" w:rsidRPr="00607335" w:rsidRDefault="00871905" w:rsidP="00871905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shd w:val="clear" w:color="auto" w:fill="auto"/>
          </w:tcPr>
          <w:p w14:paraId="79064DA4" w14:textId="73FBA0B2" w:rsidR="00871905" w:rsidRPr="00607335" w:rsidRDefault="00871905" w:rsidP="00900509">
            <w:pPr>
              <w:spacing w:line="380" w:lineRule="exact"/>
              <w:ind w:left="-1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0.039</w:t>
            </w:r>
          </w:p>
        </w:tc>
        <w:tc>
          <w:tcPr>
            <w:tcW w:w="239" w:type="dxa"/>
            <w:shd w:val="clear" w:color="auto" w:fill="auto"/>
          </w:tcPr>
          <w:p w14:paraId="01DD78DB" w14:textId="77777777" w:rsidR="00871905" w:rsidRPr="00607335" w:rsidRDefault="00871905" w:rsidP="00871905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</w:tcPr>
          <w:p w14:paraId="287208CE" w14:textId="3EE3CFD5" w:rsidR="00871905" w:rsidRPr="00607335" w:rsidRDefault="004963D7" w:rsidP="00871905">
            <w:pPr>
              <w:spacing w:line="380" w:lineRule="exact"/>
              <w:ind w:left="-119"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0.029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9C896DD" w14:textId="77777777" w:rsidR="00871905" w:rsidRPr="00607335" w:rsidRDefault="00871905" w:rsidP="00871905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F506676" w14:textId="11FDA288" w:rsidR="00871905" w:rsidRPr="00607335" w:rsidRDefault="00871905" w:rsidP="00871905">
            <w:pPr>
              <w:spacing w:line="380" w:lineRule="exact"/>
              <w:ind w:left="-119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0.004</w:t>
            </w:r>
          </w:p>
        </w:tc>
      </w:tr>
    </w:tbl>
    <w:p w14:paraId="200B4D34" w14:textId="241089B2" w:rsidR="00590E91" w:rsidRDefault="00590E91">
      <w:pPr>
        <w:spacing w:line="240" w:lineRule="auto"/>
        <w:rPr>
          <w:rFonts w:ascii="Angsana New" w:hAnsi="Angsana New"/>
          <w:sz w:val="20"/>
          <w:szCs w:val="20"/>
        </w:rPr>
      </w:pPr>
    </w:p>
    <w:p w14:paraId="658B2A8C" w14:textId="77777777" w:rsidR="004D44D9" w:rsidRDefault="004D44D9" w:rsidP="004D44D9">
      <w:pPr>
        <w:pStyle w:val="Caption"/>
        <w:ind w:hanging="900"/>
      </w:pPr>
      <w:r>
        <w:rPr>
          <w:rFonts w:hint="cs"/>
          <w:cs/>
        </w:rPr>
        <w:t>เครื่องมือทางการเงิน</w:t>
      </w:r>
    </w:p>
    <w:p w14:paraId="26EC27C9" w14:textId="77777777" w:rsidR="004D44D9" w:rsidRPr="00C53CD8" w:rsidRDefault="004D44D9" w:rsidP="00090B3C">
      <w:pPr>
        <w:rPr>
          <w:rFonts w:asciiTheme="majorBidi" w:hAnsiTheme="majorBidi" w:cstheme="majorBidi"/>
          <w:sz w:val="20"/>
          <w:szCs w:val="20"/>
          <w:lang w:val="en-US"/>
        </w:rPr>
      </w:pPr>
    </w:p>
    <w:p w14:paraId="4CBF0536" w14:textId="77777777" w:rsidR="00CF58AB" w:rsidRPr="00592D43" w:rsidRDefault="00CF58AB" w:rsidP="00CF58AB">
      <w:pPr>
        <w:pStyle w:val="Caption"/>
        <w:numPr>
          <w:ilvl w:val="0"/>
          <w:numId w:val="0"/>
        </w:numPr>
        <w:ind w:left="900" w:hanging="360"/>
        <w:rPr>
          <w:i/>
          <w:iCs/>
        </w:rPr>
      </w:pPr>
      <w:r w:rsidRPr="00592D43">
        <w:rPr>
          <w:i/>
          <w:iCs/>
          <w:cs/>
        </w:rPr>
        <w:t>มูลค่าตามบัญชีและมูลค่ายุติธรรม</w:t>
      </w:r>
    </w:p>
    <w:p w14:paraId="5737D57D" w14:textId="77777777" w:rsidR="00CF58AB" w:rsidRPr="00C53CD8" w:rsidRDefault="00CF58AB" w:rsidP="00CF58AB">
      <w:pPr>
        <w:pStyle w:val="Bo-Blankline"/>
      </w:pPr>
    </w:p>
    <w:p w14:paraId="1405F354" w14:textId="77777777" w:rsidR="00DA36BA" w:rsidRDefault="0006694B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</w:rPr>
      </w:pPr>
      <w:r w:rsidRPr="00203012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203012">
        <w:rPr>
          <w:rFonts w:asciiTheme="majorBidi" w:hAnsiTheme="majorBidi" w:hint="cs"/>
          <w:sz w:val="30"/>
          <w:szCs w:val="30"/>
          <w:cs/>
        </w:rPr>
        <w:t>มูล</w:t>
      </w:r>
      <w:r w:rsidRPr="00203012">
        <w:rPr>
          <w:rFonts w:asciiTheme="majorBidi" w:hAnsiTheme="majorBidi"/>
          <w:sz w:val="30"/>
          <w:szCs w:val="30"/>
          <w:cs/>
        </w:rPr>
        <w:t>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203012">
        <w:rPr>
          <w:rFonts w:asciiTheme="majorBidi" w:hAnsiTheme="majorBidi" w:hint="cs"/>
          <w:sz w:val="30"/>
          <w:szCs w:val="30"/>
          <w:cs/>
        </w:rPr>
        <w:t>มูล</w:t>
      </w:r>
      <w:r w:rsidRPr="00203012">
        <w:rPr>
          <w:rFonts w:asciiTheme="majorBidi" w:hAnsiTheme="majorBidi"/>
          <w:sz w:val="30"/>
          <w:szCs w:val="30"/>
          <w:cs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  <w:r>
        <w:rPr>
          <w:rFonts w:asciiTheme="majorBidi" w:hAnsiTheme="majorBidi"/>
          <w:sz w:val="30"/>
          <w:szCs w:val="30"/>
        </w:rPr>
        <w:t xml:space="preserve"> </w:t>
      </w:r>
    </w:p>
    <w:p w14:paraId="4354ABF7" w14:textId="77777777" w:rsidR="00B321BA" w:rsidRDefault="00B321BA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</w:rPr>
      </w:pPr>
    </w:p>
    <w:p w14:paraId="22560364" w14:textId="77777777" w:rsidR="00B321BA" w:rsidRDefault="00B321BA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  <w:cs/>
        </w:rPr>
        <w:sectPr w:rsidR="00B321BA" w:rsidSect="005274FF">
          <w:footerReference w:type="default" r:id="rId22"/>
          <w:pgSz w:w="11909" w:h="16834" w:code="9"/>
          <w:pgMar w:top="691" w:right="1152" w:bottom="720" w:left="1152" w:header="706" w:footer="706" w:gutter="0"/>
          <w:cols w:space="737"/>
          <w:docGrid w:linePitch="360"/>
        </w:sectPr>
      </w:pPr>
    </w:p>
    <w:tbl>
      <w:tblPr>
        <w:tblW w:w="151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96"/>
        <w:gridCol w:w="808"/>
        <w:gridCol w:w="1443"/>
        <w:gridCol w:w="236"/>
        <w:gridCol w:w="1653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024"/>
        <w:gridCol w:w="236"/>
        <w:gridCol w:w="1028"/>
      </w:tblGrid>
      <w:tr w:rsidR="00381B9D" w:rsidRPr="00522E88" w14:paraId="2792CE79" w14:textId="77777777" w:rsidTr="00576A6C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58CCD2F1" w14:textId="77777777" w:rsidR="00381B9D" w:rsidRPr="00522E88" w:rsidRDefault="00381B9D" w:rsidP="00143EAD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808" w:type="dxa"/>
            <w:vAlign w:val="bottom"/>
          </w:tcPr>
          <w:p w14:paraId="44C5498F" w14:textId="77777777" w:rsidR="00381B9D" w:rsidRPr="00522E88" w:rsidRDefault="00381B9D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616" w:type="dxa"/>
            <w:gridSpan w:val="15"/>
            <w:vAlign w:val="bottom"/>
          </w:tcPr>
          <w:p w14:paraId="5FA3BCE7" w14:textId="77777777" w:rsidR="00381B9D" w:rsidRPr="00522E88" w:rsidRDefault="00381B9D" w:rsidP="004675C6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522E8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90E91" w:rsidRPr="00522E88" w14:paraId="48DAB752" w14:textId="77777777" w:rsidTr="00601946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4424B253" w14:textId="079885F3" w:rsidR="00590E91" w:rsidRPr="00522E88" w:rsidRDefault="00590E91" w:rsidP="00143EA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4ED9EE85" w14:textId="4E0A98E6" w:rsidR="00590E91" w:rsidRPr="00522E88" w:rsidRDefault="00590E91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392" w:type="dxa"/>
            <w:gridSpan w:val="7"/>
            <w:vAlign w:val="bottom"/>
          </w:tcPr>
          <w:p w14:paraId="59A443DB" w14:textId="5B22DC87" w:rsidR="00590E91" w:rsidRPr="00522E88" w:rsidRDefault="00590E91" w:rsidP="004675C6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2E8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0DCBFFEE" w14:textId="77777777" w:rsidR="00590E91" w:rsidRPr="00522E88" w:rsidRDefault="00590E91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988" w:type="dxa"/>
            <w:gridSpan w:val="7"/>
            <w:vAlign w:val="bottom"/>
          </w:tcPr>
          <w:p w14:paraId="4C648F4F" w14:textId="6EC71E15" w:rsidR="00590E91" w:rsidRPr="00522E88" w:rsidRDefault="00590E91" w:rsidP="004675C6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2E8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590E91" w:rsidRPr="00522E88" w14:paraId="599CC87A" w14:textId="77777777" w:rsidTr="00601946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772D057B" w14:textId="77777777" w:rsidR="00590E91" w:rsidRPr="00522E88" w:rsidRDefault="00590E91" w:rsidP="0060194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22E8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 มิถุนายน</w:t>
            </w:r>
            <w:r w:rsidRPr="00522E8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522E8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808" w:type="dxa"/>
            <w:vAlign w:val="bottom"/>
          </w:tcPr>
          <w:p w14:paraId="15382D4E" w14:textId="77777777" w:rsidR="00590E91" w:rsidRPr="00522E88" w:rsidRDefault="00590E91" w:rsidP="00601946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22E88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272ED949" w14:textId="77777777" w:rsidR="00590E91" w:rsidRPr="00522E88" w:rsidRDefault="00590E91" w:rsidP="006019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4B529817" w14:textId="77777777" w:rsidR="00590E91" w:rsidRPr="00522E88" w:rsidRDefault="00590E91" w:rsidP="006019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53" w:type="dxa"/>
            <w:shd w:val="clear" w:color="auto" w:fill="auto"/>
            <w:vAlign w:val="bottom"/>
          </w:tcPr>
          <w:p w14:paraId="3AA18AA4" w14:textId="77777777" w:rsidR="00590E91" w:rsidRPr="00522E88" w:rsidRDefault="00590E91" w:rsidP="006019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5078B6" w14:textId="77777777" w:rsidR="00590E91" w:rsidRPr="00522E88" w:rsidRDefault="00590E91" w:rsidP="00601946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4433D4BB" w14:textId="77777777" w:rsidR="00590E91" w:rsidRPr="00522E88" w:rsidRDefault="00590E91" w:rsidP="006019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522E88">
              <w:rPr>
                <w:rFonts w:ascii="Angsana New" w:hAnsi="Angsana New"/>
                <w:sz w:val="24"/>
                <w:szCs w:val="24"/>
                <w:cs/>
              </w:rPr>
              <w:t>ตัดจำหน่าย</w:t>
            </w:r>
            <w:r w:rsidRPr="00522E88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522E88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74D205" w14:textId="77777777" w:rsidR="00590E91" w:rsidRPr="00522E88" w:rsidRDefault="00590E91" w:rsidP="00601946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3A9B341" w14:textId="77777777" w:rsidR="00590E91" w:rsidRPr="00522E88" w:rsidRDefault="00590E91" w:rsidP="006019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204E8940" w14:textId="77777777" w:rsidR="00590E91" w:rsidRPr="00522E88" w:rsidRDefault="00590E91" w:rsidP="006019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7FF41E68" w14:textId="77777777" w:rsidR="00590E91" w:rsidRPr="00522E88" w:rsidRDefault="00590E91" w:rsidP="006019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ระดับ</w:t>
            </w:r>
            <w:r w:rsidRPr="00522E88">
              <w:rPr>
                <w:rFonts w:ascii="Angsana New" w:hAnsi="Angsana New"/>
                <w:sz w:val="24"/>
                <w:szCs w:val="24"/>
              </w:rPr>
              <w:t xml:space="preserve"> 1</w:t>
            </w:r>
          </w:p>
        </w:tc>
        <w:tc>
          <w:tcPr>
            <w:tcW w:w="236" w:type="dxa"/>
          </w:tcPr>
          <w:p w14:paraId="533F8AE5" w14:textId="77777777" w:rsidR="00590E91" w:rsidRPr="00522E88" w:rsidRDefault="00590E91" w:rsidP="006019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47C04AA2" w14:textId="77777777" w:rsidR="00590E91" w:rsidRPr="00522E88" w:rsidRDefault="00590E91" w:rsidP="006019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ระดับ</w:t>
            </w:r>
            <w:r w:rsidRPr="00522E88">
              <w:rPr>
                <w:rFonts w:ascii="Angsana New" w:hAnsi="Angsana New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36FC01B8" w14:textId="77777777" w:rsidR="00590E91" w:rsidRPr="00522E88" w:rsidRDefault="00590E91" w:rsidP="00601946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bottom"/>
          </w:tcPr>
          <w:p w14:paraId="7CDAB3A7" w14:textId="77777777" w:rsidR="00590E91" w:rsidRPr="00522E88" w:rsidRDefault="00590E91" w:rsidP="00601946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ระดับ</w:t>
            </w:r>
            <w:r w:rsidRPr="00522E88">
              <w:rPr>
                <w:rFonts w:ascii="Angsana New" w:hAnsi="Angsana New"/>
                <w:sz w:val="24"/>
                <w:szCs w:val="24"/>
              </w:rPr>
              <w:t xml:space="preserve"> 3</w:t>
            </w:r>
          </w:p>
        </w:tc>
        <w:tc>
          <w:tcPr>
            <w:tcW w:w="236" w:type="dxa"/>
          </w:tcPr>
          <w:p w14:paraId="6D2AF644" w14:textId="77777777" w:rsidR="00590E91" w:rsidRPr="00522E88" w:rsidRDefault="00590E91" w:rsidP="006019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4367E6C" w14:textId="77777777" w:rsidR="00590E91" w:rsidRPr="00522E88" w:rsidRDefault="00590E91" w:rsidP="006019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522E88" w:rsidRPr="00522E88" w14:paraId="0EBE71C8" w14:textId="77777777" w:rsidTr="00576A6C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09B794AB" w14:textId="77777777" w:rsidR="00522E88" w:rsidRPr="00522E88" w:rsidRDefault="00522E88" w:rsidP="00143EA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62CF095C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616" w:type="dxa"/>
            <w:gridSpan w:val="15"/>
            <w:vAlign w:val="bottom"/>
          </w:tcPr>
          <w:p w14:paraId="3BA6F2D4" w14:textId="77777777" w:rsidR="00522E88" w:rsidRPr="00522E88" w:rsidRDefault="00522E88" w:rsidP="004675C6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22E8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Pr="00522E88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522E8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522E88" w:rsidRPr="00522E88" w14:paraId="064A737E" w14:textId="77777777" w:rsidTr="00576A6C">
        <w:trPr>
          <w:trHeight w:val="261"/>
        </w:trPr>
        <w:tc>
          <w:tcPr>
            <w:tcW w:w="2696" w:type="dxa"/>
            <w:shd w:val="clear" w:color="auto" w:fill="auto"/>
          </w:tcPr>
          <w:p w14:paraId="3B1FB310" w14:textId="77777777" w:rsidR="00522E88" w:rsidRPr="00522E88" w:rsidRDefault="00522E88" w:rsidP="00143EA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22E8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4A254980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1381816E" w14:textId="77777777" w:rsidR="00522E88" w:rsidRPr="00522E88" w:rsidRDefault="00522E88" w:rsidP="00793A0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4F08D6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7512FC90" w14:textId="77777777" w:rsidR="00522E88" w:rsidRPr="00522E88" w:rsidRDefault="00522E88" w:rsidP="00793A0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470260E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0D70F022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0B9045F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4E976F3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B84F1DC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63F7DDC" w14:textId="77777777" w:rsidR="00522E88" w:rsidRPr="00522E88" w:rsidRDefault="00522E88" w:rsidP="00793A0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CC1AD8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D2E939A" w14:textId="77777777" w:rsidR="00522E88" w:rsidRPr="00522E88" w:rsidRDefault="00522E88" w:rsidP="00576A6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E1718E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9CE4309" w14:textId="77777777" w:rsidR="00522E88" w:rsidRPr="00522E88" w:rsidRDefault="00522E88" w:rsidP="00793A0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8EE59B4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7AF43963" w14:textId="77777777" w:rsidR="00522E88" w:rsidRPr="00522E88" w:rsidRDefault="00522E88" w:rsidP="000E362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2E88" w:rsidRPr="00522E88" w14:paraId="132A989E" w14:textId="77777777" w:rsidTr="00576A6C">
        <w:trPr>
          <w:trHeight w:val="261"/>
        </w:trPr>
        <w:tc>
          <w:tcPr>
            <w:tcW w:w="2696" w:type="dxa"/>
            <w:shd w:val="clear" w:color="auto" w:fill="auto"/>
          </w:tcPr>
          <w:p w14:paraId="713D6B3B" w14:textId="77777777" w:rsidR="00522E88" w:rsidRPr="00522E88" w:rsidRDefault="00522E88" w:rsidP="00143EAD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5C47BB0E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46DFF568" w14:textId="77777777" w:rsidR="00522E88" w:rsidRPr="00522E88" w:rsidRDefault="00522E88" w:rsidP="00793A0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D67126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75BF7486" w14:textId="77777777" w:rsidR="00522E88" w:rsidRPr="00522E88" w:rsidRDefault="00522E88" w:rsidP="00793A0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CE641F3" w14:textId="77777777" w:rsidR="00522E88" w:rsidRPr="00522E88" w:rsidRDefault="00522E88" w:rsidP="00143EA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387CD820" w14:textId="77777777" w:rsidR="00522E88" w:rsidRPr="00522E88" w:rsidRDefault="00522E88" w:rsidP="00793A0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87C1D17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C74D08D" w14:textId="77777777" w:rsidR="00522E88" w:rsidRPr="00522E88" w:rsidRDefault="00522E88" w:rsidP="004B541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0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7178DA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43635E9" w14:textId="77777777" w:rsidR="00522E88" w:rsidRPr="00522E88" w:rsidRDefault="00522E88" w:rsidP="00793A0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BF0902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1C951A4" w14:textId="77777777" w:rsidR="00522E88" w:rsidRPr="00522E88" w:rsidRDefault="00522E88" w:rsidP="00576A6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4DD818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4C67F08D" w14:textId="77777777" w:rsidR="00522E88" w:rsidRPr="00522E88" w:rsidRDefault="00522E88" w:rsidP="00793A08">
            <w:pPr>
              <w:tabs>
                <w:tab w:val="decimal" w:pos="740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843746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4D496167" w14:textId="77777777" w:rsidR="00522E88" w:rsidRPr="00522E88" w:rsidRDefault="00522E88" w:rsidP="000E362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2E88" w:rsidRPr="00522E88" w14:paraId="6FE21F3C" w14:textId="77777777" w:rsidTr="00576A6C">
        <w:trPr>
          <w:trHeight w:val="261"/>
        </w:trPr>
        <w:tc>
          <w:tcPr>
            <w:tcW w:w="2696" w:type="dxa"/>
            <w:shd w:val="clear" w:color="auto" w:fill="auto"/>
          </w:tcPr>
          <w:p w14:paraId="642DA3F6" w14:textId="77777777" w:rsidR="00522E88" w:rsidRPr="00522E88" w:rsidRDefault="00522E88" w:rsidP="00143EAD">
            <w:pPr>
              <w:ind w:left="166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808" w:type="dxa"/>
          </w:tcPr>
          <w:p w14:paraId="45F807E8" w14:textId="21B9DFB3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57542C91" w14:textId="7E2B2783" w:rsidR="00522E88" w:rsidRPr="00522E88" w:rsidRDefault="008E76EF" w:rsidP="00793A08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33E95FC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230CC030" w14:textId="4A17DDB0" w:rsidR="00522E88" w:rsidRPr="00A93BEB" w:rsidRDefault="008E76EF" w:rsidP="00576A6C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1E7817">
              <w:rPr>
                <w:rFonts w:ascii="Angsana New" w:hAnsi="Angsana New"/>
                <w:sz w:val="24"/>
                <w:szCs w:val="24"/>
                <w:lang w:val="en-US"/>
              </w:rPr>
              <w:t>58</w:t>
            </w:r>
          </w:p>
        </w:tc>
        <w:tc>
          <w:tcPr>
            <w:tcW w:w="236" w:type="dxa"/>
            <w:shd w:val="clear" w:color="auto" w:fill="auto"/>
          </w:tcPr>
          <w:p w14:paraId="3B35AA89" w14:textId="77777777" w:rsidR="00522E88" w:rsidRPr="00522E88" w:rsidRDefault="00522E88" w:rsidP="00143EA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14DC0CFC" w14:textId="754C5D46" w:rsidR="00522E88" w:rsidRPr="00522E88" w:rsidRDefault="008E76EF" w:rsidP="00793A08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EAD066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349C361" w14:textId="645AEF59" w:rsidR="00522E88" w:rsidRPr="00522E88" w:rsidRDefault="008E76EF" w:rsidP="00576A6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1E7817">
              <w:rPr>
                <w:rFonts w:ascii="Angsana New" w:hAnsi="Angsana New"/>
                <w:sz w:val="24"/>
                <w:szCs w:val="24"/>
              </w:rPr>
              <w:t>58</w:t>
            </w:r>
          </w:p>
        </w:tc>
        <w:tc>
          <w:tcPr>
            <w:tcW w:w="236" w:type="dxa"/>
          </w:tcPr>
          <w:p w14:paraId="7FD93068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A23139F" w14:textId="441BA972" w:rsidR="00522E88" w:rsidRPr="00522E88" w:rsidRDefault="008E76EF" w:rsidP="00576A6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1E7817">
              <w:rPr>
                <w:rFonts w:ascii="Angsana New" w:hAnsi="Angsana New"/>
                <w:sz w:val="24"/>
                <w:szCs w:val="24"/>
              </w:rPr>
              <w:t>58</w:t>
            </w:r>
          </w:p>
        </w:tc>
        <w:tc>
          <w:tcPr>
            <w:tcW w:w="236" w:type="dxa"/>
          </w:tcPr>
          <w:p w14:paraId="3EB48EC2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FD573B5" w14:textId="2213B83A" w:rsidR="00522E88" w:rsidRPr="00522E88" w:rsidRDefault="008E76EF" w:rsidP="002B51F4">
            <w:pPr>
              <w:ind w:left="-7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AC4A851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57A02CB" w14:textId="698F5233" w:rsidR="00522E88" w:rsidRPr="00522E88" w:rsidRDefault="008E76EF" w:rsidP="00E27FA1">
            <w:pPr>
              <w:ind w:left="-7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4C9F7A5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32E3CE0" w14:textId="66A000F1" w:rsidR="00522E88" w:rsidRPr="00522E88" w:rsidRDefault="008E76EF" w:rsidP="000E362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1E7817">
              <w:rPr>
                <w:rFonts w:ascii="Angsana New" w:hAnsi="Angsana New"/>
                <w:sz w:val="24"/>
                <w:szCs w:val="24"/>
              </w:rPr>
              <w:t>58</w:t>
            </w:r>
          </w:p>
        </w:tc>
      </w:tr>
      <w:tr w:rsidR="00522E88" w:rsidRPr="00522E88" w14:paraId="273339A5" w14:textId="77777777" w:rsidTr="00576A6C">
        <w:trPr>
          <w:trHeight w:val="261"/>
        </w:trPr>
        <w:tc>
          <w:tcPr>
            <w:tcW w:w="2696" w:type="dxa"/>
            <w:shd w:val="clear" w:color="auto" w:fill="auto"/>
          </w:tcPr>
          <w:p w14:paraId="50D53409" w14:textId="77777777" w:rsidR="00522E88" w:rsidRPr="00522E88" w:rsidRDefault="00522E88" w:rsidP="00143EAD">
            <w:pPr>
              <w:ind w:left="166" w:right="-90"/>
              <w:rPr>
                <w:rFonts w:ascii="Angsana New" w:hAnsi="Angsana New"/>
                <w:sz w:val="24"/>
                <w:szCs w:val="24"/>
                <w:cs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808" w:type="dxa"/>
          </w:tcPr>
          <w:p w14:paraId="1E3A2533" w14:textId="72C7A5D3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37B1C688" w14:textId="2990ED08" w:rsidR="00522E88" w:rsidRPr="00522E88" w:rsidRDefault="008E76EF" w:rsidP="00576A6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41,798</w:t>
            </w:r>
          </w:p>
        </w:tc>
        <w:tc>
          <w:tcPr>
            <w:tcW w:w="236" w:type="dxa"/>
          </w:tcPr>
          <w:p w14:paraId="3A1A214E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177C7545" w14:textId="7686F7D4" w:rsidR="00522E88" w:rsidRPr="00522E88" w:rsidRDefault="008E76EF" w:rsidP="002B51F4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1,20</w:t>
            </w:r>
            <w:r w:rsidR="001E7817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1CAB99EE" w14:textId="77777777" w:rsidR="00522E88" w:rsidRPr="00522E88" w:rsidRDefault="00522E88" w:rsidP="00143EA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7E3D0C55" w14:textId="569D65B1" w:rsidR="00522E88" w:rsidRPr="00522E88" w:rsidRDefault="008E76EF" w:rsidP="00576A6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27,127</w:t>
            </w:r>
          </w:p>
        </w:tc>
        <w:tc>
          <w:tcPr>
            <w:tcW w:w="236" w:type="dxa"/>
            <w:shd w:val="clear" w:color="auto" w:fill="auto"/>
          </w:tcPr>
          <w:p w14:paraId="070F2706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B58B452" w14:textId="179AA91F" w:rsidR="00522E88" w:rsidRPr="00522E88" w:rsidRDefault="008E76EF" w:rsidP="00576A6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70,12</w:t>
            </w:r>
            <w:r w:rsidR="001E7817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36" w:type="dxa"/>
          </w:tcPr>
          <w:p w14:paraId="450A8EE5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118D09E" w14:textId="62B432A2" w:rsidR="00522E88" w:rsidRPr="00522E88" w:rsidRDefault="008E76EF" w:rsidP="005634C6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00806AD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EF50D69" w14:textId="66F37F08" w:rsidR="00522E88" w:rsidRPr="00522E88" w:rsidRDefault="008E76EF" w:rsidP="00576A6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74,770</w:t>
            </w:r>
          </w:p>
        </w:tc>
        <w:tc>
          <w:tcPr>
            <w:tcW w:w="236" w:type="dxa"/>
          </w:tcPr>
          <w:p w14:paraId="1A106B02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2E5FAEE" w14:textId="265D446D" w:rsidR="00522E88" w:rsidRPr="00522E88" w:rsidRDefault="008E76EF" w:rsidP="00E27FA1">
            <w:pPr>
              <w:ind w:left="-7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BD82FB6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FAB3C40" w14:textId="56520C87" w:rsidR="00522E88" w:rsidRPr="00522E88" w:rsidRDefault="008E76EF" w:rsidP="000E362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74,770</w:t>
            </w:r>
          </w:p>
        </w:tc>
      </w:tr>
      <w:tr w:rsidR="00522E88" w:rsidRPr="00522E88" w14:paraId="16EF129D" w14:textId="77777777" w:rsidTr="00576A6C">
        <w:trPr>
          <w:trHeight w:val="261"/>
        </w:trPr>
        <w:tc>
          <w:tcPr>
            <w:tcW w:w="2696" w:type="dxa"/>
            <w:shd w:val="clear" w:color="auto" w:fill="auto"/>
          </w:tcPr>
          <w:p w14:paraId="733732F9" w14:textId="77777777" w:rsidR="00522E88" w:rsidRPr="00522E88" w:rsidRDefault="00522E88" w:rsidP="00143EAD">
            <w:pPr>
              <w:ind w:left="161"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22E8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808" w:type="dxa"/>
          </w:tcPr>
          <w:p w14:paraId="27AB77F7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7825FBCB" w14:textId="2D75F38D" w:rsidR="00522E88" w:rsidRPr="00B162D9" w:rsidRDefault="008E76EF" w:rsidP="00576A6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41,798</w:t>
            </w:r>
          </w:p>
        </w:tc>
        <w:tc>
          <w:tcPr>
            <w:tcW w:w="236" w:type="dxa"/>
          </w:tcPr>
          <w:p w14:paraId="64399C5F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30CBA5" w14:textId="19E19903" w:rsidR="00522E88" w:rsidRPr="00522E88" w:rsidRDefault="008E76EF" w:rsidP="00576A6C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1,36</w:t>
            </w:r>
            <w:r w:rsidR="001E7817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18013855" w14:textId="77777777" w:rsidR="00522E88" w:rsidRPr="00522E88" w:rsidRDefault="00522E88" w:rsidP="00143EA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DAE1FC" w14:textId="46C5D76A" w:rsidR="00522E88" w:rsidRPr="00522E88" w:rsidRDefault="008E76EF" w:rsidP="00576A6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27,127</w:t>
            </w:r>
          </w:p>
        </w:tc>
        <w:tc>
          <w:tcPr>
            <w:tcW w:w="236" w:type="dxa"/>
            <w:shd w:val="clear" w:color="auto" w:fill="auto"/>
          </w:tcPr>
          <w:p w14:paraId="451C3080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7D81EE" w14:textId="6CA7C5B5" w:rsidR="00522E88" w:rsidRPr="00522E88" w:rsidRDefault="008E76EF" w:rsidP="00576A6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70,2</w:t>
            </w:r>
            <w:r w:rsidR="001E7817">
              <w:rPr>
                <w:rFonts w:ascii="Angsana New" w:hAnsi="Angsana New"/>
                <w:b/>
                <w:bCs/>
                <w:sz w:val="24"/>
                <w:szCs w:val="24"/>
              </w:rPr>
              <w:t>87</w:t>
            </w:r>
          </w:p>
        </w:tc>
        <w:tc>
          <w:tcPr>
            <w:tcW w:w="236" w:type="dxa"/>
          </w:tcPr>
          <w:p w14:paraId="1AEE79BB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9C0AE7C" w14:textId="77777777" w:rsidR="00522E88" w:rsidRPr="00522E88" w:rsidRDefault="00522E88" w:rsidP="00793A0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F2A3AF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A7E6C35" w14:textId="77777777" w:rsidR="00522E88" w:rsidRPr="00522E88" w:rsidRDefault="00522E88" w:rsidP="00576A6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09FC00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D158888" w14:textId="77777777" w:rsidR="00522E88" w:rsidRPr="00522E88" w:rsidRDefault="00522E88" w:rsidP="00793A08">
            <w:pPr>
              <w:tabs>
                <w:tab w:val="decimal" w:pos="740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E239F0C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79980CD" w14:textId="77777777" w:rsidR="00522E88" w:rsidRPr="00522E88" w:rsidRDefault="00522E88" w:rsidP="000E362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2E88" w:rsidRPr="00522E88" w14:paraId="5375DB7B" w14:textId="77777777" w:rsidTr="00576A6C">
        <w:trPr>
          <w:trHeight w:val="261"/>
        </w:trPr>
        <w:tc>
          <w:tcPr>
            <w:tcW w:w="2696" w:type="dxa"/>
            <w:shd w:val="clear" w:color="auto" w:fill="auto"/>
          </w:tcPr>
          <w:p w14:paraId="6CA9D837" w14:textId="77777777" w:rsidR="00522E88" w:rsidRPr="00522E88" w:rsidRDefault="00522E88" w:rsidP="00143EA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4AD8A540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7448580C" w14:textId="77777777" w:rsidR="00522E88" w:rsidRPr="00522E88" w:rsidRDefault="00522E88" w:rsidP="004B541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66AF5C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double" w:sz="4" w:space="0" w:color="auto"/>
            </w:tcBorders>
            <w:shd w:val="clear" w:color="auto" w:fill="auto"/>
          </w:tcPr>
          <w:p w14:paraId="7C621E95" w14:textId="77777777" w:rsidR="00522E88" w:rsidRPr="00522E88" w:rsidRDefault="00522E88" w:rsidP="004B5416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B3C22E1" w14:textId="77777777" w:rsidR="00522E88" w:rsidRPr="00522E88" w:rsidRDefault="00522E88" w:rsidP="00143EA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2D12E92E" w14:textId="77777777" w:rsidR="00522E88" w:rsidRPr="00522E88" w:rsidRDefault="00522E88" w:rsidP="00576A6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9886293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103A8B94" w14:textId="77777777" w:rsidR="00522E88" w:rsidRPr="00522E88" w:rsidRDefault="00522E88" w:rsidP="00576A6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096F01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1F442B8" w14:textId="77777777" w:rsidR="00522E88" w:rsidRPr="00522E88" w:rsidRDefault="00522E88" w:rsidP="00793A0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B06004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36044C1" w14:textId="77777777" w:rsidR="00522E88" w:rsidRPr="00522E88" w:rsidRDefault="00522E88" w:rsidP="00576A6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3A8F01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48D12FA" w14:textId="77777777" w:rsidR="00522E88" w:rsidRPr="00522E88" w:rsidRDefault="00522E88" w:rsidP="00793A08">
            <w:pPr>
              <w:tabs>
                <w:tab w:val="decimal" w:pos="740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1DACCE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47B2637" w14:textId="77777777" w:rsidR="00522E88" w:rsidRPr="00522E88" w:rsidRDefault="00522E88" w:rsidP="000E362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2E88" w:rsidRPr="00522E88" w14:paraId="73F61B9F" w14:textId="77777777" w:rsidTr="00576A6C">
        <w:trPr>
          <w:trHeight w:val="261"/>
        </w:trPr>
        <w:tc>
          <w:tcPr>
            <w:tcW w:w="2696" w:type="dxa"/>
            <w:shd w:val="clear" w:color="auto" w:fill="auto"/>
          </w:tcPr>
          <w:p w14:paraId="6B71CCCE" w14:textId="77777777" w:rsidR="00522E88" w:rsidRPr="00522E88" w:rsidRDefault="00522E88" w:rsidP="00143EA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bidi="ar-SA"/>
              </w:rPr>
            </w:pPr>
            <w:r w:rsidRPr="00522E8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07CAF3D9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0FF98CCC" w14:textId="77777777" w:rsidR="00522E88" w:rsidRPr="00522E88" w:rsidRDefault="00522E88" w:rsidP="004B541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39B3417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242A4939" w14:textId="77777777" w:rsidR="00522E88" w:rsidRPr="00522E88" w:rsidRDefault="00522E88" w:rsidP="004B5416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547D4B8" w14:textId="77777777" w:rsidR="00522E88" w:rsidRPr="00522E88" w:rsidRDefault="00522E88" w:rsidP="00143EA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2FB8557C" w14:textId="77777777" w:rsidR="00522E88" w:rsidRPr="00522E88" w:rsidRDefault="00522E88" w:rsidP="00576A6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DB44A31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88F12F8" w14:textId="77777777" w:rsidR="00522E88" w:rsidRPr="00522E88" w:rsidRDefault="00522E88" w:rsidP="00576A6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D76D6A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A8D53A0" w14:textId="77777777" w:rsidR="00522E88" w:rsidRPr="00522E88" w:rsidRDefault="00522E88" w:rsidP="00793A0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ACDEBFA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8E2C145" w14:textId="77777777" w:rsidR="00522E88" w:rsidRPr="00522E88" w:rsidRDefault="00522E88" w:rsidP="00576A6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E1D39AD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23A71DF" w14:textId="77777777" w:rsidR="00522E88" w:rsidRPr="00522E88" w:rsidRDefault="00522E88" w:rsidP="00793A08">
            <w:pPr>
              <w:tabs>
                <w:tab w:val="decimal" w:pos="740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72F518C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D586A62" w14:textId="77777777" w:rsidR="00522E88" w:rsidRPr="00522E88" w:rsidRDefault="00522E88" w:rsidP="000E362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634C6" w:rsidRPr="00522E88" w14:paraId="61DA3554" w14:textId="77777777" w:rsidTr="005634C6">
        <w:trPr>
          <w:trHeight w:val="261"/>
        </w:trPr>
        <w:tc>
          <w:tcPr>
            <w:tcW w:w="2696" w:type="dxa"/>
            <w:shd w:val="clear" w:color="auto" w:fill="auto"/>
          </w:tcPr>
          <w:p w14:paraId="6018E3DB" w14:textId="08B2FA15" w:rsidR="005634C6" w:rsidRPr="00522E88" w:rsidRDefault="005634C6" w:rsidP="00434C44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808" w:type="dxa"/>
          </w:tcPr>
          <w:p w14:paraId="35EA30B6" w14:textId="5F1676B1" w:rsidR="005634C6" w:rsidRPr="00522E88" w:rsidRDefault="00DF34D0" w:rsidP="005634C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  <w:t>10</w:t>
            </w:r>
          </w:p>
        </w:tc>
        <w:tc>
          <w:tcPr>
            <w:tcW w:w="1443" w:type="dxa"/>
            <w:shd w:val="clear" w:color="auto" w:fill="auto"/>
          </w:tcPr>
          <w:p w14:paraId="745B7C06" w14:textId="3CD304F1" w:rsidR="005634C6" w:rsidRPr="00522E88" w:rsidRDefault="005634C6" w:rsidP="005634C6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B1DE13" w14:textId="77777777" w:rsidR="005634C6" w:rsidRPr="00522E88" w:rsidRDefault="005634C6" w:rsidP="005634C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66A16E52" w14:textId="4DDDDA9A" w:rsidR="005634C6" w:rsidRPr="00522E88" w:rsidRDefault="005634C6" w:rsidP="005634C6">
            <w:pPr>
              <w:pStyle w:val="acctfourfigures"/>
              <w:tabs>
                <w:tab w:val="clear" w:pos="765"/>
              </w:tabs>
              <w:spacing w:line="240" w:lineRule="atLeast"/>
              <w:ind w:left="-16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121D86" w14:textId="77777777" w:rsidR="005634C6" w:rsidRPr="00522E88" w:rsidRDefault="005634C6" w:rsidP="005634C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04038070" w14:textId="4083D11E" w:rsidR="005634C6" w:rsidRPr="00522E88" w:rsidRDefault="005634C6" w:rsidP="005634C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2,424,785</w:t>
            </w:r>
          </w:p>
        </w:tc>
        <w:tc>
          <w:tcPr>
            <w:tcW w:w="236" w:type="dxa"/>
            <w:shd w:val="clear" w:color="auto" w:fill="auto"/>
          </w:tcPr>
          <w:p w14:paraId="15630B9A" w14:textId="77777777" w:rsidR="005634C6" w:rsidRPr="00522E88" w:rsidRDefault="005634C6" w:rsidP="005634C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3C0CE4B" w14:textId="20C2B5A1" w:rsidR="005634C6" w:rsidRPr="00522E88" w:rsidRDefault="005634C6" w:rsidP="005634C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2,424,785</w:t>
            </w:r>
          </w:p>
        </w:tc>
        <w:tc>
          <w:tcPr>
            <w:tcW w:w="236" w:type="dxa"/>
            <w:shd w:val="clear" w:color="auto" w:fill="auto"/>
          </w:tcPr>
          <w:p w14:paraId="66B6C153" w14:textId="77777777" w:rsidR="005634C6" w:rsidRPr="00522E88" w:rsidRDefault="005634C6" w:rsidP="005634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C238232" w14:textId="3CF515B5" w:rsidR="005634C6" w:rsidRPr="00522E88" w:rsidRDefault="005634C6" w:rsidP="005634C6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466100" w14:textId="77777777" w:rsidR="005634C6" w:rsidRPr="00522E88" w:rsidRDefault="005634C6" w:rsidP="005634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C04169E" w14:textId="073A96F3" w:rsidR="005634C6" w:rsidRPr="00522E88" w:rsidRDefault="007A0694" w:rsidP="005634C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2,425,551</w:t>
            </w:r>
          </w:p>
        </w:tc>
        <w:tc>
          <w:tcPr>
            <w:tcW w:w="236" w:type="dxa"/>
            <w:shd w:val="clear" w:color="auto" w:fill="auto"/>
          </w:tcPr>
          <w:p w14:paraId="33E4682B" w14:textId="77777777" w:rsidR="005634C6" w:rsidRPr="00522E88" w:rsidRDefault="005634C6" w:rsidP="005634C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5C7CF902" w14:textId="048BC457" w:rsidR="005634C6" w:rsidRPr="00522E88" w:rsidRDefault="007A0694" w:rsidP="007A0694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69B531" w14:textId="77777777" w:rsidR="005634C6" w:rsidRPr="00522E88" w:rsidRDefault="005634C6" w:rsidP="005634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0F58EF1F" w14:textId="3CF4043E" w:rsidR="005634C6" w:rsidRPr="00522E88" w:rsidRDefault="007A0694" w:rsidP="005634C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2,425,551</w:t>
            </w:r>
          </w:p>
        </w:tc>
      </w:tr>
      <w:tr w:rsidR="005634C6" w:rsidRPr="00522E88" w14:paraId="2B8C1E0D" w14:textId="77777777" w:rsidTr="00576A6C">
        <w:trPr>
          <w:trHeight w:val="261"/>
        </w:trPr>
        <w:tc>
          <w:tcPr>
            <w:tcW w:w="2696" w:type="dxa"/>
            <w:shd w:val="clear" w:color="auto" w:fill="auto"/>
          </w:tcPr>
          <w:p w14:paraId="438EA3DD" w14:textId="77777777" w:rsidR="005634C6" w:rsidRPr="00522E88" w:rsidRDefault="005634C6" w:rsidP="00434C44">
            <w:pPr>
              <w:ind w:left="-20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08" w:type="dxa"/>
          </w:tcPr>
          <w:p w14:paraId="52312DED" w14:textId="6FAF595D" w:rsidR="005634C6" w:rsidRPr="00522E88" w:rsidRDefault="005634C6" w:rsidP="005634C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  <w:t>11</w:t>
            </w:r>
          </w:p>
        </w:tc>
        <w:tc>
          <w:tcPr>
            <w:tcW w:w="1443" w:type="dxa"/>
          </w:tcPr>
          <w:p w14:paraId="43BBB25E" w14:textId="24B777DA" w:rsidR="005634C6" w:rsidRPr="00522E88" w:rsidRDefault="005634C6" w:rsidP="005634C6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2B68EC0" w14:textId="77777777" w:rsidR="005634C6" w:rsidRPr="00522E88" w:rsidRDefault="005634C6" w:rsidP="005634C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008F23FC" w14:textId="2D7DB3BF" w:rsidR="005634C6" w:rsidRPr="00522E88" w:rsidRDefault="005634C6" w:rsidP="005634C6">
            <w:pPr>
              <w:pStyle w:val="acctfourfigures"/>
              <w:tabs>
                <w:tab w:val="clear" w:pos="765"/>
              </w:tabs>
              <w:spacing w:line="240" w:lineRule="atLeast"/>
              <w:ind w:left="-16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6431EC" w14:textId="77777777" w:rsidR="005634C6" w:rsidRPr="00522E88" w:rsidRDefault="005634C6" w:rsidP="005634C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34DBE721" w14:textId="47344342" w:rsidR="005634C6" w:rsidRPr="00522E88" w:rsidRDefault="005634C6" w:rsidP="005634C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47,098,000</w:t>
            </w:r>
          </w:p>
        </w:tc>
        <w:tc>
          <w:tcPr>
            <w:tcW w:w="236" w:type="dxa"/>
            <w:shd w:val="clear" w:color="auto" w:fill="auto"/>
          </w:tcPr>
          <w:p w14:paraId="733EAB66" w14:textId="77777777" w:rsidR="005634C6" w:rsidRPr="00522E88" w:rsidRDefault="005634C6" w:rsidP="005634C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6425869" w14:textId="691E57E4" w:rsidR="005634C6" w:rsidRPr="00522E88" w:rsidRDefault="005634C6" w:rsidP="005634C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47,098,000</w:t>
            </w:r>
          </w:p>
        </w:tc>
        <w:tc>
          <w:tcPr>
            <w:tcW w:w="236" w:type="dxa"/>
          </w:tcPr>
          <w:p w14:paraId="7A468909" w14:textId="77777777" w:rsidR="005634C6" w:rsidRPr="00522E88" w:rsidRDefault="005634C6" w:rsidP="005634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F0416C0" w14:textId="1C002B7F" w:rsidR="005634C6" w:rsidRPr="00522E88" w:rsidRDefault="005634C6" w:rsidP="005634C6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AE9C6F3" w14:textId="77777777" w:rsidR="005634C6" w:rsidRPr="00522E88" w:rsidRDefault="005634C6" w:rsidP="005634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5823437" w14:textId="035DA913" w:rsidR="005634C6" w:rsidRPr="00522E88" w:rsidRDefault="005634C6" w:rsidP="005634C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47,576,849</w:t>
            </w:r>
          </w:p>
        </w:tc>
        <w:tc>
          <w:tcPr>
            <w:tcW w:w="236" w:type="dxa"/>
          </w:tcPr>
          <w:p w14:paraId="7F19F6F2" w14:textId="77777777" w:rsidR="005634C6" w:rsidRPr="00522E88" w:rsidRDefault="005634C6" w:rsidP="005634C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223A15F" w14:textId="232976F5" w:rsidR="005634C6" w:rsidRPr="00522E88" w:rsidRDefault="005634C6" w:rsidP="005634C6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BF26BF0" w14:textId="77777777" w:rsidR="005634C6" w:rsidRPr="00522E88" w:rsidRDefault="005634C6" w:rsidP="005634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2E23B965" w14:textId="3EFAB28C" w:rsidR="005634C6" w:rsidRPr="00522E88" w:rsidRDefault="005634C6" w:rsidP="005634C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47,576,849</w:t>
            </w:r>
          </w:p>
        </w:tc>
      </w:tr>
      <w:tr w:rsidR="005634C6" w:rsidRPr="002D3F7F" w14:paraId="36AB48CE" w14:textId="77777777" w:rsidTr="00576A6C">
        <w:trPr>
          <w:trHeight w:val="261"/>
        </w:trPr>
        <w:tc>
          <w:tcPr>
            <w:tcW w:w="2696" w:type="dxa"/>
            <w:shd w:val="clear" w:color="auto" w:fill="auto"/>
          </w:tcPr>
          <w:p w14:paraId="3969A1B4" w14:textId="77777777" w:rsidR="005634C6" w:rsidRPr="00522E88" w:rsidRDefault="005634C6" w:rsidP="005634C6">
            <w:pPr>
              <w:ind w:left="161"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22E8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808" w:type="dxa"/>
          </w:tcPr>
          <w:p w14:paraId="246D4D16" w14:textId="77777777" w:rsidR="005634C6" w:rsidRPr="00522E88" w:rsidRDefault="005634C6" w:rsidP="005634C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1032FE8A" w14:textId="06717941" w:rsidR="005634C6" w:rsidRPr="00522E88" w:rsidRDefault="005634C6" w:rsidP="005634C6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F5BBACB" w14:textId="77777777" w:rsidR="005634C6" w:rsidRPr="00522E88" w:rsidRDefault="005634C6" w:rsidP="005634C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19BC3C" w14:textId="61C7887F" w:rsidR="005634C6" w:rsidRPr="00522E88" w:rsidRDefault="005634C6" w:rsidP="005634C6">
            <w:pPr>
              <w:pStyle w:val="acctfourfigures"/>
              <w:tabs>
                <w:tab w:val="clear" w:pos="765"/>
              </w:tabs>
              <w:spacing w:line="240" w:lineRule="atLeast"/>
              <w:ind w:left="-160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57365E" w14:textId="77777777" w:rsidR="005634C6" w:rsidRPr="00522E88" w:rsidRDefault="005634C6" w:rsidP="005634C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CD958D" w14:textId="76151C44" w:rsidR="005634C6" w:rsidRPr="00B162D9" w:rsidRDefault="005634C6" w:rsidP="005634C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49,522,785</w:t>
            </w:r>
          </w:p>
        </w:tc>
        <w:tc>
          <w:tcPr>
            <w:tcW w:w="236" w:type="dxa"/>
            <w:shd w:val="clear" w:color="auto" w:fill="auto"/>
          </w:tcPr>
          <w:p w14:paraId="0CEF4786" w14:textId="77777777" w:rsidR="005634C6" w:rsidRPr="00522E88" w:rsidRDefault="005634C6" w:rsidP="005634C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97988D" w14:textId="1BE1A0F1" w:rsidR="005634C6" w:rsidRPr="00B162D9" w:rsidRDefault="005634C6" w:rsidP="005634C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49,522,785</w:t>
            </w:r>
          </w:p>
        </w:tc>
        <w:tc>
          <w:tcPr>
            <w:tcW w:w="236" w:type="dxa"/>
          </w:tcPr>
          <w:p w14:paraId="1CC42DE5" w14:textId="77777777" w:rsidR="005634C6" w:rsidRPr="002D3F7F" w:rsidRDefault="005634C6" w:rsidP="005634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2D216769" w14:textId="77777777" w:rsidR="005634C6" w:rsidRPr="002D3F7F" w:rsidRDefault="005634C6" w:rsidP="005634C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588E9FA" w14:textId="77777777" w:rsidR="005634C6" w:rsidRPr="002D3F7F" w:rsidRDefault="005634C6" w:rsidP="005634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20851CED" w14:textId="77777777" w:rsidR="005634C6" w:rsidRPr="002D3F7F" w:rsidRDefault="005634C6" w:rsidP="005634C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DB36260" w14:textId="77777777" w:rsidR="005634C6" w:rsidRPr="002D3F7F" w:rsidRDefault="005634C6" w:rsidP="005634C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55D1D224" w14:textId="77777777" w:rsidR="005634C6" w:rsidRPr="002D3F7F" w:rsidRDefault="005634C6" w:rsidP="005634C6">
            <w:pPr>
              <w:tabs>
                <w:tab w:val="decimal" w:pos="740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D77A40A" w14:textId="77777777" w:rsidR="005634C6" w:rsidRPr="002D3F7F" w:rsidRDefault="005634C6" w:rsidP="005634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21DD023B" w14:textId="77777777" w:rsidR="005634C6" w:rsidRPr="002D3F7F" w:rsidRDefault="005634C6" w:rsidP="005634C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6414E997" w14:textId="77777777" w:rsidR="00B321BA" w:rsidRDefault="00B321BA">
      <w:pPr>
        <w:spacing w:line="240" w:lineRule="auto"/>
        <w:rPr>
          <w:rFonts w:ascii="Angsana New" w:hAnsi="Angsana New"/>
          <w:sz w:val="20"/>
          <w:szCs w:val="20"/>
        </w:rPr>
      </w:pPr>
    </w:p>
    <w:p w14:paraId="11522F22" w14:textId="77777777" w:rsidR="00522E88" w:rsidRDefault="00522E88">
      <w:pPr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tbl>
      <w:tblPr>
        <w:tblW w:w="151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96"/>
        <w:gridCol w:w="808"/>
        <w:gridCol w:w="1443"/>
        <w:gridCol w:w="236"/>
        <w:gridCol w:w="1653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008"/>
        <w:gridCol w:w="236"/>
        <w:gridCol w:w="1044"/>
      </w:tblGrid>
      <w:tr w:rsidR="006E2DA4" w:rsidRPr="00522E88" w14:paraId="23CE1B2F" w14:textId="77777777" w:rsidTr="00522E88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18E6E6B3" w14:textId="77777777" w:rsidR="006E2DA4" w:rsidRPr="00522E88" w:rsidRDefault="006E2DA4" w:rsidP="00143EAD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808" w:type="dxa"/>
            <w:vAlign w:val="bottom"/>
          </w:tcPr>
          <w:p w14:paraId="6D2D0F1B" w14:textId="77777777" w:rsidR="006E2DA4" w:rsidRPr="00522E88" w:rsidRDefault="006E2DA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616" w:type="dxa"/>
            <w:gridSpan w:val="15"/>
            <w:vAlign w:val="bottom"/>
          </w:tcPr>
          <w:p w14:paraId="74A973D8" w14:textId="77777777" w:rsidR="006E2DA4" w:rsidRPr="00522E88" w:rsidRDefault="006E2DA4" w:rsidP="00590E91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522E8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="00923DC7" w:rsidRPr="00522E8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590E91" w:rsidRPr="00522E88" w14:paraId="623FB087" w14:textId="77777777" w:rsidTr="00601946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37FB8770" w14:textId="46D23DB2" w:rsidR="00590E91" w:rsidRPr="00522E88" w:rsidRDefault="00590E91" w:rsidP="00143EA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478796D3" w14:textId="7BCB719B" w:rsidR="00590E91" w:rsidRPr="00522E88" w:rsidRDefault="00590E91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392" w:type="dxa"/>
            <w:gridSpan w:val="7"/>
            <w:vAlign w:val="bottom"/>
          </w:tcPr>
          <w:p w14:paraId="219066C8" w14:textId="5E3897D1" w:rsidR="00590E91" w:rsidRPr="00522E88" w:rsidRDefault="00590E91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2E8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3BC3D1A9" w14:textId="77777777" w:rsidR="00590E91" w:rsidRPr="00522E88" w:rsidRDefault="00590E91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988" w:type="dxa"/>
            <w:gridSpan w:val="7"/>
            <w:vAlign w:val="bottom"/>
          </w:tcPr>
          <w:p w14:paraId="29EF73F1" w14:textId="4CE61BC1" w:rsidR="00590E91" w:rsidRPr="00522E88" w:rsidRDefault="00590E91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2E8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590E91" w:rsidRPr="00522E88" w14:paraId="54183313" w14:textId="77777777" w:rsidTr="00601946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352D0EF5" w14:textId="77777777" w:rsidR="00590E91" w:rsidRPr="00522E88" w:rsidRDefault="00590E91" w:rsidP="0060194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22E8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522E8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522E8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808" w:type="dxa"/>
            <w:vAlign w:val="bottom"/>
          </w:tcPr>
          <w:p w14:paraId="1CA3AC04" w14:textId="77777777" w:rsidR="00590E91" w:rsidRPr="00522E88" w:rsidRDefault="00590E91" w:rsidP="00601946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22E88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4E0AD537" w14:textId="77777777" w:rsidR="00590E91" w:rsidRPr="00522E88" w:rsidRDefault="00590E91" w:rsidP="006019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10A28EED" w14:textId="77777777" w:rsidR="00590E91" w:rsidRPr="00522E88" w:rsidRDefault="00590E91" w:rsidP="006019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53" w:type="dxa"/>
            <w:shd w:val="clear" w:color="auto" w:fill="auto"/>
            <w:vAlign w:val="bottom"/>
          </w:tcPr>
          <w:p w14:paraId="4751DBCF" w14:textId="77777777" w:rsidR="00590E91" w:rsidRPr="00522E88" w:rsidRDefault="00590E91" w:rsidP="006019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6A7981" w14:textId="77777777" w:rsidR="00590E91" w:rsidRPr="00522E88" w:rsidRDefault="00590E91" w:rsidP="00601946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1C41384" w14:textId="77777777" w:rsidR="00590E91" w:rsidRPr="00522E88" w:rsidRDefault="00590E91" w:rsidP="006019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522E88">
              <w:rPr>
                <w:rFonts w:ascii="Angsana New" w:hAnsi="Angsana New"/>
                <w:sz w:val="24"/>
                <w:szCs w:val="24"/>
                <w:cs/>
              </w:rPr>
              <w:t>ตัดจำหน่าย</w:t>
            </w:r>
            <w:r w:rsidRPr="00522E88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522E88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2D9DFF" w14:textId="77777777" w:rsidR="00590E91" w:rsidRPr="00522E88" w:rsidRDefault="00590E91" w:rsidP="00601946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31320D1" w14:textId="77777777" w:rsidR="00590E91" w:rsidRPr="00522E88" w:rsidRDefault="00590E91" w:rsidP="006019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3FDEE252" w14:textId="77777777" w:rsidR="00590E91" w:rsidRPr="00522E88" w:rsidRDefault="00590E91" w:rsidP="006019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649D28F2" w14:textId="77777777" w:rsidR="00590E91" w:rsidRPr="00522E88" w:rsidRDefault="00590E91" w:rsidP="006019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ระดับ</w:t>
            </w:r>
            <w:r w:rsidRPr="00522E88">
              <w:rPr>
                <w:rFonts w:ascii="Angsana New" w:hAnsi="Angsana New"/>
                <w:sz w:val="24"/>
                <w:szCs w:val="24"/>
              </w:rPr>
              <w:t xml:space="preserve"> 1</w:t>
            </w:r>
          </w:p>
        </w:tc>
        <w:tc>
          <w:tcPr>
            <w:tcW w:w="236" w:type="dxa"/>
          </w:tcPr>
          <w:p w14:paraId="7C38BEDA" w14:textId="77777777" w:rsidR="00590E91" w:rsidRPr="00522E88" w:rsidRDefault="00590E91" w:rsidP="006019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27FEA376" w14:textId="77777777" w:rsidR="00590E91" w:rsidRPr="00522E88" w:rsidRDefault="00590E91" w:rsidP="006019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ระดับ</w:t>
            </w:r>
            <w:r w:rsidRPr="00522E88">
              <w:rPr>
                <w:rFonts w:ascii="Angsana New" w:hAnsi="Angsana New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6ED1BFDB" w14:textId="77777777" w:rsidR="00590E91" w:rsidRPr="00522E88" w:rsidRDefault="00590E91" w:rsidP="00601946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14:paraId="7FBA142A" w14:textId="77777777" w:rsidR="00590E91" w:rsidRPr="00522E88" w:rsidRDefault="00590E91" w:rsidP="00601946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ระดับ</w:t>
            </w:r>
            <w:r w:rsidRPr="00522E88">
              <w:rPr>
                <w:rFonts w:ascii="Angsana New" w:hAnsi="Angsana New"/>
                <w:sz w:val="24"/>
                <w:szCs w:val="24"/>
              </w:rPr>
              <w:t xml:space="preserve"> 3</w:t>
            </w:r>
          </w:p>
        </w:tc>
        <w:tc>
          <w:tcPr>
            <w:tcW w:w="236" w:type="dxa"/>
          </w:tcPr>
          <w:p w14:paraId="20A486C5" w14:textId="77777777" w:rsidR="00590E91" w:rsidRPr="00522E88" w:rsidRDefault="00590E91" w:rsidP="006019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2D3029D" w14:textId="77777777" w:rsidR="00590E91" w:rsidRPr="00522E88" w:rsidRDefault="00590E91" w:rsidP="006019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522E88" w:rsidRPr="00522E88" w14:paraId="103D5714" w14:textId="77777777" w:rsidTr="00522E88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40640BED" w14:textId="77777777" w:rsidR="00522E88" w:rsidRPr="00522E88" w:rsidRDefault="00522E88" w:rsidP="00143EA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592A579E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616" w:type="dxa"/>
            <w:gridSpan w:val="15"/>
            <w:vAlign w:val="bottom"/>
          </w:tcPr>
          <w:p w14:paraId="48701E0B" w14:textId="77777777" w:rsidR="00522E88" w:rsidRPr="00522E88" w:rsidRDefault="00522E88" w:rsidP="00590E91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22E8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Pr="00522E88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522E8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522E88" w:rsidRPr="00522E88" w14:paraId="36053BB5" w14:textId="77777777" w:rsidTr="00522E88">
        <w:trPr>
          <w:trHeight w:val="261"/>
        </w:trPr>
        <w:tc>
          <w:tcPr>
            <w:tcW w:w="2696" w:type="dxa"/>
            <w:shd w:val="clear" w:color="auto" w:fill="auto"/>
          </w:tcPr>
          <w:p w14:paraId="1C424DE5" w14:textId="77777777" w:rsidR="00522E88" w:rsidRPr="00522E88" w:rsidRDefault="00522E88" w:rsidP="00143EA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22E8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36B30370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0C97B0D7" w14:textId="77777777" w:rsidR="00522E88" w:rsidRPr="00522E88" w:rsidRDefault="00522E88" w:rsidP="00E27FA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267D0B8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53BEE78D" w14:textId="77777777" w:rsidR="00522E88" w:rsidRPr="00522E88" w:rsidRDefault="00522E88" w:rsidP="00E27FA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DC5FBB7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0F56801D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47D89D8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F1DC483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08B367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CD739C8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D06C72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1DD337E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E0D600F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22AFFE1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A7522C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0C085082" w14:textId="77777777" w:rsidR="00522E88" w:rsidRPr="00522E88" w:rsidRDefault="00522E88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2E88" w:rsidRPr="00522E88" w14:paraId="013A96DE" w14:textId="77777777" w:rsidTr="00522E88">
        <w:trPr>
          <w:trHeight w:val="261"/>
        </w:trPr>
        <w:tc>
          <w:tcPr>
            <w:tcW w:w="2696" w:type="dxa"/>
            <w:shd w:val="clear" w:color="auto" w:fill="auto"/>
          </w:tcPr>
          <w:p w14:paraId="01D0563D" w14:textId="77777777" w:rsidR="00522E88" w:rsidRPr="00522E88" w:rsidRDefault="00522E88" w:rsidP="00143EAD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30892094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17B38D03" w14:textId="77777777" w:rsidR="00522E88" w:rsidRPr="00522E88" w:rsidRDefault="00522E88" w:rsidP="00E27FA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355BE5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401335AF" w14:textId="77777777" w:rsidR="00522E88" w:rsidRPr="00522E88" w:rsidRDefault="00522E88" w:rsidP="00E27FA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BFF5E14" w14:textId="77777777" w:rsidR="00522E88" w:rsidRPr="00522E88" w:rsidRDefault="00522E88" w:rsidP="00143EA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4EC9077F" w14:textId="77777777" w:rsidR="00522E88" w:rsidRPr="00522E88" w:rsidRDefault="00522E88" w:rsidP="00E27FA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1317200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0EF1BD4" w14:textId="77777777" w:rsidR="00522E88" w:rsidRPr="00522E88" w:rsidRDefault="00522E88" w:rsidP="004B541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0B65D6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04EAA12" w14:textId="77777777" w:rsidR="00522E88" w:rsidRPr="00522E88" w:rsidRDefault="00522E88" w:rsidP="00E27F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DF3A85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2D4F32F" w14:textId="77777777" w:rsidR="00522E88" w:rsidRPr="00522E88" w:rsidRDefault="00522E88" w:rsidP="00E27F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821703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FB985C3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4D621A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62B97E99" w14:textId="77777777" w:rsidR="00522E88" w:rsidRPr="00522E88" w:rsidRDefault="00522E88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2E88" w:rsidRPr="00522E88" w14:paraId="296C1184" w14:textId="77777777" w:rsidTr="00522E88">
        <w:trPr>
          <w:trHeight w:val="261"/>
        </w:trPr>
        <w:tc>
          <w:tcPr>
            <w:tcW w:w="2696" w:type="dxa"/>
            <w:shd w:val="clear" w:color="auto" w:fill="auto"/>
          </w:tcPr>
          <w:p w14:paraId="3FBA699D" w14:textId="77777777" w:rsidR="00522E88" w:rsidRPr="00522E88" w:rsidRDefault="00522E88" w:rsidP="00143EAD">
            <w:pPr>
              <w:ind w:left="166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808" w:type="dxa"/>
          </w:tcPr>
          <w:p w14:paraId="6D7270E5" w14:textId="56C7D531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5A61E3B9" w14:textId="4E27D7D0" w:rsidR="00522E88" w:rsidRPr="00522E88" w:rsidRDefault="00354A47" w:rsidP="00E27FA1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86A04A6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16414958" w14:textId="0D755ACF" w:rsidR="00522E88" w:rsidRPr="00522E88" w:rsidRDefault="00354A47" w:rsidP="00576A6C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1E7817">
              <w:rPr>
                <w:rFonts w:ascii="Angsana New" w:hAnsi="Angsana New"/>
                <w:sz w:val="24"/>
                <w:szCs w:val="24"/>
              </w:rPr>
              <w:t>58</w:t>
            </w:r>
          </w:p>
        </w:tc>
        <w:tc>
          <w:tcPr>
            <w:tcW w:w="236" w:type="dxa"/>
            <w:shd w:val="clear" w:color="auto" w:fill="auto"/>
          </w:tcPr>
          <w:p w14:paraId="61A78451" w14:textId="77777777" w:rsidR="00522E88" w:rsidRPr="00522E88" w:rsidRDefault="00522E88" w:rsidP="00143EA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728BFEF9" w14:textId="51AE1BD6" w:rsidR="00522E88" w:rsidRPr="00522E88" w:rsidRDefault="00354A47" w:rsidP="00E27FA1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C197B4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0E5E155" w14:textId="662F6A74" w:rsidR="00522E88" w:rsidRPr="00522E88" w:rsidRDefault="00354A47" w:rsidP="004B541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1E7817">
              <w:rPr>
                <w:rFonts w:ascii="Angsana New" w:hAnsi="Angsana New"/>
                <w:sz w:val="24"/>
                <w:szCs w:val="24"/>
              </w:rPr>
              <w:t>58</w:t>
            </w:r>
          </w:p>
        </w:tc>
        <w:tc>
          <w:tcPr>
            <w:tcW w:w="236" w:type="dxa"/>
          </w:tcPr>
          <w:p w14:paraId="4E0246FB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869E180" w14:textId="5E18748F" w:rsidR="00522E88" w:rsidRPr="00522E88" w:rsidRDefault="00354A47" w:rsidP="00E27F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1E7817">
              <w:rPr>
                <w:rFonts w:ascii="Angsana New" w:hAnsi="Angsana New"/>
                <w:sz w:val="24"/>
                <w:szCs w:val="24"/>
              </w:rPr>
              <w:t>58</w:t>
            </w:r>
          </w:p>
        </w:tc>
        <w:tc>
          <w:tcPr>
            <w:tcW w:w="236" w:type="dxa"/>
          </w:tcPr>
          <w:p w14:paraId="20FCCEEF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D9B5BBA" w14:textId="2D80EFC9" w:rsidR="00522E88" w:rsidRPr="00522E88" w:rsidRDefault="00354A47" w:rsidP="00E27FA1">
            <w:pPr>
              <w:pStyle w:val="acctfourfigures"/>
              <w:tabs>
                <w:tab w:val="clear" w:pos="765"/>
              </w:tabs>
              <w:spacing w:line="240" w:lineRule="atLeast"/>
              <w:ind w:left="-16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C1AAB2F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6262841" w14:textId="467BBB4D" w:rsidR="00522E88" w:rsidRPr="00522E88" w:rsidRDefault="00354A47" w:rsidP="00E27FA1">
            <w:pPr>
              <w:ind w:left="-7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0E31AF6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738DFE92" w14:textId="5B6DF45F" w:rsidR="00522E88" w:rsidRPr="00522E88" w:rsidRDefault="00354A47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1E7817">
              <w:rPr>
                <w:rFonts w:ascii="Angsana New" w:hAnsi="Angsana New"/>
                <w:sz w:val="24"/>
                <w:szCs w:val="24"/>
              </w:rPr>
              <w:t>58</w:t>
            </w:r>
          </w:p>
        </w:tc>
      </w:tr>
      <w:tr w:rsidR="00522E88" w:rsidRPr="00522E88" w14:paraId="547D847E" w14:textId="77777777" w:rsidTr="00522E88">
        <w:trPr>
          <w:trHeight w:val="261"/>
        </w:trPr>
        <w:tc>
          <w:tcPr>
            <w:tcW w:w="2696" w:type="dxa"/>
            <w:shd w:val="clear" w:color="auto" w:fill="auto"/>
          </w:tcPr>
          <w:p w14:paraId="31E8ACC7" w14:textId="77777777" w:rsidR="00522E88" w:rsidRPr="00522E88" w:rsidRDefault="00522E88" w:rsidP="00143EAD">
            <w:pPr>
              <w:ind w:left="166" w:right="-90"/>
              <w:rPr>
                <w:rFonts w:ascii="Angsana New" w:hAnsi="Angsana New"/>
                <w:sz w:val="24"/>
                <w:szCs w:val="24"/>
                <w:cs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808" w:type="dxa"/>
          </w:tcPr>
          <w:p w14:paraId="46390E22" w14:textId="4B4A9483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15DFFEE7" w14:textId="698F3694" w:rsidR="00522E88" w:rsidRPr="00522E88" w:rsidRDefault="00354A47" w:rsidP="00E27FA1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D42A182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103ADDE8" w14:textId="15E7F4AB" w:rsidR="00522E88" w:rsidRPr="00522E88" w:rsidRDefault="00354A47" w:rsidP="00E27FA1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5FD36A" w14:textId="77777777" w:rsidR="00522E88" w:rsidRPr="00522E88" w:rsidRDefault="00522E88" w:rsidP="00143EA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203E63F3" w14:textId="55E7A686" w:rsidR="00522E88" w:rsidRPr="00522E88" w:rsidRDefault="00354A47" w:rsidP="00576A6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11,73</w:t>
            </w:r>
            <w:r w:rsidR="001E7817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148D1DF9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04C391E2" w14:textId="4A067752" w:rsidR="00522E88" w:rsidRPr="00522E88" w:rsidRDefault="00354A47" w:rsidP="004B541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11,73</w:t>
            </w:r>
            <w:r w:rsidR="001E7817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14:paraId="5DC035F6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1E2F450" w14:textId="4B1154C2" w:rsidR="00522E88" w:rsidRPr="00522E88" w:rsidRDefault="00354A47" w:rsidP="00E27FA1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AC361A6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4860D2C" w14:textId="569D0BEE" w:rsidR="00522E88" w:rsidRPr="00522E88" w:rsidRDefault="00354A47" w:rsidP="005A723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12,850</w:t>
            </w:r>
          </w:p>
        </w:tc>
        <w:tc>
          <w:tcPr>
            <w:tcW w:w="236" w:type="dxa"/>
          </w:tcPr>
          <w:p w14:paraId="05B43218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CF285C7" w14:textId="61DF9A14" w:rsidR="00522E88" w:rsidRPr="00522E88" w:rsidRDefault="00354A47" w:rsidP="00E27FA1">
            <w:pPr>
              <w:ind w:left="-7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F0312F0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23FA4D8B" w14:textId="10FA99B9" w:rsidR="00522E88" w:rsidRPr="00522E88" w:rsidRDefault="00354A47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12,850</w:t>
            </w:r>
          </w:p>
        </w:tc>
      </w:tr>
      <w:tr w:rsidR="00522E88" w:rsidRPr="00522E88" w14:paraId="0E4BC9E0" w14:textId="77777777" w:rsidTr="00522E88">
        <w:trPr>
          <w:trHeight w:val="261"/>
        </w:trPr>
        <w:tc>
          <w:tcPr>
            <w:tcW w:w="2696" w:type="dxa"/>
            <w:shd w:val="clear" w:color="auto" w:fill="auto"/>
          </w:tcPr>
          <w:p w14:paraId="6E50BC0C" w14:textId="77777777" w:rsidR="00522E88" w:rsidRPr="00522E88" w:rsidRDefault="00522E88" w:rsidP="00143EAD">
            <w:pPr>
              <w:ind w:left="161"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22E8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808" w:type="dxa"/>
          </w:tcPr>
          <w:p w14:paraId="2A4B163E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1DA101FF" w14:textId="362DBACF" w:rsidR="00522E88" w:rsidRPr="00522E88" w:rsidRDefault="00354A47" w:rsidP="008A60BC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4D65353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478020" w14:textId="7895FC2F" w:rsidR="00522E88" w:rsidRPr="00522E88" w:rsidRDefault="00354A47" w:rsidP="00576A6C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1E7817">
              <w:rPr>
                <w:rFonts w:ascii="Angsana New" w:hAnsi="Angsana New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236" w:type="dxa"/>
            <w:shd w:val="clear" w:color="auto" w:fill="auto"/>
          </w:tcPr>
          <w:p w14:paraId="6B0B37D2" w14:textId="77777777" w:rsidR="00522E88" w:rsidRPr="00522E88" w:rsidRDefault="00522E88" w:rsidP="00143EA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695838" w14:textId="2E55CF69" w:rsidR="00522E88" w:rsidRPr="00522E88" w:rsidRDefault="00354A47" w:rsidP="00576A6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11,73</w:t>
            </w:r>
            <w:r w:rsidR="001E7817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6C6A2998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CA9079" w14:textId="6A451835" w:rsidR="00522E88" w:rsidRPr="00522E88" w:rsidRDefault="00354A47" w:rsidP="004B541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11,89</w:t>
            </w:r>
            <w:r w:rsidR="00082090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59154D4B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1432032" w14:textId="77777777" w:rsidR="00522E88" w:rsidRPr="00522E88" w:rsidRDefault="00522E88" w:rsidP="00E27F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736F1DC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1E95AA5" w14:textId="77777777" w:rsidR="00522E88" w:rsidRPr="00522E88" w:rsidRDefault="00522E88" w:rsidP="005A723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47179F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2622AFE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B184956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2DC233D9" w14:textId="77777777" w:rsidR="00522E88" w:rsidRPr="00522E88" w:rsidRDefault="00522E88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2E88" w:rsidRPr="00522E88" w14:paraId="66594556" w14:textId="77777777" w:rsidTr="00522E88">
        <w:trPr>
          <w:trHeight w:val="261"/>
        </w:trPr>
        <w:tc>
          <w:tcPr>
            <w:tcW w:w="2696" w:type="dxa"/>
            <w:shd w:val="clear" w:color="auto" w:fill="auto"/>
          </w:tcPr>
          <w:p w14:paraId="0C8C5924" w14:textId="77777777" w:rsidR="00522E88" w:rsidRPr="00522E88" w:rsidRDefault="00522E88" w:rsidP="00143EA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7F44677B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7E42DCBB" w14:textId="77777777" w:rsidR="00522E88" w:rsidRPr="00522E88" w:rsidRDefault="00522E88" w:rsidP="00E27FA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1AE64C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double" w:sz="4" w:space="0" w:color="auto"/>
            </w:tcBorders>
            <w:shd w:val="clear" w:color="auto" w:fill="auto"/>
          </w:tcPr>
          <w:p w14:paraId="3101CEE5" w14:textId="77777777" w:rsidR="00522E88" w:rsidRPr="00522E88" w:rsidRDefault="00522E88" w:rsidP="00E27FA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D6B0680" w14:textId="77777777" w:rsidR="00522E88" w:rsidRPr="00522E88" w:rsidRDefault="00522E88" w:rsidP="00143EA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7DE53822" w14:textId="77777777" w:rsidR="00522E88" w:rsidRPr="00522E88" w:rsidRDefault="00522E88" w:rsidP="00576A6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DA7762C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7C6D5FB4" w14:textId="77777777" w:rsidR="00522E88" w:rsidRPr="00522E88" w:rsidRDefault="00522E88" w:rsidP="004B541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AFD87E9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B53B183" w14:textId="77777777" w:rsidR="00522E88" w:rsidRPr="00522E88" w:rsidRDefault="00522E88" w:rsidP="00E27F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CDCD74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64F8CF8" w14:textId="77777777" w:rsidR="00522E88" w:rsidRPr="00522E88" w:rsidRDefault="00522E88" w:rsidP="005A723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DFD7EB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A6B1356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D1903A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5A96CD92" w14:textId="77777777" w:rsidR="00522E88" w:rsidRPr="00522E88" w:rsidRDefault="00522E88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2E88" w:rsidRPr="00522E88" w14:paraId="50EE756A" w14:textId="77777777" w:rsidTr="00522E88">
        <w:trPr>
          <w:trHeight w:val="261"/>
        </w:trPr>
        <w:tc>
          <w:tcPr>
            <w:tcW w:w="2696" w:type="dxa"/>
            <w:shd w:val="clear" w:color="auto" w:fill="auto"/>
          </w:tcPr>
          <w:p w14:paraId="09C5D248" w14:textId="77777777" w:rsidR="00522E88" w:rsidRPr="00522E88" w:rsidRDefault="00522E88" w:rsidP="00143EA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bidi="ar-SA"/>
              </w:rPr>
            </w:pPr>
            <w:r w:rsidRPr="00522E8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0520C610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555B063D" w14:textId="77777777" w:rsidR="00522E88" w:rsidRPr="00522E88" w:rsidRDefault="00522E88" w:rsidP="00E27FA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0B355E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690B1D81" w14:textId="77777777" w:rsidR="00522E88" w:rsidRPr="00522E88" w:rsidRDefault="00522E88" w:rsidP="00E27FA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A77CD34" w14:textId="77777777" w:rsidR="00522E88" w:rsidRPr="00522E88" w:rsidRDefault="00522E88" w:rsidP="00143EA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110840F3" w14:textId="77777777" w:rsidR="00522E88" w:rsidRPr="00522E88" w:rsidRDefault="00522E88" w:rsidP="00576A6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4B063D4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7DF25C4E" w14:textId="77777777" w:rsidR="00522E88" w:rsidRPr="00522E88" w:rsidRDefault="00522E88" w:rsidP="004B541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CC278D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41638F2" w14:textId="77777777" w:rsidR="00522E88" w:rsidRPr="00522E88" w:rsidRDefault="00522E88" w:rsidP="00E27F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9364E5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8927BE2" w14:textId="77777777" w:rsidR="00522E88" w:rsidRPr="00522E88" w:rsidRDefault="00522E88" w:rsidP="005A723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A76D02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00DD2BF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5ACE3D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4FA6E6BB" w14:textId="77777777" w:rsidR="00522E88" w:rsidRPr="00522E88" w:rsidRDefault="00522E88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16A6E" w:rsidRPr="00522E88" w14:paraId="67277244" w14:textId="77777777" w:rsidTr="008B187C">
        <w:trPr>
          <w:trHeight w:val="261"/>
        </w:trPr>
        <w:tc>
          <w:tcPr>
            <w:tcW w:w="2696" w:type="dxa"/>
            <w:shd w:val="clear" w:color="auto" w:fill="auto"/>
          </w:tcPr>
          <w:p w14:paraId="5347317B" w14:textId="6688B74B" w:rsidR="00716A6E" w:rsidRPr="00522E88" w:rsidRDefault="00716A6E" w:rsidP="00434C44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808" w:type="dxa"/>
          </w:tcPr>
          <w:p w14:paraId="6D422FE5" w14:textId="19AB4DE1" w:rsidR="00716A6E" w:rsidRPr="00522E88" w:rsidRDefault="00DF34D0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  <w:t>10</w:t>
            </w:r>
          </w:p>
        </w:tc>
        <w:tc>
          <w:tcPr>
            <w:tcW w:w="1443" w:type="dxa"/>
            <w:shd w:val="clear" w:color="auto" w:fill="auto"/>
          </w:tcPr>
          <w:p w14:paraId="1F3459D5" w14:textId="766F3800" w:rsidR="00716A6E" w:rsidRPr="00522E88" w:rsidRDefault="008B187C" w:rsidP="008B187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66FAC0" w14:textId="77777777" w:rsidR="00716A6E" w:rsidRPr="00522E88" w:rsidRDefault="00716A6E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27AE5E56" w14:textId="23C45522" w:rsidR="00716A6E" w:rsidRPr="00522E88" w:rsidRDefault="008B187C" w:rsidP="008B187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65C0C3" w14:textId="77777777" w:rsidR="00716A6E" w:rsidRPr="00522E88" w:rsidRDefault="00716A6E" w:rsidP="00143EA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45A0E988" w14:textId="72F69ADE" w:rsidR="00716A6E" w:rsidRPr="00522E88" w:rsidRDefault="008B187C" w:rsidP="00576A6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2,320,498</w:t>
            </w:r>
          </w:p>
        </w:tc>
        <w:tc>
          <w:tcPr>
            <w:tcW w:w="236" w:type="dxa"/>
            <w:shd w:val="clear" w:color="auto" w:fill="auto"/>
          </w:tcPr>
          <w:p w14:paraId="492BE770" w14:textId="77777777" w:rsidR="00716A6E" w:rsidRPr="00522E88" w:rsidRDefault="00716A6E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45A9625" w14:textId="48304ADA" w:rsidR="00716A6E" w:rsidRPr="00522E88" w:rsidRDefault="008B187C" w:rsidP="004B541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2,320</w:t>
            </w:r>
            <w:r w:rsidR="00DF34D0">
              <w:rPr>
                <w:rFonts w:ascii="Angsana New" w:hAnsi="Angsana New"/>
                <w:sz w:val="24"/>
                <w:szCs w:val="24"/>
              </w:rPr>
              <w:t>,498</w:t>
            </w:r>
          </w:p>
        </w:tc>
        <w:tc>
          <w:tcPr>
            <w:tcW w:w="236" w:type="dxa"/>
            <w:shd w:val="clear" w:color="auto" w:fill="auto"/>
          </w:tcPr>
          <w:p w14:paraId="123ED6D8" w14:textId="77777777" w:rsidR="00716A6E" w:rsidRPr="00522E88" w:rsidRDefault="00716A6E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FC4E84D" w14:textId="269CF7F6" w:rsidR="00716A6E" w:rsidRPr="00B2078A" w:rsidRDefault="00B2078A" w:rsidP="00B207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107E8F" w14:textId="77777777" w:rsidR="00716A6E" w:rsidRPr="00522E88" w:rsidRDefault="00716A6E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63D3EA58" w14:textId="55F3895D" w:rsidR="00716A6E" w:rsidRPr="00522E88" w:rsidRDefault="00B2078A" w:rsidP="005A723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2,321,209</w:t>
            </w:r>
          </w:p>
        </w:tc>
        <w:tc>
          <w:tcPr>
            <w:tcW w:w="236" w:type="dxa"/>
            <w:shd w:val="clear" w:color="auto" w:fill="auto"/>
          </w:tcPr>
          <w:p w14:paraId="53D22D3A" w14:textId="77777777" w:rsidR="00716A6E" w:rsidRPr="00522E88" w:rsidRDefault="00716A6E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411DDC31" w14:textId="429103C9" w:rsidR="00716A6E" w:rsidRPr="00522E88" w:rsidRDefault="00DF34D0" w:rsidP="00DF34D0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9520A3" w14:textId="77777777" w:rsidR="00716A6E" w:rsidRPr="00522E88" w:rsidRDefault="00716A6E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4111E914" w14:textId="28A9AD28" w:rsidR="00716A6E" w:rsidRPr="00522E88" w:rsidRDefault="00DF34D0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2,321,209</w:t>
            </w:r>
          </w:p>
        </w:tc>
      </w:tr>
      <w:tr w:rsidR="00522E88" w:rsidRPr="00522E88" w14:paraId="1960B026" w14:textId="77777777" w:rsidTr="00522E88">
        <w:trPr>
          <w:trHeight w:val="261"/>
        </w:trPr>
        <w:tc>
          <w:tcPr>
            <w:tcW w:w="2696" w:type="dxa"/>
            <w:shd w:val="clear" w:color="auto" w:fill="auto"/>
          </w:tcPr>
          <w:p w14:paraId="671B4969" w14:textId="77777777" w:rsidR="00522E88" w:rsidRPr="00522E88" w:rsidRDefault="00522E88" w:rsidP="00434C44">
            <w:pPr>
              <w:ind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08" w:type="dxa"/>
          </w:tcPr>
          <w:p w14:paraId="1CDC1C2F" w14:textId="456B0AD0" w:rsidR="00522E88" w:rsidRPr="00522E88" w:rsidRDefault="009B7A7C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  <w:t>11</w:t>
            </w:r>
          </w:p>
        </w:tc>
        <w:tc>
          <w:tcPr>
            <w:tcW w:w="1443" w:type="dxa"/>
          </w:tcPr>
          <w:p w14:paraId="43320526" w14:textId="78E80E58" w:rsidR="00522E88" w:rsidRPr="00522E88" w:rsidRDefault="00354A47" w:rsidP="005A72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0FC66FB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1E07A5C5" w14:textId="797B3263" w:rsidR="00522E88" w:rsidRPr="00522E88" w:rsidRDefault="00354A47" w:rsidP="005A72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6F3057" w14:textId="77777777" w:rsidR="00522E88" w:rsidRPr="00522E88" w:rsidRDefault="00522E88" w:rsidP="00143EA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129E2ECF" w14:textId="703AD9CF" w:rsidR="00522E88" w:rsidRPr="00522E88" w:rsidRDefault="00354A47" w:rsidP="00576A6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39,280,000</w:t>
            </w:r>
          </w:p>
        </w:tc>
        <w:tc>
          <w:tcPr>
            <w:tcW w:w="236" w:type="dxa"/>
            <w:shd w:val="clear" w:color="auto" w:fill="auto"/>
          </w:tcPr>
          <w:p w14:paraId="59766D53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F4CF6D9" w14:textId="7728559E" w:rsidR="00522E88" w:rsidRPr="00522E88" w:rsidRDefault="00354A47" w:rsidP="004B541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39,280,000</w:t>
            </w:r>
          </w:p>
        </w:tc>
        <w:tc>
          <w:tcPr>
            <w:tcW w:w="236" w:type="dxa"/>
          </w:tcPr>
          <w:p w14:paraId="36A6B9AD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52DE955" w14:textId="616976EC" w:rsidR="00522E88" w:rsidRPr="00522E88" w:rsidRDefault="00354A47" w:rsidP="005A72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D5D204B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8ACC2DA" w14:textId="5E8F49AC" w:rsidR="00522E88" w:rsidRPr="00522E88" w:rsidRDefault="00354A47" w:rsidP="005A723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39,735,091</w:t>
            </w:r>
          </w:p>
        </w:tc>
        <w:tc>
          <w:tcPr>
            <w:tcW w:w="236" w:type="dxa"/>
          </w:tcPr>
          <w:p w14:paraId="56BBE45C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1347BFC" w14:textId="3A0A40BF" w:rsidR="00522E88" w:rsidRPr="00522E88" w:rsidRDefault="00354A47" w:rsidP="005A7237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5852EDD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7163B697" w14:textId="59380A55" w:rsidR="00522E88" w:rsidRPr="00522E88" w:rsidRDefault="00354A47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39,735,091</w:t>
            </w:r>
          </w:p>
        </w:tc>
      </w:tr>
      <w:tr w:rsidR="00522E88" w:rsidRPr="002D3F7F" w14:paraId="023C5917" w14:textId="77777777" w:rsidTr="00522E88">
        <w:trPr>
          <w:trHeight w:val="261"/>
        </w:trPr>
        <w:tc>
          <w:tcPr>
            <w:tcW w:w="2696" w:type="dxa"/>
            <w:shd w:val="clear" w:color="auto" w:fill="auto"/>
          </w:tcPr>
          <w:p w14:paraId="2D526DDC" w14:textId="77777777" w:rsidR="00522E88" w:rsidRPr="00522E88" w:rsidRDefault="00522E88" w:rsidP="00143EAD">
            <w:pPr>
              <w:ind w:left="161"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22E8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808" w:type="dxa"/>
          </w:tcPr>
          <w:p w14:paraId="4E4D5269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075F568C" w14:textId="0CECD822" w:rsidR="00522E88" w:rsidRPr="00B162D9" w:rsidRDefault="00BB1761" w:rsidP="00B162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6F87E883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EFD782" w14:textId="752C4E9D" w:rsidR="00522E88" w:rsidRPr="00522E88" w:rsidRDefault="00BB1761" w:rsidP="00B162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2B820C" w14:textId="77777777" w:rsidR="00522E88" w:rsidRPr="00522E88" w:rsidRDefault="00522E88" w:rsidP="00143EA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28EECF" w14:textId="586601CA" w:rsidR="00522E88" w:rsidRPr="00B162D9" w:rsidRDefault="008B187C" w:rsidP="00576A6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41</w:t>
            </w:r>
            <w:r w:rsidR="00BB1761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60</w:t>
            </w:r>
            <w:r w:rsidR="00BB1761">
              <w:rPr>
                <w:rFonts w:ascii="Angsana New" w:hAnsi="Angsana New"/>
                <w:b/>
                <w:bCs/>
                <w:sz w:val="24"/>
                <w:szCs w:val="24"/>
              </w:rPr>
              <w:t>0,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498</w:t>
            </w:r>
          </w:p>
        </w:tc>
        <w:tc>
          <w:tcPr>
            <w:tcW w:w="236" w:type="dxa"/>
            <w:shd w:val="clear" w:color="auto" w:fill="auto"/>
          </w:tcPr>
          <w:p w14:paraId="405E5CFB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21E498" w14:textId="75B52D1F" w:rsidR="00522E88" w:rsidRPr="002D3F7F" w:rsidRDefault="00DF34D0" w:rsidP="004B541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41,600,498</w:t>
            </w:r>
          </w:p>
        </w:tc>
        <w:tc>
          <w:tcPr>
            <w:tcW w:w="236" w:type="dxa"/>
          </w:tcPr>
          <w:p w14:paraId="524B8C23" w14:textId="77777777" w:rsidR="00522E88" w:rsidRPr="002D3F7F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374BEA5D" w14:textId="77777777" w:rsidR="00522E88" w:rsidRPr="002D3F7F" w:rsidRDefault="00522E88" w:rsidP="00E27F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66ACED8" w14:textId="77777777" w:rsidR="00522E88" w:rsidRPr="002D3F7F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7A8E253C" w14:textId="77777777" w:rsidR="00522E88" w:rsidRPr="002D3F7F" w:rsidRDefault="00522E88" w:rsidP="005A723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A3756DF" w14:textId="77777777" w:rsidR="00522E88" w:rsidRPr="002D3F7F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780C8E63" w14:textId="77777777" w:rsidR="00522E88" w:rsidRPr="002D3F7F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4BF62F4" w14:textId="77777777" w:rsidR="00522E88" w:rsidRPr="002D3F7F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0D43EF34" w14:textId="77777777" w:rsidR="00522E88" w:rsidRPr="002D3F7F" w:rsidRDefault="00522E88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60326780" w14:textId="77777777" w:rsidR="006E2DA4" w:rsidRDefault="006E2DA4" w:rsidP="006E2DA4">
      <w:pPr>
        <w:spacing w:line="240" w:lineRule="auto"/>
        <w:rPr>
          <w:rFonts w:ascii="Angsana New" w:hAnsi="Angsana New"/>
          <w:sz w:val="20"/>
          <w:szCs w:val="20"/>
        </w:rPr>
      </w:pPr>
    </w:p>
    <w:p w14:paraId="08B9706C" w14:textId="77777777" w:rsidR="00B321BA" w:rsidRDefault="00B321BA">
      <w:pPr>
        <w:spacing w:line="240" w:lineRule="auto"/>
        <w:rPr>
          <w:rFonts w:ascii="Angsana New" w:hAnsi="Angsana New"/>
          <w:sz w:val="20"/>
          <w:szCs w:val="20"/>
        </w:rPr>
      </w:pPr>
    </w:p>
    <w:p w14:paraId="4D1A9E53" w14:textId="77777777" w:rsidR="00B321BA" w:rsidRDefault="00B321BA">
      <w:pPr>
        <w:spacing w:line="240" w:lineRule="auto"/>
        <w:rPr>
          <w:rFonts w:ascii="Angsana New" w:hAnsi="Angsana New"/>
          <w:sz w:val="20"/>
          <w:szCs w:val="20"/>
          <w:cs/>
        </w:rPr>
        <w:sectPr w:rsidR="00B321BA" w:rsidSect="00381B9D">
          <w:pgSz w:w="16834" w:h="11909" w:orient="landscape" w:code="9"/>
          <w:pgMar w:top="1152" w:right="691" w:bottom="1152" w:left="1080" w:header="706" w:footer="706" w:gutter="0"/>
          <w:cols w:space="737"/>
          <w:docGrid w:linePitch="360"/>
        </w:sect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11"/>
        <w:gridCol w:w="1181"/>
        <w:gridCol w:w="918"/>
        <w:gridCol w:w="236"/>
        <w:gridCol w:w="1171"/>
        <w:gridCol w:w="236"/>
        <w:gridCol w:w="877"/>
        <w:gridCol w:w="236"/>
        <w:gridCol w:w="1114"/>
      </w:tblGrid>
      <w:tr w:rsidR="00C53CD8" w:rsidRPr="00522E88" w14:paraId="0D86D896" w14:textId="77777777" w:rsidTr="00983C12">
        <w:tc>
          <w:tcPr>
            <w:tcW w:w="3211" w:type="dxa"/>
            <w:vAlign w:val="bottom"/>
          </w:tcPr>
          <w:p w14:paraId="1138ADBF" w14:textId="77777777" w:rsidR="00C53CD8" w:rsidRPr="00522E88" w:rsidRDefault="00C53CD8" w:rsidP="00DB4670">
            <w:pPr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br w:type="page"/>
            </w: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br w:type="page"/>
            </w: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br w:type="page"/>
            </w:r>
            <w:r w:rsidRPr="00522E88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br w:type="page"/>
            </w:r>
          </w:p>
        </w:tc>
        <w:tc>
          <w:tcPr>
            <w:tcW w:w="5969" w:type="dxa"/>
            <w:gridSpan w:val="8"/>
            <w:vAlign w:val="bottom"/>
          </w:tcPr>
          <w:p w14:paraId="466E38D3" w14:textId="77777777" w:rsidR="00C53CD8" w:rsidRPr="00522E88" w:rsidRDefault="00C53CD8" w:rsidP="00DB467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53CD8" w:rsidRPr="00522E88" w14:paraId="53E2136A" w14:textId="77777777" w:rsidTr="00983C12">
        <w:tc>
          <w:tcPr>
            <w:tcW w:w="3211" w:type="dxa"/>
            <w:vAlign w:val="bottom"/>
          </w:tcPr>
          <w:p w14:paraId="092FB57B" w14:textId="77777777" w:rsidR="00C53CD8" w:rsidRPr="00522E88" w:rsidRDefault="00C53CD8" w:rsidP="00DB4670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1" w:type="dxa"/>
            <w:vAlign w:val="bottom"/>
          </w:tcPr>
          <w:p w14:paraId="0651F200" w14:textId="77777777" w:rsidR="00C53CD8" w:rsidRPr="00522E88" w:rsidRDefault="00C53CD8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มูลค่าตาม</w:t>
            </w:r>
          </w:p>
        </w:tc>
        <w:tc>
          <w:tcPr>
            <w:tcW w:w="4788" w:type="dxa"/>
            <w:gridSpan w:val="7"/>
            <w:tcBorders>
              <w:bottom w:val="single" w:sz="4" w:space="0" w:color="auto"/>
            </w:tcBorders>
            <w:vAlign w:val="bottom"/>
          </w:tcPr>
          <w:p w14:paraId="10BD93F7" w14:textId="77777777" w:rsidR="00C53CD8" w:rsidRPr="00522E88" w:rsidRDefault="00C53CD8" w:rsidP="00DB467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53CD8" w:rsidRPr="00522E88" w14:paraId="2CA3ECB1" w14:textId="77777777" w:rsidTr="00983C12">
        <w:tc>
          <w:tcPr>
            <w:tcW w:w="3211" w:type="dxa"/>
            <w:vAlign w:val="bottom"/>
          </w:tcPr>
          <w:p w14:paraId="230FBB8D" w14:textId="77777777" w:rsidR="00C53CD8" w:rsidRPr="00522E88" w:rsidRDefault="00C53CD8" w:rsidP="00DB4670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1" w:type="dxa"/>
            <w:vAlign w:val="bottom"/>
          </w:tcPr>
          <w:p w14:paraId="2D9AD53C" w14:textId="77777777" w:rsidR="00C53CD8" w:rsidRPr="00522E88" w:rsidRDefault="00C53CD8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บัญชี</w:t>
            </w: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27F31D70" w14:textId="77777777" w:rsidR="00C53CD8" w:rsidRPr="00522E88" w:rsidRDefault="00C53CD8" w:rsidP="00DB467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522E88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4BD25D5" w14:textId="77777777" w:rsidR="00C53CD8" w:rsidRPr="00522E88" w:rsidRDefault="00C53CD8" w:rsidP="00DB4670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5761358B" w14:textId="77777777" w:rsidR="00C53CD8" w:rsidRPr="00522E88" w:rsidRDefault="00C53CD8" w:rsidP="00DB467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ระดับ</w:t>
            </w:r>
            <w:r w:rsidRPr="00522E88">
              <w:rPr>
                <w:rFonts w:ascii="Angsana New" w:hAnsi="Angsana New" w:hint="cs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74FF52E" w14:textId="77777777" w:rsidR="00C53CD8" w:rsidRPr="00522E88" w:rsidRDefault="00C53CD8" w:rsidP="00DB4670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617DBDD3" w14:textId="77777777" w:rsidR="00C53CD8" w:rsidRPr="00522E88" w:rsidRDefault="00C53CD8" w:rsidP="00DB467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ระดับ</w:t>
            </w:r>
            <w:r w:rsidRPr="00522E88">
              <w:rPr>
                <w:rFonts w:ascii="Angsana New" w:hAnsi="Angsana New" w:hint="cs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FE838DF" w14:textId="77777777" w:rsidR="00C53CD8" w:rsidRPr="00522E88" w:rsidRDefault="00C53CD8" w:rsidP="00DB4670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7ADA8818" w14:textId="77777777" w:rsidR="00C53CD8" w:rsidRPr="00522E88" w:rsidRDefault="00C53CD8" w:rsidP="00DB467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C53CD8" w:rsidRPr="00522E88" w14:paraId="1C67735B" w14:textId="77777777" w:rsidTr="00983C12">
        <w:trPr>
          <w:trHeight w:val="144"/>
        </w:trPr>
        <w:tc>
          <w:tcPr>
            <w:tcW w:w="3211" w:type="dxa"/>
            <w:vAlign w:val="bottom"/>
          </w:tcPr>
          <w:p w14:paraId="27BC1267" w14:textId="77777777" w:rsidR="00C53CD8" w:rsidRPr="00522E88" w:rsidRDefault="00C53CD8" w:rsidP="00DB4670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69" w:type="dxa"/>
            <w:gridSpan w:val="8"/>
            <w:vAlign w:val="bottom"/>
          </w:tcPr>
          <w:p w14:paraId="751AB38F" w14:textId="77777777" w:rsidR="00C53CD8" w:rsidRPr="00522E88" w:rsidRDefault="00C53CD8" w:rsidP="00DB4670">
            <w:pPr>
              <w:spacing w:line="20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53CD8" w:rsidRPr="00522E88" w14:paraId="1E79D12A" w14:textId="77777777" w:rsidTr="00983C12">
        <w:tc>
          <w:tcPr>
            <w:tcW w:w="3211" w:type="dxa"/>
            <w:vAlign w:val="bottom"/>
          </w:tcPr>
          <w:p w14:paraId="47C12E05" w14:textId="77777777" w:rsidR="00C53CD8" w:rsidRPr="00522E88" w:rsidRDefault="00DF07A0" w:rsidP="00DB4670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C53CD8" w:rsidRPr="00522E8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81" w:type="dxa"/>
            <w:vAlign w:val="bottom"/>
          </w:tcPr>
          <w:p w14:paraId="590F45FD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39FCE263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585C3E3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67B89FB9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0D46841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7" w:type="dxa"/>
            <w:vAlign w:val="bottom"/>
          </w:tcPr>
          <w:p w14:paraId="5FB05C9A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BDD7BBB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AE06B1B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2B73" w:rsidRPr="00522E88" w14:paraId="714D94F2" w14:textId="77777777" w:rsidTr="00983C12">
        <w:tc>
          <w:tcPr>
            <w:tcW w:w="3211" w:type="dxa"/>
            <w:vAlign w:val="bottom"/>
          </w:tcPr>
          <w:p w14:paraId="4259F061" w14:textId="77777777" w:rsidR="009A2B73" w:rsidRPr="00522E88" w:rsidRDefault="009A2B73" w:rsidP="009A2B73">
            <w:pPr>
              <w:spacing w:line="240" w:lineRule="atLeast"/>
              <w:ind w:left="151" w:right="-177" w:hanging="15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22E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181" w:type="dxa"/>
            <w:vAlign w:val="bottom"/>
          </w:tcPr>
          <w:p w14:paraId="0F6794F4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13CA14B5" w14:textId="77777777" w:rsidR="009A2B73" w:rsidRPr="00522E88" w:rsidRDefault="009A2B73" w:rsidP="009A2B73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A8922D8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0A0A9010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2457640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7" w:type="dxa"/>
            <w:vAlign w:val="bottom"/>
          </w:tcPr>
          <w:p w14:paraId="4DD6572E" w14:textId="77777777" w:rsidR="009A2B73" w:rsidRPr="00522E88" w:rsidRDefault="009A2B73" w:rsidP="009A2B73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2DB6910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65A4D20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3CD8" w:rsidRPr="00522E88" w14:paraId="469C5CD8" w14:textId="77777777" w:rsidTr="00983C12">
        <w:tc>
          <w:tcPr>
            <w:tcW w:w="3211" w:type="dxa"/>
            <w:shd w:val="clear" w:color="auto" w:fill="auto"/>
            <w:vAlign w:val="bottom"/>
          </w:tcPr>
          <w:p w14:paraId="4857FD54" w14:textId="77777777" w:rsidR="00C53CD8" w:rsidRPr="00522E88" w:rsidRDefault="00C53CD8" w:rsidP="00DB4670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ตราสารทุน/ตราสารหนี้ถือไว้เพื่อค้า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29E4B44" w14:textId="77777777" w:rsidR="00C53CD8" w:rsidRPr="00522E88" w:rsidRDefault="00C53CD8" w:rsidP="00F3013A">
            <w:pPr>
              <w:tabs>
                <w:tab w:val="decimal" w:pos="910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lang w:val="en-US"/>
              </w:rPr>
              <w:t>1,329,349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3DBA620B" w14:textId="77777777" w:rsidR="00C53CD8" w:rsidRPr="00522E88" w:rsidRDefault="00C53CD8" w:rsidP="00DB467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502108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70FEC00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1,329,349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DD8967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75ED003E" w14:textId="77777777" w:rsidR="00C53CD8" w:rsidRPr="00522E88" w:rsidRDefault="00C53CD8" w:rsidP="00DB467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2F43D6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04A1F37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lang w:val="en-US"/>
              </w:rPr>
              <w:t>1,329,349</w:t>
            </w:r>
          </w:p>
        </w:tc>
      </w:tr>
      <w:tr w:rsidR="00C53CD8" w:rsidRPr="00522E88" w14:paraId="2686BD45" w14:textId="77777777" w:rsidTr="00983C12">
        <w:tc>
          <w:tcPr>
            <w:tcW w:w="3211" w:type="dxa"/>
            <w:shd w:val="clear" w:color="auto" w:fill="auto"/>
            <w:vAlign w:val="bottom"/>
          </w:tcPr>
          <w:p w14:paraId="77A29877" w14:textId="77777777" w:rsidR="00C53CD8" w:rsidRPr="00522E88" w:rsidRDefault="00C53CD8" w:rsidP="00DB4670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ตราสารหนี้ถือไว้เพื่อค้า</w:t>
            </w:r>
            <w:r w:rsidRPr="00522E8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  <w:p w14:paraId="33C010CE" w14:textId="77777777" w:rsidR="00C53CD8" w:rsidRPr="00522E88" w:rsidRDefault="00C53CD8" w:rsidP="00DB4670">
            <w:pPr>
              <w:spacing w:line="240" w:lineRule="atLeast"/>
              <w:ind w:left="270" w:hanging="119"/>
              <w:rPr>
                <w:rFonts w:ascii="Angsana New" w:hAnsi="Angsana New"/>
                <w:sz w:val="28"/>
                <w:szCs w:val="28"/>
                <w:cs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(ในกองทุนส่วนบุคคล)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A51872D" w14:textId="77777777" w:rsidR="00C53CD8" w:rsidRPr="00522E88" w:rsidRDefault="00C53CD8" w:rsidP="00F3013A">
            <w:pPr>
              <w:tabs>
                <w:tab w:val="decimal" w:pos="910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lang w:val="en-US"/>
              </w:rPr>
              <w:t>1,321,347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54BBA91B" w14:textId="77777777" w:rsidR="00C53CD8" w:rsidRPr="00522E88" w:rsidRDefault="00C53CD8" w:rsidP="00DB467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534FE5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D2CCAED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1,321,347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71AB8E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55CF4F09" w14:textId="77777777" w:rsidR="00C53CD8" w:rsidRPr="00522E88" w:rsidRDefault="00C53CD8" w:rsidP="00DB467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17EE0E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A144422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lang w:val="en-US"/>
              </w:rPr>
              <w:t>1,321,347</w:t>
            </w:r>
          </w:p>
        </w:tc>
      </w:tr>
      <w:tr w:rsidR="00C53CD8" w:rsidRPr="00522E88" w14:paraId="5AC95E07" w14:textId="77777777" w:rsidTr="00983C12">
        <w:tc>
          <w:tcPr>
            <w:tcW w:w="3211" w:type="dxa"/>
            <w:shd w:val="clear" w:color="auto" w:fill="auto"/>
            <w:vAlign w:val="bottom"/>
          </w:tcPr>
          <w:p w14:paraId="1A17CFA5" w14:textId="77777777" w:rsidR="00C53CD8" w:rsidRPr="00522E88" w:rsidRDefault="00C53CD8" w:rsidP="00DB4670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ตราสารทุน/ตราสารหนี้ที่เป็นหลักทรัพย์เผื่อขาย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E859CAC" w14:textId="77777777" w:rsidR="00C53CD8" w:rsidRPr="00522E88" w:rsidRDefault="00C53CD8" w:rsidP="00F3013A">
            <w:pPr>
              <w:tabs>
                <w:tab w:val="decimal" w:pos="910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lang w:val="en-US"/>
              </w:rPr>
              <w:t>1,422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06D84103" w14:textId="77777777" w:rsidR="00C53CD8" w:rsidRPr="00522E88" w:rsidRDefault="00C53CD8" w:rsidP="00DB4670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223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42D15B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B664B8D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1,199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6D429A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50A0FAD1" w14:textId="77777777" w:rsidR="00C53CD8" w:rsidRPr="00522E88" w:rsidRDefault="00C53CD8" w:rsidP="00DB467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C2FAD8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51DFEEB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1,422</w:t>
            </w:r>
          </w:p>
        </w:tc>
      </w:tr>
      <w:tr w:rsidR="00C53CD8" w:rsidRPr="00522E88" w14:paraId="1FB61BD7" w14:textId="77777777" w:rsidTr="00983C12">
        <w:trPr>
          <w:trHeight w:val="80"/>
        </w:trPr>
        <w:tc>
          <w:tcPr>
            <w:tcW w:w="3211" w:type="dxa"/>
            <w:shd w:val="clear" w:color="auto" w:fill="auto"/>
            <w:vAlign w:val="bottom"/>
          </w:tcPr>
          <w:p w14:paraId="7A291884" w14:textId="77777777" w:rsidR="00C53CD8" w:rsidRPr="00522E88" w:rsidRDefault="00C53CD8" w:rsidP="00DB4670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59E8853" w14:textId="77777777" w:rsidR="00C53CD8" w:rsidRPr="00522E88" w:rsidRDefault="00C53CD8" w:rsidP="00DB4670">
            <w:pPr>
              <w:tabs>
                <w:tab w:val="decimal" w:pos="536"/>
                <w:tab w:val="decimal" w:pos="800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7DE0A21A" w14:textId="77777777" w:rsidR="00C53CD8" w:rsidRPr="00522E88" w:rsidRDefault="00C53CD8" w:rsidP="00DB4670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B7CA5D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EDB22A1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7CC7A51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3A7D4AC5" w14:textId="77777777" w:rsidR="00C53CD8" w:rsidRPr="00522E88" w:rsidRDefault="00C53CD8" w:rsidP="00DB4670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AA3D22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4F82BD3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3CD8" w:rsidRPr="00522E88" w14:paraId="1D11B1E0" w14:textId="77777777" w:rsidTr="00983C12">
        <w:tc>
          <w:tcPr>
            <w:tcW w:w="3211" w:type="dxa"/>
            <w:shd w:val="clear" w:color="auto" w:fill="auto"/>
            <w:vAlign w:val="bottom"/>
          </w:tcPr>
          <w:p w14:paraId="2856C6F2" w14:textId="77777777" w:rsidR="00C53CD8" w:rsidRPr="00522E88" w:rsidRDefault="00C53CD8" w:rsidP="00DB4670">
            <w:pPr>
              <w:spacing w:line="240" w:lineRule="atLeast"/>
              <w:ind w:left="151" w:right="-87" w:hanging="15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22E8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241B0277" w14:textId="77777777" w:rsidR="00C53CD8" w:rsidRPr="00522E88" w:rsidRDefault="00C53CD8" w:rsidP="00DB4670">
            <w:pPr>
              <w:tabs>
                <w:tab w:val="decimal" w:pos="800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3B3A4CD2" w14:textId="77777777" w:rsidR="00C53CD8" w:rsidRPr="00522E88" w:rsidRDefault="00C53CD8" w:rsidP="00DB4670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A1F9F7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EFF653A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DB3C82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13AD2A49" w14:textId="77777777" w:rsidR="00C53CD8" w:rsidRPr="00522E88" w:rsidRDefault="00C53CD8" w:rsidP="00DB4670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3BEAF0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6B0F0C7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3CD8" w:rsidRPr="00522E88" w14:paraId="61FAC351" w14:textId="77777777" w:rsidTr="00983C12">
        <w:tc>
          <w:tcPr>
            <w:tcW w:w="3211" w:type="dxa"/>
            <w:shd w:val="clear" w:color="auto" w:fill="auto"/>
          </w:tcPr>
          <w:p w14:paraId="4AE19EF6" w14:textId="77777777" w:rsidR="00C53CD8" w:rsidRPr="00522E88" w:rsidRDefault="00C53CD8" w:rsidP="00DB4670">
            <w:pPr>
              <w:spacing w:line="240" w:lineRule="atLeast"/>
              <w:ind w:left="270" w:right="65" w:hanging="27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4C9C333C" w14:textId="77777777" w:rsidR="00C53CD8" w:rsidRPr="00522E88" w:rsidRDefault="00C53CD8" w:rsidP="00F3013A">
            <w:pPr>
              <w:tabs>
                <w:tab w:val="decimal" w:pos="910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27,132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1F6665E8" w14:textId="77777777" w:rsidR="00C53CD8" w:rsidRPr="00522E88" w:rsidRDefault="00C53CD8" w:rsidP="00DB467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603858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45E5140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31,308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5FD074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63CCC190" w14:textId="77777777" w:rsidR="00C53CD8" w:rsidRPr="00522E88" w:rsidRDefault="00C53CD8" w:rsidP="00DB467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2A9FD5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B428526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31,308</w:t>
            </w:r>
          </w:p>
        </w:tc>
      </w:tr>
      <w:tr w:rsidR="00C53CD8" w:rsidRPr="00522E88" w14:paraId="5A382674" w14:textId="77777777" w:rsidTr="00983C12">
        <w:tc>
          <w:tcPr>
            <w:tcW w:w="3211" w:type="dxa"/>
            <w:shd w:val="clear" w:color="auto" w:fill="auto"/>
            <w:vAlign w:val="bottom"/>
          </w:tcPr>
          <w:p w14:paraId="6C23E353" w14:textId="77777777" w:rsidR="00C53CD8" w:rsidRPr="00522E88" w:rsidRDefault="00C53CD8" w:rsidP="00DB4670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7D4CC62" w14:textId="77777777" w:rsidR="00C53CD8" w:rsidRPr="00522E88" w:rsidRDefault="00C53CD8" w:rsidP="00F3013A">
            <w:pPr>
              <w:tabs>
                <w:tab w:val="decimal" w:pos="910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lang w:val="en-US"/>
              </w:rPr>
              <w:t>7,205,000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79B18E5C" w14:textId="77777777" w:rsidR="00C53CD8" w:rsidRPr="00522E88" w:rsidRDefault="00C53CD8" w:rsidP="00DB467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AF598E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10B796D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7,242,318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3E0019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55968D15" w14:textId="77777777" w:rsidR="00C53CD8" w:rsidRPr="00522E88" w:rsidRDefault="00C53CD8" w:rsidP="00DB467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AF4758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E50BB8E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7,242,318</w:t>
            </w:r>
          </w:p>
        </w:tc>
      </w:tr>
      <w:tr w:rsidR="00C53CD8" w:rsidRPr="00522E88" w14:paraId="45EC9638" w14:textId="77777777" w:rsidTr="00983C12">
        <w:tc>
          <w:tcPr>
            <w:tcW w:w="3211" w:type="dxa"/>
            <w:shd w:val="clear" w:color="auto" w:fill="auto"/>
            <w:vAlign w:val="bottom"/>
          </w:tcPr>
          <w:p w14:paraId="37281140" w14:textId="77777777" w:rsidR="00C53CD8" w:rsidRPr="00522E88" w:rsidRDefault="00C53CD8" w:rsidP="00DB4670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72A8750" w14:textId="77777777" w:rsidR="00C53CD8" w:rsidRPr="00522E88" w:rsidRDefault="00C53CD8" w:rsidP="00F3013A">
            <w:pPr>
              <w:tabs>
                <w:tab w:val="decimal" w:pos="910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38,495,000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5595D157" w14:textId="77777777" w:rsidR="00C53CD8" w:rsidRPr="00522E88" w:rsidRDefault="00C53CD8" w:rsidP="00DB467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8CE92B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BDA0C69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39,161,359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1AE04D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6D1BC0BD" w14:textId="77777777" w:rsidR="00C53CD8" w:rsidRPr="00522E88" w:rsidRDefault="00C53CD8" w:rsidP="00DB467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BDF989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F1AE5BE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39,161,359</w:t>
            </w:r>
          </w:p>
        </w:tc>
      </w:tr>
    </w:tbl>
    <w:p w14:paraId="204BC746" w14:textId="77777777" w:rsidR="00C53CD8" w:rsidRDefault="00C53CD8" w:rsidP="00522E88">
      <w:pPr>
        <w:pStyle w:val="Bo-Blankline"/>
      </w:pPr>
    </w:p>
    <w:tbl>
      <w:tblPr>
        <w:tblW w:w="92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11"/>
        <w:gridCol w:w="1134"/>
        <w:gridCol w:w="965"/>
        <w:gridCol w:w="236"/>
        <w:gridCol w:w="1167"/>
        <w:gridCol w:w="236"/>
        <w:gridCol w:w="881"/>
        <w:gridCol w:w="236"/>
        <w:gridCol w:w="1135"/>
      </w:tblGrid>
      <w:tr w:rsidR="00FF36D8" w:rsidRPr="00522E88" w14:paraId="5987FE87" w14:textId="77777777" w:rsidTr="00983C12">
        <w:tc>
          <w:tcPr>
            <w:tcW w:w="3211" w:type="dxa"/>
            <w:vAlign w:val="bottom"/>
          </w:tcPr>
          <w:p w14:paraId="1628959C" w14:textId="77777777" w:rsidR="00FF36D8" w:rsidRPr="00522E88" w:rsidRDefault="00FF36D8" w:rsidP="00A95F81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22E88">
              <w:rPr>
                <w:sz w:val="28"/>
                <w:szCs w:val="28"/>
                <w:cs/>
              </w:rPr>
              <w:br w:type="page"/>
            </w:r>
            <w:r w:rsidRPr="00522E88">
              <w:rPr>
                <w:sz w:val="28"/>
                <w:szCs w:val="28"/>
                <w:cs/>
              </w:rPr>
              <w:br w:type="page"/>
            </w:r>
            <w:r w:rsidRPr="00522E88">
              <w:rPr>
                <w:sz w:val="28"/>
                <w:szCs w:val="28"/>
                <w:cs/>
              </w:rPr>
              <w:br w:type="page"/>
            </w:r>
            <w:r w:rsidRPr="00522E88">
              <w:rPr>
                <w:sz w:val="28"/>
                <w:szCs w:val="28"/>
              </w:rPr>
              <w:br w:type="page"/>
            </w:r>
            <w:r w:rsidRPr="00522E88">
              <w:rPr>
                <w:sz w:val="28"/>
                <w:szCs w:val="28"/>
                <w:cs/>
              </w:rPr>
              <w:br w:type="page"/>
            </w:r>
          </w:p>
        </w:tc>
        <w:tc>
          <w:tcPr>
            <w:tcW w:w="5988" w:type="dxa"/>
            <w:gridSpan w:val="8"/>
            <w:vAlign w:val="bottom"/>
          </w:tcPr>
          <w:p w14:paraId="2E003899" w14:textId="77777777" w:rsidR="00FF36D8" w:rsidRPr="00522E88" w:rsidRDefault="00FF36D8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22E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522E8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F36D8" w:rsidRPr="00522E88" w14:paraId="62C916E1" w14:textId="77777777" w:rsidTr="00983C12">
        <w:tc>
          <w:tcPr>
            <w:tcW w:w="3211" w:type="dxa"/>
            <w:vAlign w:val="bottom"/>
          </w:tcPr>
          <w:p w14:paraId="513C5CAE" w14:textId="77777777" w:rsidR="00FF36D8" w:rsidRPr="00522E88" w:rsidRDefault="00FF36D8" w:rsidP="00A95F81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13BC5EAC" w14:textId="77777777" w:rsidR="00FF36D8" w:rsidRPr="00522E88" w:rsidRDefault="00FF36D8" w:rsidP="00A95F8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มูลค่าตาม</w:t>
            </w:r>
          </w:p>
        </w:tc>
        <w:tc>
          <w:tcPr>
            <w:tcW w:w="4854" w:type="dxa"/>
            <w:gridSpan w:val="7"/>
            <w:tcBorders>
              <w:bottom w:val="single" w:sz="4" w:space="0" w:color="auto"/>
            </w:tcBorders>
            <w:vAlign w:val="bottom"/>
          </w:tcPr>
          <w:p w14:paraId="3C88AFB2" w14:textId="77777777" w:rsidR="00FF36D8" w:rsidRPr="00522E88" w:rsidRDefault="00FF36D8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F36D8" w:rsidRPr="00522E88" w14:paraId="322D726C" w14:textId="77777777" w:rsidTr="00983C12">
        <w:tc>
          <w:tcPr>
            <w:tcW w:w="3211" w:type="dxa"/>
            <w:shd w:val="clear" w:color="auto" w:fill="auto"/>
            <w:vAlign w:val="bottom"/>
          </w:tcPr>
          <w:p w14:paraId="577FA00F" w14:textId="77777777" w:rsidR="00FF36D8" w:rsidRPr="00522E88" w:rsidRDefault="00FF36D8" w:rsidP="00A95F81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2C55FC" w14:textId="77777777" w:rsidR="00FF36D8" w:rsidRPr="00522E88" w:rsidRDefault="00FF36D8" w:rsidP="00A95F8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บัญชี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B8C05" w14:textId="77777777" w:rsidR="00FF36D8" w:rsidRPr="00522E88" w:rsidRDefault="00FF36D8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522E8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79619" w14:textId="77777777" w:rsidR="00FF36D8" w:rsidRPr="00522E88" w:rsidRDefault="00FF36D8" w:rsidP="00A95F81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627B5" w14:textId="77777777" w:rsidR="00FF36D8" w:rsidRPr="00522E88" w:rsidRDefault="00FF36D8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ระดับ</w:t>
            </w:r>
            <w:r w:rsidRPr="00522E88">
              <w:rPr>
                <w:rFonts w:ascii="Angsana New" w:hAnsi="Angsana New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E106F" w14:textId="77777777" w:rsidR="00FF36D8" w:rsidRPr="00522E88" w:rsidRDefault="00FF36D8" w:rsidP="00A95F81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A96FAE" w14:textId="77777777" w:rsidR="00FF36D8" w:rsidRPr="00522E88" w:rsidRDefault="00FF36D8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ระดับ</w:t>
            </w:r>
            <w:r w:rsidRPr="00522E88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E3BB4" w14:textId="77777777" w:rsidR="00FF36D8" w:rsidRPr="00522E88" w:rsidRDefault="00FF36D8" w:rsidP="00A95F81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54BE5" w14:textId="77777777" w:rsidR="00FF36D8" w:rsidRPr="00522E88" w:rsidRDefault="00FF36D8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FF36D8" w:rsidRPr="00522E88" w14:paraId="01E1A478" w14:textId="77777777" w:rsidTr="00983C12">
        <w:tc>
          <w:tcPr>
            <w:tcW w:w="3211" w:type="dxa"/>
            <w:shd w:val="clear" w:color="auto" w:fill="auto"/>
            <w:vAlign w:val="bottom"/>
          </w:tcPr>
          <w:p w14:paraId="148B7819" w14:textId="77777777" w:rsidR="00FF36D8" w:rsidRPr="00522E88" w:rsidRDefault="00FF36D8" w:rsidP="00A95F81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88" w:type="dxa"/>
            <w:gridSpan w:val="8"/>
            <w:shd w:val="clear" w:color="auto" w:fill="auto"/>
            <w:vAlign w:val="bottom"/>
          </w:tcPr>
          <w:p w14:paraId="458B08E9" w14:textId="77777777" w:rsidR="00FF36D8" w:rsidRPr="00522E88" w:rsidRDefault="00FF36D8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A4C79" w:rsidRPr="00522E88" w14:paraId="07E2E96F" w14:textId="77777777" w:rsidTr="00983C12">
        <w:tc>
          <w:tcPr>
            <w:tcW w:w="3211" w:type="dxa"/>
            <w:shd w:val="clear" w:color="auto" w:fill="auto"/>
            <w:vAlign w:val="bottom"/>
          </w:tcPr>
          <w:p w14:paraId="486F508E" w14:textId="77777777" w:rsidR="00DA4C79" w:rsidRPr="00522E88" w:rsidRDefault="000933AE" w:rsidP="00DA4C79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A4C79" w:rsidRPr="00522E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A4C79" w:rsidRPr="00522E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  <w:r w:rsidR="00DA4C79" w:rsidRPr="00522E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7243EF" w14:textId="77777777" w:rsidR="00DA4C79" w:rsidRPr="00522E88" w:rsidRDefault="00DA4C79" w:rsidP="00DA4C7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47A50B54" w14:textId="77777777" w:rsidR="00DA4C79" w:rsidRPr="00522E88" w:rsidRDefault="00DA4C79" w:rsidP="00DA4C79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1B077C0" w14:textId="77777777" w:rsidR="00DA4C79" w:rsidRPr="00522E88" w:rsidRDefault="00DA4C79" w:rsidP="00DA4C79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9EEB940" w14:textId="77777777" w:rsidR="00DA4C79" w:rsidRPr="00522E88" w:rsidRDefault="00DA4C79" w:rsidP="00DA4C79">
            <w:pPr>
              <w:tabs>
                <w:tab w:val="decimal" w:pos="918"/>
              </w:tabs>
              <w:spacing w:line="240" w:lineRule="auto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6457E14" w14:textId="77777777" w:rsidR="00DA4C79" w:rsidRPr="00522E88" w:rsidRDefault="00DA4C79" w:rsidP="00DA4C79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53029716" w14:textId="77777777" w:rsidR="00DA4C79" w:rsidRPr="00522E88" w:rsidRDefault="00DA4C79" w:rsidP="00DA4C79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6B0E52" w14:textId="77777777" w:rsidR="00DA4C79" w:rsidRPr="00522E88" w:rsidRDefault="00DA4C79" w:rsidP="00DA4C79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71125C6" w14:textId="77777777" w:rsidR="00DA4C79" w:rsidRPr="00522E88" w:rsidRDefault="00DA4C79" w:rsidP="00DA4C79">
            <w:pPr>
              <w:tabs>
                <w:tab w:val="decimal" w:pos="918"/>
              </w:tabs>
              <w:spacing w:line="240" w:lineRule="auto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2B73" w:rsidRPr="00522E88" w14:paraId="7BC87152" w14:textId="77777777" w:rsidTr="00983C12">
        <w:tc>
          <w:tcPr>
            <w:tcW w:w="3211" w:type="dxa"/>
            <w:shd w:val="clear" w:color="auto" w:fill="auto"/>
            <w:vAlign w:val="bottom"/>
          </w:tcPr>
          <w:p w14:paraId="27220C43" w14:textId="77777777" w:rsidR="009A2B73" w:rsidRPr="00522E88" w:rsidRDefault="009A2B73" w:rsidP="009A2B73">
            <w:pPr>
              <w:spacing w:line="240" w:lineRule="atLeast"/>
              <w:ind w:left="151" w:right="-177" w:hanging="15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22E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3D1E03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3B5315C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3348D8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F7E900A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6895FD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484EFA41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E36675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6DE5DFC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2B73" w:rsidRPr="00522E88" w14:paraId="46160557" w14:textId="77777777" w:rsidTr="00983C12">
        <w:tc>
          <w:tcPr>
            <w:tcW w:w="3211" w:type="dxa"/>
            <w:shd w:val="clear" w:color="auto" w:fill="auto"/>
            <w:vAlign w:val="bottom"/>
          </w:tcPr>
          <w:p w14:paraId="53B062C1" w14:textId="77777777" w:rsidR="009A2B73" w:rsidRPr="00522E88" w:rsidRDefault="009A2B73" w:rsidP="009A2B73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522E88">
              <w:rPr>
                <w:rFonts w:ascii="Angsana New" w:hAnsi="Angsana New"/>
                <w:sz w:val="28"/>
                <w:szCs w:val="28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C96BA4" w14:textId="77777777" w:rsidR="009A2B73" w:rsidRPr="00522E88" w:rsidRDefault="00522E88" w:rsidP="009A2B73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223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3A335123" w14:textId="77777777" w:rsidR="009A2B73" w:rsidRPr="00522E88" w:rsidRDefault="00522E88" w:rsidP="00983C12">
            <w:pPr>
              <w:tabs>
                <w:tab w:val="decimal" w:pos="7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BC8E65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5AF9B00" w14:textId="77777777" w:rsidR="009A2B73" w:rsidRPr="00522E88" w:rsidRDefault="00522E88" w:rsidP="00522E8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DA0E76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3469BF4D" w14:textId="77777777" w:rsidR="009A2B73" w:rsidRPr="00522E88" w:rsidRDefault="009A2B73" w:rsidP="009A2B7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E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DCBF2B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A9EB86D" w14:textId="77777777" w:rsidR="009A2B73" w:rsidRPr="00522E88" w:rsidRDefault="00522E88" w:rsidP="009A2B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223</w:t>
            </w:r>
          </w:p>
        </w:tc>
      </w:tr>
      <w:tr w:rsidR="00174385" w:rsidRPr="00522E88" w14:paraId="1742B703" w14:textId="77777777" w:rsidTr="00983C12">
        <w:tc>
          <w:tcPr>
            <w:tcW w:w="3211" w:type="dxa"/>
            <w:shd w:val="clear" w:color="auto" w:fill="auto"/>
            <w:vAlign w:val="bottom"/>
          </w:tcPr>
          <w:p w14:paraId="55D7A8FB" w14:textId="77777777" w:rsidR="00174385" w:rsidRPr="00522E88" w:rsidRDefault="00174385" w:rsidP="00174385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7A7EDF" w14:textId="77777777" w:rsidR="00174385" w:rsidRPr="00522E88" w:rsidRDefault="00174385" w:rsidP="00174385">
            <w:pPr>
              <w:tabs>
                <w:tab w:val="decimal" w:pos="536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6F621B1C" w14:textId="77777777" w:rsidR="00174385" w:rsidRPr="00522E88" w:rsidRDefault="00174385" w:rsidP="0017438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1B6E2CE" w14:textId="77777777" w:rsidR="00174385" w:rsidRPr="00522E88" w:rsidRDefault="00174385" w:rsidP="0017438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027C664" w14:textId="77777777" w:rsidR="00174385" w:rsidRPr="00522E88" w:rsidRDefault="00174385" w:rsidP="0017438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F29DBB" w14:textId="77777777" w:rsidR="00174385" w:rsidRPr="00522E88" w:rsidRDefault="00174385" w:rsidP="0017438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4699D9A3" w14:textId="77777777" w:rsidR="00174385" w:rsidRPr="00522E88" w:rsidRDefault="00174385" w:rsidP="0017438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3F2E18" w14:textId="77777777" w:rsidR="00174385" w:rsidRPr="00522E88" w:rsidRDefault="00174385" w:rsidP="0017438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DD81FA4" w14:textId="77777777" w:rsidR="00174385" w:rsidRPr="00522E88" w:rsidRDefault="00174385" w:rsidP="0017438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2B73" w:rsidRPr="00522E88" w14:paraId="1FB1B6BE" w14:textId="77777777" w:rsidTr="00983C12">
        <w:tc>
          <w:tcPr>
            <w:tcW w:w="3211" w:type="dxa"/>
            <w:shd w:val="clear" w:color="auto" w:fill="auto"/>
            <w:vAlign w:val="bottom"/>
          </w:tcPr>
          <w:p w14:paraId="7573BF3C" w14:textId="77777777" w:rsidR="009A2B73" w:rsidRPr="00522E88" w:rsidRDefault="009A2B73" w:rsidP="009A2B73">
            <w:pPr>
              <w:spacing w:line="240" w:lineRule="atLeast"/>
              <w:ind w:left="151" w:right="-87" w:hanging="15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22E8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</w:t>
            </w:r>
            <w:r w:rsidRPr="00522E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7C5622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61014192" w14:textId="77777777" w:rsidR="009A2B73" w:rsidRPr="00522E88" w:rsidRDefault="009A2B73" w:rsidP="009A2B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3D7B8C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9B966DA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AB8D7E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085FDB84" w14:textId="77777777" w:rsidR="009A2B73" w:rsidRPr="00522E88" w:rsidRDefault="009A2B73" w:rsidP="009A2B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750808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4C1F3C6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2B73" w:rsidRPr="00522E88" w14:paraId="4B137BE9" w14:textId="77777777" w:rsidTr="00983C12">
        <w:tc>
          <w:tcPr>
            <w:tcW w:w="3211" w:type="dxa"/>
            <w:shd w:val="clear" w:color="auto" w:fill="auto"/>
          </w:tcPr>
          <w:p w14:paraId="7FBC5942" w14:textId="77777777" w:rsidR="009A2B73" w:rsidRPr="00522E88" w:rsidRDefault="009A2B73" w:rsidP="009A2B73">
            <w:pPr>
              <w:spacing w:line="240" w:lineRule="atLeast"/>
              <w:ind w:left="270" w:right="65" w:hanging="27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B928B1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22E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11,712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155B07EA" w14:textId="77777777" w:rsidR="009A2B73" w:rsidRPr="00522E88" w:rsidRDefault="009A2B73" w:rsidP="009A2B7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E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4B47FD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315A6A7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22E88">
              <w:rPr>
                <w:rFonts w:asciiTheme="majorBidi" w:hAnsiTheme="majorBidi" w:cstheme="majorBidi"/>
                <w:sz w:val="28"/>
                <w:szCs w:val="28"/>
              </w:rPr>
              <w:t>12,621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A7242B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172354C0" w14:textId="77777777" w:rsidR="009A2B73" w:rsidRPr="00522E88" w:rsidRDefault="009A2B73" w:rsidP="009A2B7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E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76F608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BC97829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22E88">
              <w:rPr>
                <w:rFonts w:asciiTheme="majorBidi" w:hAnsiTheme="majorBidi" w:cstheme="majorBidi"/>
                <w:sz w:val="28"/>
                <w:szCs w:val="28"/>
              </w:rPr>
              <w:t>12,621</w:t>
            </w:r>
          </w:p>
        </w:tc>
      </w:tr>
      <w:tr w:rsidR="009A2B73" w:rsidRPr="00522E88" w14:paraId="2E1EED88" w14:textId="77777777" w:rsidTr="00983C12">
        <w:tc>
          <w:tcPr>
            <w:tcW w:w="3211" w:type="dxa"/>
            <w:shd w:val="clear" w:color="auto" w:fill="auto"/>
            <w:vAlign w:val="bottom"/>
          </w:tcPr>
          <w:p w14:paraId="45856A44" w14:textId="77777777" w:rsidR="009A2B73" w:rsidRPr="00522E88" w:rsidRDefault="009A2B73" w:rsidP="009A2B73">
            <w:pPr>
              <w:spacing w:line="240" w:lineRule="atLeast"/>
              <w:ind w:left="270" w:right="-87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22E88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4A9DA1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22E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7,205,000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0B8DE4AF" w14:textId="77777777" w:rsidR="009A2B73" w:rsidRPr="00522E88" w:rsidRDefault="009A2B73" w:rsidP="009A2B7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E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8AD415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1F7008C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22E88">
              <w:rPr>
                <w:rFonts w:asciiTheme="majorBidi" w:hAnsiTheme="majorBidi" w:cstheme="majorBidi"/>
                <w:sz w:val="28"/>
                <w:szCs w:val="28"/>
              </w:rPr>
              <w:t>7,242,318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DCC94F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1023BC5C" w14:textId="77777777" w:rsidR="009A2B73" w:rsidRPr="00522E88" w:rsidRDefault="009A2B73" w:rsidP="009A2B7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E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FDD530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5E85C05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22E88">
              <w:rPr>
                <w:rFonts w:asciiTheme="majorBidi" w:hAnsiTheme="majorBidi" w:cstheme="majorBidi"/>
                <w:sz w:val="28"/>
                <w:szCs w:val="28"/>
              </w:rPr>
              <w:t>7,242,318</w:t>
            </w:r>
          </w:p>
        </w:tc>
      </w:tr>
      <w:tr w:rsidR="009A2B73" w:rsidRPr="00522E88" w14:paraId="29F4CDB1" w14:textId="77777777" w:rsidTr="00983C12">
        <w:tc>
          <w:tcPr>
            <w:tcW w:w="3211" w:type="dxa"/>
            <w:shd w:val="clear" w:color="auto" w:fill="auto"/>
            <w:vAlign w:val="bottom"/>
          </w:tcPr>
          <w:p w14:paraId="738B3958" w14:textId="77777777" w:rsidR="009A2B73" w:rsidRPr="00522E88" w:rsidRDefault="009A2B73" w:rsidP="009A2B73">
            <w:pPr>
              <w:spacing w:line="240" w:lineRule="atLeast"/>
              <w:ind w:left="270" w:right="-87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22E88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23D4FD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22E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30,675,000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5CAEB6AA" w14:textId="77777777" w:rsidR="009A2B73" w:rsidRPr="00522E88" w:rsidRDefault="009A2B73" w:rsidP="009A2B7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E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A27FE9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611D38E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22E88">
              <w:rPr>
                <w:rFonts w:asciiTheme="majorBidi" w:hAnsiTheme="majorBidi" w:cstheme="majorBidi"/>
                <w:sz w:val="28"/>
                <w:szCs w:val="28"/>
              </w:rPr>
              <w:t>31,251,051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EDB41E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0E23D252" w14:textId="77777777" w:rsidR="009A2B73" w:rsidRPr="00522E88" w:rsidRDefault="009A2B73" w:rsidP="009A2B7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E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484B17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37566C7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22E88">
              <w:rPr>
                <w:rFonts w:asciiTheme="majorBidi" w:hAnsiTheme="majorBidi" w:cstheme="majorBidi"/>
                <w:sz w:val="28"/>
                <w:szCs w:val="28"/>
              </w:rPr>
              <w:t>31,251,051</w:t>
            </w:r>
          </w:p>
        </w:tc>
      </w:tr>
    </w:tbl>
    <w:p w14:paraId="2F83BA45" w14:textId="77777777" w:rsidR="00FF36D8" w:rsidRPr="00CC3943" w:rsidRDefault="00FF36D8" w:rsidP="00CF58AB">
      <w:pPr>
        <w:ind w:left="540"/>
        <w:rPr>
          <w:rFonts w:ascii="Angsana New" w:hAnsi="Angsana New"/>
          <w:sz w:val="20"/>
          <w:szCs w:val="20"/>
          <w:lang w:val="en-US"/>
        </w:rPr>
      </w:pPr>
    </w:p>
    <w:p w14:paraId="6B8DC108" w14:textId="77777777" w:rsidR="00DA36BA" w:rsidRDefault="00DA36BA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8333330" w14:textId="77777777" w:rsidR="00972DE7" w:rsidRPr="00400EFE" w:rsidRDefault="00400EFE" w:rsidP="001B71E6">
      <w:pPr>
        <w:pStyle w:val="Bo-Blankline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</w:t>
      </w:r>
      <w:r w:rsidR="00E575FD" w:rsidRPr="00400EFE">
        <w:rPr>
          <w:b/>
          <w:bCs/>
          <w:sz w:val="30"/>
          <w:szCs w:val="30"/>
          <w:cs/>
        </w:rPr>
        <w:t>มูลค่ายุติธรรม</w:t>
      </w:r>
    </w:p>
    <w:p w14:paraId="1F3F85D7" w14:textId="77777777" w:rsidR="00E575FD" w:rsidRPr="00CE35AC" w:rsidRDefault="00E575FD" w:rsidP="001B71E6">
      <w:pPr>
        <w:pStyle w:val="Bo-Blankline"/>
      </w:pPr>
    </w:p>
    <w:p w14:paraId="62FE54EE" w14:textId="77777777" w:rsidR="00CF58AB" w:rsidRPr="00C122C1" w:rsidRDefault="00CF58AB" w:rsidP="001B71E6">
      <w:pPr>
        <w:pStyle w:val="Caption"/>
        <w:numPr>
          <w:ilvl w:val="0"/>
          <w:numId w:val="0"/>
        </w:numPr>
        <w:tabs>
          <w:tab w:val="clear" w:pos="540"/>
        </w:tabs>
        <w:ind w:left="540"/>
        <w:rPr>
          <w:b w:val="0"/>
          <w:bCs w:val="0"/>
        </w:rPr>
      </w:pPr>
      <w:r w:rsidRPr="00026E6A">
        <w:rPr>
          <w:b w:val="0"/>
          <w:bCs w:val="0"/>
          <w:spacing w:val="-6"/>
          <w:cs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Pr="00026E6A">
        <w:rPr>
          <w:b w:val="0"/>
          <w:bCs w:val="0"/>
          <w:spacing w:val="-6"/>
        </w:rPr>
        <w:t>2</w:t>
      </w:r>
      <w:r w:rsidR="001B71E6" w:rsidRPr="00026E6A">
        <w:rPr>
          <w:b w:val="0"/>
          <w:bCs w:val="0"/>
          <w:spacing w:val="-6"/>
        </w:rPr>
        <w:t xml:space="preserve"> </w:t>
      </w:r>
    </w:p>
    <w:p w14:paraId="520D27C5" w14:textId="77777777" w:rsidR="00CF58AB" w:rsidRDefault="00CF58AB" w:rsidP="00CF58AB">
      <w:pPr>
        <w:pStyle w:val="Bo-Blankline"/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880"/>
        <w:gridCol w:w="270"/>
        <w:gridCol w:w="6120"/>
      </w:tblGrid>
      <w:tr w:rsidR="00B1351D" w:rsidRPr="00744476" w14:paraId="2350678B" w14:textId="77777777" w:rsidTr="007D7094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5DBB8D53" w14:textId="77777777" w:rsidR="00B1351D" w:rsidRPr="00A62F34" w:rsidRDefault="00B1351D" w:rsidP="00A95F81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2F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29A468" w14:textId="77777777" w:rsidR="00B1351D" w:rsidRPr="00A62F34" w:rsidRDefault="00B1351D" w:rsidP="00A95F81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0" w:type="dxa"/>
            <w:shd w:val="clear" w:color="auto" w:fill="auto"/>
            <w:vAlign w:val="bottom"/>
          </w:tcPr>
          <w:p w14:paraId="7B952243" w14:textId="77777777" w:rsidR="00B1351D" w:rsidRPr="00A62F34" w:rsidRDefault="00B1351D" w:rsidP="00A95F81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2F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B1351D" w:rsidRPr="00744476" w14:paraId="38B84824" w14:textId="77777777" w:rsidTr="007D7094">
        <w:tc>
          <w:tcPr>
            <w:tcW w:w="2880" w:type="dxa"/>
            <w:shd w:val="clear" w:color="auto" w:fill="auto"/>
          </w:tcPr>
          <w:p w14:paraId="5EA0F511" w14:textId="77777777" w:rsidR="00B1351D" w:rsidRPr="00A62F34" w:rsidRDefault="00B1351D" w:rsidP="002E40CF">
            <w:pPr>
              <w:ind w:left="250" w:right="-163" w:hanging="250"/>
              <w:rPr>
                <w:rFonts w:ascii="Angsana New" w:hAnsi="Angsana New"/>
                <w:sz w:val="30"/>
                <w:szCs w:val="30"/>
                <w:cs/>
              </w:rPr>
            </w:pPr>
            <w:r w:rsidRPr="00A62F34">
              <w:rPr>
                <w:rFonts w:ascii="Angsana New" w:hAnsi="Angsana New"/>
                <w:sz w:val="30"/>
                <w:szCs w:val="30"/>
                <w:cs/>
              </w:rPr>
              <w:t>ตราสาร</w:t>
            </w:r>
            <w:r w:rsidRPr="006032C7">
              <w:rPr>
                <w:rFonts w:ascii="Angsana New" w:hAnsi="Angsana New"/>
                <w:sz w:val="30"/>
                <w:szCs w:val="30"/>
                <w:cs/>
              </w:rPr>
              <w:t>หนี้</w:t>
            </w:r>
            <w:r w:rsidR="00304E07" w:rsidRPr="006032C7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="00304E07" w:rsidRPr="006032C7">
              <w:rPr>
                <w:rFonts w:ascii="Angsana New" w:hAnsi="Angsana New"/>
                <w:sz w:val="30"/>
                <w:szCs w:val="30"/>
                <w:cs/>
              </w:rPr>
              <w:t>เงินลงทุนในพันธบัตรรัฐบาลที่รัฐบาลค้ำประกันซึ่งจัดประเภทเป็นสินทรัพย์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</w:tcPr>
          <w:p w14:paraId="5FE68882" w14:textId="77777777" w:rsidR="00B1351D" w:rsidRPr="00A62F34" w:rsidRDefault="00B1351D" w:rsidP="00A95F81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0" w:type="dxa"/>
            <w:shd w:val="clear" w:color="auto" w:fill="auto"/>
          </w:tcPr>
          <w:p w14:paraId="2A0FBC51" w14:textId="77777777" w:rsidR="00B1351D" w:rsidRPr="00B2627C" w:rsidRDefault="00B1351D" w:rsidP="00B2627C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2F34">
              <w:rPr>
                <w:rFonts w:ascii="Angsana New" w:hAnsi="Angsana New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เส้นอัตราผลตอบแทนพันธบัตรรัฐบาลของสมาคมตลาดตราสารหนี้ไทย (</w:t>
            </w:r>
            <w:r w:rsidRPr="00A62F34">
              <w:rPr>
                <w:rFonts w:ascii="Angsana New" w:hAnsi="Angsana New"/>
                <w:sz w:val="30"/>
                <w:szCs w:val="30"/>
                <w:lang w:val="en-US"/>
              </w:rPr>
              <w:t>Thai Bond Market Association Government Bond Yield Curve)</w:t>
            </w:r>
            <w:r w:rsidRPr="00A62F3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A7461E" w:rsidRPr="00744476" w14:paraId="5B55DCC1" w14:textId="77777777" w:rsidTr="007D7094">
        <w:tc>
          <w:tcPr>
            <w:tcW w:w="2880" w:type="dxa"/>
            <w:shd w:val="clear" w:color="auto" w:fill="auto"/>
          </w:tcPr>
          <w:p w14:paraId="10B46951" w14:textId="77777777" w:rsidR="00A7461E" w:rsidRPr="00A62F34" w:rsidRDefault="00A7461E" w:rsidP="00A7461E">
            <w:pPr>
              <w:ind w:left="256" w:right="-163" w:hanging="256"/>
              <w:rPr>
                <w:rFonts w:ascii="Angsana New" w:hAnsi="Angsana New"/>
                <w:sz w:val="30"/>
                <w:szCs w:val="30"/>
                <w:cs/>
              </w:rPr>
            </w:pPr>
            <w:r w:rsidRPr="00EF3D22">
              <w:rPr>
                <w:rFonts w:ascii="Angsana New" w:hAnsi="Angsana New"/>
                <w:sz w:val="30"/>
                <w:szCs w:val="30"/>
                <w:cs/>
              </w:rPr>
              <w:t>ตราสารหนี้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931BB"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270" w:type="dxa"/>
            <w:shd w:val="clear" w:color="auto" w:fill="auto"/>
          </w:tcPr>
          <w:p w14:paraId="743912E7" w14:textId="77777777" w:rsidR="00A7461E" w:rsidRPr="00A62F34" w:rsidRDefault="00A7461E" w:rsidP="00A7461E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0" w:type="dxa"/>
            <w:shd w:val="clear" w:color="auto" w:fill="auto"/>
          </w:tcPr>
          <w:p w14:paraId="4C9716E3" w14:textId="77777777" w:rsidR="00A7461E" w:rsidRPr="00876F89" w:rsidRDefault="00A7461E" w:rsidP="00A7461E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3D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เทคนิคการเปรียบเทียบราคาตลาด</w:t>
            </w:r>
            <w:r w:rsidRPr="00EF3D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/การคิดลดกระแสเงินสด</w:t>
            </w:r>
            <w:r w:rsidRPr="00EF3D22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  <w:t xml:space="preserve"> </w:t>
            </w:r>
            <w:r w:rsidRPr="00EF3D22">
              <w:rPr>
                <w:rFonts w:ascii="Angsana New" w:hAnsi="Angsana New"/>
                <w:sz w:val="30"/>
                <w:szCs w:val="30"/>
                <w:cs/>
              </w:rPr>
              <w:t xml:space="preserve">ประเมินมูลค่ายุติธรรมโดยพิจารณาถึง </w:t>
            </w:r>
            <w:r w:rsidRPr="00EF3D22">
              <w:rPr>
                <w:rFonts w:ascii="Angsana New" w:hAnsi="Angsana New"/>
                <w:sz w:val="30"/>
                <w:szCs w:val="30"/>
              </w:rPr>
              <w:t xml:space="preserve">(1) </w:t>
            </w:r>
            <w:r w:rsidRPr="00EF3D22">
              <w:rPr>
                <w:rFonts w:ascii="Angsana New" w:hAnsi="Angsana New"/>
                <w:sz w:val="30"/>
                <w:szCs w:val="30"/>
                <w:cs/>
              </w:rPr>
              <w:t xml:space="preserve">ราคาเสนอซื้อขายในปัจจุบันหรือราคาเสนอซื้อขายล่าสุดสำหรับหลักทรัพย์ที่คล้ายคลึงกันในตลาดที่ไม่มีสภาพคล่อง และ </w:t>
            </w:r>
            <w:r w:rsidRPr="00EF3D22">
              <w:rPr>
                <w:rFonts w:ascii="Angsana New" w:hAnsi="Angsana New"/>
                <w:sz w:val="30"/>
                <w:szCs w:val="30"/>
              </w:rPr>
              <w:t xml:space="preserve">(2) </w:t>
            </w:r>
            <w:r w:rsidRPr="00EF3D22">
              <w:rPr>
                <w:rFonts w:ascii="Angsana New" w:hAnsi="Angsana New"/>
                <w:sz w:val="30"/>
                <w:szCs w:val="30"/>
                <w:cs/>
              </w:rPr>
              <w:t>มูลค่าปัจจุบันสุทธิที่คำนวณจากอัตราคิดลดที่อ้างอิงจากราคาเสนอซื้อขายของหลักทรัพย์ที่มีระยะเวลาไถ่ถอนและระดับสินเชื่อที่คล้ายคลึงกันซึ่งมีการซื้อขายในตลาดที่มีสภาพคล่อง ปรับปรุงด้วย</w:t>
            </w:r>
            <w:r w:rsidRPr="00EF3D22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EF3D22">
              <w:rPr>
                <w:rFonts w:ascii="Angsana New" w:hAnsi="Angsana New"/>
                <w:sz w:val="30"/>
                <w:szCs w:val="30"/>
              </w:rPr>
              <w:t>illiquidity factor</w:t>
            </w:r>
          </w:p>
        </w:tc>
      </w:tr>
      <w:tr w:rsidR="00A7461E" w:rsidRPr="00744476" w14:paraId="65959897" w14:textId="77777777" w:rsidTr="007D7094">
        <w:tc>
          <w:tcPr>
            <w:tcW w:w="2880" w:type="dxa"/>
            <w:shd w:val="clear" w:color="auto" w:fill="auto"/>
          </w:tcPr>
          <w:p w14:paraId="0802AD3C" w14:textId="77777777" w:rsidR="00A7461E" w:rsidRPr="00E50529" w:rsidRDefault="00A7461E" w:rsidP="00A7461E">
            <w:pPr>
              <w:rPr>
                <w:rFonts w:ascii="Angsana New" w:hAnsi="Angsana New"/>
                <w:sz w:val="30"/>
                <w:szCs w:val="30"/>
              </w:rPr>
            </w:pPr>
            <w:r w:rsidRPr="00D546FD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  <w:shd w:val="clear" w:color="auto" w:fill="auto"/>
          </w:tcPr>
          <w:p w14:paraId="69BC9775" w14:textId="77777777" w:rsidR="00A7461E" w:rsidRPr="006C66AD" w:rsidRDefault="00A7461E" w:rsidP="00A7461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shd w:val="clear" w:color="auto" w:fill="auto"/>
          </w:tcPr>
          <w:p w14:paraId="030B5A58" w14:textId="77777777" w:rsidR="00A7461E" w:rsidRPr="00E50529" w:rsidRDefault="00A7461E" w:rsidP="00A7461E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4AB">
              <w:rPr>
                <w:rFonts w:ascii="Angsana New" w:hAnsi="Angsana New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A334AB">
              <w:rPr>
                <w:rFonts w:ascii="Angsana New" w:hAnsi="Angsana New"/>
                <w:sz w:val="30"/>
                <w:szCs w:val="30"/>
                <w:lang w:val="en-US"/>
              </w:rPr>
              <w:t xml:space="preserve">Observable Market Data)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ๆ</w:t>
            </w:r>
            <w:r w:rsidR="00C22E9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เพื่อสะท้อนมูลค่าที่แท้จริงของตราสารอนุพันธ์</w:t>
            </w:r>
          </w:p>
        </w:tc>
      </w:tr>
    </w:tbl>
    <w:p w14:paraId="370BC2A8" w14:textId="77777777" w:rsidR="004E2430" w:rsidRDefault="004E2430" w:rsidP="004E2430">
      <w:pPr>
        <w:pStyle w:val="Bo-Blankline"/>
      </w:pPr>
    </w:p>
    <w:p w14:paraId="593783CB" w14:textId="5C1A848B" w:rsidR="003F1BAC" w:rsidRPr="00E575FD" w:rsidRDefault="00B95F75" w:rsidP="003F1BAC">
      <w:pPr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41C7D7A4" w14:textId="77777777" w:rsidR="003F1BAC" w:rsidRPr="00E575FD" w:rsidRDefault="003F1BAC" w:rsidP="004E2430">
      <w:pPr>
        <w:pStyle w:val="Bo-Blankline"/>
      </w:pPr>
    </w:p>
    <w:p w14:paraId="2AA880B3" w14:textId="77777777" w:rsidR="00D574FB" w:rsidRPr="00E575FD" w:rsidRDefault="00D574FB" w:rsidP="00D574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575FD">
        <w:rPr>
          <w:rFonts w:asciiTheme="majorBidi" w:hAnsiTheme="majorBidi" w:cstheme="majorBidi" w:hint="cs"/>
          <w:sz w:val="30"/>
          <w:szCs w:val="30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Pr="00E575FD">
        <w:rPr>
          <w:rFonts w:asciiTheme="majorBidi" w:hAnsiTheme="majorBidi" w:cstheme="majorBidi"/>
          <w:sz w:val="30"/>
          <w:szCs w:val="30"/>
        </w:rPr>
        <w:t>12</w:t>
      </w:r>
      <w:r w:rsidRPr="00E575FD">
        <w:rPr>
          <w:rFonts w:asciiTheme="majorBidi" w:hAnsiTheme="majorBidi" w:cstheme="majorBidi" w:hint="cs"/>
          <w:sz w:val="30"/>
          <w:szCs w:val="30"/>
          <w:cs/>
        </w:rPr>
        <w:t xml:space="preserve"> เดือนข้างหน้า ทั้งนี้</w:t>
      </w:r>
      <w:r w:rsidR="007666E7" w:rsidRPr="00E575F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E575FD">
        <w:rPr>
          <w:rFonts w:asciiTheme="majorBidi" w:hAnsiTheme="majorBidi" w:cstheme="majorBidi" w:hint="cs"/>
          <w:sz w:val="30"/>
          <w:szCs w:val="30"/>
          <w:cs/>
        </w:rPr>
        <w:t>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  <w:r w:rsidRPr="00E575FD">
        <w:rPr>
          <w:rFonts w:asciiTheme="majorBidi" w:hAnsiTheme="majorBidi" w:cstheme="majorBidi"/>
          <w:sz w:val="30"/>
          <w:szCs w:val="30"/>
        </w:rPr>
        <w:t xml:space="preserve"> </w:t>
      </w:r>
    </w:p>
    <w:p w14:paraId="1D5E2FDE" w14:textId="77777777" w:rsidR="00D574FB" w:rsidRPr="00E575FD" w:rsidRDefault="00D574FB" w:rsidP="00D574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415F0D26" w14:textId="77777777" w:rsidR="00866A2C" w:rsidRDefault="00D574FB" w:rsidP="00D574FB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highlight w:val="yellow"/>
          <w:cs/>
        </w:rPr>
      </w:pPr>
      <w:r w:rsidRPr="00E575FD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E575FD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E575FD">
        <w:rPr>
          <w:rFonts w:asciiTheme="majorBidi" w:hAnsiTheme="majorBidi" w:cstheme="majorBidi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E575FD" w:rsidDel="005B6E1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575FD">
        <w:rPr>
          <w:rFonts w:asciiTheme="majorBidi" w:hAnsiTheme="majorBidi" w:cstheme="majorBidi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</w:t>
      </w:r>
      <w:r w:rsidRPr="006F39B4">
        <w:rPr>
          <w:rFonts w:asciiTheme="majorBidi" w:hAnsiTheme="majorBidi" w:cstheme="majorBidi" w:hint="cs"/>
          <w:sz w:val="30"/>
          <w:szCs w:val="30"/>
          <w:cs/>
        </w:rPr>
        <w:t>คาดการณ์ว่าจะเกิดขึ้นในอนาคต</w:t>
      </w:r>
    </w:p>
    <w:p w14:paraId="768838CD" w14:textId="77777777" w:rsidR="0054692C" w:rsidRDefault="0054692C">
      <w:pPr>
        <w:spacing w:line="240" w:lineRule="auto"/>
        <w:rPr>
          <w:rFonts w:ascii="Angsana New" w:hAnsi="Angsana New"/>
          <w:sz w:val="20"/>
          <w:szCs w:val="20"/>
          <w:highlight w:val="yellow"/>
        </w:rPr>
      </w:pPr>
      <w:r>
        <w:rPr>
          <w:highlight w:val="yellow"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1530"/>
        <w:gridCol w:w="270"/>
        <w:gridCol w:w="1350"/>
      </w:tblGrid>
      <w:tr w:rsidR="00E76E4E" w:rsidRPr="00E76E4E" w14:paraId="5E5CCF47" w14:textId="77777777" w:rsidTr="005B34D6">
        <w:trPr>
          <w:trHeight w:val="20"/>
          <w:tblHeader/>
        </w:trPr>
        <w:tc>
          <w:tcPr>
            <w:tcW w:w="6030" w:type="dxa"/>
            <w:shd w:val="clear" w:color="auto" w:fill="auto"/>
            <w:vAlign w:val="bottom"/>
          </w:tcPr>
          <w:p w14:paraId="7E7F18DE" w14:textId="2A2B0E65" w:rsidR="00E76E4E" w:rsidRPr="00E76E4E" w:rsidRDefault="00482F4A" w:rsidP="00E7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2" w:name="_Hlk36150781"/>
            <w:r w:rsidRPr="00E76E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="00D223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87190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Pr="00E76E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76E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CE9E8C4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93AB99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2B0B4A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E76E4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bookmarkEnd w:id="2"/>
      <w:tr w:rsidR="00E76E4E" w:rsidRPr="00E76E4E" w14:paraId="1944D914" w14:textId="77777777" w:rsidTr="005B34D6">
        <w:trPr>
          <w:trHeight w:val="20"/>
        </w:trPr>
        <w:tc>
          <w:tcPr>
            <w:tcW w:w="6030" w:type="dxa"/>
            <w:shd w:val="clear" w:color="auto" w:fill="auto"/>
            <w:vAlign w:val="bottom"/>
          </w:tcPr>
          <w:p w14:paraId="19594F08" w14:textId="77777777" w:rsidR="00E76E4E" w:rsidRPr="00E76E4E" w:rsidRDefault="00E76E4E" w:rsidP="00E76E4E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79C1C238" w14:textId="4DA8277A" w:rsidR="00E76E4E" w:rsidRPr="00E76E4E" w:rsidRDefault="00E76E4E" w:rsidP="00E76E4E">
            <w:pPr>
              <w:spacing w:line="240" w:lineRule="auto"/>
              <w:ind w:left="-133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E76E4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E76E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76E4E" w:rsidRPr="00E76E4E" w14:paraId="4EF736D0" w14:textId="77777777" w:rsidTr="005B34D6">
        <w:trPr>
          <w:trHeight w:val="20"/>
        </w:trPr>
        <w:tc>
          <w:tcPr>
            <w:tcW w:w="6030" w:type="dxa"/>
            <w:shd w:val="clear" w:color="auto" w:fill="auto"/>
            <w:vAlign w:val="bottom"/>
          </w:tcPr>
          <w:p w14:paraId="735D5B45" w14:textId="363C1DD4" w:rsidR="00E76E4E" w:rsidRPr="00E76E4E" w:rsidRDefault="00482F4A" w:rsidP="00E76E4E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ลูกหนี้การค้า</w:t>
            </w:r>
            <w:r w:rsidRPr="00E76E4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E76E4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 xml:space="preserve">- </w:t>
            </w:r>
            <w:r w:rsidRPr="00E76E4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กิจการที่เกี่ยวข้องกั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น</w:t>
            </w:r>
          </w:p>
        </w:tc>
        <w:tc>
          <w:tcPr>
            <w:tcW w:w="3150" w:type="dxa"/>
            <w:gridSpan w:val="3"/>
            <w:vAlign w:val="bottom"/>
          </w:tcPr>
          <w:p w14:paraId="5F836644" w14:textId="77777777" w:rsidR="00E76E4E" w:rsidRPr="00E76E4E" w:rsidRDefault="00E76E4E" w:rsidP="00E76E4E">
            <w:pPr>
              <w:spacing w:line="240" w:lineRule="auto"/>
              <w:ind w:left="-133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76E4E" w:rsidRPr="00E76E4E" w14:paraId="2543276C" w14:textId="77777777" w:rsidTr="005B34D6">
        <w:trPr>
          <w:trHeight w:val="20"/>
        </w:trPr>
        <w:tc>
          <w:tcPr>
            <w:tcW w:w="6030" w:type="dxa"/>
          </w:tcPr>
          <w:p w14:paraId="389D48F6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0504EA86" w14:textId="4B3CBCA5" w:rsidR="00E76E4E" w:rsidRPr="00E76E4E" w:rsidRDefault="001E7817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1,504</w:t>
            </w:r>
          </w:p>
        </w:tc>
        <w:tc>
          <w:tcPr>
            <w:tcW w:w="270" w:type="dxa"/>
          </w:tcPr>
          <w:p w14:paraId="24594E41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11BE4C4" w14:textId="71F9C189" w:rsidR="00E76E4E" w:rsidRPr="00E76E4E" w:rsidRDefault="009454B5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1,627,98</w:t>
            </w:r>
            <w:r w:rsidR="004D1F7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76E4E" w:rsidRPr="00E76E4E" w14:paraId="41BD71B6" w14:textId="77777777" w:rsidTr="005B34D6">
        <w:trPr>
          <w:trHeight w:val="20"/>
        </w:trPr>
        <w:tc>
          <w:tcPr>
            <w:tcW w:w="6030" w:type="dxa"/>
          </w:tcPr>
          <w:p w14:paraId="1C4C1F78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30" w:type="dxa"/>
          </w:tcPr>
          <w:p w14:paraId="2F601224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15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971CBD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8363F52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6E4E" w:rsidRPr="00E76E4E" w14:paraId="14A30B6B" w14:textId="77777777" w:rsidTr="005B34D6">
        <w:trPr>
          <w:trHeight w:val="20"/>
        </w:trPr>
        <w:tc>
          <w:tcPr>
            <w:tcW w:w="6030" w:type="dxa"/>
          </w:tcPr>
          <w:p w14:paraId="1BC03700" w14:textId="10144660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76E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D78C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76E4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</w:tcPr>
          <w:p w14:paraId="380AB359" w14:textId="374D2248" w:rsidR="00E76E4E" w:rsidRPr="00E76E4E" w:rsidRDefault="001E7817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23A0512A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8568548" w14:textId="464B7561" w:rsidR="00E76E4E" w:rsidRPr="00E76E4E" w:rsidRDefault="009454B5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296,246</w:t>
            </w:r>
          </w:p>
        </w:tc>
      </w:tr>
      <w:tr w:rsidR="00E76E4E" w:rsidRPr="00E76E4E" w14:paraId="37B64F20" w14:textId="77777777" w:rsidTr="005B34D6">
        <w:trPr>
          <w:trHeight w:val="20"/>
        </w:trPr>
        <w:tc>
          <w:tcPr>
            <w:tcW w:w="6030" w:type="dxa"/>
          </w:tcPr>
          <w:p w14:paraId="4DF9C816" w14:textId="49C2EE65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76E4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D78C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76E4E">
              <w:rPr>
                <w:rFonts w:asciiTheme="majorBidi" w:hAnsiTheme="majorBidi" w:cstheme="majorBidi"/>
                <w:sz w:val="30"/>
                <w:szCs w:val="30"/>
              </w:rPr>
              <w:t xml:space="preserve">60 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</w:tcPr>
          <w:p w14:paraId="027DC106" w14:textId="26458DDD" w:rsidR="00E76E4E" w:rsidRPr="00E76E4E" w:rsidRDefault="001E7817" w:rsidP="001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14:paraId="1A062D18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9FCA8CA" w14:textId="4E33CAE5" w:rsidR="00E76E4E" w:rsidRPr="00E76E4E" w:rsidRDefault="009454B5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181,29</w:t>
            </w:r>
            <w:r w:rsidR="004D1F7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76E4E" w:rsidRPr="00E76E4E" w14:paraId="4AF8AD40" w14:textId="77777777" w:rsidTr="005B34D6">
        <w:trPr>
          <w:trHeight w:val="20"/>
        </w:trPr>
        <w:tc>
          <w:tcPr>
            <w:tcW w:w="6030" w:type="dxa"/>
          </w:tcPr>
          <w:p w14:paraId="68065FE1" w14:textId="0159DE60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76E4E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D78C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76E4E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</w:tcPr>
          <w:p w14:paraId="57993219" w14:textId="16BB7C57" w:rsidR="00E76E4E" w:rsidRPr="00E76E4E" w:rsidRDefault="001E7817" w:rsidP="001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70" w:type="dxa"/>
          </w:tcPr>
          <w:p w14:paraId="1DADB262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BA11EE9" w14:textId="507EB7B9" w:rsidR="00E76E4E" w:rsidRPr="00E76E4E" w:rsidRDefault="009454B5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169,574</w:t>
            </w:r>
          </w:p>
        </w:tc>
      </w:tr>
      <w:tr w:rsidR="00E76E4E" w:rsidRPr="00E76E4E" w14:paraId="070DB5DF" w14:textId="77777777" w:rsidTr="005B34D6">
        <w:trPr>
          <w:trHeight w:val="20"/>
        </w:trPr>
        <w:tc>
          <w:tcPr>
            <w:tcW w:w="6030" w:type="dxa"/>
          </w:tcPr>
          <w:p w14:paraId="411B41D9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E76E4E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DB9F441" w14:textId="319DDA9E" w:rsidR="00E76E4E" w:rsidRPr="00E76E4E" w:rsidRDefault="001E7817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FAE8209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4BF7055" w14:textId="6B812BBD" w:rsidR="00E76E4E" w:rsidRPr="00E76E4E" w:rsidRDefault="009454B5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418,447</w:t>
            </w:r>
          </w:p>
        </w:tc>
      </w:tr>
      <w:tr w:rsidR="00E76E4E" w:rsidRPr="00E76E4E" w14:paraId="75F74496" w14:textId="77777777" w:rsidTr="005B34D6">
        <w:trPr>
          <w:trHeight w:val="20"/>
        </w:trPr>
        <w:tc>
          <w:tcPr>
            <w:tcW w:w="6030" w:type="dxa"/>
          </w:tcPr>
          <w:p w14:paraId="3406D36D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4E9C4E8" w14:textId="5AD9B18D" w:rsidR="00E76E4E" w:rsidRPr="00E76E4E" w:rsidRDefault="001E7817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1,659</w:t>
            </w:r>
          </w:p>
        </w:tc>
        <w:tc>
          <w:tcPr>
            <w:tcW w:w="270" w:type="dxa"/>
          </w:tcPr>
          <w:p w14:paraId="18D49C58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F7E93CB" w14:textId="566C45E9" w:rsidR="00E76E4E" w:rsidRPr="00E76E4E" w:rsidRDefault="009454B5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2,69</w:t>
            </w:r>
            <w:r w:rsidR="003808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,54</w:t>
            </w:r>
            <w:r w:rsidR="004D1F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E76E4E" w:rsidRPr="00E76E4E" w14:paraId="15793ADD" w14:textId="77777777" w:rsidTr="005B34D6">
        <w:trPr>
          <w:trHeight w:val="20"/>
        </w:trPr>
        <w:tc>
          <w:tcPr>
            <w:tcW w:w="6030" w:type="dxa"/>
          </w:tcPr>
          <w:p w14:paraId="2A0F142C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76E4E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F85A232" w14:textId="6C7D5F70" w:rsidR="00E76E4E" w:rsidRPr="00E76E4E" w:rsidRDefault="001E7817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A58B99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BE93A48" w14:textId="57CA02C6" w:rsidR="00E76E4E" w:rsidRPr="00E76E4E" w:rsidRDefault="009454B5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76E4E" w:rsidRPr="00E76E4E" w14:paraId="034A64D0" w14:textId="77777777" w:rsidTr="005B34D6">
        <w:trPr>
          <w:trHeight w:val="20"/>
        </w:trPr>
        <w:tc>
          <w:tcPr>
            <w:tcW w:w="6030" w:type="dxa"/>
          </w:tcPr>
          <w:p w14:paraId="66D3F717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CBB2025" w14:textId="1C6356DA" w:rsidR="00E76E4E" w:rsidRPr="00E76E4E" w:rsidRDefault="001E7817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1,659</w:t>
            </w:r>
          </w:p>
        </w:tc>
        <w:tc>
          <w:tcPr>
            <w:tcW w:w="270" w:type="dxa"/>
          </w:tcPr>
          <w:p w14:paraId="23F0A2F8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A8DC48" w14:textId="596A91DD" w:rsidR="00E76E4E" w:rsidRPr="00E76E4E" w:rsidRDefault="009454B5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2,693,54</w:t>
            </w:r>
            <w:r w:rsidR="004D1F7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E76E4E" w:rsidRPr="00E76E4E" w14:paraId="390BEE42" w14:textId="77777777" w:rsidTr="005B34D6">
        <w:trPr>
          <w:trHeight w:val="20"/>
        </w:trPr>
        <w:tc>
          <w:tcPr>
            <w:tcW w:w="6030" w:type="dxa"/>
          </w:tcPr>
          <w:p w14:paraId="2A1EC177" w14:textId="77777777" w:rsidR="00E76E4E" w:rsidRPr="00E76E4E" w:rsidRDefault="00E76E4E" w:rsidP="00E76E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8F0BCB5" w14:textId="77777777" w:rsidR="00E76E4E" w:rsidRPr="00E76E4E" w:rsidRDefault="00E76E4E" w:rsidP="00E76E4E">
            <w:pPr>
              <w:tabs>
                <w:tab w:val="decimal" w:pos="151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845AB9" w14:textId="77777777" w:rsidR="00E76E4E" w:rsidRPr="00E76E4E" w:rsidRDefault="00E76E4E" w:rsidP="00E76E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E99457E" w14:textId="77777777" w:rsidR="00E76E4E" w:rsidRPr="00E76E4E" w:rsidRDefault="00E76E4E" w:rsidP="00E76E4E">
            <w:pPr>
              <w:tabs>
                <w:tab w:val="decimal" w:pos="156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76E4E" w:rsidRPr="00E76E4E" w14:paraId="61EC5E72" w14:textId="77777777" w:rsidTr="005B34D6">
        <w:trPr>
          <w:trHeight w:val="20"/>
          <w:tblHeader/>
        </w:trPr>
        <w:tc>
          <w:tcPr>
            <w:tcW w:w="6030" w:type="dxa"/>
            <w:shd w:val="clear" w:color="auto" w:fill="auto"/>
            <w:vAlign w:val="bottom"/>
          </w:tcPr>
          <w:p w14:paraId="0611B688" w14:textId="48194432" w:rsidR="00E76E4E" w:rsidRPr="00E76E4E" w:rsidRDefault="00E76E4E" w:rsidP="00E76E4E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ลูกหนี้การค้า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 xml:space="preserve">- </w:t>
            </w:r>
            <w:r w:rsidRPr="00DA12B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0943102" w14:textId="77777777" w:rsidR="00E76E4E" w:rsidRPr="00E76E4E" w:rsidRDefault="00E76E4E" w:rsidP="00E76E4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A7D4D2" w14:textId="77777777" w:rsidR="00E76E4E" w:rsidRPr="00E76E4E" w:rsidRDefault="00E76E4E" w:rsidP="00E76E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9C3741" w14:textId="77777777" w:rsidR="00E76E4E" w:rsidRPr="00E76E4E" w:rsidRDefault="00E76E4E" w:rsidP="00E76E4E">
            <w:pPr>
              <w:spacing w:line="240" w:lineRule="auto"/>
              <w:ind w:left="-133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76E4E" w:rsidRPr="00E76E4E" w14:paraId="0350E632" w14:textId="77777777" w:rsidTr="005B34D6">
        <w:trPr>
          <w:trHeight w:val="20"/>
        </w:trPr>
        <w:tc>
          <w:tcPr>
            <w:tcW w:w="6030" w:type="dxa"/>
            <w:shd w:val="clear" w:color="auto" w:fill="auto"/>
          </w:tcPr>
          <w:p w14:paraId="38AAC713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30" w:type="dxa"/>
            <w:shd w:val="clear" w:color="auto" w:fill="auto"/>
          </w:tcPr>
          <w:p w14:paraId="0AA3FF65" w14:textId="5514280E" w:rsidR="00E76E4E" w:rsidRPr="00E76E4E" w:rsidRDefault="001E7817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4,109,668</w:t>
            </w:r>
          </w:p>
        </w:tc>
        <w:tc>
          <w:tcPr>
            <w:tcW w:w="270" w:type="dxa"/>
            <w:shd w:val="clear" w:color="auto" w:fill="auto"/>
          </w:tcPr>
          <w:p w14:paraId="7DC684C5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3E06AEF" w14:textId="5D59394A" w:rsidR="00E76E4E" w:rsidRPr="00E76E4E" w:rsidRDefault="009454B5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737,58</w:t>
            </w:r>
            <w:r w:rsidR="004D1F7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76E4E" w:rsidRPr="00E76E4E" w14:paraId="66D79EC8" w14:textId="77777777" w:rsidTr="005B34D6">
        <w:trPr>
          <w:trHeight w:val="20"/>
        </w:trPr>
        <w:tc>
          <w:tcPr>
            <w:tcW w:w="6030" w:type="dxa"/>
            <w:shd w:val="clear" w:color="auto" w:fill="auto"/>
          </w:tcPr>
          <w:p w14:paraId="519BB8AC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30" w:type="dxa"/>
            <w:shd w:val="clear" w:color="auto" w:fill="auto"/>
          </w:tcPr>
          <w:p w14:paraId="5E087447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7197EB4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81EAFC8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6E4E" w:rsidRPr="00E76E4E" w14:paraId="1652617A" w14:textId="77777777" w:rsidTr="005B34D6">
        <w:trPr>
          <w:trHeight w:val="20"/>
        </w:trPr>
        <w:tc>
          <w:tcPr>
            <w:tcW w:w="6030" w:type="dxa"/>
            <w:shd w:val="clear" w:color="auto" w:fill="auto"/>
          </w:tcPr>
          <w:p w14:paraId="78F35EEE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76E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E76E4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  <w:shd w:val="clear" w:color="auto" w:fill="auto"/>
          </w:tcPr>
          <w:p w14:paraId="2B8DCF77" w14:textId="65060B0B" w:rsidR="00E76E4E" w:rsidRPr="00E76E4E" w:rsidRDefault="001E7817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192,4</w:t>
            </w:r>
            <w:r w:rsidR="001909AC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289685B8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194A987" w14:textId="78DE9973" w:rsidR="00E76E4E" w:rsidRPr="00E76E4E" w:rsidRDefault="009454B5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37,387</w:t>
            </w:r>
          </w:p>
        </w:tc>
      </w:tr>
      <w:tr w:rsidR="00E76E4E" w:rsidRPr="00E76E4E" w14:paraId="7967451C" w14:textId="77777777" w:rsidTr="005B34D6">
        <w:trPr>
          <w:trHeight w:val="20"/>
        </w:trPr>
        <w:tc>
          <w:tcPr>
            <w:tcW w:w="6030" w:type="dxa"/>
            <w:shd w:val="clear" w:color="auto" w:fill="auto"/>
          </w:tcPr>
          <w:p w14:paraId="7172454E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76E4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76E4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76E4E">
              <w:rPr>
                <w:rFonts w:asciiTheme="majorBidi" w:hAnsiTheme="majorBidi" w:cstheme="majorBidi"/>
                <w:sz w:val="30"/>
                <w:szCs w:val="30"/>
              </w:rPr>
              <w:t xml:space="preserve">60 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  <w:shd w:val="clear" w:color="auto" w:fill="auto"/>
          </w:tcPr>
          <w:p w14:paraId="47D9C62F" w14:textId="5FAD8803" w:rsidR="00E76E4E" w:rsidRPr="00E76E4E" w:rsidRDefault="001E7817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48,360</w:t>
            </w:r>
          </w:p>
        </w:tc>
        <w:tc>
          <w:tcPr>
            <w:tcW w:w="270" w:type="dxa"/>
            <w:shd w:val="clear" w:color="auto" w:fill="auto"/>
          </w:tcPr>
          <w:p w14:paraId="1421A9C3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A7A4F71" w14:textId="07572873" w:rsidR="00E76E4E" w:rsidRPr="00E76E4E" w:rsidRDefault="009454B5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8,536</w:t>
            </w:r>
          </w:p>
        </w:tc>
      </w:tr>
      <w:tr w:rsidR="00E76E4E" w:rsidRPr="00E76E4E" w14:paraId="79D3471F" w14:textId="77777777" w:rsidTr="005B34D6">
        <w:trPr>
          <w:trHeight w:val="20"/>
        </w:trPr>
        <w:tc>
          <w:tcPr>
            <w:tcW w:w="6030" w:type="dxa"/>
            <w:shd w:val="clear" w:color="auto" w:fill="auto"/>
          </w:tcPr>
          <w:p w14:paraId="09D3409B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76E4E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76E4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76E4E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  <w:shd w:val="clear" w:color="auto" w:fill="auto"/>
          </w:tcPr>
          <w:p w14:paraId="0862307C" w14:textId="14F494BA" w:rsidR="00E76E4E" w:rsidRPr="00E76E4E" w:rsidRDefault="00F01CED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4,19</w:t>
            </w:r>
            <w:r w:rsidR="001909A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3436FD3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D25D814" w14:textId="73D51132" w:rsidR="00E76E4E" w:rsidRPr="00E76E4E" w:rsidRDefault="009454B5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585</w:t>
            </w:r>
          </w:p>
        </w:tc>
      </w:tr>
      <w:tr w:rsidR="00E76E4E" w:rsidRPr="00E76E4E" w14:paraId="14B1865B" w14:textId="77777777" w:rsidTr="005B34D6">
        <w:trPr>
          <w:trHeight w:val="20"/>
        </w:trPr>
        <w:tc>
          <w:tcPr>
            <w:tcW w:w="6030" w:type="dxa"/>
            <w:shd w:val="clear" w:color="auto" w:fill="auto"/>
          </w:tcPr>
          <w:p w14:paraId="395C788F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E76E4E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B89C903" w14:textId="5F48FF71" w:rsidR="00E76E4E" w:rsidRPr="00E76E4E" w:rsidRDefault="00F01CED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88,491</w:t>
            </w:r>
          </w:p>
        </w:tc>
        <w:tc>
          <w:tcPr>
            <w:tcW w:w="270" w:type="dxa"/>
            <w:shd w:val="clear" w:color="auto" w:fill="auto"/>
          </w:tcPr>
          <w:p w14:paraId="67932CE7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42E8871" w14:textId="324CD3FE" w:rsidR="00E76E4E" w:rsidRPr="00E76E4E" w:rsidRDefault="009454B5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48,65</w:t>
            </w:r>
            <w:r w:rsidR="004D1F7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76E4E" w:rsidRPr="00E76E4E" w14:paraId="10D02851" w14:textId="77777777" w:rsidTr="005B34D6">
        <w:trPr>
          <w:trHeight w:val="20"/>
        </w:trPr>
        <w:tc>
          <w:tcPr>
            <w:tcW w:w="6030" w:type="dxa"/>
            <w:shd w:val="clear" w:color="auto" w:fill="auto"/>
          </w:tcPr>
          <w:p w14:paraId="797C0FEC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77BB9C9" w14:textId="5AA13533" w:rsidR="00E76E4E" w:rsidRPr="00E76E4E" w:rsidRDefault="00F01CED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4,443,194</w:t>
            </w:r>
          </w:p>
        </w:tc>
        <w:tc>
          <w:tcPr>
            <w:tcW w:w="270" w:type="dxa"/>
            <w:shd w:val="clear" w:color="auto" w:fill="auto"/>
          </w:tcPr>
          <w:p w14:paraId="2E13D56A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9EF1E05" w14:textId="17702E92" w:rsidR="00E76E4E" w:rsidRPr="00E76E4E" w:rsidRDefault="009454B5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832,7</w:t>
            </w:r>
            <w:r w:rsidR="004D1F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</w:p>
        </w:tc>
      </w:tr>
      <w:tr w:rsidR="00E76E4E" w:rsidRPr="00E76E4E" w14:paraId="029E59EA" w14:textId="77777777" w:rsidTr="00DF34D0">
        <w:trPr>
          <w:trHeight w:val="20"/>
        </w:trPr>
        <w:tc>
          <w:tcPr>
            <w:tcW w:w="6030" w:type="dxa"/>
            <w:shd w:val="clear" w:color="auto" w:fill="auto"/>
          </w:tcPr>
          <w:p w14:paraId="1CA7657F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76E4E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CED8A35" w14:textId="7938CBCC" w:rsidR="00E76E4E" w:rsidRPr="00E76E4E" w:rsidRDefault="00F01CED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(72,039)</w:t>
            </w:r>
          </w:p>
        </w:tc>
        <w:tc>
          <w:tcPr>
            <w:tcW w:w="270" w:type="dxa"/>
            <w:shd w:val="clear" w:color="auto" w:fill="auto"/>
          </w:tcPr>
          <w:p w14:paraId="1BD1C2C3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92974A0" w14:textId="7C32D53A" w:rsidR="00E76E4E" w:rsidRPr="00E76E4E" w:rsidRDefault="009454B5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(37,24</w:t>
            </w:r>
            <w:r w:rsidR="003808E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76E4E" w:rsidRPr="00E76E4E" w14:paraId="43EDE56C" w14:textId="77777777" w:rsidTr="00DF34D0">
        <w:trPr>
          <w:trHeight w:val="20"/>
        </w:trPr>
        <w:tc>
          <w:tcPr>
            <w:tcW w:w="6030" w:type="dxa"/>
            <w:shd w:val="clear" w:color="auto" w:fill="auto"/>
          </w:tcPr>
          <w:p w14:paraId="0FEC1D4F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2D151F" w14:textId="3C1DD987" w:rsidR="00E76E4E" w:rsidRPr="00E76E4E" w:rsidRDefault="00F01CED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4,371,155</w:t>
            </w:r>
          </w:p>
        </w:tc>
        <w:tc>
          <w:tcPr>
            <w:tcW w:w="270" w:type="dxa"/>
            <w:shd w:val="clear" w:color="auto" w:fill="auto"/>
          </w:tcPr>
          <w:p w14:paraId="3C54C50E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18892C" w14:textId="24A3F0C3" w:rsidR="00E76E4E" w:rsidRPr="00E76E4E" w:rsidRDefault="00473911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795,50</w:t>
            </w:r>
            <w:r w:rsidR="004D1F7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DF34D0" w:rsidRPr="00E76E4E" w14:paraId="2DA2CC53" w14:textId="77777777" w:rsidTr="00DF34D0">
        <w:trPr>
          <w:trHeight w:val="20"/>
        </w:trPr>
        <w:tc>
          <w:tcPr>
            <w:tcW w:w="6030" w:type="dxa"/>
            <w:shd w:val="clear" w:color="auto" w:fill="auto"/>
          </w:tcPr>
          <w:p w14:paraId="25477721" w14:textId="77777777" w:rsidR="00DF34D0" w:rsidRPr="00E76E4E" w:rsidRDefault="00DF34D0" w:rsidP="00E76E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41B2064E" w14:textId="77777777" w:rsidR="00DF34D0" w:rsidRPr="00E76E4E" w:rsidRDefault="00DF34D0" w:rsidP="00E76E4E">
            <w:pPr>
              <w:tabs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5A8A597" w14:textId="77777777" w:rsidR="00DF34D0" w:rsidRPr="00E76E4E" w:rsidRDefault="00DF34D0" w:rsidP="00E76E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11E58818" w14:textId="77777777" w:rsidR="00DF34D0" w:rsidRDefault="00DF34D0" w:rsidP="00E76E4E">
            <w:pPr>
              <w:tabs>
                <w:tab w:val="decimal" w:pos="106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F34D0" w:rsidRPr="00E76E4E" w14:paraId="2B018707" w14:textId="77777777" w:rsidTr="00DF34D0">
        <w:trPr>
          <w:trHeight w:val="20"/>
        </w:trPr>
        <w:tc>
          <w:tcPr>
            <w:tcW w:w="6030" w:type="dxa"/>
            <w:shd w:val="clear" w:color="auto" w:fill="auto"/>
          </w:tcPr>
          <w:p w14:paraId="42F53524" w14:textId="23968D98" w:rsidR="00DF34D0" w:rsidRPr="00E76E4E" w:rsidRDefault="00B52A40" w:rsidP="00E76E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รวมสุทธิ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54047B6C" w14:textId="785536F5" w:rsidR="00DF34D0" w:rsidRPr="00E76E4E" w:rsidRDefault="00F01CED" w:rsidP="00F01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4,372,814</w:t>
            </w:r>
          </w:p>
        </w:tc>
        <w:tc>
          <w:tcPr>
            <w:tcW w:w="270" w:type="dxa"/>
            <w:shd w:val="clear" w:color="auto" w:fill="auto"/>
          </w:tcPr>
          <w:p w14:paraId="4AFFB3CD" w14:textId="77777777" w:rsidR="00DF34D0" w:rsidRPr="00E76E4E" w:rsidRDefault="00DF34D0" w:rsidP="00E76E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EA1A9F2" w14:textId="6B4E22BD" w:rsidR="00DF34D0" w:rsidRPr="00B52A40" w:rsidRDefault="00B52A40" w:rsidP="00B5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86"/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3,489,052</w:t>
            </w:r>
          </w:p>
        </w:tc>
      </w:tr>
    </w:tbl>
    <w:p w14:paraId="1887422B" w14:textId="77777777" w:rsidR="00E575FD" w:rsidRDefault="00E575FD">
      <w:pPr>
        <w:spacing w:line="240" w:lineRule="auto"/>
        <w:rPr>
          <w:rFonts w:ascii="Angsana New" w:hAnsi="Angsana New"/>
          <w:sz w:val="20"/>
          <w:szCs w:val="20"/>
        </w:rPr>
      </w:pPr>
      <w:r>
        <w:br w:type="page"/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3600"/>
        <w:gridCol w:w="1200"/>
        <w:gridCol w:w="235"/>
        <w:gridCol w:w="742"/>
        <w:gridCol w:w="236"/>
        <w:gridCol w:w="1436"/>
        <w:gridCol w:w="236"/>
        <w:gridCol w:w="1513"/>
      </w:tblGrid>
      <w:tr w:rsidR="00AC5585" w:rsidRPr="006B4E09" w14:paraId="2CD734EF" w14:textId="77777777" w:rsidTr="007B7D13">
        <w:trPr>
          <w:tblHeader/>
        </w:trPr>
        <w:tc>
          <w:tcPr>
            <w:tcW w:w="3600" w:type="dxa"/>
            <w:vAlign w:val="bottom"/>
          </w:tcPr>
          <w:p w14:paraId="18022E9C" w14:textId="2D852FF3" w:rsidR="00AC5585" w:rsidRPr="00DA12B6" w:rsidRDefault="00482F4A" w:rsidP="00DA12B6">
            <w:pPr>
              <w:spacing w:line="240" w:lineRule="atLeast"/>
              <w:ind w:right="6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lastRenderedPageBreak/>
              <w:t xml:space="preserve">ณ </w:t>
            </w:r>
            <w:r w:rsidRPr="006B4E0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วันที่ </w:t>
            </w:r>
            <w:r w:rsidRPr="006B4E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6B4E0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6B4E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2412" w:type="dxa"/>
            <w:gridSpan w:val="4"/>
          </w:tcPr>
          <w:p w14:paraId="26C2D8FC" w14:textId="77777777" w:rsidR="00AC5585" w:rsidRPr="006B4E09" w:rsidRDefault="00AC5585" w:rsidP="00143EA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vAlign w:val="bottom"/>
          </w:tcPr>
          <w:p w14:paraId="1C0B0BDF" w14:textId="77777777" w:rsidR="00AC5585" w:rsidRPr="006B4E09" w:rsidRDefault="00AC5585" w:rsidP="001D1E5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ED3390F" w14:textId="77777777" w:rsidR="00AC5585" w:rsidRPr="006B4E09" w:rsidRDefault="00AC5585" w:rsidP="00143E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</w:tcPr>
          <w:p w14:paraId="3840E67E" w14:textId="77777777" w:rsidR="00AC5585" w:rsidRPr="006B4E09" w:rsidRDefault="00AC5585" w:rsidP="00143E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1E5C" w:rsidRPr="006B4E09" w14:paraId="6F6D6107" w14:textId="77777777" w:rsidTr="007B7D13">
        <w:trPr>
          <w:tblHeader/>
        </w:trPr>
        <w:tc>
          <w:tcPr>
            <w:tcW w:w="3600" w:type="dxa"/>
          </w:tcPr>
          <w:p w14:paraId="57168166" w14:textId="77777777" w:rsidR="001D1E5C" w:rsidRPr="006B4E09" w:rsidRDefault="001D1E5C" w:rsidP="00143EA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2" w:type="dxa"/>
            <w:gridSpan w:val="4"/>
          </w:tcPr>
          <w:p w14:paraId="156F1853" w14:textId="77777777" w:rsidR="001D1E5C" w:rsidRPr="006B4E09" w:rsidRDefault="001D1E5C" w:rsidP="00143E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85" w:type="dxa"/>
            <w:gridSpan w:val="3"/>
          </w:tcPr>
          <w:p w14:paraId="6204DBB4" w14:textId="77777777" w:rsidR="001D1E5C" w:rsidRPr="006B4E09" w:rsidRDefault="001D1E5C" w:rsidP="00143E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B4E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B4E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C5585" w:rsidRPr="006B4E09" w14:paraId="7A869BBD" w14:textId="77777777" w:rsidTr="007B7D13">
        <w:trPr>
          <w:tblHeader/>
        </w:trPr>
        <w:tc>
          <w:tcPr>
            <w:tcW w:w="3600" w:type="dxa"/>
          </w:tcPr>
          <w:p w14:paraId="5230452D" w14:textId="0BC07C9C" w:rsidR="00AC5585" w:rsidRPr="006B4E09" w:rsidRDefault="00482F4A" w:rsidP="00143EA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 xml:space="preserve">- </w:t>
            </w:r>
            <w:r w:rsidRPr="00DA12B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12" w:type="dxa"/>
            <w:gridSpan w:val="4"/>
          </w:tcPr>
          <w:p w14:paraId="20DA9E19" w14:textId="77777777" w:rsidR="00AC5585" w:rsidRPr="006B4E09" w:rsidRDefault="00AC5585" w:rsidP="00143E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85" w:type="dxa"/>
            <w:gridSpan w:val="3"/>
          </w:tcPr>
          <w:p w14:paraId="7DEFFB3F" w14:textId="77777777" w:rsidR="00AC5585" w:rsidRPr="006B4E09" w:rsidRDefault="00AC5585" w:rsidP="00143E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D1E5C" w:rsidRPr="006B4E09" w14:paraId="3AA7514C" w14:textId="77777777" w:rsidTr="007B7D13">
        <w:tc>
          <w:tcPr>
            <w:tcW w:w="3600" w:type="dxa"/>
          </w:tcPr>
          <w:p w14:paraId="1911AB9B" w14:textId="77777777" w:rsidR="001D1E5C" w:rsidRPr="006B4E09" w:rsidRDefault="001D1E5C" w:rsidP="001D1E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00" w:type="dxa"/>
          </w:tcPr>
          <w:p w14:paraId="55F11C38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1DD4720D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dxa"/>
          </w:tcPr>
          <w:p w14:paraId="7A28312A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F30D4B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shd w:val="clear" w:color="auto" w:fill="auto"/>
          </w:tcPr>
          <w:p w14:paraId="7151EBF5" w14:textId="77777777" w:rsidR="001D1E5C" w:rsidRPr="006B4E09" w:rsidRDefault="001D1E5C" w:rsidP="00E431DC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</w:rPr>
              <w:t>2,691</w:t>
            </w:r>
          </w:p>
        </w:tc>
        <w:tc>
          <w:tcPr>
            <w:tcW w:w="236" w:type="dxa"/>
          </w:tcPr>
          <w:p w14:paraId="6ED5FDA1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</w:tcPr>
          <w:p w14:paraId="226FEB6C" w14:textId="77777777" w:rsidR="001D1E5C" w:rsidRPr="006B4E09" w:rsidRDefault="001D1E5C" w:rsidP="00E431DC">
            <w:pPr>
              <w:tabs>
                <w:tab w:val="decimal" w:pos="12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1,383,386</w:t>
            </w:r>
          </w:p>
        </w:tc>
      </w:tr>
      <w:tr w:rsidR="001D1E5C" w:rsidRPr="006B4E09" w14:paraId="64B59D6D" w14:textId="77777777" w:rsidTr="007B7D13">
        <w:tc>
          <w:tcPr>
            <w:tcW w:w="3600" w:type="dxa"/>
          </w:tcPr>
          <w:p w14:paraId="3FE699E4" w14:textId="77777777" w:rsidR="001D1E5C" w:rsidRPr="006B4E09" w:rsidRDefault="001D1E5C" w:rsidP="001D1E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00" w:type="dxa"/>
          </w:tcPr>
          <w:p w14:paraId="0CAA8C09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05CADE56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dxa"/>
          </w:tcPr>
          <w:p w14:paraId="52C02B09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3FCF0A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shd w:val="clear" w:color="auto" w:fill="auto"/>
          </w:tcPr>
          <w:p w14:paraId="77F67325" w14:textId="77777777" w:rsidR="001D1E5C" w:rsidRPr="006B4E09" w:rsidRDefault="001D1E5C" w:rsidP="00E431DC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AC3B57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</w:tcPr>
          <w:p w14:paraId="1E6D5DD6" w14:textId="77777777" w:rsidR="001D1E5C" w:rsidRPr="006B4E09" w:rsidRDefault="001D1E5C" w:rsidP="00E431DC">
            <w:pPr>
              <w:tabs>
                <w:tab w:val="decimal" w:pos="12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D1E5C" w:rsidRPr="006B4E09" w14:paraId="54E92A87" w14:textId="77777777" w:rsidTr="007B7D13">
        <w:tc>
          <w:tcPr>
            <w:tcW w:w="3600" w:type="dxa"/>
          </w:tcPr>
          <w:p w14:paraId="266551C4" w14:textId="77777777" w:rsidR="001D1E5C" w:rsidRPr="006B4E09" w:rsidRDefault="001D1E5C" w:rsidP="001D1E5C">
            <w:pPr>
              <w:spacing w:line="240" w:lineRule="atLeas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น้อยกว่า 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 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</w:tcPr>
          <w:p w14:paraId="17FE86A6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1A805BDC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dxa"/>
          </w:tcPr>
          <w:p w14:paraId="4950BA53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08CCDB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shd w:val="clear" w:color="auto" w:fill="auto"/>
          </w:tcPr>
          <w:p w14:paraId="21A7CB12" w14:textId="77777777" w:rsidR="001D1E5C" w:rsidRPr="006B4E09" w:rsidRDefault="001D1E5C" w:rsidP="00E431DC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36" w:type="dxa"/>
          </w:tcPr>
          <w:p w14:paraId="3D263F64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</w:tcPr>
          <w:p w14:paraId="7F5AAE99" w14:textId="77777777" w:rsidR="001D1E5C" w:rsidRPr="006B4E09" w:rsidRDefault="001D1E5C" w:rsidP="00E431DC">
            <w:pPr>
              <w:tabs>
                <w:tab w:val="decimal" w:pos="12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1,442,710</w:t>
            </w:r>
          </w:p>
        </w:tc>
      </w:tr>
      <w:tr w:rsidR="001D1E5C" w:rsidRPr="006B4E09" w14:paraId="6639EE67" w14:textId="77777777" w:rsidTr="007B7D13">
        <w:tc>
          <w:tcPr>
            <w:tcW w:w="3600" w:type="dxa"/>
          </w:tcPr>
          <w:p w14:paraId="10115C21" w14:textId="77777777" w:rsidR="001D1E5C" w:rsidRPr="006B4E09" w:rsidRDefault="001D1E5C" w:rsidP="001D1E5C">
            <w:pPr>
              <w:spacing w:line="240" w:lineRule="atLeas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3 - 6 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</w:tcPr>
          <w:p w14:paraId="050824B9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247592AB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dxa"/>
          </w:tcPr>
          <w:p w14:paraId="4D886C35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AC0F0A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shd w:val="clear" w:color="auto" w:fill="auto"/>
          </w:tcPr>
          <w:p w14:paraId="34C9A7AF" w14:textId="77777777" w:rsidR="001D1E5C" w:rsidRPr="006B4E09" w:rsidRDefault="001D1E5C" w:rsidP="00E431DC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36" w:type="dxa"/>
          </w:tcPr>
          <w:p w14:paraId="3732AF21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</w:tcPr>
          <w:p w14:paraId="2E755490" w14:textId="77777777" w:rsidR="001D1E5C" w:rsidRPr="006B4E09" w:rsidRDefault="001D1E5C" w:rsidP="00E431DC">
            <w:pPr>
              <w:tabs>
                <w:tab w:val="decimal" w:pos="12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317,866</w:t>
            </w:r>
          </w:p>
        </w:tc>
      </w:tr>
      <w:tr w:rsidR="001D1E5C" w:rsidRPr="006B4E09" w14:paraId="332FC9F3" w14:textId="77777777" w:rsidTr="007B7D13">
        <w:tc>
          <w:tcPr>
            <w:tcW w:w="3600" w:type="dxa"/>
            <w:vAlign w:val="center"/>
          </w:tcPr>
          <w:p w14:paraId="577BDA4E" w14:textId="77777777" w:rsidR="001D1E5C" w:rsidRPr="006B4E09" w:rsidRDefault="001D1E5C" w:rsidP="001D1E5C">
            <w:pPr>
              <w:spacing w:line="240" w:lineRule="atLeas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6 - 12 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</w:tcPr>
          <w:p w14:paraId="4572C9F6" w14:textId="77777777" w:rsidR="001D1E5C" w:rsidRPr="006B4E09" w:rsidRDefault="001D1E5C" w:rsidP="001D1E5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5FBAC439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dxa"/>
          </w:tcPr>
          <w:p w14:paraId="1B06A117" w14:textId="77777777" w:rsidR="001D1E5C" w:rsidRPr="006B4E09" w:rsidRDefault="001D1E5C" w:rsidP="001D1E5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5EB5C9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shd w:val="clear" w:color="auto" w:fill="auto"/>
          </w:tcPr>
          <w:p w14:paraId="1470D656" w14:textId="77777777" w:rsidR="001D1E5C" w:rsidRPr="006B4E09" w:rsidRDefault="001D1E5C" w:rsidP="001D1E5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7DB4D73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</w:tcPr>
          <w:p w14:paraId="4337150F" w14:textId="77777777" w:rsidR="001D1E5C" w:rsidRPr="006B4E09" w:rsidRDefault="001D1E5C" w:rsidP="00E431DC">
            <w:pPr>
              <w:tabs>
                <w:tab w:val="decimal" w:pos="12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50,463</w:t>
            </w:r>
          </w:p>
        </w:tc>
      </w:tr>
      <w:tr w:rsidR="001D1E5C" w:rsidRPr="006B4E09" w14:paraId="7C282A2B" w14:textId="77777777" w:rsidTr="007B7D13">
        <w:tc>
          <w:tcPr>
            <w:tcW w:w="3600" w:type="dxa"/>
            <w:vAlign w:val="center"/>
          </w:tcPr>
          <w:p w14:paraId="4B633F86" w14:textId="77777777" w:rsidR="001D1E5C" w:rsidRPr="006B4E09" w:rsidRDefault="001D1E5C" w:rsidP="001D1E5C">
            <w:pPr>
              <w:spacing w:line="240" w:lineRule="atLeas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12 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</w:tcPr>
          <w:p w14:paraId="3988E620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53F1296C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dxa"/>
          </w:tcPr>
          <w:p w14:paraId="65CEFF3B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2262F5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2F3B39C1" w14:textId="77777777" w:rsidR="001D1E5C" w:rsidRPr="006B4E09" w:rsidRDefault="001D1E5C" w:rsidP="00E431DC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0E237868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14:paraId="01CEF8B7" w14:textId="77777777" w:rsidR="001D1E5C" w:rsidRPr="006B4E09" w:rsidRDefault="001D1E5C" w:rsidP="00E431DC">
            <w:pPr>
              <w:tabs>
                <w:tab w:val="decimal" w:pos="12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22,752</w:t>
            </w:r>
          </w:p>
        </w:tc>
      </w:tr>
      <w:tr w:rsidR="001D1E5C" w:rsidRPr="006B4E09" w14:paraId="2AC40B84" w14:textId="77777777" w:rsidTr="007B7D13">
        <w:tc>
          <w:tcPr>
            <w:tcW w:w="3600" w:type="dxa"/>
          </w:tcPr>
          <w:p w14:paraId="2BE69B7A" w14:textId="77777777" w:rsidR="001D1E5C" w:rsidRPr="006B4E09" w:rsidRDefault="001D1E5C" w:rsidP="001D1E5C">
            <w:pPr>
              <w:spacing w:line="240" w:lineRule="atLeas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14:paraId="48E7586F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6E386E3E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2" w:type="dxa"/>
          </w:tcPr>
          <w:p w14:paraId="05EA2B26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3861691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</w:tcPr>
          <w:p w14:paraId="4A1C7046" w14:textId="77777777" w:rsidR="001D1E5C" w:rsidRPr="006B4E09" w:rsidRDefault="001D1E5C" w:rsidP="00E431DC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2,772</w:t>
            </w:r>
          </w:p>
        </w:tc>
        <w:tc>
          <w:tcPr>
            <w:tcW w:w="236" w:type="dxa"/>
          </w:tcPr>
          <w:p w14:paraId="400BFEBA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14:paraId="2738027C" w14:textId="77777777" w:rsidR="001D1E5C" w:rsidRPr="006B4E09" w:rsidRDefault="001D1E5C" w:rsidP="00E431DC">
            <w:pPr>
              <w:tabs>
                <w:tab w:val="decimal" w:pos="12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B4E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3,217,177</w:t>
            </w:r>
          </w:p>
        </w:tc>
      </w:tr>
      <w:tr w:rsidR="001D1E5C" w:rsidRPr="006B4E09" w14:paraId="169CF928" w14:textId="77777777" w:rsidTr="007B7D13">
        <w:tc>
          <w:tcPr>
            <w:tcW w:w="3600" w:type="dxa"/>
            <w:vAlign w:val="center"/>
          </w:tcPr>
          <w:p w14:paraId="3DFA90D5" w14:textId="77777777" w:rsidR="001D1E5C" w:rsidRPr="006B4E09" w:rsidRDefault="001D1E5C" w:rsidP="001D1E5C">
            <w:pPr>
              <w:tabs>
                <w:tab w:val="left" w:pos="450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200" w:type="dxa"/>
          </w:tcPr>
          <w:p w14:paraId="509318F7" w14:textId="77777777" w:rsidR="001D1E5C" w:rsidRPr="006B4E09" w:rsidRDefault="001D1E5C" w:rsidP="001D1E5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14:paraId="3631908D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dxa"/>
          </w:tcPr>
          <w:p w14:paraId="26833C61" w14:textId="77777777" w:rsidR="001D1E5C" w:rsidRPr="006B4E09" w:rsidRDefault="001D1E5C" w:rsidP="001D1E5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3B00FD6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645C39DD" w14:textId="77777777" w:rsidR="001D1E5C" w:rsidRPr="006B4E09" w:rsidRDefault="001D1E5C" w:rsidP="001D1E5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124CB2C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14:paraId="3B932270" w14:textId="77777777" w:rsidR="001D1E5C" w:rsidRPr="006B4E09" w:rsidRDefault="001D1E5C" w:rsidP="001D1E5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D1E5C" w:rsidRPr="006B4E09" w14:paraId="6F1FD933" w14:textId="77777777" w:rsidTr="007B7D13">
        <w:tc>
          <w:tcPr>
            <w:tcW w:w="3600" w:type="dxa"/>
          </w:tcPr>
          <w:p w14:paraId="1F0F3E89" w14:textId="77777777" w:rsidR="001D1E5C" w:rsidRPr="006B4E09" w:rsidRDefault="001D1E5C" w:rsidP="001D1E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6DEE0CB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4F62891D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2" w:type="dxa"/>
          </w:tcPr>
          <w:p w14:paraId="1232EE50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6ED1F32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29A7B" w14:textId="77777777" w:rsidR="001D1E5C" w:rsidRPr="006B4E09" w:rsidRDefault="001D1E5C" w:rsidP="00E431DC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2,772</w:t>
            </w:r>
          </w:p>
        </w:tc>
        <w:tc>
          <w:tcPr>
            <w:tcW w:w="236" w:type="dxa"/>
          </w:tcPr>
          <w:p w14:paraId="577D27F0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</w:tcPr>
          <w:p w14:paraId="7772186C" w14:textId="77777777" w:rsidR="001D1E5C" w:rsidRPr="006B4E09" w:rsidRDefault="001D1E5C" w:rsidP="00E431DC">
            <w:pPr>
              <w:tabs>
                <w:tab w:val="decimal" w:pos="12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B4E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3,217,177</w:t>
            </w:r>
          </w:p>
        </w:tc>
      </w:tr>
      <w:tr w:rsidR="001D1E5C" w:rsidRPr="006B4E09" w14:paraId="24D87E21" w14:textId="77777777" w:rsidTr="007B7D13">
        <w:tc>
          <w:tcPr>
            <w:tcW w:w="3600" w:type="dxa"/>
          </w:tcPr>
          <w:p w14:paraId="33DC5E02" w14:textId="77777777" w:rsidR="001D1E5C" w:rsidRPr="006B4E09" w:rsidRDefault="001D1E5C" w:rsidP="001D1E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80F3C88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6B920405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2" w:type="dxa"/>
          </w:tcPr>
          <w:p w14:paraId="5BB1331E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802F71E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</w:tcPr>
          <w:p w14:paraId="64CEFEFB" w14:textId="77777777" w:rsidR="001D1E5C" w:rsidRPr="006B4E09" w:rsidRDefault="001D1E5C" w:rsidP="00E431DC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418CF27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14:paraId="76D0018D" w14:textId="77777777" w:rsidR="001D1E5C" w:rsidRPr="006B4E09" w:rsidRDefault="001D1E5C" w:rsidP="00E431DC">
            <w:pPr>
              <w:tabs>
                <w:tab w:val="decimal" w:pos="12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1D1E5C" w:rsidRPr="006B4E09" w14:paraId="36D435E4" w14:textId="77777777" w:rsidTr="007B7D13">
        <w:tc>
          <w:tcPr>
            <w:tcW w:w="3600" w:type="dxa"/>
            <w:vAlign w:val="center"/>
          </w:tcPr>
          <w:p w14:paraId="206B6DDD" w14:textId="77777777" w:rsidR="001D1E5C" w:rsidRPr="00DA12B6" w:rsidRDefault="00DA12B6" w:rsidP="001D1E5C">
            <w:pPr>
              <w:spacing w:line="240" w:lineRule="atLeast"/>
              <w:ind w:right="-2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ลูกหนี้การค้า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 xml:space="preserve">- </w:t>
            </w:r>
            <w:r w:rsidR="001D1E5C" w:rsidRPr="00DA12B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200" w:type="dxa"/>
          </w:tcPr>
          <w:p w14:paraId="546281C3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621904CF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dxa"/>
          </w:tcPr>
          <w:p w14:paraId="74DA5369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BED7A8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shd w:val="clear" w:color="auto" w:fill="auto"/>
          </w:tcPr>
          <w:p w14:paraId="12643342" w14:textId="77777777" w:rsidR="001D1E5C" w:rsidRPr="006B4E09" w:rsidRDefault="001D1E5C" w:rsidP="00E431DC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0F1BC2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</w:tcPr>
          <w:p w14:paraId="43A89E78" w14:textId="77777777" w:rsidR="001D1E5C" w:rsidRPr="006B4E09" w:rsidRDefault="001D1E5C" w:rsidP="00E431DC">
            <w:pPr>
              <w:tabs>
                <w:tab w:val="decimal" w:pos="12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D1E5C" w:rsidRPr="006B4E09" w14:paraId="7825FE0F" w14:textId="77777777" w:rsidTr="007B7D13">
        <w:tc>
          <w:tcPr>
            <w:tcW w:w="3600" w:type="dxa"/>
            <w:vAlign w:val="center"/>
          </w:tcPr>
          <w:p w14:paraId="06242C92" w14:textId="77777777" w:rsidR="001D1E5C" w:rsidRPr="006B4E09" w:rsidRDefault="001D1E5C" w:rsidP="001D1E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00" w:type="dxa"/>
            <w:shd w:val="clear" w:color="auto" w:fill="auto"/>
          </w:tcPr>
          <w:p w14:paraId="34CE8E1E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14:paraId="732EEDC3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dxa"/>
            <w:shd w:val="clear" w:color="auto" w:fill="auto"/>
          </w:tcPr>
          <w:p w14:paraId="6A643C03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25F27C4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shd w:val="clear" w:color="auto" w:fill="auto"/>
          </w:tcPr>
          <w:p w14:paraId="37855A87" w14:textId="77777777" w:rsidR="001D1E5C" w:rsidRPr="006B4E09" w:rsidRDefault="001D1E5C" w:rsidP="00E431DC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4,090,877</w:t>
            </w:r>
          </w:p>
        </w:tc>
        <w:tc>
          <w:tcPr>
            <w:tcW w:w="236" w:type="dxa"/>
          </w:tcPr>
          <w:p w14:paraId="11EEBC18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</w:tcPr>
          <w:p w14:paraId="0EB2B066" w14:textId="77777777" w:rsidR="001D1E5C" w:rsidRPr="006B4E09" w:rsidRDefault="001D1E5C" w:rsidP="00E431DC">
            <w:pPr>
              <w:tabs>
                <w:tab w:val="decimal" w:pos="12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782,982</w:t>
            </w:r>
          </w:p>
        </w:tc>
      </w:tr>
      <w:tr w:rsidR="001D1E5C" w:rsidRPr="006B4E09" w14:paraId="6A1DC416" w14:textId="77777777" w:rsidTr="007B7D13">
        <w:tc>
          <w:tcPr>
            <w:tcW w:w="3600" w:type="dxa"/>
            <w:vAlign w:val="center"/>
          </w:tcPr>
          <w:p w14:paraId="649090D0" w14:textId="77777777" w:rsidR="001D1E5C" w:rsidRPr="006B4E09" w:rsidRDefault="001D1E5C" w:rsidP="001D1E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00" w:type="dxa"/>
            <w:shd w:val="clear" w:color="auto" w:fill="auto"/>
          </w:tcPr>
          <w:p w14:paraId="19107613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278E69B5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dxa"/>
            <w:shd w:val="clear" w:color="auto" w:fill="auto"/>
          </w:tcPr>
          <w:p w14:paraId="1D79FE14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14F704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shd w:val="clear" w:color="auto" w:fill="auto"/>
          </w:tcPr>
          <w:p w14:paraId="7B5545AB" w14:textId="77777777" w:rsidR="001D1E5C" w:rsidRPr="006B4E09" w:rsidRDefault="001D1E5C" w:rsidP="00E431DC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5E9CA5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</w:tcPr>
          <w:p w14:paraId="75AC3297" w14:textId="77777777" w:rsidR="001D1E5C" w:rsidRPr="006B4E09" w:rsidRDefault="001D1E5C" w:rsidP="00E431DC">
            <w:pPr>
              <w:tabs>
                <w:tab w:val="decimal" w:pos="12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D1E5C" w:rsidRPr="006B4E09" w14:paraId="3500E662" w14:textId="77777777" w:rsidTr="007B7D13">
        <w:tc>
          <w:tcPr>
            <w:tcW w:w="3600" w:type="dxa"/>
            <w:vAlign w:val="center"/>
          </w:tcPr>
          <w:p w14:paraId="12F87C4D" w14:textId="77777777" w:rsidR="001D1E5C" w:rsidRPr="006B4E09" w:rsidRDefault="001D1E5C" w:rsidP="001D1E5C">
            <w:pPr>
              <w:spacing w:line="240" w:lineRule="atLeas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น้อยกว่า 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 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  <w:shd w:val="clear" w:color="auto" w:fill="auto"/>
          </w:tcPr>
          <w:p w14:paraId="61C5568F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center"/>
          </w:tcPr>
          <w:p w14:paraId="6A969BD1" w14:textId="77777777" w:rsidR="001D1E5C" w:rsidRPr="006B4E09" w:rsidRDefault="001D1E5C" w:rsidP="001D1E5C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dxa"/>
            <w:shd w:val="clear" w:color="auto" w:fill="auto"/>
          </w:tcPr>
          <w:p w14:paraId="2EE48209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F5D5655" w14:textId="77777777" w:rsidR="001D1E5C" w:rsidRPr="006B4E09" w:rsidRDefault="001D1E5C" w:rsidP="001D1E5C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shd w:val="clear" w:color="auto" w:fill="auto"/>
          </w:tcPr>
          <w:p w14:paraId="0AC5C42A" w14:textId="77777777" w:rsidR="001D1E5C" w:rsidRPr="006B4E09" w:rsidRDefault="001D1E5C" w:rsidP="00E431DC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</w:rPr>
              <w:t>360,432</w:t>
            </w:r>
          </w:p>
        </w:tc>
        <w:tc>
          <w:tcPr>
            <w:tcW w:w="236" w:type="dxa"/>
          </w:tcPr>
          <w:p w14:paraId="60032518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</w:tcPr>
          <w:p w14:paraId="73B2FF81" w14:textId="77777777" w:rsidR="001D1E5C" w:rsidRPr="006B4E09" w:rsidRDefault="001D1E5C" w:rsidP="00E431DC">
            <w:pPr>
              <w:tabs>
                <w:tab w:val="decimal" w:pos="12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76,201</w:t>
            </w:r>
          </w:p>
        </w:tc>
      </w:tr>
      <w:tr w:rsidR="001D1E5C" w:rsidRPr="006B4E09" w14:paraId="69A8B5CA" w14:textId="77777777" w:rsidTr="007B7D13">
        <w:tc>
          <w:tcPr>
            <w:tcW w:w="3600" w:type="dxa"/>
            <w:vAlign w:val="center"/>
          </w:tcPr>
          <w:p w14:paraId="7E931471" w14:textId="77777777" w:rsidR="001D1E5C" w:rsidRPr="006B4E09" w:rsidRDefault="001D1E5C" w:rsidP="001D1E5C">
            <w:pPr>
              <w:spacing w:line="240" w:lineRule="atLeas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3 - 6 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  <w:shd w:val="clear" w:color="auto" w:fill="auto"/>
          </w:tcPr>
          <w:p w14:paraId="6B8420E5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center"/>
          </w:tcPr>
          <w:p w14:paraId="46EED61F" w14:textId="77777777" w:rsidR="001D1E5C" w:rsidRPr="006B4E09" w:rsidRDefault="001D1E5C" w:rsidP="001D1E5C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dxa"/>
            <w:shd w:val="clear" w:color="auto" w:fill="auto"/>
          </w:tcPr>
          <w:p w14:paraId="53993083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6E6F5D8" w14:textId="77777777" w:rsidR="001D1E5C" w:rsidRPr="006B4E09" w:rsidRDefault="001D1E5C" w:rsidP="001D1E5C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shd w:val="clear" w:color="auto" w:fill="auto"/>
          </w:tcPr>
          <w:p w14:paraId="55723AA8" w14:textId="77777777" w:rsidR="001D1E5C" w:rsidRPr="006B4E09" w:rsidRDefault="001D1E5C" w:rsidP="00E431DC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</w:rPr>
              <w:t>9,793</w:t>
            </w:r>
          </w:p>
        </w:tc>
        <w:tc>
          <w:tcPr>
            <w:tcW w:w="236" w:type="dxa"/>
          </w:tcPr>
          <w:p w14:paraId="1A411B0C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</w:tcPr>
          <w:p w14:paraId="4EB750EF" w14:textId="77777777" w:rsidR="001D1E5C" w:rsidRPr="006B4E09" w:rsidRDefault="001D1E5C" w:rsidP="00E431DC">
            <w:pPr>
              <w:tabs>
                <w:tab w:val="decimal" w:pos="12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9,062</w:t>
            </w:r>
          </w:p>
        </w:tc>
      </w:tr>
      <w:tr w:rsidR="001D1E5C" w:rsidRPr="006B4E09" w14:paraId="00BBC1B1" w14:textId="77777777" w:rsidTr="007B7D13">
        <w:tc>
          <w:tcPr>
            <w:tcW w:w="3600" w:type="dxa"/>
            <w:vAlign w:val="center"/>
          </w:tcPr>
          <w:p w14:paraId="085305D7" w14:textId="77777777" w:rsidR="001D1E5C" w:rsidRPr="006B4E09" w:rsidRDefault="001D1E5C" w:rsidP="001D1E5C">
            <w:pPr>
              <w:spacing w:line="240" w:lineRule="atLeas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6 - 12 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  <w:shd w:val="clear" w:color="auto" w:fill="auto"/>
          </w:tcPr>
          <w:p w14:paraId="7413BB74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340B53BE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dxa"/>
            <w:shd w:val="clear" w:color="auto" w:fill="auto"/>
          </w:tcPr>
          <w:p w14:paraId="31986A94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3D7F57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shd w:val="clear" w:color="auto" w:fill="auto"/>
          </w:tcPr>
          <w:p w14:paraId="354B02B3" w14:textId="77777777" w:rsidR="001D1E5C" w:rsidRPr="006B4E09" w:rsidRDefault="001D1E5C" w:rsidP="00E431DC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</w:rPr>
              <w:t>8,191</w:t>
            </w:r>
          </w:p>
        </w:tc>
        <w:tc>
          <w:tcPr>
            <w:tcW w:w="236" w:type="dxa"/>
          </w:tcPr>
          <w:p w14:paraId="19B35B8E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</w:tcPr>
          <w:p w14:paraId="10CC17DA" w14:textId="77777777" w:rsidR="001D1E5C" w:rsidRPr="006B4E09" w:rsidRDefault="001D1E5C" w:rsidP="00E431DC">
            <w:pPr>
              <w:tabs>
                <w:tab w:val="decimal" w:pos="12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8,148</w:t>
            </w:r>
          </w:p>
        </w:tc>
      </w:tr>
      <w:tr w:rsidR="001D1E5C" w:rsidRPr="006B4E09" w14:paraId="76DD1775" w14:textId="77777777" w:rsidTr="007B7D13">
        <w:tc>
          <w:tcPr>
            <w:tcW w:w="3600" w:type="dxa"/>
            <w:vAlign w:val="center"/>
          </w:tcPr>
          <w:p w14:paraId="3E025F52" w14:textId="77777777" w:rsidR="001D1E5C" w:rsidRPr="006B4E09" w:rsidRDefault="001D1E5C" w:rsidP="001D1E5C">
            <w:pPr>
              <w:spacing w:line="240" w:lineRule="atLeas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12 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  <w:shd w:val="clear" w:color="auto" w:fill="auto"/>
          </w:tcPr>
          <w:p w14:paraId="7C0F9338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7C8FCD1E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dxa"/>
            <w:shd w:val="clear" w:color="auto" w:fill="auto"/>
          </w:tcPr>
          <w:p w14:paraId="33BCE8D1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3C6992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35AB0977" w14:textId="77777777" w:rsidR="001D1E5C" w:rsidRPr="006B4E09" w:rsidRDefault="001D1E5C" w:rsidP="00E431DC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</w:rPr>
              <w:t>74,001</w:t>
            </w:r>
          </w:p>
        </w:tc>
        <w:tc>
          <w:tcPr>
            <w:tcW w:w="236" w:type="dxa"/>
          </w:tcPr>
          <w:p w14:paraId="7D96E4C8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14:paraId="20D3C298" w14:textId="77777777" w:rsidR="001D1E5C" w:rsidRPr="006B4E09" w:rsidRDefault="001D1E5C" w:rsidP="00E431DC">
            <w:pPr>
              <w:tabs>
                <w:tab w:val="decimal" w:pos="121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37,244</w:t>
            </w:r>
          </w:p>
        </w:tc>
      </w:tr>
      <w:tr w:rsidR="001D1E5C" w:rsidRPr="006B4E09" w14:paraId="1739DFEC" w14:textId="77777777" w:rsidTr="007B7D13">
        <w:tc>
          <w:tcPr>
            <w:tcW w:w="3600" w:type="dxa"/>
            <w:vAlign w:val="center"/>
          </w:tcPr>
          <w:p w14:paraId="1AD9E655" w14:textId="77777777" w:rsidR="001D1E5C" w:rsidRPr="006B4E09" w:rsidRDefault="001D1E5C" w:rsidP="001D1E5C">
            <w:pPr>
              <w:tabs>
                <w:tab w:val="left" w:pos="288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1200" w:type="dxa"/>
            <w:shd w:val="clear" w:color="auto" w:fill="auto"/>
          </w:tcPr>
          <w:p w14:paraId="3466040D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48B630E7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2" w:type="dxa"/>
            <w:shd w:val="clear" w:color="auto" w:fill="auto"/>
          </w:tcPr>
          <w:p w14:paraId="107EE104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E8B1AC9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shd w:val="clear" w:color="auto" w:fill="auto"/>
          </w:tcPr>
          <w:p w14:paraId="698F8408" w14:textId="77777777" w:rsidR="001D1E5C" w:rsidRPr="006B4E09" w:rsidRDefault="001D1E5C" w:rsidP="00E431DC">
            <w:pPr>
              <w:tabs>
                <w:tab w:val="decimal" w:pos="108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4,543,294</w:t>
            </w:r>
          </w:p>
        </w:tc>
        <w:tc>
          <w:tcPr>
            <w:tcW w:w="236" w:type="dxa"/>
          </w:tcPr>
          <w:p w14:paraId="41C92037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3" w:type="dxa"/>
          </w:tcPr>
          <w:p w14:paraId="5BE5BABE" w14:textId="77777777" w:rsidR="001D1E5C" w:rsidRPr="006B4E09" w:rsidRDefault="001D1E5C" w:rsidP="00E431DC">
            <w:pPr>
              <w:tabs>
                <w:tab w:val="decimal" w:pos="12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B4E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913,637</w:t>
            </w:r>
          </w:p>
        </w:tc>
      </w:tr>
      <w:tr w:rsidR="001D1E5C" w:rsidRPr="006B4E09" w14:paraId="6E3FBB6D" w14:textId="77777777" w:rsidTr="007B7D13">
        <w:tc>
          <w:tcPr>
            <w:tcW w:w="3600" w:type="dxa"/>
            <w:vAlign w:val="center"/>
          </w:tcPr>
          <w:p w14:paraId="22500C7F" w14:textId="77777777" w:rsidR="001D1E5C" w:rsidRPr="006B4E09" w:rsidRDefault="001D1E5C" w:rsidP="001D1E5C">
            <w:pPr>
              <w:tabs>
                <w:tab w:val="left" w:pos="450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200" w:type="dxa"/>
            <w:shd w:val="clear" w:color="auto" w:fill="auto"/>
          </w:tcPr>
          <w:p w14:paraId="73FC1A9B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2995AE89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dxa"/>
            <w:shd w:val="clear" w:color="auto" w:fill="auto"/>
          </w:tcPr>
          <w:p w14:paraId="6E558BEB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E5A184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shd w:val="clear" w:color="auto" w:fill="auto"/>
          </w:tcPr>
          <w:p w14:paraId="1E723B91" w14:textId="77777777" w:rsidR="001D1E5C" w:rsidRPr="006B4E09" w:rsidRDefault="001D1E5C" w:rsidP="00E431DC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</w:rPr>
              <w:t>(73,610)</w:t>
            </w:r>
          </w:p>
        </w:tc>
        <w:tc>
          <w:tcPr>
            <w:tcW w:w="236" w:type="dxa"/>
          </w:tcPr>
          <w:p w14:paraId="1F63F1C2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</w:tcPr>
          <w:p w14:paraId="583E6F46" w14:textId="77777777" w:rsidR="001D1E5C" w:rsidRPr="006B4E09" w:rsidRDefault="001D1E5C" w:rsidP="00E431DC">
            <w:pPr>
              <w:tabs>
                <w:tab w:val="decimal" w:pos="12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(37,242)</w:t>
            </w:r>
          </w:p>
        </w:tc>
      </w:tr>
      <w:tr w:rsidR="001D1E5C" w:rsidRPr="006B4E09" w14:paraId="28172C61" w14:textId="77777777" w:rsidTr="007B7D13">
        <w:tc>
          <w:tcPr>
            <w:tcW w:w="3600" w:type="dxa"/>
            <w:vAlign w:val="center"/>
          </w:tcPr>
          <w:p w14:paraId="1E062D20" w14:textId="77777777" w:rsidR="001D1E5C" w:rsidRPr="006B4E09" w:rsidRDefault="001D1E5C" w:rsidP="001D1E5C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DFDE715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40971541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2" w:type="dxa"/>
            <w:shd w:val="clear" w:color="auto" w:fill="auto"/>
          </w:tcPr>
          <w:p w14:paraId="7F172591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6092C67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947A8" w14:textId="77777777" w:rsidR="001D1E5C" w:rsidRPr="006B4E09" w:rsidRDefault="001D1E5C" w:rsidP="00E431DC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4,469,684</w:t>
            </w:r>
          </w:p>
        </w:tc>
        <w:tc>
          <w:tcPr>
            <w:tcW w:w="236" w:type="dxa"/>
          </w:tcPr>
          <w:p w14:paraId="2E3EC283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</w:tcPr>
          <w:p w14:paraId="38B8E432" w14:textId="77777777" w:rsidR="001D1E5C" w:rsidRPr="006B4E09" w:rsidRDefault="001D1E5C" w:rsidP="00E431DC">
            <w:pPr>
              <w:tabs>
                <w:tab w:val="decimal" w:pos="12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B4E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876,395</w:t>
            </w:r>
          </w:p>
        </w:tc>
      </w:tr>
      <w:tr w:rsidR="001D1E5C" w:rsidRPr="006B4E09" w14:paraId="1D0BAA86" w14:textId="77777777" w:rsidTr="007B7D13">
        <w:tc>
          <w:tcPr>
            <w:tcW w:w="3600" w:type="dxa"/>
            <w:vAlign w:val="center"/>
          </w:tcPr>
          <w:p w14:paraId="1C0E5364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CA1E81C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1A5270A3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2" w:type="dxa"/>
            <w:shd w:val="clear" w:color="auto" w:fill="auto"/>
          </w:tcPr>
          <w:p w14:paraId="67B7D76F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2D09C56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shd w:val="clear" w:color="auto" w:fill="auto"/>
          </w:tcPr>
          <w:p w14:paraId="680A4F01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E85C94E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3" w:type="dxa"/>
          </w:tcPr>
          <w:p w14:paraId="1D889D6A" w14:textId="77777777" w:rsidR="001D1E5C" w:rsidRPr="006B4E09" w:rsidRDefault="001D1E5C" w:rsidP="00E431DC">
            <w:pPr>
              <w:tabs>
                <w:tab w:val="decimal" w:pos="12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1D1E5C" w:rsidRPr="006B4E09" w14:paraId="033D96F1" w14:textId="77777777" w:rsidTr="007B7D13">
        <w:tc>
          <w:tcPr>
            <w:tcW w:w="3600" w:type="dxa"/>
            <w:vAlign w:val="center"/>
          </w:tcPr>
          <w:p w14:paraId="6399A74D" w14:textId="77777777" w:rsidR="001D1E5C" w:rsidRPr="006B4E09" w:rsidRDefault="001D1E5C" w:rsidP="001D1E5C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4E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0" w:type="dxa"/>
          </w:tcPr>
          <w:p w14:paraId="18B41FE6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513875BF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2" w:type="dxa"/>
            <w:shd w:val="clear" w:color="auto" w:fill="auto"/>
          </w:tcPr>
          <w:p w14:paraId="7E0A0D41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2AB73E4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double" w:sz="4" w:space="0" w:color="auto"/>
            </w:tcBorders>
            <w:shd w:val="clear" w:color="auto" w:fill="auto"/>
          </w:tcPr>
          <w:p w14:paraId="6689E6A4" w14:textId="77777777" w:rsidR="001D1E5C" w:rsidRPr="006B4E09" w:rsidRDefault="001D1E5C" w:rsidP="00E431DC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4,472,456</w:t>
            </w:r>
          </w:p>
        </w:tc>
        <w:tc>
          <w:tcPr>
            <w:tcW w:w="236" w:type="dxa"/>
          </w:tcPr>
          <w:p w14:paraId="5362023C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3" w:type="dxa"/>
            <w:tcBorders>
              <w:bottom w:val="double" w:sz="4" w:space="0" w:color="auto"/>
            </w:tcBorders>
          </w:tcPr>
          <w:p w14:paraId="71FC9DC6" w14:textId="77777777" w:rsidR="001D1E5C" w:rsidRPr="006B4E09" w:rsidRDefault="001D1E5C" w:rsidP="00E431DC">
            <w:pPr>
              <w:tabs>
                <w:tab w:val="decimal" w:pos="12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B4E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4,093,572</w:t>
            </w:r>
          </w:p>
        </w:tc>
      </w:tr>
    </w:tbl>
    <w:p w14:paraId="6CD43F24" w14:textId="77777777" w:rsidR="0076008B" w:rsidRPr="006B4E09" w:rsidRDefault="0076008B" w:rsidP="0076008B">
      <w:pPr>
        <w:pStyle w:val="Bo-Blankline"/>
        <w:rPr>
          <w:lang w:val="en-US"/>
        </w:rPr>
      </w:pPr>
    </w:p>
    <w:p w14:paraId="25872CA3" w14:textId="77777777" w:rsidR="0076008B" w:rsidRPr="006B4E09" w:rsidRDefault="0076008B" w:rsidP="0076008B">
      <w:pPr>
        <w:pStyle w:val="Bo-C1Content"/>
        <w:rPr>
          <w:lang w:val="en-US"/>
        </w:rPr>
      </w:pPr>
      <w:r w:rsidRPr="006B4E09">
        <w:rPr>
          <w:rFonts w:hint="cs"/>
          <w:cs/>
          <w:lang w:val="en-US"/>
        </w:rPr>
        <w:t>กลุ่ม</w:t>
      </w:r>
      <w:r w:rsidRPr="006B4E09">
        <w:rPr>
          <w:cs/>
          <w:lang w:val="en-US"/>
        </w:rPr>
        <w:t>บริษัท</w:t>
      </w:r>
      <w:r w:rsidRPr="006B4E09">
        <w:rPr>
          <w:rFonts w:hint="cs"/>
          <w:cs/>
          <w:lang w:val="en-US"/>
        </w:rPr>
        <w:t>กำหนดให้ลูกค้าหลายรายนำเงินสดหรือหนังสือค้ำประกันโดยธนาคาร มาใช้เป็นหลักประกันหรือใช้บุคคลค้ำประกัน</w:t>
      </w:r>
    </w:p>
    <w:p w14:paraId="4DC82AA0" w14:textId="77777777" w:rsidR="0076008B" w:rsidRPr="003E607B" w:rsidRDefault="0076008B" w:rsidP="0076008B">
      <w:pPr>
        <w:tabs>
          <w:tab w:val="left" w:pos="540"/>
          <w:tab w:val="right" w:pos="720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13182BEC" w14:textId="77777777" w:rsidR="0076008B" w:rsidRPr="009275A9" w:rsidRDefault="0076008B" w:rsidP="0076008B">
      <w:pPr>
        <w:pStyle w:val="Bo-C1Content"/>
      </w:pPr>
      <w:r w:rsidRPr="006B4E09">
        <w:rPr>
          <w:cs/>
        </w:rPr>
        <w:t>โดยปกติระยะเวลาการให้สินเชื่อแก่ลูกค้าของกลุ่มบริษัท</w:t>
      </w:r>
      <w:r w:rsidRPr="006B4E09">
        <w:rPr>
          <w:rFonts w:hint="cs"/>
          <w:cs/>
        </w:rPr>
        <w:t>มีระยะเวลาตั้งแต่</w:t>
      </w:r>
      <w:r w:rsidRPr="006B4E09">
        <w:rPr>
          <w:cs/>
        </w:rPr>
        <w:t xml:space="preserve"> </w:t>
      </w:r>
      <w:r w:rsidRPr="006B4E09">
        <w:t xml:space="preserve">30 </w:t>
      </w:r>
      <w:r w:rsidRPr="006B4E09">
        <w:rPr>
          <w:rFonts w:hint="cs"/>
          <w:cs/>
        </w:rPr>
        <w:t>วัน ถึง</w:t>
      </w:r>
      <w:r w:rsidRPr="006B4E09">
        <w:t xml:space="preserve"> 360 </w:t>
      </w:r>
      <w:r w:rsidRPr="006B4E09">
        <w:rPr>
          <w:cs/>
        </w:rPr>
        <w:t>วัน</w:t>
      </w:r>
    </w:p>
    <w:p w14:paraId="2159B083" w14:textId="77777777" w:rsidR="00C47896" w:rsidRDefault="00C47896" w:rsidP="004E2430">
      <w:pPr>
        <w:pStyle w:val="Bo-Blankline"/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4590"/>
        <w:gridCol w:w="1080"/>
        <w:gridCol w:w="1530"/>
        <w:gridCol w:w="268"/>
        <w:gridCol w:w="1622"/>
      </w:tblGrid>
      <w:tr w:rsidR="005F293A" w:rsidRPr="00E575FD" w14:paraId="6F664345" w14:textId="77777777" w:rsidTr="007D4DF3">
        <w:trPr>
          <w:tblHeader/>
        </w:trPr>
        <w:tc>
          <w:tcPr>
            <w:tcW w:w="4590" w:type="dxa"/>
            <w:vAlign w:val="bottom"/>
          </w:tcPr>
          <w:p w14:paraId="6129DD73" w14:textId="744EA60C" w:rsidR="005F293A" w:rsidRPr="00E575FD" w:rsidRDefault="005F293A" w:rsidP="004426B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10" w:right="-108" w:hanging="210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E5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ค่าเผื่อผลขาดทุนจากการด้อยค่า</w:t>
            </w:r>
            <w:r w:rsidR="004426B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ของลูกหนี้อื่น</w:t>
            </w:r>
            <w:r w:rsidRPr="00E5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5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- </w:t>
            </w:r>
            <w:r w:rsidR="00442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E5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วิธีการอย่างง่าย</w:t>
            </w:r>
            <w:r w:rsidRPr="00E5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1E21704D" w14:textId="77777777" w:rsidR="005F293A" w:rsidRPr="00E575FD" w:rsidRDefault="005F293A" w:rsidP="007D4DF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03DE068E" w14:textId="77777777" w:rsidR="005F293A" w:rsidRPr="00E575FD" w:rsidRDefault="005F293A" w:rsidP="007D4DF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8" w:type="dxa"/>
            <w:vAlign w:val="bottom"/>
          </w:tcPr>
          <w:p w14:paraId="77AE1B1F" w14:textId="77777777" w:rsidR="005F293A" w:rsidRPr="00E575FD" w:rsidRDefault="005F293A" w:rsidP="007D4DF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2" w:type="dxa"/>
            <w:vAlign w:val="bottom"/>
          </w:tcPr>
          <w:p w14:paraId="6D537489" w14:textId="77777777" w:rsidR="005F293A" w:rsidRPr="00E575FD" w:rsidRDefault="005F293A" w:rsidP="007D4DF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5AAAAC6" w14:textId="77777777" w:rsidR="005F293A" w:rsidRPr="00E575FD" w:rsidRDefault="005F293A" w:rsidP="007D4DF3">
            <w:pPr>
              <w:tabs>
                <w:tab w:val="center" w:pos="4536"/>
                <w:tab w:val="right" w:pos="9072"/>
              </w:tabs>
              <w:ind w:left="-117" w:right="-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5F293A" w:rsidRPr="00E575FD" w14:paraId="5BAF832C" w14:textId="77777777" w:rsidTr="007D4DF3">
        <w:trPr>
          <w:tblHeader/>
        </w:trPr>
        <w:tc>
          <w:tcPr>
            <w:tcW w:w="4590" w:type="dxa"/>
          </w:tcPr>
          <w:p w14:paraId="412FAA00" w14:textId="77777777" w:rsidR="005F293A" w:rsidRPr="00E575FD" w:rsidRDefault="005F293A" w:rsidP="007D4DF3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C998642" w14:textId="77777777" w:rsidR="005F293A" w:rsidRPr="00E575FD" w:rsidRDefault="005F293A" w:rsidP="007D4DF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575F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420" w:type="dxa"/>
            <w:gridSpan w:val="3"/>
            <w:vAlign w:val="center"/>
          </w:tcPr>
          <w:p w14:paraId="08C07E07" w14:textId="77777777" w:rsidR="005F293A" w:rsidRPr="00E575FD" w:rsidRDefault="005F293A" w:rsidP="007D4DF3">
            <w:pPr>
              <w:tabs>
                <w:tab w:val="center" w:pos="4536"/>
                <w:tab w:val="right" w:pos="9072"/>
              </w:tabs>
              <w:ind w:left="-11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575F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1E70" w:rsidRPr="00E575FD" w14:paraId="17B1B8D0" w14:textId="77777777" w:rsidTr="007D4DF3">
        <w:trPr>
          <w:tblHeader/>
        </w:trPr>
        <w:tc>
          <w:tcPr>
            <w:tcW w:w="4590" w:type="dxa"/>
          </w:tcPr>
          <w:p w14:paraId="77480466" w14:textId="77777777" w:rsidR="001D1E70" w:rsidRPr="00E575FD" w:rsidRDefault="001D1E70" w:rsidP="001D1E70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E575F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E575FD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E575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E575F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575F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E575F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575F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575FD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ปรับปรุงใหม่</w:t>
            </w:r>
            <w:r w:rsidRPr="00E575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20DDBFF5" w14:textId="77777777" w:rsidR="001D1E70" w:rsidRPr="00E575FD" w:rsidRDefault="001D1E70" w:rsidP="001D1E70">
            <w:pPr>
              <w:tabs>
                <w:tab w:val="decimal" w:pos="1065"/>
                <w:tab w:val="center" w:pos="4536"/>
                <w:tab w:val="right" w:pos="9072"/>
              </w:tabs>
              <w:ind w:left="-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575F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530" w:type="dxa"/>
            <w:vAlign w:val="bottom"/>
          </w:tcPr>
          <w:p w14:paraId="7619DA11" w14:textId="009A51F8" w:rsidR="001D1E70" w:rsidRPr="001D1E70" w:rsidRDefault="00716A6E" w:rsidP="001D1E70">
            <w:pPr>
              <w:tabs>
                <w:tab w:val="decimal" w:pos="1240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 w:rsidR="00D334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,040</w:t>
            </w:r>
          </w:p>
        </w:tc>
        <w:tc>
          <w:tcPr>
            <w:tcW w:w="268" w:type="dxa"/>
            <w:vAlign w:val="center"/>
          </w:tcPr>
          <w:p w14:paraId="58CFA3A1" w14:textId="77777777" w:rsidR="001D1E70" w:rsidRPr="001D1E70" w:rsidRDefault="001D1E70" w:rsidP="001D1E70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vAlign w:val="bottom"/>
          </w:tcPr>
          <w:p w14:paraId="30C52F3B" w14:textId="294F0E27" w:rsidR="001D1E70" w:rsidRPr="001D1E70" w:rsidRDefault="00D334D6" w:rsidP="001D1E70">
            <w:pPr>
              <w:tabs>
                <w:tab w:val="decimal" w:pos="1330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60,040</w:t>
            </w:r>
          </w:p>
        </w:tc>
      </w:tr>
      <w:tr w:rsidR="001D1E70" w:rsidRPr="00E575FD" w14:paraId="1C9F3B74" w14:textId="77777777" w:rsidTr="007D4DF3">
        <w:trPr>
          <w:tblHeader/>
        </w:trPr>
        <w:tc>
          <w:tcPr>
            <w:tcW w:w="4590" w:type="dxa"/>
          </w:tcPr>
          <w:p w14:paraId="180BB6E4" w14:textId="77777777" w:rsidR="001D1E70" w:rsidRPr="00E575FD" w:rsidRDefault="001D1E70" w:rsidP="001D1E70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75F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14740C91" w14:textId="77777777" w:rsidR="001D1E70" w:rsidRPr="00E575FD" w:rsidRDefault="001D1E70" w:rsidP="001D1E70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312D1F2" w14:textId="3B47433A" w:rsidR="001D1E70" w:rsidRPr="001D1E70" w:rsidRDefault="00D334D6" w:rsidP="001D1E70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vAlign w:val="center"/>
          </w:tcPr>
          <w:p w14:paraId="440CFE64" w14:textId="77777777" w:rsidR="001D1E70" w:rsidRPr="001D1E70" w:rsidRDefault="001D1E70" w:rsidP="001D1E70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vAlign w:val="bottom"/>
          </w:tcPr>
          <w:p w14:paraId="41881520" w14:textId="58DEB8B8" w:rsidR="001D1E70" w:rsidRPr="001D1E70" w:rsidRDefault="00D334D6" w:rsidP="001D1E70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D1E70" w:rsidRPr="008A1C9D" w14:paraId="1133A78F" w14:textId="77777777" w:rsidTr="007D4DF3">
        <w:trPr>
          <w:tblHeader/>
        </w:trPr>
        <w:tc>
          <w:tcPr>
            <w:tcW w:w="4590" w:type="dxa"/>
          </w:tcPr>
          <w:p w14:paraId="5BFA8E56" w14:textId="4342E5C4" w:rsidR="001D1E70" w:rsidRPr="00E575FD" w:rsidRDefault="001D1E70" w:rsidP="001D1E70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24D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87190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Pr="00E5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E5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80" w:type="dxa"/>
          </w:tcPr>
          <w:p w14:paraId="363367C3" w14:textId="77777777" w:rsidR="001D1E70" w:rsidRPr="00341CA6" w:rsidRDefault="001D1E70" w:rsidP="001D1E70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207A9B" w14:textId="506918D2" w:rsidR="001D1E70" w:rsidRPr="001D1E70" w:rsidRDefault="00D334D6" w:rsidP="001D1E70">
            <w:pPr>
              <w:tabs>
                <w:tab w:val="decimal" w:pos="1240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60,040</w:t>
            </w:r>
          </w:p>
        </w:tc>
        <w:tc>
          <w:tcPr>
            <w:tcW w:w="268" w:type="dxa"/>
            <w:vAlign w:val="center"/>
          </w:tcPr>
          <w:p w14:paraId="120C7330" w14:textId="77777777" w:rsidR="001D1E70" w:rsidRPr="001D1E70" w:rsidRDefault="001D1E70" w:rsidP="001D1E70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BBB0E" w14:textId="3A2CAAE5" w:rsidR="001D1E70" w:rsidRPr="00D334D6" w:rsidRDefault="00D334D6" w:rsidP="001D1E70">
            <w:pPr>
              <w:tabs>
                <w:tab w:val="decimal" w:pos="1330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334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60,040</w:t>
            </w:r>
          </w:p>
        </w:tc>
      </w:tr>
    </w:tbl>
    <w:p w14:paraId="08D558C7" w14:textId="77777777" w:rsidR="00341CA6" w:rsidRDefault="00341CA6" w:rsidP="004E2430">
      <w:pPr>
        <w:pStyle w:val="Bo-Blankline"/>
      </w:pPr>
    </w:p>
    <w:p w14:paraId="604B1D77" w14:textId="77777777" w:rsidR="005D1C03" w:rsidRPr="005D1C03" w:rsidRDefault="005D1C03" w:rsidP="005D1C03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1E127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ฐานะเปิดต่อความเสี่ยงจากเงินตราต่างประเทศ</w:t>
      </w:r>
    </w:p>
    <w:p w14:paraId="3CB64243" w14:textId="77777777" w:rsidR="005D1C03" w:rsidRDefault="005D1C03" w:rsidP="004E2430">
      <w:pPr>
        <w:pStyle w:val="Bo-Blankline"/>
      </w:pPr>
    </w:p>
    <w:tbl>
      <w:tblPr>
        <w:tblW w:w="91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206"/>
        <w:gridCol w:w="236"/>
        <w:gridCol w:w="1207"/>
        <w:gridCol w:w="236"/>
        <w:gridCol w:w="1201"/>
        <w:gridCol w:w="236"/>
        <w:gridCol w:w="1196"/>
      </w:tblGrid>
      <w:tr w:rsidR="00AE31E8" w:rsidRPr="00B60861" w14:paraId="07CAA0F3" w14:textId="77777777" w:rsidTr="000D0B15">
        <w:trPr>
          <w:tblHeader/>
        </w:trPr>
        <w:tc>
          <w:tcPr>
            <w:tcW w:w="3600" w:type="dxa"/>
          </w:tcPr>
          <w:p w14:paraId="3718CAA0" w14:textId="77777777" w:rsidR="00AE31E8" w:rsidRPr="00B60861" w:rsidRDefault="00AE31E8" w:rsidP="00143EAD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9" w:type="dxa"/>
            <w:gridSpan w:val="3"/>
          </w:tcPr>
          <w:p w14:paraId="4D221E23" w14:textId="77777777" w:rsidR="00AE31E8" w:rsidRPr="00B60861" w:rsidRDefault="00AE31E8" w:rsidP="00143EA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0EAFF87" w14:textId="77777777" w:rsidR="00AE31E8" w:rsidRPr="00B60861" w:rsidRDefault="00AE31E8" w:rsidP="00143EA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3" w:type="dxa"/>
            <w:gridSpan w:val="3"/>
          </w:tcPr>
          <w:p w14:paraId="4259BD94" w14:textId="77777777" w:rsidR="00AE31E8" w:rsidRPr="00B60861" w:rsidRDefault="00AE31E8" w:rsidP="00143EA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1905" w:rsidRPr="00B60861" w14:paraId="29AB57BD" w14:textId="77777777" w:rsidTr="000D0B15">
        <w:trPr>
          <w:tblHeader/>
        </w:trPr>
        <w:tc>
          <w:tcPr>
            <w:tcW w:w="3600" w:type="dxa"/>
          </w:tcPr>
          <w:p w14:paraId="038D3703" w14:textId="77777777" w:rsidR="00871905" w:rsidRPr="00B60861" w:rsidRDefault="00871905" w:rsidP="00871905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B84326C" w14:textId="72C314E0" w:rsidR="00871905" w:rsidRPr="00B60861" w:rsidRDefault="00584AFC" w:rsidP="0087190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8719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</w:tcPr>
          <w:p w14:paraId="798F4C3F" w14:textId="77777777" w:rsidR="00871905" w:rsidRPr="00B60861" w:rsidRDefault="00871905" w:rsidP="0087190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096D0620" w14:textId="77777777" w:rsidR="00871905" w:rsidRPr="00B60861" w:rsidRDefault="00871905" w:rsidP="0087190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B6086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3690A935" w14:textId="77777777" w:rsidR="00871905" w:rsidRPr="00B60861" w:rsidRDefault="00871905" w:rsidP="0087190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66B816D7" w14:textId="3BFC4500" w:rsidR="00871905" w:rsidRPr="00B60861" w:rsidRDefault="00584AFC" w:rsidP="0087190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8719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</w:tcPr>
          <w:p w14:paraId="3F5125F9" w14:textId="77777777" w:rsidR="00871905" w:rsidRPr="00B60861" w:rsidRDefault="00871905" w:rsidP="0087190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272AA291" w14:textId="77777777" w:rsidR="00871905" w:rsidRPr="00B60861" w:rsidRDefault="00871905" w:rsidP="0087190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B6086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71905" w:rsidRPr="00B60861" w14:paraId="254B65A1" w14:textId="77777777" w:rsidTr="000D0B15">
        <w:trPr>
          <w:tblHeader/>
        </w:trPr>
        <w:tc>
          <w:tcPr>
            <w:tcW w:w="3600" w:type="dxa"/>
          </w:tcPr>
          <w:p w14:paraId="2D51B6F1" w14:textId="77777777" w:rsidR="00871905" w:rsidRPr="00B60861" w:rsidRDefault="00871905" w:rsidP="00871905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32E407C1" w14:textId="77777777" w:rsidR="00871905" w:rsidRPr="00B60861" w:rsidRDefault="00871905" w:rsidP="0087190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710A4689" w14:textId="77777777" w:rsidR="00871905" w:rsidRPr="00B60861" w:rsidRDefault="00871905" w:rsidP="0087190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3240E44A" w14:textId="77777777" w:rsidR="00871905" w:rsidRPr="00B60861" w:rsidRDefault="00871905" w:rsidP="0087190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7E82C1B9" w14:textId="77777777" w:rsidR="00871905" w:rsidRPr="00B60861" w:rsidRDefault="00871905" w:rsidP="0087190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794EC40C" w14:textId="5DAC18DA" w:rsidR="00871905" w:rsidRPr="00B60861" w:rsidRDefault="00871905" w:rsidP="0087190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5DC40BA6" w14:textId="77777777" w:rsidR="00871905" w:rsidRPr="00B60861" w:rsidRDefault="00871905" w:rsidP="0087190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44FFD2EB" w14:textId="77777777" w:rsidR="00871905" w:rsidRPr="00B60861" w:rsidRDefault="00871905" w:rsidP="0087190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71905" w:rsidRPr="00B60861" w14:paraId="6FD9BFD6" w14:textId="77777777" w:rsidTr="000D0B15">
        <w:trPr>
          <w:trHeight w:val="254"/>
          <w:tblHeader/>
        </w:trPr>
        <w:tc>
          <w:tcPr>
            <w:tcW w:w="3600" w:type="dxa"/>
          </w:tcPr>
          <w:p w14:paraId="58868650" w14:textId="77777777" w:rsidR="00871905" w:rsidRPr="00B60861" w:rsidRDefault="00871905" w:rsidP="00871905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8" w:type="dxa"/>
            <w:gridSpan w:val="7"/>
          </w:tcPr>
          <w:p w14:paraId="3BDB8713" w14:textId="77777777" w:rsidR="00871905" w:rsidRPr="00B60861" w:rsidRDefault="00871905" w:rsidP="0087190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608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6086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71905" w:rsidRPr="00B60861" w14:paraId="4832F6F6" w14:textId="77777777" w:rsidTr="00143EAD">
        <w:tc>
          <w:tcPr>
            <w:tcW w:w="3600" w:type="dxa"/>
          </w:tcPr>
          <w:p w14:paraId="0FA17014" w14:textId="77777777" w:rsidR="00871905" w:rsidRPr="00B60861" w:rsidRDefault="00871905" w:rsidP="00871905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08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206" w:type="dxa"/>
          </w:tcPr>
          <w:p w14:paraId="3F556224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9A2E5BB" w14:textId="77777777" w:rsidR="00871905" w:rsidRPr="00B60861" w:rsidRDefault="00871905" w:rsidP="008719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center"/>
          </w:tcPr>
          <w:p w14:paraId="09540AEF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783417B0" w14:textId="77777777" w:rsidR="00871905" w:rsidRPr="00B60861" w:rsidRDefault="00871905" w:rsidP="008719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017DA2DE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BDDCFBA" w14:textId="77777777" w:rsidR="00871905" w:rsidRPr="00B60861" w:rsidRDefault="00871905" w:rsidP="008719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center"/>
          </w:tcPr>
          <w:p w14:paraId="1776EB70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1905" w:rsidRPr="00B60861" w14:paraId="3CEB9C90" w14:textId="77777777" w:rsidTr="00143EAD">
        <w:tc>
          <w:tcPr>
            <w:tcW w:w="3600" w:type="dxa"/>
          </w:tcPr>
          <w:p w14:paraId="66391BF3" w14:textId="77777777" w:rsidR="00871905" w:rsidRPr="00B60861" w:rsidRDefault="00871905" w:rsidP="00871905">
            <w:pPr>
              <w:spacing w:line="240" w:lineRule="atLeast"/>
              <w:ind w:right="-1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6" w:type="dxa"/>
            <w:shd w:val="clear" w:color="auto" w:fill="auto"/>
          </w:tcPr>
          <w:p w14:paraId="37F2184A" w14:textId="09AC195B" w:rsidR="00871905" w:rsidRPr="00B60861" w:rsidRDefault="00D334D6" w:rsidP="0087190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239,248</w:t>
            </w:r>
          </w:p>
        </w:tc>
        <w:tc>
          <w:tcPr>
            <w:tcW w:w="236" w:type="dxa"/>
            <w:vAlign w:val="center"/>
          </w:tcPr>
          <w:p w14:paraId="5D9A8EA5" w14:textId="77777777" w:rsidR="00871905" w:rsidRPr="00B60861" w:rsidRDefault="00871905" w:rsidP="008719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0D5F3FE3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542,416</w:t>
            </w:r>
          </w:p>
        </w:tc>
        <w:tc>
          <w:tcPr>
            <w:tcW w:w="236" w:type="dxa"/>
            <w:vAlign w:val="center"/>
          </w:tcPr>
          <w:p w14:paraId="1A22A92E" w14:textId="77777777" w:rsidR="00871905" w:rsidRPr="00B60861" w:rsidRDefault="00871905" w:rsidP="008719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</w:tcPr>
          <w:p w14:paraId="3EC108A7" w14:textId="2F5E27AA" w:rsidR="00871905" w:rsidRPr="00B60861" w:rsidRDefault="00D334D6" w:rsidP="00D334D6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2,807</w:t>
            </w:r>
          </w:p>
        </w:tc>
        <w:tc>
          <w:tcPr>
            <w:tcW w:w="236" w:type="dxa"/>
            <w:vAlign w:val="center"/>
          </w:tcPr>
          <w:p w14:paraId="0E75B853" w14:textId="77777777" w:rsidR="00871905" w:rsidRPr="00B60861" w:rsidRDefault="00871905" w:rsidP="008719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552D10D5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38,932</w:t>
            </w:r>
          </w:p>
        </w:tc>
      </w:tr>
      <w:tr w:rsidR="00871905" w:rsidRPr="00B60861" w14:paraId="59EC8EFA" w14:textId="77777777" w:rsidTr="004E7DC2">
        <w:tc>
          <w:tcPr>
            <w:tcW w:w="3600" w:type="dxa"/>
          </w:tcPr>
          <w:p w14:paraId="35E20A58" w14:textId="77777777" w:rsidR="00871905" w:rsidRPr="00B60861" w:rsidRDefault="00871905" w:rsidP="00871905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06" w:type="dxa"/>
            <w:shd w:val="clear" w:color="auto" w:fill="auto"/>
          </w:tcPr>
          <w:p w14:paraId="3BB39721" w14:textId="60854344" w:rsidR="00871905" w:rsidRPr="00B60861" w:rsidRDefault="00E51A0B" w:rsidP="00871905">
            <w:pPr>
              <w:tabs>
                <w:tab w:val="decimal" w:pos="918"/>
              </w:tabs>
              <w:spacing w:line="240" w:lineRule="atLeast"/>
              <w:ind w:left="-418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1,077,753</w:t>
            </w:r>
          </w:p>
        </w:tc>
        <w:tc>
          <w:tcPr>
            <w:tcW w:w="236" w:type="dxa"/>
            <w:vAlign w:val="center"/>
          </w:tcPr>
          <w:p w14:paraId="73B99990" w14:textId="77777777" w:rsidR="00871905" w:rsidRPr="00B60861" w:rsidRDefault="00871905" w:rsidP="008719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32451B94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418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1,054,706</w:t>
            </w:r>
          </w:p>
        </w:tc>
        <w:tc>
          <w:tcPr>
            <w:tcW w:w="236" w:type="dxa"/>
            <w:vAlign w:val="center"/>
          </w:tcPr>
          <w:p w14:paraId="203FD6C2" w14:textId="77777777" w:rsidR="00871905" w:rsidRPr="00B60861" w:rsidRDefault="00871905" w:rsidP="008719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4C1E89B9" w14:textId="714F39FB" w:rsidR="00871905" w:rsidRPr="00B60861" w:rsidRDefault="00E51A0B" w:rsidP="00E51A0B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4A964F5B" w14:textId="77777777" w:rsidR="00871905" w:rsidRPr="00B60861" w:rsidRDefault="00871905" w:rsidP="008719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036F2509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1,649</w:t>
            </w:r>
          </w:p>
        </w:tc>
      </w:tr>
      <w:tr w:rsidR="00871905" w:rsidRPr="00B60861" w14:paraId="762FD847" w14:textId="77777777" w:rsidTr="00143EAD">
        <w:tc>
          <w:tcPr>
            <w:tcW w:w="3600" w:type="dxa"/>
          </w:tcPr>
          <w:p w14:paraId="6335FC50" w14:textId="77777777" w:rsidR="00871905" w:rsidRPr="00B60861" w:rsidRDefault="00871905" w:rsidP="00871905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206" w:type="dxa"/>
            <w:shd w:val="clear" w:color="auto" w:fill="auto"/>
          </w:tcPr>
          <w:p w14:paraId="291D6DB1" w14:textId="1CA9B18C" w:rsidR="00871905" w:rsidRPr="00B60861" w:rsidRDefault="00E51A0B" w:rsidP="0087190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(973,363)</w:t>
            </w:r>
          </w:p>
        </w:tc>
        <w:tc>
          <w:tcPr>
            <w:tcW w:w="236" w:type="dxa"/>
            <w:vAlign w:val="center"/>
          </w:tcPr>
          <w:p w14:paraId="6905F6F7" w14:textId="77777777" w:rsidR="00871905" w:rsidRPr="00B60861" w:rsidRDefault="00871905" w:rsidP="008719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24E04F81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(620,621)</w:t>
            </w:r>
          </w:p>
        </w:tc>
        <w:tc>
          <w:tcPr>
            <w:tcW w:w="236" w:type="dxa"/>
            <w:vAlign w:val="center"/>
          </w:tcPr>
          <w:p w14:paraId="4C56BF4F" w14:textId="77777777" w:rsidR="00871905" w:rsidRPr="00B60861" w:rsidRDefault="00871905" w:rsidP="008719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</w:tcPr>
          <w:p w14:paraId="36F6236D" w14:textId="79AEBA34" w:rsidR="00871905" w:rsidRPr="00B60861" w:rsidRDefault="00E51A0B" w:rsidP="0087190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(970,687)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BB9CB64" w14:textId="77777777" w:rsidR="00871905" w:rsidRPr="00B60861" w:rsidRDefault="00871905" w:rsidP="008719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</w:tcPr>
          <w:p w14:paraId="41BC770C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(334,177)</w:t>
            </w:r>
          </w:p>
        </w:tc>
      </w:tr>
      <w:tr w:rsidR="00871905" w:rsidRPr="00B60861" w14:paraId="5F8A3300" w14:textId="77777777" w:rsidTr="00143EAD">
        <w:tc>
          <w:tcPr>
            <w:tcW w:w="3600" w:type="dxa"/>
          </w:tcPr>
          <w:p w14:paraId="24892297" w14:textId="77777777" w:rsidR="00871905" w:rsidRPr="00B60861" w:rsidRDefault="00871905" w:rsidP="00871905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06" w:type="dxa"/>
            <w:shd w:val="clear" w:color="auto" w:fill="auto"/>
          </w:tcPr>
          <w:p w14:paraId="3C00CC01" w14:textId="347D9085" w:rsidR="00871905" w:rsidRPr="00B60861" w:rsidRDefault="00D334D6" w:rsidP="0087190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(115,264)</w:t>
            </w:r>
          </w:p>
        </w:tc>
        <w:tc>
          <w:tcPr>
            <w:tcW w:w="236" w:type="dxa"/>
            <w:vAlign w:val="center"/>
          </w:tcPr>
          <w:p w14:paraId="059F1157" w14:textId="77777777" w:rsidR="00871905" w:rsidRPr="00B60861" w:rsidRDefault="00871905" w:rsidP="008719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4268FB51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(235,545)</w:t>
            </w:r>
          </w:p>
        </w:tc>
        <w:tc>
          <w:tcPr>
            <w:tcW w:w="236" w:type="dxa"/>
            <w:vAlign w:val="center"/>
          </w:tcPr>
          <w:p w14:paraId="507E1B8E" w14:textId="77777777" w:rsidR="00871905" w:rsidRPr="00B60861" w:rsidRDefault="00871905" w:rsidP="008719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</w:tcPr>
          <w:p w14:paraId="10F3FB38" w14:textId="0A74FEC0" w:rsidR="00871905" w:rsidRPr="00B60861" w:rsidRDefault="00D334D6" w:rsidP="00D334D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(114,839)</w:t>
            </w:r>
          </w:p>
        </w:tc>
        <w:tc>
          <w:tcPr>
            <w:tcW w:w="236" w:type="dxa"/>
            <w:vAlign w:val="center"/>
          </w:tcPr>
          <w:p w14:paraId="7AF944A5" w14:textId="77777777" w:rsidR="00871905" w:rsidRPr="00B60861" w:rsidRDefault="00871905" w:rsidP="008719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47CB5BB6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(205,938)</w:t>
            </w:r>
          </w:p>
        </w:tc>
      </w:tr>
      <w:tr w:rsidR="00871905" w:rsidRPr="00B60861" w14:paraId="51820232" w14:textId="77777777" w:rsidTr="00143EAD">
        <w:tc>
          <w:tcPr>
            <w:tcW w:w="3600" w:type="dxa"/>
          </w:tcPr>
          <w:p w14:paraId="53D377B1" w14:textId="77777777" w:rsidR="00871905" w:rsidRPr="00B60861" w:rsidRDefault="00871905" w:rsidP="00871905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เจ้าหนี้อื่นค่าเครื่องจักร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72A3A255" w14:textId="60B75FB4" w:rsidR="00871905" w:rsidRPr="00B60861" w:rsidRDefault="00D334D6" w:rsidP="0087190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(619,341)</w:t>
            </w:r>
          </w:p>
        </w:tc>
        <w:tc>
          <w:tcPr>
            <w:tcW w:w="236" w:type="dxa"/>
            <w:vAlign w:val="center"/>
          </w:tcPr>
          <w:p w14:paraId="0A977957" w14:textId="77777777" w:rsidR="00871905" w:rsidRPr="00B60861" w:rsidRDefault="00871905" w:rsidP="008719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7016A5CA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(364,235)</w:t>
            </w:r>
          </w:p>
        </w:tc>
        <w:tc>
          <w:tcPr>
            <w:tcW w:w="236" w:type="dxa"/>
            <w:vAlign w:val="center"/>
          </w:tcPr>
          <w:p w14:paraId="2FE33683" w14:textId="77777777" w:rsidR="00871905" w:rsidRPr="00B60861" w:rsidRDefault="00871905" w:rsidP="008719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14:paraId="3AAF0A72" w14:textId="741686E8" w:rsidR="00871905" w:rsidRPr="00B60861" w:rsidRDefault="00D334D6" w:rsidP="0087190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(1,035)</w:t>
            </w:r>
          </w:p>
        </w:tc>
        <w:tc>
          <w:tcPr>
            <w:tcW w:w="236" w:type="dxa"/>
            <w:vAlign w:val="center"/>
          </w:tcPr>
          <w:p w14:paraId="68307C7F" w14:textId="77777777" w:rsidR="00871905" w:rsidRPr="00B60861" w:rsidRDefault="00871905" w:rsidP="008719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2725001C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(1,010)</w:t>
            </w:r>
          </w:p>
        </w:tc>
      </w:tr>
      <w:tr w:rsidR="00871905" w:rsidRPr="00B60861" w14:paraId="520D9AC4" w14:textId="77777777" w:rsidTr="00143EAD">
        <w:tc>
          <w:tcPr>
            <w:tcW w:w="3600" w:type="dxa"/>
          </w:tcPr>
          <w:p w14:paraId="039B11B5" w14:textId="77777777" w:rsidR="00871905" w:rsidRPr="00B60861" w:rsidRDefault="00871905" w:rsidP="00871905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03028D" w14:textId="5A510590" w:rsidR="00871905" w:rsidRPr="00B60861" w:rsidRDefault="00E51A0B" w:rsidP="0087190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(390,967)</w:t>
            </w:r>
          </w:p>
        </w:tc>
        <w:tc>
          <w:tcPr>
            <w:tcW w:w="236" w:type="dxa"/>
            <w:vAlign w:val="bottom"/>
          </w:tcPr>
          <w:p w14:paraId="6185C518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71CE2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376,721</w:t>
            </w:r>
          </w:p>
        </w:tc>
        <w:tc>
          <w:tcPr>
            <w:tcW w:w="236" w:type="dxa"/>
            <w:vAlign w:val="bottom"/>
          </w:tcPr>
          <w:p w14:paraId="344BEAE9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7FBA32" w14:textId="4B6AB9FA" w:rsidR="00871905" w:rsidRPr="00B60861" w:rsidRDefault="00E51A0B" w:rsidP="0087190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(1,083,754)</w:t>
            </w:r>
          </w:p>
        </w:tc>
        <w:tc>
          <w:tcPr>
            <w:tcW w:w="236" w:type="dxa"/>
            <w:vAlign w:val="bottom"/>
          </w:tcPr>
          <w:p w14:paraId="4216E9EE" w14:textId="77777777" w:rsidR="00871905" w:rsidRPr="00B60861" w:rsidRDefault="00871905" w:rsidP="00871905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91A2B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(500,544)</w:t>
            </w:r>
          </w:p>
        </w:tc>
      </w:tr>
      <w:tr w:rsidR="00871905" w:rsidRPr="00B60861" w14:paraId="0586977E" w14:textId="77777777" w:rsidTr="001E1273">
        <w:trPr>
          <w:trHeight w:val="253"/>
        </w:trPr>
        <w:tc>
          <w:tcPr>
            <w:tcW w:w="3600" w:type="dxa"/>
          </w:tcPr>
          <w:p w14:paraId="6EF7456A" w14:textId="77777777" w:rsidR="00871905" w:rsidRPr="00B60861" w:rsidRDefault="00871905" w:rsidP="00871905">
            <w:pPr>
              <w:spacing w:line="240" w:lineRule="atLeas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1F2EE926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5B3112C" w14:textId="77777777" w:rsidR="00871905" w:rsidRPr="00B60861" w:rsidRDefault="00871905" w:rsidP="0087190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21A6B1EF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304D559" w14:textId="77777777" w:rsidR="00871905" w:rsidRPr="00B60861" w:rsidRDefault="00871905" w:rsidP="0087190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3B7981A9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F70116D" w14:textId="77777777" w:rsidR="00871905" w:rsidRPr="00B60861" w:rsidRDefault="00871905" w:rsidP="0087190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4959650E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1905" w:rsidRPr="00B60861" w14:paraId="4B720427" w14:textId="77777777" w:rsidTr="00143EAD">
        <w:tc>
          <w:tcPr>
            <w:tcW w:w="3600" w:type="dxa"/>
          </w:tcPr>
          <w:p w14:paraId="176E623E" w14:textId="77777777" w:rsidR="00871905" w:rsidRPr="00B60861" w:rsidRDefault="00871905" w:rsidP="00871905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08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0BB911C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6BA9592" w14:textId="77777777" w:rsidR="00871905" w:rsidRPr="00B60861" w:rsidRDefault="00871905" w:rsidP="0087190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2F08D6EF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12A6C6A" w14:textId="77777777" w:rsidR="00871905" w:rsidRPr="00B60861" w:rsidRDefault="00871905" w:rsidP="0087190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538DCCF6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1FCEAE4" w14:textId="77777777" w:rsidR="00871905" w:rsidRPr="00B60861" w:rsidRDefault="00871905" w:rsidP="0087190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5ECBCC85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1905" w:rsidRPr="00B60861" w14:paraId="07468E09" w14:textId="77777777" w:rsidTr="00143EAD">
        <w:tc>
          <w:tcPr>
            <w:tcW w:w="3600" w:type="dxa"/>
          </w:tcPr>
          <w:p w14:paraId="701623FB" w14:textId="77777777" w:rsidR="00871905" w:rsidRPr="00B60861" w:rsidRDefault="00871905" w:rsidP="00871905">
            <w:pPr>
              <w:spacing w:line="240" w:lineRule="atLeast"/>
              <w:ind w:right="-1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C6F4FE5" w14:textId="230F5295" w:rsidR="00871905" w:rsidRPr="00B60861" w:rsidRDefault="00D334D6" w:rsidP="0087190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390</w:t>
            </w:r>
          </w:p>
        </w:tc>
        <w:tc>
          <w:tcPr>
            <w:tcW w:w="236" w:type="dxa"/>
            <w:vAlign w:val="bottom"/>
          </w:tcPr>
          <w:p w14:paraId="7558B378" w14:textId="77777777" w:rsidR="00871905" w:rsidRPr="00B60861" w:rsidRDefault="00871905" w:rsidP="0087190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66E9F408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1,500</w:t>
            </w:r>
          </w:p>
        </w:tc>
        <w:tc>
          <w:tcPr>
            <w:tcW w:w="236" w:type="dxa"/>
            <w:vAlign w:val="bottom"/>
          </w:tcPr>
          <w:p w14:paraId="3843D769" w14:textId="77777777" w:rsidR="00871905" w:rsidRPr="00B60861" w:rsidRDefault="00871905" w:rsidP="0087190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1DAB9E54" w14:textId="147DF153" w:rsidR="00871905" w:rsidRPr="00B60861" w:rsidRDefault="00D334D6" w:rsidP="0087190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CA39A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  <w:vAlign w:val="bottom"/>
          </w:tcPr>
          <w:p w14:paraId="5BE5C56B" w14:textId="77777777" w:rsidR="00871905" w:rsidRPr="00B60861" w:rsidRDefault="00871905" w:rsidP="0087190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18D38FF6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601</w:t>
            </w:r>
          </w:p>
        </w:tc>
      </w:tr>
      <w:tr w:rsidR="00871905" w:rsidRPr="00B60861" w14:paraId="4AE195CD" w14:textId="77777777" w:rsidTr="004E7DC2">
        <w:tc>
          <w:tcPr>
            <w:tcW w:w="3600" w:type="dxa"/>
          </w:tcPr>
          <w:p w14:paraId="38C3B58E" w14:textId="77777777" w:rsidR="00871905" w:rsidRPr="00B60861" w:rsidRDefault="00871905" w:rsidP="00871905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718CA99" w14:textId="67128EDD" w:rsidR="00871905" w:rsidRPr="00B60861" w:rsidRDefault="00E51A0B" w:rsidP="0087190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7,263</w:t>
            </w:r>
          </w:p>
        </w:tc>
        <w:tc>
          <w:tcPr>
            <w:tcW w:w="236" w:type="dxa"/>
            <w:vAlign w:val="bottom"/>
          </w:tcPr>
          <w:p w14:paraId="1D212A66" w14:textId="77777777" w:rsidR="00871905" w:rsidRPr="00B60861" w:rsidRDefault="00871905" w:rsidP="0087190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1C64443A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16,828</w:t>
            </w:r>
          </w:p>
        </w:tc>
        <w:tc>
          <w:tcPr>
            <w:tcW w:w="236" w:type="dxa"/>
            <w:vAlign w:val="bottom"/>
          </w:tcPr>
          <w:p w14:paraId="4D9A2F40" w14:textId="77777777" w:rsidR="00871905" w:rsidRPr="00B60861" w:rsidRDefault="00871905" w:rsidP="0087190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2F137D59" w14:textId="4C97F8BD" w:rsidR="00871905" w:rsidRPr="00B60861" w:rsidRDefault="00E51A0B" w:rsidP="0087190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9BC83AB" w14:textId="77777777" w:rsidR="00871905" w:rsidRPr="00B60861" w:rsidRDefault="00871905" w:rsidP="0087190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701403C5" w14:textId="77777777" w:rsidR="00871905" w:rsidRPr="00B60861" w:rsidRDefault="00871905" w:rsidP="0087190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1905" w:rsidRPr="00B60861" w14:paraId="52DAB629" w14:textId="77777777" w:rsidTr="00143EAD">
        <w:tc>
          <w:tcPr>
            <w:tcW w:w="3600" w:type="dxa"/>
          </w:tcPr>
          <w:p w14:paraId="4B3CAF6A" w14:textId="77777777" w:rsidR="00871905" w:rsidRPr="00B60861" w:rsidRDefault="00871905" w:rsidP="00871905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2225C75" w14:textId="4BF9E376" w:rsidR="00871905" w:rsidRPr="00B60861" w:rsidRDefault="00E51A0B" w:rsidP="00871905">
            <w:pPr>
              <w:tabs>
                <w:tab w:val="decimal" w:pos="918"/>
              </w:tabs>
              <w:spacing w:line="240" w:lineRule="atLeast"/>
              <w:ind w:left="-77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(251,069)</w:t>
            </w:r>
          </w:p>
        </w:tc>
        <w:tc>
          <w:tcPr>
            <w:tcW w:w="236" w:type="dxa"/>
            <w:vAlign w:val="bottom"/>
          </w:tcPr>
          <w:p w14:paraId="2B41E460" w14:textId="77777777" w:rsidR="00871905" w:rsidRPr="00B60861" w:rsidRDefault="00871905" w:rsidP="0087190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19E2F1B2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77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(184,776)</w:t>
            </w:r>
          </w:p>
        </w:tc>
        <w:tc>
          <w:tcPr>
            <w:tcW w:w="236" w:type="dxa"/>
            <w:vAlign w:val="bottom"/>
          </w:tcPr>
          <w:p w14:paraId="325F03B2" w14:textId="77777777" w:rsidR="00871905" w:rsidRPr="00B60861" w:rsidRDefault="00871905" w:rsidP="0087190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021D88D4" w14:textId="51DDC9ED" w:rsidR="00871905" w:rsidRPr="00B60861" w:rsidRDefault="00E51A0B" w:rsidP="0087190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(230,417)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16D33B" w14:textId="77777777" w:rsidR="00871905" w:rsidRPr="00B60861" w:rsidRDefault="00871905" w:rsidP="0087190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00B24A58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(139,555)</w:t>
            </w:r>
          </w:p>
        </w:tc>
      </w:tr>
      <w:tr w:rsidR="00871905" w:rsidRPr="00B60861" w14:paraId="6403C3BE" w14:textId="77777777" w:rsidTr="00143EAD">
        <w:tc>
          <w:tcPr>
            <w:tcW w:w="3600" w:type="dxa"/>
          </w:tcPr>
          <w:p w14:paraId="2B8B1279" w14:textId="77777777" w:rsidR="00871905" w:rsidRPr="00B60861" w:rsidRDefault="00871905" w:rsidP="00871905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1506727" w14:textId="1C08859F" w:rsidR="00871905" w:rsidRPr="00B60861" w:rsidRDefault="00D334D6" w:rsidP="0087190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(39,543)</w:t>
            </w:r>
          </w:p>
        </w:tc>
        <w:tc>
          <w:tcPr>
            <w:tcW w:w="236" w:type="dxa"/>
            <w:vAlign w:val="bottom"/>
          </w:tcPr>
          <w:p w14:paraId="549209AD" w14:textId="77777777" w:rsidR="00871905" w:rsidRPr="00B60861" w:rsidRDefault="00871905" w:rsidP="0087190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018A08C5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(50,284)</w:t>
            </w:r>
          </w:p>
        </w:tc>
        <w:tc>
          <w:tcPr>
            <w:tcW w:w="236" w:type="dxa"/>
            <w:vAlign w:val="bottom"/>
          </w:tcPr>
          <w:p w14:paraId="277F15A8" w14:textId="77777777" w:rsidR="00871905" w:rsidRPr="00B60861" w:rsidRDefault="00871905" w:rsidP="0087190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516E8853" w14:textId="37EA1BBC" w:rsidR="00871905" w:rsidRPr="00B60861" w:rsidRDefault="00D334D6" w:rsidP="0087190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(13,542)</w:t>
            </w:r>
          </w:p>
        </w:tc>
        <w:tc>
          <w:tcPr>
            <w:tcW w:w="236" w:type="dxa"/>
            <w:vAlign w:val="bottom"/>
          </w:tcPr>
          <w:p w14:paraId="1870C9A2" w14:textId="77777777" w:rsidR="00871905" w:rsidRPr="00B60861" w:rsidRDefault="00871905" w:rsidP="0087190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39F4162E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(8,698)</w:t>
            </w:r>
          </w:p>
        </w:tc>
      </w:tr>
      <w:tr w:rsidR="00871905" w:rsidRPr="00B60861" w14:paraId="12386B31" w14:textId="77777777" w:rsidTr="00143EAD">
        <w:tc>
          <w:tcPr>
            <w:tcW w:w="3600" w:type="dxa"/>
          </w:tcPr>
          <w:p w14:paraId="7F79327A" w14:textId="77777777" w:rsidR="00871905" w:rsidRPr="00B60861" w:rsidRDefault="00871905" w:rsidP="00871905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เจ้าหนี้อื่นค่าเครื่องจักร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26615" w14:textId="069C28E6" w:rsidR="00871905" w:rsidRPr="00B60861" w:rsidRDefault="00D334D6" w:rsidP="0087190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(132,966)</w:t>
            </w:r>
          </w:p>
        </w:tc>
        <w:tc>
          <w:tcPr>
            <w:tcW w:w="236" w:type="dxa"/>
            <w:vAlign w:val="bottom"/>
          </w:tcPr>
          <w:p w14:paraId="766325E4" w14:textId="77777777" w:rsidR="00871905" w:rsidRPr="00B60861" w:rsidRDefault="00871905" w:rsidP="0087190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14:paraId="54B19C1B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(21,148)</w:t>
            </w:r>
          </w:p>
        </w:tc>
        <w:tc>
          <w:tcPr>
            <w:tcW w:w="236" w:type="dxa"/>
            <w:vAlign w:val="bottom"/>
          </w:tcPr>
          <w:p w14:paraId="3CBE9073" w14:textId="77777777" w:rsidR="00871905" w:rsidRPr="00B60861" w:rsidRDefault="00871905" w:rsidP="0087190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8610B" w14:textId="631AD1FC" w:rsidR="00871905" w:rsidRPr="00B60861" w:rsidRDefault="00D334D6" w:rsidP="0087190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(132,966)</w:t>
            </w:r>
          </w:p>
        </w:tc>
        <w:tc>
          <w:tcPr>
            <w:tcW w:w="236" w:type="dxa"/>
            <w:vAlign w:val="bottom"/>
          </w:tcPr>
          <w:p w14:paraId="3D6FD7F6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06BCC0AD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(21,148)</w:t>
            </w:r>
          </w:p>
        </w:tc>
      </w:tr>
      <w:tr w:rsidR="00871905" w:rsidRPr="00B60861" w14:paraId="3C72C657" w14:textId="77777777" w:rsidTr="00143EAD">
        <w:tc>
          <w:tcPr>
            <w:tcW w:w="3600" w:type="dxa"/>
          </w:tcPr>
          <w:p w14:paraId="1974EF13" w14:textId="77777777" w:rsidR="00871905" w:rsidRPr="00B60861" w:rsidRDefault="00871905" w:rsidP="00871905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046F30" w14:textId="0DB302F0" w:rsidR="00871905" w:rsidRPr="00B60861" w:rsidRDefault="00E51A0B" w:rsidP="00871905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(415,925)</w:t>
            </w:r>
          </w:p>
        </w:tc>
        <w:tc>
          <w:tcPr>
            <w:tcW w:w="236" w:type="dxa"/>
            <w:vAlign w:val="bottom"/>
          </w:tcPr>
          <w:p w14:paraId="632A629F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1653F6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(237,880)</w:t>
            </w:r>
          </w:p>
        </w:tc>
        <w:tc>
          <w:tcPr>
            <w:tcW w:w="236" w:type="dxa"/>
            <w:vAlign w:val="bottom"/>
          </w:tcPr>
          <w:p w14:paraId="2F9FFB48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77B6D3" w14:textId="0E36CE73" w:rsidR="00871905" w:rsidRPr="00B60861" w:rsidRDefault="00E51A0B" w:rsidP="00871905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(376,58</w:t>
            </w:r>
            <w:r w:rsidR="00CA3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36AD82F0" w14:textId="77777777" w:rsidR="00871905" w:rsidRPr="00B60861" w:rsidRDefault="00871905" w:rsidP="00871905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4F333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(168,800)</w:t>
            </w:r>
          </w:p>
        </w:tc>
      </w:tr>
      <w:tr w:rsidR="00871905" w:rsidRPr="00B60861" w14:paraId="190BE5C2" w14:textId="77777777" w:rsidTr="00BE648B">
        <w:tc>
          <w:tcPr>
            <w:tcW w:w="3600" w:type="dxa"/>
          </w:tcPr>
          <w:p w14:paraId="1A2FD724" w14:textId="77777777" w:rsidR="00871905" w:rsidRPr="00B60861" w:rsidRDefault="00871905" w:rsidP="00871905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D4A42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DF69912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</w:tcPr>
          <w:p w14:paraId="285B323D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DA31AD0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487070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70E281E" w14:textId="77777777" w:rsidR="00871905" w:rsidRPr="00B60861" w:rsidRDefault="00871905" w:rsidP="00871905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0525DFEB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71905" w:rsidRPr="00B60861" w14:paraId="5DF06441" w14:textId="77777777" w:rsidTr="00BE648B">
        <w:tc>
          <w:tcPr>
            <w:tcW w:w="3600" w:type="dxa"/>
          </w:tcPr>
          <w:p w14:paraId="533F8EE2" w14:textId="77777777" w:rsidR="00871905" w:rsidRPr="00B60861" w:rsidRDefault="00871905" w:rsidP="00871905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85951C3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5A281A1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6653C485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6A703A6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4043CF45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4736D5A" w14:textId="77777777" w:rsidR="00871905" w:rsidRPr="00B60861" w:rsidRDefault="00871905" w:rsidP="00871905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5B36BCA8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71905" w:rsidRPr="00B60861" w14:paraId="13C8FB28" w14:textId="77777777" w:rsidTr="00BE648B">
        <w:tc>
          <w:tcPr>
            <w:tcW w:w="3600" w:type="dxa"/>
          </w:tcPr>
          <w:p w14:paraId="2F570C0D" w14:textId="77777777" w:rsidR="00871905" w:rsidRPr="00B60861" w:rsidRDefault="00871905" w:rsidP="00871905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976165B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2446D6A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16263282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26C6524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23710499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1CA3859" w14:textId="77777777" w:rsidR="00871905" w:rsidRPr="00B60861" w:rsidRDefault="00871905" w:rsidP="00871905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05E09536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71905" w:rsidRPr="00B60861" w14:paraId="1CBB2D75" w14:textId="77777777" w:rsidTr="00BE648B">
        <w:tc>
          <w:tcPr>
            <w:tcW w:w="3600" w:type="dxa"/>
          </w:tcPr>
          <w:p w14:paraId="17950C08" w14:textId="77777777" w:rsidR="00871905" w:rsidRPr="00B60861" w:rsidRDefault="00871905" w:rsidP="00871905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BFB5BB5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4FA0F91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0833D4DE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779FC0D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2DC7496D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158B81C" w14:textId="77777777" w:rsidR="00871905" w:rsidRPr="00B60861" w:rsidRDefault="00871905" w:rsidP="00871905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539BD806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71905" w:rsidRPr="00B60861" w14:paraId="7191FA55" w14:textId="77777777" w:rsidTr="00BE648B">
        <w:tc>
          <w:tcPr>
            <w:tcW w:w="3600" w:type="dxa"/>
          </w:tcPr>
          <w:p w14:paraId="319FB682" w14:textId="77777777" w:rsidR="00871905" w:rsidRPr="00B60861" w:rsidRDefault="00871905" w:rsidP="00871905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72965E1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A363B9B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3D99A577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A6D9F3F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6A8305A2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F7BF836" w14:textId="77777777" w:rsidR="00871905" w:rsidRPr="00B60861" w:rsidRDefault="00871905" w:rsidP="00871905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11EDF9B9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71905" w:rsidRPr="00B60861" w14:paraId="139EE6B9" w14:textId="77777777" w:rsidTr="00143EAD">
        <w:tc>
          <w:tcPr>
            <w:tcW w:w="3600" w:type="dxa"/>
          </w:tcPr>
          <w:p w14:paraId="7879FD78" w14:textId="77777777" w:rsidR="00871905" w:rsidRPr="00B60861" w:rsidRDefault="00871905" w:rsidP="00871905">
            <w:pPr>
              <w:spacing w:line="240" w:lineRule="atLeas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608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เงินอื่น ๆ</w:t>
            </w:r>
          </w:p>
        </w:tc>
        <w:tc>
          <w:tcPr>
            <w:tcW w:w="1206" w:type="dxa"/>
            <w:vAlign w:val="bottom"/>
          </w:tcPr>
          <w:p w14:paraId="7AFDD50F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6E39303" w14:textId="77777777" w:rsidR="00871905" w:rsidRPr="00B60861" w:rsidRDefault="00871905" w:rsidP="0087190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138BCFF5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5B592D6" w14:textId="77777777" w:rsidR="00871905" w:rsidRPr="00B60861" w:rsidRDefault="00871905" w:rsidP="0087190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51CF1BB8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16744FA" w14:textId="77777777" w:rsidR="00871905" w:rsidRPr="00B60861" w:rsidRDefault="00871905" w:rsidP="0087190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41CDEA36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1905" w:rsidRPr="00B60861" w14:paraId="6E19E3FC" w14:textId="77777777" w:rsidTr="00143EAD">
        <w:tc>
          <w:tcPr>
            <w:tcW w:w="3600" w:type="dxa"/>
          </w:tcPr>
          <w:p w14:paraId="5205F729" w14:textId="77777777" w:rsidR="00871905" w:rsidRPr="00B60861" w:rsidRDefault="00871905" w:rsidP="00871905">
            <w:pPr>
              <w:spacing w:line="240" w:lineRule="atLeast"/>
              <w:ind w:right="-1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6" w:type="dxa"/>
            <w:vAlign w:val="bottom"/>
          </w:tcPr>
          <w:p w14:paraId="49E7C353" w14:textId="38AAB37C" w:rsidR="00871905" w:rsidRPr="00B60861" w:rsidRDefault="00D334D6" w:rsidP="0087190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="00CA39A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5B3D226A" w14:textId="77777777" w:rsidR="00871905" w:rsidRPr="00B60861" w:rsidRDefault="00871905" w:rsidP="0087190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535E1F7D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942</w:t>
            </w:r>
          </w:p>
        </w:tc>
        <w:tc>
          <w:tcPr>
            <w:tcW w:w="236" w:type="dxa"/>
            <w:vAlign w:val="bottom"/>
          </w:tcPr>
          <w:p w14:paraId="5CEAD63A" w14:textId="77777777" w:rsidR="00871905" w:rsidRPr="00B60861" w:rsidRDefault="00871905" w:rsidP="0087190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3829446A" w14:textId="2D63E1F2" w:rsidR="00871905" w:rsidRPr="00B60861" w:rsidRDefault="00D334D6" w:rsidP="0087190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CA39A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  <w:vAlign w:val="bottom"/>
          </w:tcPr>
          <w:p w14:paraId="22326C14" w14:textId="77777777" w:rsidR="00871905" w:rsidRPr="00B60861" w:rsidRDefault="00871905" w:rsidP="0087190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0368FF61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516</w:t>
            </w:r>
          </w:p>
        </w:tc>
      </w:tr>
      <w:tr w:rsidR="00871905" w:rsidRPr="00B60861" w14:paraId="7D2D701C" w14:textId="77777777" w:rsidTr="00143EAD">
        <w:tc>
          <w:tcPr>
            <w:tcW w:w="3600" w:type="dxa"/>
          </w:tcPr>
          <w:p w14:paraId="724C19C7" w14:textId="77777777" w:rsidR="00871905" w:rsidRPr="00B60861" w:rsidRDefault="00871905" w:rsidP="00871905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06" w:type="dxa"/>
            <w:vAlign w:val="bottom"/>
          </w:tcPr>
          <w:p w14:paraId="6C85E266" w14:textId="763EC0AD" w:rsidR="00871905" w:rsidRPr="00B60861" w:rsidRDefault="00D334D6" w:rsidP="0087190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(17,308)</w:t>
            </w:r>
          </w:p>
        </w:tc>
        <w:tc>
          <w:tcPr>
            <w:tcW w:w="236" w:type="dxa"/>
            <w:vAlign w:val="bottom"/>
          </w:tcPr>
          <w:p w14:paraId="674B4DAD" w14:textId="77777777" w:rsidR="00871905" w:rsidRPr="00B60861" w:rsidRDefault="00871905" w:rsidP="0087190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4EEFD1F8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(33,214)</w:t>
            </w:r>
          </w:p>
        </w:tc>
        <w:tc>
          <w:tcPr>
            <w:tcW w:w="236" w:type="dxa"/>
            <w:vAlign w:val="bottom"/>
          </w:tcPr>
          <w:p w14:paraId="6156F50D" w14:textId="77777777" w:rsidR="00871905" w:rsidRPr="00B60861" w:rsidRDefault="00871905" w:rsidP="0087190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6003EB62" w14:textId="480C84A4" w:rsidR="00871905" w:rsidRPr="00B60861" w:rsidRDefault="00D334D6" w:rsidP="0087190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(16,947)</w:t>
            </w:r>
          </w:p>
        </w:tc>
        <w:tc>
          <w:tcPr>
            <w:tcW w:w="236" w:type="dxa"/>
            <w:vAlign w:val="bottom"/>
          </w:tcPr>
          <w:p w14:paraId="1169EB84" w14:textId="77777777" w:rsidR="00871905" w:rsidRPr="00B60861" w:rsidRDefault="00871905" w:rsidP="0087190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277CE36C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(32,857)</w:t>
            </w:r>
          </w:p>
        </w:tc>
      </w:tr>
      <w:tr w:rsidR="00871905" w:rsidRPr="00B60861" w14:paraId="10A0B19E" w14:textId="77777777" w:rsidTr="00143EAD">
        <w:tc>
          <w:tcPr>
            <w:tcW w:w="3600" w:type="dxa"/>
          </w:tcPr>
          <w:p w14:paraId="5332E61F" w14:textId="77777777" w:rsidR="00871905" w:rsidRPr="00B60861" w:rsidRDefault="00871905" w:rsidP="00871905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เจ้าหนี้อื่นค่าเครื่องจักร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62B30827" w14:textId="4D4A69CF" w:rsidR="00871905" w:rsidRPr="00B60861" w:rsidRDefault="00D334D6" w:rsidP="0087190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(792)</w:t>
            </w:r>
          </w:p>
        </w:tc>
        <w:tc>
          <w:tcPr>
            <w:tcW w:w="236" w:type="dxa"/>
            <w:vAlign w:val="bottom"/>
          </w:tcPr>
          <w:p w14:paraId="094CB8A8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14:paraId="5F54BB81" w14:textId="77777777" w:rsidR="00871905" w:rsidRPr="00B60861" w:rsidRDefault="00871905" w:rsidP="0087190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0AA1FBA" w14:textId="77777777" w:rsidR="00871905" w:rsidRPr="00B60861" w:rsidRDefault="00871905" w:rsidP="0087190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FF093" w14:textId="680DCD75" w:rsidR="00871905" w:rsidRPr="00B60861" w:rsidRDefault="00D334D6" w:rsidP="0087190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(792)</w:t>
            </w:r>
          </w:p>
        </w:tc>
        <w:tc>
          <w:tcPr>
            <w:tcW w:w="236" w:type="dxa"/>
            <w:vAlign w:val="bottom"/>
          </w:tcPr>
          <w:p w14:paraId="120CEE41" w14:textId="77777777" w:rsidR="00871905" w:rsidRPr="00B60861" w:rsidRDefault="00871905" w:rsidP="0087190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151CE598" w14:textId="77777777" w:rsidR="00871905" w:rsidRPr="00B60861" w:rsidRDefault="00871905" w:rsidP="0087190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1905" w:rsidRPr="00B60861" w14:paraId="0B7DF427" w14:textId="77777777" w:rsidTr="00143EAD">
        <w:tc>
          <w:tcPr>
            <w:tcW w:w="3600" w:type="dxa"/>
          </w:tcPr>
          <w:p w14:paraId="7FCAB31E" w14:textId="77777777" w:rsidR="00871905" w:rsidRPr="00B60861" w:rsidRDefault="00871905" w:rsidP="00871905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672FF" w14:textId="033A2DEC" w:rsidR="00871905" w:rsidRPr="00B60861" w:rsidRDefault="00E51A0B" w:rsidP="0087190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(17,13</w:t>
            </w:r>
            <w:r w:rsidR="00CA3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0FB66619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78F2B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(32,272)</w:t>
            </w:r>
          </w:p>
        </w:tc>
        <w:tc>
          <w:tcPr>
            <w:tcW w:w="236" w:type="dxa"/>
            <w:vAlign w:val="bottom"/>
          </w:tcPr>
          <w:p w14:paraId="7CBC4666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5B8D4" w14:textId="2D142A00" w:rsidR="00871905" w:rsidRPr="00B60861" w:rsidRDefault="00E51A0B" w:rsidP="00871905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(17,18</w:t>
            </w:r>
            <w:r w:rsidR="00CA3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50F08DEF" w14:textId="77777777" w:rsidR="00871905" w:rsidRPr="00B60861" w:rsidRDefault="00871905" w:rsidP="00871905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81D966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(32,341)</w:t>
            </w:r>
          </w:p>
        </w:tc>
      </w:tr>
      <w:tr w:rsidR="00871905" w:rsidRPr="00B60861" w14:paraId="1F8E27E1" w14:textId="77777777" w:rsidTr="00B60861">
        <w:tc>
          <w:tcPr>
            <w:tcW w:w="3600" w:type="dxa"/>
          </w:tcPr>
          <w:p w14:paraId="7A0C2454" w14:textId="77777777" w:rsidR="00871905" w:rsidRPr="00B60861" w:rsidRDefault="00871905" w:rsidP="00871905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3EDA9224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2255102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</w:tcPr>
          <w:p w14:paraId="4CA1A313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FF9F893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C21616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7D63F68" w14:textId="77777777" w:rsidR="00871905" w:rsidRPr="00B60861" w:rsidRDefault="00871905" w:rsidP="00871905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614B4475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71905" w:rsidRPr="00B60861" w14:paraId="0A7A24A3" w14:textId="77777777" w:rsidTr="00B60861">
        <w:tc>
          <w:tcPr>
            <w:tcW w:w="3600" w:type="dxa"/>
          </w:tcPr>
          <w:p w14:paraId="2B9CA161" w14:textId="77777777" w:rsidR="00871905" w:rsidRPr="00B60861" w:rsidRDefault="00871905" w:rsidP="00871905">
            <w:pPr>
              <w:spacing w:line="240" w:lineRule="atLeast"/>
              <w:ind w:left="270" w:right="-103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E7DA62" w14:textId="3EF17987" w:rsidR="00871905" w:rsidRPr="00B60861" w:rsidRDefault="00E51A0B" w:rsidP="00871905">
            <w:pPr>
              <w:tabs>
                <w:tab w:val="decimal" w:pos="918"/>
              </w:tabs>
              <w:spacing w:line="240" w:lineRule="atLeast"/>
              <w:ind w:left="-418" w:right="-284" w:firstLine="2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(824,0</w:t>
            </w:r>
            <w:r w:rsidR="002E40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03B1BAC5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double" w:sz="4" w:space="0" w:color="auto"/>
            </w:tcBorders>
            <w:vAlign w:val="bottom"/>
          </w:tcPr>
          <w:p w14:paraId="5456D0E3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418" w:right="-284" w:firstLine="2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106,569</w:t>
            </w:r>
          </w:p>
        </w:tc>
        <w:tc>
          <w:tcPr>
            <w:tcW w:w="236" w:type="dxa"/>
            <w:vAlign w:val="bottom"/>
          </w:tcPr>
          <w:p w14:paraId="21986C95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8A5AFB" w14:textId="55073814" w:rsidR="00871905" w:rsidRPr="00B60861" w:rsidRDefault="00E51A0B" w:rsidP="00871905">
            <w:pPr>
              <w:tabs>
                <w:tab w:val="decimal" w:pos="918"/>
              </w:tabs>
              <w:spacing w:line="240" w:lineRule="atLeast"/>
              <w:ind w:left="-459" w:right="-242" w:firstLine="3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(1,477,52</w:t>
            </w:r>
            <w:r w:rsidR="002E40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29D13AA2" w14:textId="77777777" w:rsidR="00871905" w:rsidRPr="00B60861" w:rsidRDefault="00871905" w:rsidP="00871905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  <w:vAlign w:val="bottom"/>
          </w:tcPr>
          <w:p w14:paraId="5AC31E9C" w14:textId="77777777" w:rsidR="00871905" w:rsidRPr="00B60861" w:rsidRDefault="00871905" w:rsidP="00871905">
            <w:pPr>
              <w:tabs>
                <w:tab w:val="decimal" w:pos="918"/>
              </w:tabs>
              <w:spacing w:line="240" w:lineRule="atLeast"/>
              <w:ind w:left="-459" w:right="-242" w:firstLine="3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(701,685)</w:t>
            </w:r>
          </w:p>
        </w:tc>
      </w:tr>
    </w:tbl>
    <w:p w14:paraId="0ADC2C27" w14:textId="77777777" w:rsidR="007E212F" w:rsidRDefault="007E212F" w:rsidP="008B59B5">
      <w:pPr>
        <w:pStyle w:val="Bo-Blankline"/>
        <w:rPr>
          <w:cs/>
          <w:lang w:val="en-US"/>
        </w:rPr>
      </w:pPr>
    </w:p>
    <w:p w14:paraId="19547150" w14:textId="77777777" w:rsidR="0047124B" w:rsidRDefault="00734223" w:rsidP="00EA770F">
      <w:pPr>
        <w:pStyle w:val="Caption"/>
        <w:ind w:hanging="900"/>
      </w:pPr>
      <w:r w:rsidRPr="00606A70">
        <w:rPr>
          <w:cs/>
        </w:rPr>
        <w:t>ภาระผูกพัน</w:t>
      </w:r>
      <w:r w:rsidRPr="00606A70">
        <w:rPr>
          <w:rFonts w:hint="cs"/>
          <w:cs/>
        </w:rPr>
        <w:t>กับบุคคล</w:t>
      </w:r>
      <w:r>
        <w:rPr>
          <w:rFonts w:hint="cs"/>
          <w:cs/>
        </w:rPr>
        <w:t>หรือกิจการที่ไม่เกี่ยวข้องกัน</w:t>
      </w:r>
    </w:p>
    <w:p w14:paraId="578BD3F1" w14:textId="77777777" w:rsidR="00F5741D" w:rsidRPr="00F5741D" w:rsidRDefault="00F5741D" w:rsidP="00FA1809">
      <w:pPr>
        <w:pStyle w:val="Bo-Blankline"/>
        <w:rPr>
          <w:lang w:val="en-US"/>
        </w:rPr>
      </w:pPr>
    </w:p>
    <w:tbl>
      <w:tblPr>
        <w:tblW w:w="9119" w:type="dxa"/>
        <w:tblInd w:w="450" w:type="dxa"/>
        <w:tblLook w:val="04A0" w:firstRow="1" w:lastRow="0" w:firstColumn="1" w:lastColumn="0" w:noHBand="0" w:noVBand="1"/>
      </w:tblPr>
      <w:tblGrid>
        <w:gridCol w:w="5580"/>
        <w:gridCol w:w="270"/>
        <w:gridCol w:w="1530"/>
        <w:gridCol w:w="270"/>
        <w:gridCol w:w="1469"/>
      </w:tblGrid>
      <w:tr w:rsidR="002B7CF1" w:rsidRPr="006E4F8A" w14:paraId="746718FA" w14:textId="77777777" w:rsidTr="00E86AF0">
        <w:trPr>
          <w:tblHeader/>
        </w:trPr>
        <w:tc>
          <w:tcPr>
            <w:tcW w:w="5580" w:type="dxa"/>
            <w:vAlign w:val="bottom"/>
          </w:tcPr>
          <w:p w14:paraId="2A4EA223" w14:textId="7CF79C41" w:rsidR="002B7CF1" w:rsidRPr="008F193B" w:rsidRDefault="002B7CF1" w:rsidP="0055572F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7CF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A39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C575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="008F19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F19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25AEED89" w14:textId="77777777" w:rsidR="002B7CF1" w:rsidRPr="003A3233" w:rsidRDefault="002B7CF1" w:rsidP="0008629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2DB6BEC" w14:textId="77777777" w:rsidR="002B7CF1" w:rsidRPr="003A3233" w:rsidRDefault="002B7CF1" w:rsidP="0055572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4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6C81DB0" w14:textId="77777777" w:rsidR="002B7CF1" w:rsidRPr="003A3233" w:rsidRDefault="002B7CF1" w:rsidP="0008629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14:paraId="7627EAC9" w14:textId="77777777" w:rsidR="002B7CF1" w:rsidRPr="003A3233" w:rsidRDefault="002B7CF1" w:rsidP="0008629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4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5557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6E4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B7CF1" w:rsidRPr="006E4F8A" w14:paraId="5AFA8CBC" w14:textId="77777777" w:rsidTr="00E86AF0">
        <w:trPr>
          <w:tblHeader/>
        </w:trPr>
        <w:tc>
          <w:tcPr>
            <w:tcW w:w="5580" w:type="dxa"/>
          </w:tcPr>
          <w:p w14:paraId="323627AE" w14:textId="77777777" w:rsidR="002B7CF1" w:rsidRPr="002B7CF1" w:rsidRDefault="002B7CF1" w:rsidP="0008629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9D1799" w14:textId="77777777" w:rsidR="002B7CF1" w:rsidRPr="003A3233" w:rsidRDefault="002B7CF1" w:rsidP="0008629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9" w:type="dxa"/>
            <w:gridSpan w:val="3"/>
          </w:tcPr>
          <w:p w14:paraId="3F9F3D2C" w14:textId="77777777" w:rsidR="002B7CF1" w:rsidRPr="006E4F8A" w:rsidRDefault="002B7CF1" w:rsidP="0008629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B7CF1" w:rsidRPr="006E4F8A" w14:paraId="5C7C59AF" w14:textId="77777777" w:rsidTr="00E86AF0">
        <w:tc>
          <w:tcPr>
            <w:tcW w:w="5580" w:type="dxa"/>
          </w:tcPr>
          <w:p w14:paraId="58F5FAA3" w14:textId="77777777" w:rsidR="002B7CF1" w:rsidRPr="00734223" w:rsidRDefault="002B7CF1" w:rsidP="0008629E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70" w:type="dxa"/>
          </w:tcPr>
          <w:p w14:paraId="6F9D2018" w14:textId="77777777" w:rsidR="002B7CF1" w:rsidRPr="006E4F8A" w:rsidRDefault="002B7CF1" w:rsidP="0008629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9E53399" w14:textId="77777777" w:rsidR="002B7CF1" w:rsidRPr="006E4F8A" w:rsidRDefault="002B7CF1" w:rsidP="0008629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F97096" w14:textId="77777777" w:rsidR="002B7CF1" w:rsidRPr="006E4F8A" w:rsidRDefault="002B7CF1" w:rsidP="0008629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14:paraId="44611C02" w14:textId="77777777" w:rsidR="002B7CF1" w:rsidRPr="006E4F8A" w:rsidRDefault="002B7CF1" w:rsidP="0008629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6140B" w:rsidRPr="006E4F8A" w14:paraId="55153714" w14:textId="77777777" w:rsidTr="00F0300E">
        <w:tc>
          <w:tcPr>
            <w:tcW w:w="5580" w:type="dxa"/>
          </w:tcPr>
          <w:p w14:paraId="29896A10" w14:textId="77777777" w:rsidR="00C6140B" w:rsidRPr="006E4F8A" w:rsidRDefault="00C6140B" w:rsidP="00C6140B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สัญญาก่อสร้าง เครื่องจักรและอุปกรณ์</w:t>
            </w:r>
          </w:p>
        </w:tc>
        <w:tc>
          <w:tcPr>
            <w:tcW w:w="270" w:type="dxa"/>
          </w:tcPr>
          <w:p w14:paraId="17B6B956" w14:textId="77777777" w:rsidR="00C6140B" w:rsidRPr="00020D75" w:rsidRDefault="00C6140B" w:rsidP="00C6140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57F0E3B2" w14:textId="7C59B92C" w:rsidR="00C6140B" w:rsidRPr="00020D75" w:rsidRDefault="00212AE2" w:rsidP="00C6140B">
            <w:pPr>
              <w:tabs>
                <w:tab w:val="decimal" w:pos="12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2,350,765</w:t>
            </w:r>
          </w:p>
        </w:tc>
        <w:tc>
          <w:tcPr>
            <w:tcW w:w="270" w:type="dxa"/>
            <w:shd w:val="clear" w:color="auto" w:fill="auto"/>
          </w:tcPr>
          <w:p w14:paraId="4F5BFA21" w14:textId="77777777" w:rsidR="00C6140B" w:rsidRPr="00020D75" w:rsidRDefault="00C6140B" w:rsidP="00C6140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tcBorders>
              <w:bottom w:val="double" w:sz="4" w:space="0" w:color="auto"/>
            </w:tcBorders>
            <w:shd w:val="clear" w:color="auto" w:fill="auto"/>
          </w:tcPr>
          <w:p w14:paraId="1697B55C" w14:textId="35B473E7" w:rsidR="00C6140B" w:rsidRPr="00020D75" w:rsidRDefault="00212AE2" w:rsidP="00C6140B">
            <w:pPr>
              <w:tabs>
                <w:tab w:val="decimal" w:pos="11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1,245,147</w:t>
            </w:r>
          </w:p>
        </w:tc>
      </w:tr>
      <w:tr w:rsidR="00C6140B" w:rsidRPr="00C33036" w14:paraId="6D4EA5A6" w14:textId="77777777" w:rsidTr="008B53EB">
        <w:tc>
          <w:tcPr>
            <w:tcW w:w="5580" w:type="dxa"/>
          </w:tcPr>
          <w:p w14:paraId="29EEDDFF" w14:textId="77777777" w:rsidR="00C6140B" w:rsidRPr="00C33036" w:rsidRDefault="00C6140B" w:rsidP="00C33036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BC75069" w14:textId="77777777" w:rsidR="00C6140B" w:rsidRPr="00C33036" w:rsidRDefault="00C6140B" w:rsidP="00C33036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8649EA4" w14:textId="77777777" w:rsidR="00C6140B" w:rsidRPr="00C33036" w:rsidRDefault="00C6140B" w:rsidP="00C33036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726D2E5" w14:textId="77777777" w:rsidR="00C6140B" w:rsidRPr="00C33036" w:rsidRDefault="00C6140B" w:rsidP="00C33036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</w:tcPr>
          <w:p w14:paraId="77756272" w14:textId="77777777" w:rsidR="00C6140B" w:rsidRPr="00C33036" w:rsidRDefault="00C6140B" w:rsidP="00C33036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3036" w:rsidRPr="00C33036" w14:paraId="521FADEC" w14:textId="77777777" w:rsidTr="008B53EB">
        <w:tc>
          <w:tcPr>
            <w:tcW w:w="5580" w:type="dxa"/>
          </w:tcPr>
          <w:p w14:paraId="216E94AC" w14:textId="42D4740F" w:rsidR="00C33036" w:rsidRPr="00C33036" w:rsidRDefault="00C33036" w:rsidP="00C33036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330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</w:t>
            </w:r>
            <w:r w:rsidR="001A2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เช่าและ</w:t>
            </w:r>
            <w:r w:rsidRPr="00C330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บริการที่ยกเลิกไม่ได้</w:t>
            </w:r>
          </w:p>
        </w:tc>
        <w:tc>
          <w:tcPr>
            <w:tcW w:w="270" w:type="dxa"/>
          </w:tcPr>
          <w:p w14:paraId="2A4A40E2" w14:textId="77777777" w:rsidR="00C33036" w:rsidRPr="00C33036" w:rsidRDefault="00C33036" w:rsidP="00C33036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DA7F2FE" w14:textId="77777777" w:rsidR="00C33036" w:rsidRPr="00C33036" w:rsidRDefault="00C33036" w:rsidP="00C33036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F21F2C2" w14:textId="77777777" w:rsidR="00C33036" w:rsidRPr="00C33036" w:rsidRDefault="00C33036" w:rsidP="00C33036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</w:tcPr>
          <w:p w14:paraId="446AD950" w14:textId="77777777" w:rsidR="00C33036" w:rsidRPr="00C33036" w:rsidRDefault="00C33036" w:rsidP="00C33036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C33036" w:rsidRPr="00C33036" w14:paraId="2C6BD996" w14:textId="77777777" w:rsidTr="008B53EB">
        <w:tc>
          <w:tcPr>
            <w:tcW w:w="5580" w:type="dxa"/>
          </w:tcPr>
          <w:p w14:paraId="0EB67E48" w14:textId="079895B7" w:rsidR="00C33036" w:rsidRPr="00C33036" w:rsidRDefault="008B53EB" w:rsidP="00C33036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33036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70" w:type="dxa"/>
          </w:tcPr>
          <w:p w14:paraId="0A1757DE" w14:textId="77777777" w:rsidR="00C33036" w:rsidRPr="00C33036" w:rsidRDefault="00C33036" w:rsidP="00C33036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3C928C9B" w14:textId="7565120D" w:rsidR="00C33036" w:rsidRPr="00C33036" w:rsidRDefault="00212AE2" w:rsidP="00C33036">
            <w:pPr>
              <w:tabs>
                <w:tab w:val="decimal" w:pos="12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12,241</w:t>
            </w:r>
          </w:p>
        </w:tc>
        <w:tc>
          <w:tcPr>
            <w:tcW w:w="270" w:type="dxa"/>
            <w:shd w:val="clear" w:color="auto" w:fill="auto"/>
          </w:tcPr>
          <w:p w14:paraId="5D28EF8C" w14:textId="77777777" w:rsidR="00C33036" w:rsidRPr="00C33036" w:rsidRDefault="00C33036" w:rsidP="00C33036">
            <w:pPr>
              <w:tabs>
                <w:tab w:val="decimal" w:pos="12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tcBorders>
              <w:bottom w:val="double" w:sz="4" w:space="0" w:color="auto"/>
            </w:tcBorders>
            <w:shd w:val="clear" w:color="auto" w:fill="auto"/>
          </w:tcPr>
          <w:p w14:paraId="067AB484" w14:textId="54DC2C3C" w:rsidR="00C33036" w:rsidRPr="00C33036" w:rsidRDefault="00212AE2" w:rsidP="00C33036">
            <w:pPr>
              <w:tabs>
                <w:tab w:val="decimal" w:pos="11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3,753</w:t>
            </w:r>
          </w:p>
        </w:tc>
      </w:tr>
      <w:tr w:rsidR="00C33036" w:rsidRPr="00C33036" w14:paraId="7F79583C" w14:textId="77777777" w:rsidTr="00C33036">
        <w:tc>
          <w:tcPr>
            <w:tcW w:w="5580" w:type="dxa"/>
          </w:tcPr>
          <w:p w14:paraId="0D67FCC0" w14:textId="77777777" w:rsidR="00C33036" w:rsidRPr="00C33036" w:rsidRDefault="00C33036" w:rsidP="00C33036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9581A34" w14:textId="77777777" w:rsidR="00C33036" w:rsidRPr="00C33036" w:rsidRDefault="00C33036" w:rsidP="00C33036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73F22F87" w14:textId="77777777" w:rsidR="00C33036" w:rsidRPr="00C33036" w:rsidRDefault="00C33036" w:rsidP="00C33036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D164ACD" w14:textId="77777777" w:rsidR="00C33036" w:rsidRPr="00C33036" w:rsidRDefault="00C33036" w:rsidP="00C33036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double" w:sz="4" w:space="0" w:color="auto"/>
            </w:tcBorders>
            <w:shd w:val="clear" w:color="auto" w:fill="auto"/>
          </w:tcPr>
          <w:p w14:paraId="4B405E95" w14:textId="77777777" w:rsidR="00C33036" w:rsidRPr="00C33036" w:rsidRDefault="00C33036" w:rsidP="00C33036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140B" w:rsidRPr="006E4F8A" w14:paraId="153A6785" w14:textId="77777777" w:rsidTr="00F0300E">
        <w:tc>
          <w:tcPr>
            <w:tcW w:w="5580" w:type="dxa"/>
          </w:tcPr>
          <w:p w14:paraId="7D35C36B" w14:textId="77777777" w:rsidR="00C6140B" w:rsidRPr="00734223" w:rsidRDefault="00C6140B" w:rsidP="00C6140B">
            <w:pPr>
              <w:spacing w:line="240" w:lineRule="atLeast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270" w:type="dxa"/>
            <w:vAlign w:val="bottom"/>
          </w:tcPr>
          <w:p w14:paraId="1296D24A" w14:textId="77777777" w:rsidR="00C6140B" w:rsidRPr="00734223" w:rsidRDefault="00C6140B" w:rsidP="00C6140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F0E2272" w14:textId="77777777" w:rsidR="00C6140B" w:rsidRPr="00734223" w:rsidRDefault="00C6140B" w:rsidP="00C6140B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4C46C8" w14:textId="77777777" w:rsidR="00C6140B" w:rsidRPr="00734223" w:rsidRDefault="00C6140B" w:rsidP="00C6140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3544388E" w14:textId="77777777" w:rsidR="00C6140B" w:rsidRPr="00734223" w:rsidRDefault="00C6140B" w:rsidP="00C6140B">
            <w:pPr>
              <w:tabs>
                <w:tab w:val="decimal" w:pos="11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6140B" w:rsidRPr="006E4F8A" w14:paraId="3F521945" w14:textId="77777777" w:rsidTr="00F0300E">
        <w:tc>
          <w:tcPr>
            <w:tcW w:w="5580" w:type="dxa"/>
          </w:tcPr>
          <w:p w14:paraId="7CA21B2D" w14:textId="77777777" w:rsidR="00C6140B" w:rsidRPr="008379A0" w:rsidRDefault="00C6140B" w:rsidP="00C6140B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79A0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F98096" w14:textId="77777777" w:rsidR="00C6140B" w:rsidRPr="00020D75" w:rsidRDefault="00C6140B" w:rsidP="00C6140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BC6E26C" w14:textId="6DA52EE6" w:rsidR="00C6140B" w:rsidRPr="00020D75" w:rsidRDefault="00212AE2" w:rsidP="00C6140B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783,910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E8FA4F" w14:textId="77777777" w:rsidR="00C6140B" w:rsidRPr="00020D75" w:rsidRDefault="00C6140B" w:rsidP="00C6140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6FD7A7ED" w14:textId="2A9E189A" w:rsidR="00C6140B" w:rsidRPr="00020D75" w:rsidRDefault="00212AE2" w:rsidP="00C6140B">
            <w:pPr>
              <w:tabs>
                <w:tab w:val="decimal" w:pos="11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457,232</w:t>
            </w:r>
          </w:p>
        </w:tc>
      </w:tr>
      <w:tr w:rsidR="00C6140B" w:rsidRPr="006E4F8A" w14:paraId="7EDACC42" w14:textId="77777777" w:rsidTr="00F0300E">
        <w:tc>
          <w:tcPr>
            <w:tcW w:w="5580" w:type="dxa"/>
          </w:tcPr>
          <w:p w14:paraId="4BA054BE" w14:textId="77777777" w:rsidR="00C6140B" w:rsidRPr="008379A0" w:rsidRDefault="00C6140B" w:rsidP="00C6140B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79A0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8379A0">
              <w:rPr>
                <w:rFonts w:ascii="Angsana New" w:hAnsi="Angsana New" w:hint="cs"/>
                <w:sz w:val="30"/>
                <w:szCs w:val="30"/>
                <w:cs/>
              </w:rPr>
              <w:t>สั่งซื้อวัตถุดิบ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DFCD58" w14:textId="77777777" w:rsidR="00C6140B" w:rsidRPr="00020D75" w:rsidRDefault="00C6140B" w:rsidP="00C6140B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4D59E63" w14:textId="4F76B935" w:rsidR="00C6140B" w:rsidRPr="00020D75" w:rsidRDefault="00212AE2" w:rsidP="00C6140B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491,</w:t>
            </w:r>
            <w:r w:rsidR="00D334D6">
              <w:rPr>
                <w:rFonts w:ascii="Angsana New" w:hAnsi="Angsana New"/>
                <w:sz w:val="30"/>
                <w:szCs w:val="30"/>
                <w:lang w:val="en-US"/>
              </w:rPr>
              <w:t>844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29E148" w14:textId="77777777" w:rsidR="00C6140B" w:rsidRPr="00020D75" w:rsidRDefault="00C6140B" w:rsidP="00C6140B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6BB44C2A" w14:textId="4EBF5636" w:rsidR="00C6140B" w:rsidRPr="00020D75" w:rsidRDefault="00212AE2" w:rsidP="00636838">
            <w:pPr>
              <w:tabs>
                <w:tab w:val="decimal" w:pos="11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491,844</w:t>
            </w:r>
          </w:p>
        </w:tc>
      </w:tr>
      <w:tr w:rsidR="00C6140B" w:rsidRPr="006E4F8A" w14:paraId="33C8C1F1" w14:textId="77777777" w:rsidTr="00F0300E">
        <w:tc>
          <w:tcPr>
            <w:tcW w:w="5580" w:type="dxa"/>
          </w:tcPr>
          <w:p w14:paraId="2ADAFA7C" w14:textId="77777777" w:rsidR="00C6140B" w:rsidRPr="008379A0" w:rsidRDefault="00C6140B" w:rsidP="00C6140B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79A0">
              <w:rPr>
                <w:rFonts w:ascii="Angsana New" w:hAnsi="Angsana New" w:hint="cs"/>
                <w:sz w:val="30"/>
                <w:szCs w:val="30"/>
                <w:cs/>
              </w:rPr>
              <w:t>หนังสือ</w:t>
            </w:r>
            <w:r w:rsidRPr="008379A0">
              <w:rPr>
                <w:rFonts w:ascii="Angsana New" w:hAnsi="Angsana New"/>
                <w:sz w:val="30"/>
                <w:szCs w:val="30"/>
                <w:cs/>
              </w:rPr>
              <w:t>ค้ำประกัน</w:t>
            </w:r>
            <w:r w:rsidRPr="008379A0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8379A0">
              <w:rPr>
                <w:rFonts w:ascii="Angsana New" w:hAnsi="Angsana New"/>
                <w:sz w:val="30"/>
                <w:szCs w:val="30"/>
                <w:cs/>
              </w:rPr>
              <w:t>ธนาคาร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C8404A" w14:textId="77777777" w:rsidR="00C6140B" w:rsidRPr="00020D75" w:rsidRDefault="00C6140B" w:rsidP="00C6140B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657172B" w14:textId="2E1ABAAB" w:rsidR="00C6140B" w:rsidRPr="00020D75" w:rsidRDefault="00212AE2" w:rsidP="00C6140B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231,417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20C6FC" w14:textId="77777777" w:rsidR="00C6140B" w:rsidRPr="00020D75" w:rsidRDefault="00C6140B" w:rsidP="00C6140B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327E567D" w14:textId="6E4CE4B6" w:rsidR="00C6140B" w:rsidRPr="00020D75" w:rsidRDefault="00212AE2" w:rsidP="00C6140B">
            <w:pPr>
              <w:tabs>
                <w:tab w:val="decimal" w:pos="11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177,332</w:t>
            </w:r>
          </w:p>
        </w:tc>
      </w:tr>
      <w:tr w:rsidR="00C6140B" w:rsidRPr="006E4F8A" w14:paraId="169A45D2" w14:textId="77777777" w:rsidTr="00F0300E">
        <w:tc>
          <w:tcPr>
            <w:tcW w:w="5580" w:type="dxa"/>
            <w:vAlign w:val="bottom"/>
          </w:tcPr>
          <w:p w14:paraId="37C50DCC" w14:textId="77777777" w:rsidR="00C6140B" w:rsidRPr="006E4F8A" w:rsidRDefault="00C6140B" w:rsidP="00C6140B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AF1D62" w14:textId="77777777" w:rsidR="00C6140B" w:rsidRPr="00020D75" w:rsidRDefault="00C6140B" w:rsidP="00C6140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06FD02" w14:textId="2A82A146" w:rsidR="00C6140B" w:rsidRPr="00020D75" w:rsidRDefault="00212AE2" w:rsidP="00C6140B">
            <w:pPr>
              <w:tabs>
                <w:tab w:val="decimal" w:pos="124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1,507,171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252FB6" w14:textId="77777777" w:rsidR="00C6140B" w:rsidRPr="00020D75" w:rsidRDefault="00C6140B" w:rsidP="00C6140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A427DE" w14:textId="146F754A" w:rsidR="00C6140B" w:rsidRPr="00020D75" w:rsidRDefault="00212AE2" w:rsidP="00C6140B">
            <w:pPr>
              <w:tabs>
                <w:tab w:val="decimal" w:pos="115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1,126,408</w:t>
            </w:r>
          </w:p>
        </w:tc>
      </w:tr>
    </w:tbl>
    <w:p w14:paraId="3775386B" w14:textId="3802DD5D" w:rsidR="00BE648B" w:rsidRDefault="00BE648B" w:rsidP="00FA1809">
      <w:pPr>
        <w:pStyle w:val="Bo-Blankline"/>
      </w:pPr>
    </w:p>
    <w:p w14:paraId="60F313BF" w14:textId="77777777" w:rsidR="00BE648B" w:rsidRDefault="00BE648B">
      <w:pPr>
        <w:spacing w:line="240" w:lineRule="auto"/>
        <w:rPr>
          <w:rFonts w:ascii="Angsana New" w:hAnsi="Angsana New"/>
          <w:sz w:val="20"/>
          <w:szCs w:val="20"/>
        </w:rPr>
      </w:pPr>
      <w:r>
        <w:br w:type="page"/>
      </w:r>
    </w:p>
    <w:p w14:paraId="27024461" w14:textId="77777777" w:rsidR="00FF2DB6" w:rsidRPr="00094E5E" w:rsidRDefault="00FF2DB6" w:rsidP="00FC4024">
      <w:pPr>
        <w:pStyle w:val="Caption"/>
        <w:ind w:hanging="900"/>
      </w:pPr>
      <w:r w:rsidRPr="00094E5E">
        <w:rPr>
          <w:cs/>
        </w:rPr>
        <w:lastRenderedPageBreak/>
        <w:t>หนี้สินที่อาจเกิดขึ้น</w:t>
      </w:r>
    </w:p>
    <w:p w14:paraId="1D05F91C" w14:textId="77777777" w:rsidR="00335ADF" w:rsidRPr="00584AFC" w:rsidRDefault="00335ADF" w:rsidP="00945D87">
      <w:pPr>
        <w:pStyle w:val="Bo-Blankline"/>
        <w:rPr>
          <w:highlight w:val="yellow"/>
        </w:rPr>
      </w:pPr>
    </w:p>
    <w:p w14:paraId="7F9E0264" w14:textId="77777777" w:rsidR="00094E5E" w:rsidRPr="000933AE" w:rsidRDefault="00094E5E" w:rsidP="00094E5E">
      <w:pPr>
        <w:spacing w:line="240" w:lineRule="auto"/>
        <w:ind w:left="540" w:right="-36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0933A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  <w:lang w:val="en-US"/>
        </w:rPr>
        <w:t xml:space="preserve">30 </w:t>
      </w:r>
      <w:r>
        <w:rPr>
          <w:rFonts w:ascii="Angsana New" w:hAnsi="Angsana New"/>
          <w:sz w:val="30"/>
          <w:szCs w:val="30"/>
          <w:cs/>
          <w:lang w:val="en-US"/>
        </w:rPr>
        <w:t>มิถุนายน</w:t>
      </w:r>
      <w:r w:rsidRPr="000933AE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 </w:t>
      </w:r>
      <w:r w:rsidRPr="000933AE">
        <w:rPr>
          <w:rFonts w:ascii="Angsana New" w:hAnsi="Angsana New"/>
          <w:spacing w:val="4"/>
          <w:sz w:val="30"/>
          <w:szCs w:val="30"/>
          <w:lang w:val="en-US"/>
        </w:rPr>
        <w:t>2563</w:t>
      </w:r>
      <w:r w:rsidRPr="000933AE">
        <w:rPr>
          <w:rFonts w:ascii="Angsana New" w:hAnsi="Angsana New"/>
          <w:sz w:val="30"/>
          <w:szCs w:val="30"/>
          <w:lang w:val="en-US"/>
        </w:rPr>
        <w:t xml:space="preserve"> </w:t>
      </w:r>
      <w:r w:rsidRPr="000933AE">
        <w:rPr>
          <w:rFonts w:ascii="Angsana New" w:hAnsi="Angsana New" w:hint="cs"/>
          <w:sz w:val="30"/>
          <w:szCs w:val="30"/>
          <w:cs/>
          <w:lang w:val="en-US"/>
        </w:rPr>
        <w:t>บริษัทมีคดีความที่สำคัญดังนี้</w:t>
      </w:r>
    </w:p>
    <w:p w14:paraId="6BCEA5D2" w14:textId="77777777" w:rsidR="00094E5E" w:rsidRPr="001E1273" w:rsidRDefault="00094E5E" w:rsidP="00094E5E">
      <w:pPr>
        <w:spacing w:line="240" w:lineRule="auto"/>
        <w:ind w:firstLine="547"/>
        <w:rPr>
          <w:rFonts w:ascii="Angsana New" w:hAnsi="Angsana New"/>
          <w:sz w:val="20"/>
          <w:szCs w:val="20"/>
          <w:highlight w:val="yellow"/>
          <w:lang w:val="en-US"/>
        </w:rPr>
      </w:pPr>
    </w:p>
    <w:p w14:paraId="71BC4DEA" w14:textId="77777777" w:rsidR="00094E5E" w:rsidRPr="003E5596" w:rsidRDefault="00094E5E" w:rsidP="00094E5E">
      <w:pPr>
        <w:numPr>
          <w:ilvl w:val="0"/>
          <w:numId w:val="6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="Angsana New" w:hAnsi="Angsana New"/>
          <w:lang w:val="en-US"/>
        </w:rPr>
      </w:pPr>
      <w:r w:rsidRPr="003E5596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3E5596">
        <w:rPr>
          <w:rFonts w:ascii="Angsana New" w:hAnsi="Angsana New" w:hint="cs"/>
          <w:sz w:val="30"/>
          <w:szCs w:val="30"/>
          <w:lang w:val="en-US"/>
        </w:rPr>
        <w:t xml:space="preserve">8 </w:t>
      </w:r>
      <w:r w:rsidRPr="003E5596">
        <w:rPr>
          <w:rFonts w:ascii="Angsana New" w:hAnsi="Angsana New" w:hint="cs"/>
          <w:sz w:val="30"/>
          <w:szCs w:val="30"/>
          <w:cs/>
          <w:lang w:val="en-US"/>
        </w:rPr>
        <w:t xml:space="preserve">กรกฎาคม </w:t>
      </w:r>
      <w:r>
        <w:rPr>
          <w:rFonts w:ascii="Angsana New" w:hAnsi="Angsana New"/>
          <w:sz w:val="30"/>
          <w:szCs w:val="30"/>
          <w:lang w:val="en-US"/>
        </w:rPr>
        <w:t>2558</w:t>
      </w:r>
      <w:r w:rsidRPr="003E5596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3E5596">
        <w:rPr>
          <w:rFonts w:ascii="Angsana New" w:hAnsi="Angsana New" w:hint="cs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โดยพนักงานอัยการจากจังหวัดสระบุรี ได้ยื่นฟ้องบริษัทในคดีหมายเลขดำที่ สว.</w:t>
      </w:r>
      <w:r w:rsidRPr="003E5596">
        <w:rPr>
          <w:rFonts w:ascii="Angsana New" w:hAnsi="Angsana New" w:hint="cs"/>
          <w:sz w:val="30"/>
          <w:szCs w:val="30"/>
          <w:lang w:val="en-US"/>
        </w:rPr>
        <w:t>4/2559</w:t>
      </w:r>
      <w:r w:rsidRPr="003E5596">
        <w:rPr>
          <w:rFonts w:ascii="Angsana New" w:hAnsi="Angsana New" w:hint="cs"/>
          <w:sz w:val="30"/>
          <w:szCs w:val="30"/>
          <w:cs/>
          <w:lang w:val="en-US"/>
        </w:rPr>
        <w:t xml:space="preserve"> ของศาลแพ่ง ฐานละเมิดเกี่ยวกับเรื่องการทำเหมืองแร่นอกเขตประทานบัตร โดยเรียกค่าเสียหายเป็นจำนวนทุนทรัพย์ </w:t>
      </w:r>
      <w:r w:rsidRPr="003E5596">
        <w:rPr>
          <w:rFonts w:ascii="Angsana New" w:hAnsi="Angsana New" w:hint="cs"/>
          <w:sz w:val="30"/>
          <w:szCs w:val="30"/>
          <w:lang w:val="en-US"/>
        </w:rPr>
        <w:t xml:space="preserve">4,067 </w:t>
      </w:r>
      <w:r w:rsidRPr="003E5596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(ต่อมาพนักงานอัยการโจทก์ขอแก้ไขเพิ่มเติมทุนทรัพย์เป็น </w:t>
      </w:r>
      <w:r w:rsidRPr="003E5596">
        <w:rPr>
          <w:rFonts w:ascii="Angsana New" w:hAnsi="Angsana New" w:hint="cs"/>
          <w:sz w:val="30"/>
          <w:szCs w:val="30"/>
          <w:lang w:val="en-US"/>
        </w:rPr>
        <w:t>4,339</w:t>
      </w:r>
      <w:r w:rsidRPr="003E5596">
        <w:rPr>
          <w:rFonts w:ascii="Angsana New" w:hAnsi="Angsana New" w:hint="cs"/>
          <w:sz w:val="30"/>
          <w:szCs w:val="30"/>
          <w:cs/>
          <w:lang w:val="en-US"/>
        </w:rPr>
        <w:t xml:space="preserve"> ล้าน</w:t>
      </w:r>
      <w:r w:rsidRPr="008B53EB">
        <w:rPr>
          <w:rFonts w:ascii="Angsana New" w:hAnsi="Angsana New" w:hint="cs"/>
          <w:sz w:val="30"/>
          <w:szCs w:val="30"/>
          <w:cs/>
          <w:lang w:val="en-US"/>
        </w:rPr>
        <w:t xml:space="preserve">บาท) </w:t>
      </w:r>
      <w:r w:rsidRPr="008B53EB">
        <w:rPr>
          <w:rFonts w:ascii="Angsana New" w:hAnsi="Angsana New"/>
          <w:sz w:val="30"/>
          <w:szCs w:val="30"/>
          <w:cs/>
          <w:lang w:val="en-US"/>
        </w:rPr>
        <w:t xml:space="preserve">บริษัทให้การต่อสู้ว่าโจทก์ไม่มีอำนาจฟ้องตามพระราชบัญญัติส่งเสริมและรักษาคุณภาพสิ่งแวดล้อม </w:t>
      </w:r>
      <w:r w:rsidRPr="008B53EB">
        <w:rPr>
          <w:rFonts w:ascii="Angsana New" w:hAnsi="Angsana New" w:hint="cs"/>
          <w:sz w:val="30"/>
          <w:szCs w:val="30"/>
          <w:cs/>
          <w:lang w:val="en-US"/>
        </w:rPr>
        <w:t xml:space="preserve">พ.ศ. </w:t>
      </w:r>
      <w:r w:rsidRPr="008B53EB">
        <w:rPr>
          <w:rFonts w:ascii="Angsana New" w:hAnsi="Angsana New"/>
          <w:sz w:val="30"/>
          <w:szCs w:val="30"/>
          <w:lang w:val="en-US"/>
        </w:rPr>
        <w:t>2535</w:t>
      </w:r>
      <w:r w:rsidRPr="008B53E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8B53EB">
        <w:rPr>
          <w:rFonts w:ascii="Angsana New" w:hAnsi="Angsana New"/>
          <w:sz w:val="30"/>
          <w:szCs w:val="30"/>
          <w:cs/>
          <w:lang w:val="en-US"/>
        </w:rPr>
        <w:t>ฟ้องเคลือบคลุม เลื่อนลอย</w:t>
      </w:r>
      <w:r w:rsidRPr="008B53EB">
        <w:rPr>
          <w:rFonts w:ascii="Angsana New" w:hAnsi="Angsana New"/>
          <w:sz w:val="30"/>
          <w:szCs w:val="30"/>
          <w:lang w:val="en-US"/>
        </w:rPr>
        <w:t xml:space="preserve"> </w:t>
      </w:r>
      <w:r w:rsidRPr="008B53EB">
        <w:rPr>
          <w:rFonts w:ascii="Angsana New" w:hAnsi="Angsana New"/>
          <w:sz w:val="30"/>
          <w:szCs w:val="30"/>
          <w:cs/>
          <w:lang w:val="en-US"/>
        </w:rPr>
        <w:t>ปราศจากหลักฐาน ขาดอายุความ เป็นคดีแพ่งเกี่ยวเนื่องกับคดีอาญา เกี่ยวกับการลักลอบทำเหมือง แต่บริษัท</w:t>
      </w:r>
      <w:r w:rsidRPr="008B53EB">
        <w:rPr>
          <w:rFonts w:ascii="Angsana New" w:hAnsi="Angsana New" w:hint="cs"/>
          <w:sz w:val="30"/>
          <w:szCs w:val="30"/>
          <w:cs/>
          <w:lang w:val="en-US"/>
        </w:rPr>
        <w:t>มิ</w:t>
      </w:r>
      <w:r w:rsidRPr="008B53EB">
        <w:rPr>
          <w:rFonts w:ascii="Angsana New" w:hAnsi="Angsana New"/>
          <w:sz w:val="30"/>
          <w:szCs w:val="30"/>
          <w:cs/>
          <w:lang w:val="en-US"/>
        </w:rPr>
        <w:t>ได้</w:t>
      </w:r>
      <w:r w:rsidRPr="008B53EB">
        <w:rPr>
          <w:rFonts w:ascii="Angsana New" w:hAnsi="Angsana New" w:hint="cs"/>
          <w:sz w:val="30"/>
          <w:szCs w:val="30"/>
          <w:cs/>
          <w:lang w:val="en-US"/>
        </w:rPr>
        <w:t>กระ</w:t>
      </w:r>
      <w:r w:rsidRPr="008B53EB">
        <w:rPr>
          <w:rFonts w:ascii="Angsana New" w:hAnsi="Angsana New"/>
          <w:sz w:val="30"/>
          <w:szCs w:val="30"/>
          <w:cs/>
          <w:lang w:val="en-US"/>
        </w:rPr>
        <w:t>ทำ</w:t>
      </w:r>
      <w:r w:rsidRPr="008B53EB">
        <w:rPr>
          <w:rFonts w:ascii="Angsana New" w:hAnsi="Angsana New" w:hint="cs"/>
          <w:sz w:val="30"/>
          <w:szCs w:val="30"/>
          <w:cs/>
          <w:lang w:val="en-US"/>
        </w:rPr>
        <w:t>ความ</w:t>
      </w:r>
      <w:r w:rsidRPr="008B53EB">
        <w:rPr>
          <w:rFonts w:ascii="Angsana New" w:hAnsi="Angsana New"/>
          <w:sz w:val="30"/>
          <w:szCs w:val="30"/>
          <w:cs/>
          <w:lang w:val="en-US"/>
        </w:rPr>
        <w:t xml:space="preserve">ผิดอาญา </w:t>
      </w:r>
      <w:r w:rsidRPr="008B53EB">
        <w:rPr>
          <w:rFonts w:ascii="Angsana New" w:hAnsi="Angsana New" w:hint="cs"/>
          <w:sz w:val="30"/>
          <w:szCs w:val="30"/>
          <w:cs/>
          <w:lang w:val="en-US"/>
        </w:rPr>
        <w:t>การเรียกร้อง</w:t>
      </w:r>
      <w:r w:rsidRPr="008B53EB">
        <w:rPr>
          <w:rFonts w:ascii="Angsana New" w:hAnsi="Angsana New"/>
          <w:sz w:val="30"/>
          <w:szCs w:val="30"/>
          <w:cs/>
          <w:lang w:val="en-US"/>
        </w:rPr>
        <w:t xml:space="preserve">คดีแพ่งจึงไม่เกิด </w:t>
      </w:r>
      <w:r w:rsidRPr="008B53EB">
        <w:rPr>
          <w:rFonts w:ascii="Angsana New" w:hAnsi="Angsana New" w:hint="cs"/>
          <w:sz w:val="30"/>
          <w:szCs w:val="30"/>
          <w:cs/>
          <w:lang w:val="en-US"/>
        </w:rPr>
        <w:t>ซึ่ง</w:t>
      </w:r>
      <w:r w:rsidRPr="008B53EB">
        <w:rPr>
          <w:rFonts w:ascii="Angsana New" w:hAnsi="Angsana New"/>
          <w:sz w:val="30"/>
          <w:szCs w:val="30"/>
          <w:cs/>
          <w:lang w:val="en-US"/>
        </w:rPr>
        <w:t>บริษัทไม่ได้ทำผิดตามฟ้อง จึงไม่ต้องรับผิด และปฏิเสธฟ้องทุกข้อหา</w:t>
      </w:r>
      <w:r w:rsidRPr="00A84942">
        <w:rPr>
          <w:rFonts w:ascii="Angsana New" w:hAnsi="Angsana New"/>
          <w:sz w:val="30"/>
          <w:szCs w:val="30"/>
          <w:u w:val="single"/>
          <w:cs/>
          <w:lang w:val="en-US"/>
        </w:rPr>
        <w:t xml:space="preserve"> </w:t>
      </w:r>
      <w:r w:rsidRPr="003E5596">
        <w:rPr>
          <w:rFonts w:ascii="Angsana New" w:hAnsi="Angsana New" w:hint="cs"/>
          <w:sz w:val="30"/>
          <w:szCs w:val="30"/>
          <w:cs/>
          <w:lang w:val="en-US"/>
        </w:rPr>
        <w:t>โดยที่ดินดังกล่าวเป็นที่ดินของบุคคลอื่นซึ่งมีทางสาธารณะผ่าน มิใช่ที่ดินของบริษัท ต่อมาโจทก์ยื่นคำร้องขอให้โอนคดีไปยังศาลแพ่ง และศาลแพ่งมีคำสั่งอนุญาตให้รวมการพิจารณาคดีนี้กับคดีหมายเลขดำที่ สว.</w:t>
      </w:r>
      <w:r w:rsidRPr="003E5596">
        <w:rPr>
          <w:rFonts w:ascii="Angsana New" w:hAnsi="Angsana New" w:hint="cs"/>
          <w:sz w:val="30"/>
          <w:szCs w:val="30"/>
          <w:lang w:val="en-US"/>
        </w:rPr>
        <w:t>6/2559</w:t>
      </w:r>
    </w:p>
    <w:p w14:paraId="6006081C" w14:textId="77777777" w:rsidR="00094E5E" w:rsidRPr="003E5596" w:rsidRDefault="00094E5E" w:rsidP="00094E5E">
      <w:pPr>
        <w:pStyle w:val="Bo-Blankline"/>
        <w:rPr>
          <w:lang w:val="en-US"/>
        </w:rPr>
      </w:pPr>
    </w:p>
    <w:p w14:paraId="62720EFC" w14:textId="77777777" w:rsidR="00094E5E" w:rsidRPr="003E5596" w:rsidRDefault="00094E5E" w:rsidP="00094E5E">
      <w:pPr>
        <w:pStyle w:val="Bo-Blankline"/>
        <w:ind w:left="900"/>
        <w:jc w:val="thaiDistribute"/>
        <w:rPr>
          <w:sz w:val="30"/>
          <w:szCs w:val="30"/>
          <w:lang w:val="en-US"/>
        </w:rPr>
      </w:pPr>
      <w:r w:rsidRPr="003E5596">
        <w:rPr>
          <w:rFonts w:hint="cs"/>
          <w:sz w:val="30"/>
          <w:szCs w:val="30"/>
          <w:cs/>
          <w:lang w:val="en-US"/>
        </w:rPr>
        <w:t xml:space="preserve">เมื่อวันที่ </w:t>
      </w:r>
      <w:r w:rsidRPr="003E5596">
        <w:rPr>
          <w:rFonts w:hint="cs"/>
          <w:sz w:val="30"/>
          <w:szCs w:val="30"/>
          <w:lang w:val="en-US"/>
        </w:rPr>
        <w:t>13</w:t>
      </w:r>
      <w:r w:rsidRPr="003E5596">
        <w:rPr>
          <w:rFonts w:hint="cs"/>
          <w:sz w:val="30"/>
          <w:szCs w:val="30"/>
          <w:cs/>
          <w:lang w:val="en-US"/>
        </w:rPr>
        <w:t xml:space="preserve"> ธันวาคม </w:t>
      </w:r>
      <w:r w:rsidRPr="003E5596">
        <w:rPr>
          <w:rFonts w:hint="cs"/>
          <w:sz w:val="30"/>
          <w:szCs w:val="30"/>
          <w:lang w:val="en-US"/>
        </w:rPr>
        <w:t>2562</w:t>
      </w:r>
      <w:r w:rsidRPr="003E5596">
        <w:rPr>
          <w:rFonts w:hint="cs"/>
          <w:sz w:val="30"/>
          <w:szCs w:val="30"/>
          <w:cs/>
          <w:lang w:val="en-US"/>
        </w:rPr>
        <w:t xml:space="preserve"> ศาลแพ่งมีคำพิพากษาในคดีหมายเลขดำที่ สว.</w:t>
      </w:r>
      <w:r w:rsidRPr="003E5596">
        <w:rPr>
          <w:rFonts w:hint="cs"/>
          <w:sz w:val="30"/>
          <w:szCs w:val="30"/>
          <w:lang w:val="en-US"/>
        </w:rPr>
        <w:t>4/2559</w:t>
      </w:r>
      <w:r w:rsidRPr="003E5596">
        <w:rPr>
          <w:rFonts w:hint="cs"/>
          <w:sz w:val="30"/>
          <w:szCs w:val="30"/>
          <w:cs/>
          <w:lang w:val="en-US"/>
        </w:rPr>
        <w:t xml:space="preserve"> </w:t>
      </w:r>
      <w:r w:rsidRPr="003E5596">
        <w:rPr>
          <w:rFonts w:hint="cs"/>
          <w:sz w:val="30"/>
          <w:szCs w:val="30"/>
          <w:lang w:val="en-US"/>
        </w:rPr>
        <w:t>(</w:t>
      </w:r>
      <w:r w:rsidRPr="003E5596">
        <w:rPr>
          <w:rFonts w:hint="cs"/>
          <w:sz w:val="30"/>
          <w:szCs w:val="30"/>
          <w:cs/>
          <w:lang w:val="en-US"/>
        </w:rPr>
        <w:t xml:space="preserve">คดีหมายเลขแดงที่ </w:t>
      </w:r>
      <w:r>
        <w:rPr>
          <w:sz w:val="30"/>
          <w:szCs w:val="30"/>
          <w:cs/>
          <w:lang w:val="en-US"/>
        </w:rPr>
        <w:br/>
      </w:r>
      <w:r w:rsidRPr="003E5596">
        <w:rPr>
          <w:rFonts w:hint="cs"/>
          <w:sz w:val="30"/>
          <w:szCs w:val="30"/>
          <w:cs/>
          <w:lang w:val="en-US"/>
        </w:rPr>
        <w:t>สว.</w:t>
      </w:r>
      <w:r w:rsidRPr="003E5596">
        <w:rPr>
          <w:rFonts w:hint="cs"/>
          <w:sz w:val="30"/>
          <w:szCs w:val="30"/>
          <w:lang w:val="en-US"/>
        </w:rPr>
        <w:t xml:space="preserve">7/2562) </w:t>
      </w:r>
      <w:r w:rsidRPr="003E5596">
        <w:rPr>
          <w:rFonts w:hint="cs"/>
          <w:sz w:val="30"/>
          <w:szCs w:val="30"/>
          <w:cs/>
          <w:lang w:val="en-US"/>
        </w:rPr>
        <w:t xml:space="preserve">เรื่องการทำเหมืองแร่นอกเขตประทานบัตร โดยสั่งให้จำเลยนำเอาแร่หินปูนเพื่ออุตสาหกรรมปูนซีเมนต์จำนวน </w:t>
      </w:r>
      <w:r w:rsidRPr="003E5596">
        <w:rPr>
          <w:rFonts w:hint="cs"/>
          <w:sz w:val="30"/>
          <w:szCs w:val="30"/>
          <w:lang w:val="en-US"/>
        </w:rPr>
        <w:t>31,522,374</w:t>
      </w:r>
      <w:r w:rsidRPr="003E5596">
        <w:rPr>
          <w:rFonts w:hint="cs"/>
          <w:sz w:val="30"/>
          <w:szCs w:val="30"/>
          <w:cs/>
          <w:lang w:val="en-US"/>
        </w:rPr>
        <w:t>.</w:t>
      </w:r>
      <w:r w:rsidRPr="003E5596">
        <w:rPr>
          <w:rFonts w:hint="cs"/>
          <w:sz w:val="30"/>
          <w:szCs w:val="30"/>
          <w:lang w:val="en-US"/>
        </w:rPr>
        <w:t>26</w:t>
      </w:r>
      <w:r w:rsidRPr="003E5596">
        <w:rPr>
          <w:rFonts w:hint="cs"/>
          <w:sz w:val="30"/>
          <w:szCs w:val="30"/>
          <w:cs/>
          <w:lang w:val="en-US"/>
        </w:rPr>
        <w:t xml:space="preserve"> ตัน ไปถมกลับคืนยังพื้นที่เดิมที่เอาแร่ไป พร้อมทำการฟื้นฟูสภาพพื้นที่ที่เอาแร่ไปกลับคืนดังเดิม หรือ ให้จำเลยชำระค่าเสียหายจำนวน </w:t>
      </w:r>
      <w:r w:rsidRPr="003E5596">
        <w:rPr>
          <w:rFonts w:hint="cs"/>
          <w:sz w:val="30"/>
          <w:szCs w:val="30"/>
          <w:lang w:val="en-US"/>
        </w:rPr>
        <w:t>4,047</w:t>
      </w:r>
      <w:r w:rsidRPr="003E5596">
        <w:rPr>
          <w:rFonts w:hint="cs"/>
          <w:sz w:val="30"/>
          <w:szCs w:val="30"/>
          <w:cs/>
          <w:lang w:val="en-US"/>
        </w:rPr>
        <w:t xml:space="preserve"> ล้านบาท พร้อมดอกเบี้ยอัตราร้อยละ </w:t>
      </w:r>
      <w:r w:rsidRPr="003E5596">
        <w:rPr>
          <w:rFonts w:hint="cs"/>
          <w:sz w:val="30"/>
          <w:szCs w:val="30"/>
          <w:lang w:val="en-US"/>
        </w:rPr>
        <w:t>7</w:t>
      </w:r>
      <w:r w:rsidRPr="003E5596">
        <w:rPr>
          <w:rFonts w:hint="cs"/>
          <w:sz w:val="30"/>
          <w:szCs w:val="30"/>
          <w:cs/>
          <w:lang w:val="en-US"/>
        </w:rPr>
        <w:t>.</w:t>
      </w:r>
      <w:r w:rsidRPr="003E5596">
        <w:rPr>
          <w:rFonts w:hint="cs"/>
          <w:sz w:val="30"/>
          <w:szCs w:val="30"/>
          <w:lang w:val="en-US"/>
        </w:rPr>
        <w:t>5</w:t>
      </w:r>
      <w:r w:rsidRPr="003E5596">
        <w:rPr>
          <w:rFonts w:hint="cs"/>
          <w:sz w:val="30"/>
          <w:szCs w:val="30"/>
          <w:cs/>
          <w:lang w:val="en-US"/>
        </w:rPr>
        <w:t xml:space="preserve"> ต่อปี </w:t>
      </w:r>
      <w:r w:rsidRPr="003E5596">
        <w:rPr>
          <w:rFonts w:hint="cs"/>
          <w:spacing w:val="-4"/>
          <w:sz w:val="30"/>
          <w:szCs w:val="30"/>
          <w:cs/>
          <w:lang w:val="en-US"/>
        </w:rPr>
        <w:t xml:space="preserve">นับแต่วันพบการลักลอบทำเหมืองแร่ (วันที่ </w:t>
      </w:r>
      <w:r w:rsidRPr="003E5596">
        <w:rPr>
          <w:rFonts w:hint="cs"/>
          <w:spacing w:val="-4"/>
          <w:sz w:val="30"/>
          <w:szCs w:val="30"/>
          <w:lang w:val="en-US"/>
        </w:rPr>
        <w:t>24</w:t>
      </w:r>
      <w:r w:rsidRPr="003E5596">
        <w:rPr>
          <w:rFonts w:hint="cs"/>
          <w:spacing w:val="-4"/>
          <w:sz w:val="30"/>
          <w:szCs w:val="30"/>
          <w:cs/>
          <w:lang w:val="en-US"/>
        </w:rPr>
        <w:t xml:space="preserve"> กรกฎาคม </w:t>
      </w:r>
      <w:r w:rsidRPr="003E5596">
        <w:rPr>
          <w:rFonts w:hint="cs"/>
          <w:spacing w:val="-4"/>
          <w:sz w:val="30"/>
          <w:szCs w:val="30"/>
          <w:lang w:val="en-US"/>
        </w:rPr>
        <w:t>2557</w:t>
      </w:r>
      <w:r w:rsidRPr="003E5596">
        <w:rPr>
          <w:rFonts w:hint="cs"/>
          <w:spacing w:val="-4"/>
          <w:sz w:val="30"/>
          <w:szCs w:val="30"/>
          <w:cs/>
          <w:lang w:val="en-US"/>
        </w:rPr>
        <w:t>) จนกว่าจะชำระเสร็จ กับให้ชำระค่าฤชาธรรมเนียม</w:t>
      </w:r>
      <w:r w:rsidRPr="003E5596">
        <w:rPr>
          <w:rFonts w:hint="cs"/>
          <w:sz w:val="30"/>
          <w:szCs w:val="30"/>
          <w:cs/>
          <w:lang w:val="en-US"/>
        </w:rPr>
        <w:t>และค่าทนายความแทนโจทก์</w:t>
      </w:r>
    </w:p>
    <w:p w14:paraId="4CB5BA34" w14:textId="77777777" w:rsidR="00094E5E" w:rsidRDefault="00094E5E" w:rsidP="00094E5E">
      <w:pPr>
        <w:spacing w:line="240" w:lineRule="auto"/>
        <w:rPr>
          <w:rFonts w:ascii="Angsana New" w:hAnsi="Angsana New"/>
          <w:sz w:val="20"/>
          <w:szCs w:val="20"/>
        </w:rPr>
      </w:pPr>
    </w:p>
    <w:p w14:paraId="72B542DE" w14:textId="77777777" w:rsidR="00094E5E" w:rsidRPr="001E37E7" w:rsidRDefault="00094E5E" w:rsidP="00094E5E">
      <w:pPr>
        <w:spacing w:line="240" w:lineRule="auto"/>
        <w:ind w:left="900" w:right="-36"/>
        <w:jc w:val="thaiDistribute"/>
        <w:rPr>
          <w:rFonts w:ascii="Angsana New" w:hAnsi="Angsana New"/>
          <w:sz w:val="30"/>
          <w:szCs w:val="30"/>
          <w:lang w:val="en-US"/>
        </w:rPr>
      </w:pPr>
      <w:r w:rsidRPr="003E5596">
        <w:rPr>
          <w:rFonts w:hint="cs"/>
          <w:sz w:val="30"/>
          <w:szCs w:val="30"/>
          <w:cs/>
          <w:lang w:val="en-US"/>
        </w:rPr>
        <w:t xml:space="preserve">บริษัทได้ขอให้ที่ปรึกษากฎหมายพิจารณาคำฟ้อง คำให้การ เอกสารที่เกี่ยวข้องในคดี พร้อมคำเบิกความของพยานที่ให้การต่อศาลทั้งพยานโจทก์ และพยานจำเลย ที่ปรึกษากฎหมายมีความเห็นว่าบริษัทไม่ควรรับผิดตามคำพิพากษาของศาลแพ่ง เพราะยังเป็นเพียงคำพิพากษาของศาลชั้นต้นที่บริษัทมีสิทธิยื่นอุทธรณ์คัดค้านคำพิพากษาศาลชั้นต้นดังกล่าว โดยมีเหตุที่ไม่ต้องรับผิดที่ได้มีการนำพยานเข้าสืบไว้แล้ว </w:t>
      </w:r>
      <w:r w:rsidRPr="003E5596">
        <w:rPr>
          <w:rFonts w:ascii="Angsana New" w:hAnsi="Angsana New"/>
          <w:sz w:val="30"/>
          <w:szCs w:val="30"/>
          <w:cs/>
          <w:lang w:val="en-US"/>
        </w:rPr>
        <w:t xml:space="preserve">ในวันที่ </w:t>
      </w:r>
      <w:r w:rsidRPr="001F02AE">
        <w:rPr>
          <w:rFonts w:ascii="Angsana New" w:hAnsi="Angsana New"/>
          <w:sz w:val="30"/>
          <w:szCs w:val="30"/>
          <w:lang w:val="en-US"/>
        </w:rPr>
        <w:t xml:space="preserve">8 </w:t>
      </w:r>
      <w:r w:rsidRPr="001F02AE">
        <w:rPr>
          <w:rFonts w:ascii="Angsana New" w:hAnsi="Angsana New"/>
          <w:sz w:val="30"/>
          <w:szCs w:val="30"/>
          <w:cs/>
          <w:lang w:val="en-US"/>
        </w:rPr>
        <w:t>พฤษภาคม</w:t>
      </w:r>
      <w:r w:rsidRPr="003E559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3E5596">
        <w:rPr>
          <w:rFonts w:ascii="Angsana New" w:hAnsi="Angsana New"/>
          <w:sz w:val="30"/>
          <w:szCs w:val="30"/>
          <w:lang w:val="en-US"/>
        </w:rPr>
        <w:t xml:space="preserve">2563 </w:t>
      </w:r>
      <w:r w:rsidRPr="003E5596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3E5596">
        <w:rPr>
          <w:rFonts w:ascii="Angsana New" w:hAnsi="Angsana New" w:hint="cs"/>
          <w:sz w:val="30"/>
          <w:szCs w:val="30"/>
          <w:cs/>
          <w:lang w:val="en-US"/>
        </w:rPr>
        <w:t>ได้</w:t>
      </w:r>
      <w:r w:rsidRPr="003E5596">
        <w:rPr>
          <w:rFonts w:ascii="Angsana New" w:hAnsi="Angsana New"/>
          <w:sz w:val="30"/>
          <w:szCs w:val="30"/>
          <w:cs/>
          <w:lang w:val="en-US"/>
        </w:rPr>
        <w:t>ยื่นอุทธรณ์คัดค้านคำพิพากษาศาลชั้นต้นและยื่นคำร้องขอทุเลาการบังคับคดี</w:t>
      </w:r>
      <w:r w:rsidRPr="008552F4">
        <w:rPr>
          <w:sz w:val="30"/>
          <w:szCs w:val="30"/>
          <w:cs/>
          <w:lang w:val="en-US"/>
        </w:rPr>
        <w:t xml:space="preserve"> บริษัทและที่ปรึกษากฎหมายยืนยันถึงความมั่นใจในเหตุผลและความหนัก</w:t>
      </w:r>
      <w:r w:rsidRPr="008552F4">
        <w:rPr>
          <w:rFonts w:hint="cs"/>
          <w:sz w:val="30"/>
          <w:szCs w:val="30"/>
          <w:cs/>
          <w:lang w:val="en-US"/>
        </w:rPr>
        <w:t>แน่น</w:t>
      </w:r>
      <w:r>
        <w:rPr>
          <w:rFonts w:hint="cs"/>
          <w:sz w:val="30"/>
          <w:szCs w:val="30"/>
          <w:cs/>
          <w:lang w:val="en-US"/>
        </w:rPr>
        <w:t>ของข้อต่อสู้ทั้งในประเด็นข้อเท็จจริงและข้อกฎหมาย ว่าบริษัทไม่ต้องรับผิดนำแร่หินปูนเพื่ออุตสาหกรรม</w:t>
      </w:r>
      <w:r w:rsidRPr="008552F4">
        <w:rPr>
          <w:rFonts w:ascii="Angsana New" w:hAnsi="Angsana New"/>
          <w:sz w:val="30"/>
          <w:szCs w:val="30"/>
          <w:cs/>
          <w:lang w:val="en-US"/>
        </w:rPr>
        <w:t xml:space="preserve">ปูนซีเมนต์จำนวน </w:t>
      </w:r>
      <w:r w:rsidRPr="008552F4">
        <w:rPr>
          <w:rFonts w:ascii="Angsana New" w:hAnsi="Angsana New"/>
          <w:sz w:val="30"/>
          <w:szCs w:val="30"/>
          <w:lang w:val="en-US"/>
        </w:rPr>
        <w:t>31,522,374</w:t>
      </w:r>
      <w:r w:rsidRPr="008552F4">
        <w:rPr>
          <w:rFonts w:ascii="Angsana New" w:hAnsi="Angsana New"/>
          <w:sz w:val="30"/>
          <w:szCs w:val="30"/>
          <w:cs/>
          <w:lang w:val="en-US"/>
        </w:rPr>
        <w:t>.</w:t>
      </w:r>
      <w:r w:rsidRPr="008552F4">
        <w:rPr>
          <w:rFonts w:ascii="Angsana New" w:hAnsi="Angsana New"/>
          <w:sz w:val="30"/>
          <w:szCs w:val="30"/>
          <w:lang w:val="en-US"/>
        </w:rPr>
        <w:t>26</w:t>
      </w:r>
      <w:r w:rsidRPr="008552F4">
        <w:rPr>
          <w:rFonts w:ascii="Angsana New" w:hAnsi="Angsana New"/>
          <w:sz w:val="30"/>
          <w:szCs w:val="30"/>
          <w:cs/>
          <w:lang w:val="en-US"/>
        </w:rPr>
        <w:t xml:space="preserve"> ตันไปถมกลับคืนยังพื้นที่เดิมที่เอาแร่ไป หรือชำระเงินต้นจำนวน </w:t>
      </w:r>
      <w:r w:rsidRPr="008552F4">
        <w:rPr>
          <w:rFonts w:ascii="Angsana New" w:hAnsi="Angsana New"/>
          <w:sz w:val="30"/>
          <w:szCs w:val="30"/>
          <w:lang w:val="en-US"/>
        </w:rPr>
        <w:t>4,047</w:t>
      </w:r>
      <w:r w:rsidRPr="008552F4">
        <w:rPr>
          <w:rFonts w:ascii="Angsana New" w:hAnsi="Angsana New"/>
          <w:sz w:val="30"/>
          <w:szCs w:val="30"/>
          <w:cs/>
          <w:lang w:val="en-US"/>
        </w:rPr>
        <w:t xml:space="preserve"> ล้านบาท พร้อมดอกเบี้ยแต่อย่างใด บริษัทมั่นใจในการดำเนินงานของบริษัทต่อการทำเหมืองแร่ในเขต</w:t>
      </w:r>
      <w:r>
        <w:rPr>
          <w:rFonts w:hint="cs"/>
          <w:sz w:val="30"/>
          <w:szCs w:val="30"/>
          <w:cs/>
          <w:lang w:val="en-US"/>
        </w:rPr>
        <w:t>ประทานบัตร ว่าไม่มีการกระทำใดเป็นการกระทำที่ไม่สุจริต หรือเป็นการกระทำที่ไม่ถูกต้อง บริษัทไม่มีเหตุต้องทำเหมืองแร่นอกเขตประทานบัตร เพราะบริษัทยังมีปริมาณแร่สำรองในเขตประทานบัตรเหลือเป็นจำนวนหลายร้อยล้านตัน หากใช้ไม่หมดภายในอายุประทานบัตร ก็สิ้นสิทธิใช้ประโยชน์จากแร่ที่ยังเหลืออีกต่อไป เนื่องจากบริษัทอยู่ในกระบวนการยื่นอุทธรณ์และผลของ</w:t>
      </w:r>
      <w:r>
        <w:rPr>
          <w:rFonts w:hint="cs"/>
          <w:sz w:val="30"/>
          <w:szCs w:val="30"/>
          <w:cs/>
          <w:lang w:val="en-US"/>
        </w:rPr>
        <w:lastRenderedPageBreak/>
        <w:t>คดียังไม่ถึงที่สุดและไม่แน่นอน บริษัทจึงยังไม่ได้บันทึกประมาณการหนี้สินจากคดีดังกล่าวในงบการเงิน</w:t>
      </w:r>
      <w:r w:rsidRPr="001E37E7">
        <w:rPr>
          <w:rFonts w:ascii="Angsana New" w:hAnsi="Angsana New"/>
          <w:sz w:val="30"/>
          <w:szCs w:val="30"/>
          <w:cs/>
          <w:lang w:val="en-US"/>
        </w:rPr>
        <w:t xml:space="preserve"> ณ วันที่ </w:t>
      </w:r>
      <w:r>
        <w:rPr>
          <w:rFonts w:ascii="Angsana New" w:hAnsi="Angsana New"/>
          <w:sz w:val="30"/>
          <w:szCs w:val="30"/>
          <w:lang w:val="en-US"/>
        </w:rPr>
        <w:t xml:space="preserve">30 </w:t>
      </w:r>
      <w:r>
        <w:rPr>
          <w:rFonts w:ascii="Angsana New" w:hAnsi="Angsana New"/>
          <w:sz w:val="30"/>
          <w:szCs w:val="30"/>
          <w:cs/>
          <w:lang w:val="en-US"/>
        </w:rPr>
        <w:t xml:space="preserve">มิถุนายน </w:t>
      </w:r>
      <w:r>
        <w:rPr>
          <w:rFonts w:ascii="Angsana New" w:hAnsi="Angsana New"/>
          <w:sz w:val="30"/>
          <w:szCs w:val="30"/>
          <w:lang w:val="en-US"/>
        </w:rPr>
        <w:t>2563</w:t>
      </w:r>
    </w:p>
    <w:p w14:paraId="2ED320A8" w14:textId="77777777" w:rsidR="00094E5E" w:rsidRPr="001E37E7" w:rsidRDefault="00094E5E" w:rsidP="00094E5E">
      <w:pPr>
        <w:spacing w:line="240" w:lineRule="auto"/>
        <w:ind w:left="540" w:right="-36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749896FC" w14:textId="77777777" w:rsidR="00094E5E" w:rsidRPr="008B53EB" w:rsidRDefault="00094E5E" w:rsidP="00094E5E">
      <w:pPr>
        <w:pStyle w:val="Bo-Blankline"/>
        <w:ind w:left="900"/>
        <w:jc w:val="thaiDistribute"/>
        <w:rPr>
          <w:sz w:val="30"/>
          <w:szCs w:val="30"/>
          <w:lang w:val="en-US"/>
        </w:rPr>
      </w:pPr>
      <w:r>
        <w:rPr>
          <w:rFonts w:hint="cs"/>
          <w:sz w:val="30"/>
          <w:szCs w:val="30"/>
          <w:cs/>
          <w:lang w:val="en-US"/>
        </w:rPr>
        <w:t xml:space="preserve">นอกจากนี้เมื่อวันที่ </w:t>
      </w:r>
      <w:r>
        <w:rPr>
          <w:rFonts w:hint="cs"/>
          <w:sz w:val="30"/>
          <w:szCs w:val="30"/>
          <w:lang w:val="en-US"/>
        </w:rPr>
        <w:t>24</w:t>
      </w:r>
      <w:r>
        <w:rPr>
          <w:rFonts w:hint="cs"/>
          <w:sz w:val="30"/>
          <w:szCs w:val="30"/>
          <w:cs/>
          <w:lang w:val="en-US"/>
        </w:rPr>
        <w:t xml:space="preserve"> มีนาคม </w:t>
      </w:r>
      <w:r>
        <w:rPr>
          <w:rFonts w:hint="cs"/>
          <w:sz w:val="30"/>
          <w:szCs w:val="30"/>
          <w:lang w:val="en-US"/>
        </w:rPr>
        <w:t>2559</w:t>
      </w:r>
      <w:r>
        <w:rPr>
          <w:rFonts w:hint="cs"/>
          <w:sz w:val="30"/>
          <w:szCs w:val="30"/>
          <w:cs/>
          <w:lang w:val="en-US"/>
        </w:rPr>
        <w:t xml:space="preserve"> กรมอุตสาหกรรมพื้นฐานและการเหมืองแร่ กระทรวงอุตสาหกรรม โดยพนักงานอัยการจากจังหวัดสระบุรี ได้ยื่นฟ้องบริษัทในคดีแพ่งอีกเป็นจำนวน </w:t>
      </w:r>
      <w:r>
        <w:rPr>
          <w:rFonts w:hint="cs"/>
          <w:sz w:val="30"/>
          <w:szCs w:val="30"/>
          <w:lang w:val="en-US"/>
        </w:rPr>
        <w:t>2</w:t>
      </w:r>
      <w:r>
        <w:rPr>
          <w:rFonts w:hint="cs"/>
          <w:sz w:val="30"/>
          <w:szCs w:val="30"/>
          <w:cs/>
          <w:lang w:val="en-US"/>
        </w:rPr>
        <w:t xml:space="preserve"> คดี ในดคีหมายเลขดำที่ </w:t>
      </w:r>
      <w:r>
        <w:rPr>
          <w:sz w:val="30"/>
          <w:szCs w:val="30"/>
          <w:cs/>
          <w:lang w:val="en-US"/>
        </w:rPr>
        <w:br/>
      </w:r>
      <w:r>
        <w:rPr>
          <w:rFonts w:hint="cs"/>
          <w:sz w:val="30"/>
          <w:szCs w:val="30"/>
          <w:cs/>
          <w:lang w:val="en-US"/>
        </w:rPr>
        <w:t>สว.</w:t>
      </w:r>
      <w:r>
        <w:rPr>
          <w:rFonts w:hint="cs"/>
          <w:sz w:val="30"/>
          <w:szCs w:val="30"/>
          <w:lang w:val="en-US"/>
        </w:rPr>
        <w:t>6/2559</w:t>
      </w:r>
      <w:r>
        <w:rPr>
          <w:rFonts w:hint="cs"/>
          <w:sz w:val="30"/>
          <w:szCs w:val="30"/>
          <w:cs/>
          <w:lang w:val="en-US"/>
        </w:rPr>
        <w:t xml:space="preserve"> ฐานละเมิดเกี่ยวกับเรื่องการทำเหมืองแร่นอกเขตประทานบัตร โดยเรียกค่าเสียหายเพิ่มเติมจากคดีดังกล่าวข้างต้นเป็นจำนวนทุนทรัพย์อีก </w:t>
      </w:r>
      <w:r>
        <w:rPr>
          <w:rFonts w:hint="cs"/>
          <w:sz w:val="30"/>
          <w:szCs w:val="30"/>
          <w:lang w:val="en-US"/>
        </w:rPr>
        <w:t>328</w:t>
      </w:r>
      <w:r>
        <w:rPr>
          <w:rFonts w:hint="cs"/>
          <w:sz w:val="30"/>
          <w:szCs w:val="30"/>
          <w:cs/>
          <w:lang w:val="en-US"/>
        </w:rPr>
        <w:t xml:space="preserve"> ล้านบาท และสว.</w:t>
      </w:r>
      <w:r>
        <w:rPr>
          <w:rFonts w:hint="cs"/>
          <w:sz w:val="30"/>
          <w:szCs w:val="30"/>
          <w:lang w:val="en-US"/>
        </w:rPr>
        <w:t>5/2559</w:t>
      </w:r>
      <w:r>
        <w:rPr>
          <w:rFonts w:hint="cs"/>
          <w:sz w:val="30"/>
          <w:szCs w:val="30"/>
          <w:cs/>
          <w:lang w:val="en-US"/>
        </w:rPr>
        <w:t xml:space="preserve"> ฐานการทำเหมืองแร่โดยผิดเงื่อนไขในเขตประทานบัตรของบริษัทโดยเรียกค่าเสียหายเป็นจำนวนทุนทรัพย์ </w:t>
      </w:r>
      <w:r>
        <w:rPr>
          <w:rFonts w:hint="cs"/>
          <w:sz w:val="30"/>
          <w:szCs w:val="30"/>
          <w:lang w:val="en-US"/>
        </w:rPr>
        <w:t>1,671</w:t>
      </w:r>
      <w:r>
        <w:rPr>
          <w:rFonts w:hint="cs"/>
          <w:sz w:val="30"/>
          <w:szCs w:val="30"/>
          <w:cs/>
          <w:lang w:val="en-US"/>
        </w:rPr>
        <w:t xml:space="preserve"> ล้าน</w:t>
      </w:r>
      <w:r w:rsidRPr="008B53EB">
        <w:rPr>
          <w:rFonts w:hint="cs"/>
          <w:sz w:val="30"/>
          <w:szCs w:val="30"/>
          <w:cs/>
          <w:lang w:val="en-US"/>
        </w:rPr>
        <w:t xml:space="preserve">บาท </w:t>
      </w:r>
      <w:r w:rsidRPr="008B53EB">
        <w:rPr>
          <w:sz w:val="30"/>
          <w:szCs w:val="30"/>
          <w:cs/>
          <w:lang w:val="en-US"/>
        </w:rPr>
        <w:t xml:space="preserve">บริษัทให้การต่อสู้ว่าโจทก์ไม่มีอำนาจฟ้องตามพระราชบัญญัติส่งเสริมและรักษาคุณภาพสิ่งแวดล้อม </w:t>
      </w:r>
      <w:r w:rsidRPr="008B53EB">
        <w:rPr>
          <w:rFonts w:hint="cs"/>
          <w:sz w:val="30"/>
          <w:szCs w:val="30"/>
          <w:cs/>
          <w:lang w:val="en-US"/>
        </w:rPr>
        <w:t xml:space="preserve">พ.ศ. </w:t>
      </w:r>
      <w:r w:rsidRPr="008B53EB">
        <w:rPr>
          <w:sz w:val="30"/>
          <w:szCs w:val="30"/>
          <w:lang w:val="en-US"/>
        </w:rPr>
        <w:t>2535</w:t>
      </w:r>
      <w:r w:rsidRPr="008B53EB">
        <w:rPr>
          <w:rFonts w:hint="cs"/>
          <w:sz w:val="30"/>
          <w:szCs w:val="30"/>
          <w:cs/>
          <w:lang w:val="en-US"/>
        </w:rPr>
        <w:t xml:space="preserve"> </w:t>
      </w:r>
      <w:r w:rsidRPr="008B53EB">
        <w:rPr>
          <w:sz w:val="30"/>
          <w:szCs w:val="30"/>
          <w:cs/>
          <w:lang w:val="en-US"/>
        </w:rPr>
        <w:t>ฟ้องเคลือบคลุม เลื่อนลอย</w:t>
      </w:r>
      <w:r w:rsidRPr="008B53EB">
        <w:rPr>
          <w:sz w:val="30"/>
          <w:szCs w:val="30"/>
          <w:lang w:val="en-US"/>
        </w:rPr>
        <w:t xml:space="preserve"> </w:t>
      </w:r>
      <w:r w:rsidRPr="008B53EB">
        <w:rPr>
          <w:sz w:val="30"/>
          <w:szCs w:val="30"/>
          <w:cs/>
          <w:lang w:val="en-US"/>
        </w:rPr>
        <w:t>ปราศจากหลักฐาน ขาดอายุความ เป็นคดีแพ่งเกี่ยวเนื่องกับคดีอาญา เกี่ยวกับการลักลอบทำเหมือง แต่บริษัท</w:t>
      </w:r>
      <w:r w:rsidRPr="008B53EB">
        <w:rPr>
          <w:rFonts w:hint="cs"/>
          <w:sz w:val="30"/>
          <w:szCs w:val="30"/>
          <w:cs/>
          <w:lang w:val="en-US"/>
        </w:rPr>
        <w:t>มิ</w:t>
      </w:r>
      <w:r w:rsidRPr="008B53EB">
        <w:rPr>
          <w:sz w:val="30"/>
          <w:szCs w:val="30"/>
          <w:cs/>
          <w:lang w:val="en-US"/>
        </w:rPr>
        <w:t>ได้</w:t>
      </w:r>
      <w:r w:rsidRPr="008B53EB">
        <w:rPr>
          <w:rFonts w:hint="cs"/>
          <w:sz w:val="30"/>
          <w:szCs w:val="30"/>
          <w:cs/>
          <w:lang w:val="en-US"/>
        </w:rPr>
        <w:t>กระ</w:t>
      </w:r>
      <w:r w:rsidRPr="008B53EB">
        <w:rPr>
          <w:sz w:val="30"/>
          <w:szCs w:val="30"/>
          <w:cs/>
          <w:lang w:val="en-US"/>
        </w:rPr>
        <w:t>ทำ</w:t>
      </w:r>
      <w:r w:rsidRPr="008B53EB">
        <w:rPr>
          <w:rFonts w:hint="cs"/>
          <w:sz w:val="30"/>
          <w:szCs w:val="30"/>
          <w:cs/>
          <w:lang w:val="en-US"/>
        </w:rPr>
        <w:t>ความ</w:t>
      </w:r>
      <w:r w:rsidRPr="008B53EB">
        <w:rPr>
          <w:sz w:val="30"/>
          <w:szCs w:val="30"/>
          <w:cs/>
          <w:lang w:val="en-US"/>
        </w:rPr>
        <w:t xml:space="preserve">ผิดอาญา </w:t>
      </w:r>
      <w:r w:rsidRPr="008B53EB">
        <w:rPr>
          <w:rFonts w:hint="cs"/>
          <w:sz w:val="30"/>
          <w:szCs w:val="30"/>
          <w:cs/>
          <w:lang w:val="en-US"/>
        </w:rPr>
        <w:t>การเรียกร้อง</w:t>
      </w:r>
      <w:r w:rsidRPr="008B53EB">
        <w:rPr>
          <w:sz w:val="30"/>
          <w:szCs w:val="30"/>
          <w:cs/>
          <w:lang w:val="en-US"/>
        </w:rPr>
        <w:t xml:space="preserve">คดีแพ่งจึงไม่เกิด </w:t>
      </w:r>
      <w:r w:rsidRPr="008B53EB">
        <w:rPr>
          <w:rFonts w:hint="cs"/>
          <w:sz w:val="30"/>
          <w:szCs w:val="30"/>
          <w:cs/>
          <w:lang w:val="en-US"/>
        </w:rPr>
        <w:t>ซึ่ง</w:t>
      </w:r>
      <w:r w:rsidRPr="008B53EB">
        <w:rPr>
          <w:sz w:val="30"/>
          <w:szCs w:val="30"/>
          <w:cs/>
          <w:lang w:val="en-US"/>
        </w:rPr>
        <w:t>บริษัทไม่ได้ทำผิดตามฟ้อง จึงไม่ต้องรับผิด และปฏิเสธฟ้องทุกข้อหา</w:t>
      </w:r>
    </w:p>
    <w:p w14:paraId="1CE5261A" w14:textId="77777777" w:rsidR="00094E5E" w:rsidRPr="000933AE" w:rsidRDefault="00094E5E" w:rsidP="00094E5E">
      <w:pPr>
        <w:pStyle w:val="Bo-Blankline"/>
      </w:pPr>
    </w:p>
    <w:p w14:paraId="1DF3844C" w14:textId="77777777" w:rsidR="00094E5E" w:rsidRDefault="00094E5E" w:rsidP="00094E5E">
      <w:pPr>
        <w:pStyle w:val="Bo-Blankline"/>
        <w:ind w:left="90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เมื่อวันที่ </w:t>
      </w:r>
      <w:r>
        <w:rPr>
          <w:rFonts w:hint="cs"/>
          <w:sz w:val="30"/>
          <w:szCs w:val="30"/>
        </w:rPr>
        <w:t>2</w:t>
      </w:r>
      <w:r>
        <w:rPr>
          <w:rFonts w:hint="cs"/>
          <w:sz w:val="30"/>
          <w:szCs w:val="30"/>
          <w:cs/>
        </w:rPr>
        <w:t xml:space="preserve"> สิงหาคม </w:t>
      </w:r>
      <w:r>
        <w:rPr>
          <w:rFonts w:hint="cs"/>
          <w:sz w:val="30"/>
          <w:szCs w:val="30"/>
        </w:rPr>
        <w:t>2562</w:t>
      </w:r>
      <w:r>
        <w:rPr>
          <w:rFonts w:hint="cs"/>
          <w:sz w:val="30"/>
          <w:szCs w:val="30"/>
          <w:cs/>
        </w:rPr>
        <w:t xml:space="preserve"> ศาลแพ่งมีคำพิพากษาในคดีหมายเลขดำที่ สว.</w:t>
      </w:r>
      <w:r>
        <w:rPr>
          <w:rFonts w:hint="cs"/>
          <w:sz w:val="30"/>
          <w:szCs w:val="30"/>
        </w:rPr>
        <w:t xml:space="preserve">5/2559 </w:t>
      </w:r>
      <w:r>
        <w:rPr>
          <w:rFonts w:hint="cs"/>
          <w:sz w:val="30"/>
          <w:szCs w:val="30"/>
          <w:cs/>
        </w:rPr>
        <w:t>(คดีหมายเลขแดงที่ สว.</w:t>
      </w:r>
      <w:r>
        <w:rPr>
          <w:rFonts w:hint="cs"/>
          <w:sz w:val="30"/>
          <w:szCs w:val="30"/>
        </w:rPr>
        <w:t>5</w:t>
      </w:r>
      <w:r>
        <w:rPr>
          <w:rFonts w:hint="cs"/>
          <w:sz w:val="30"/>
          <w:szCs w:val="30"/>
          <w:lang w:val="en-US"/>
        </w:rPr>
        <w:t>/2562</w:t>
      </w:r>
      <w:r>
        <w:rPr>
          <w:rFonts w:hint="cs"/>
          <w:sz w:val="30"/>
          <w:szCs w:val="30"/>
          <w:cs/>
          <w:lang w:val="en-US"/>
        </w:rPr>
        <w:t xml:space="preserve">) </w:t>
      </w:r>
      <w:r>
        <w:rPr>
          <w:rFonts w:hint="cs"/>
          <w:sz w:val="30"/>
          <w:szCs w:val="30"/>
          <w:cs/>
        </w:rPr>
        <w:t xml:space="preserve">เรื่องการทำเหมืองแร่โดยผิดเงื่อนไขในเขตประทานบัตรของบริษัท โดยสั่งให้จำเลยนำเอาแร่หินปูนเพื่ออุตสาหกรรมปูนซีเมนต์จำนวน </w:t>
      </w:r>
      <w:r>
        <w:rPr>
          <w:rFonts w:hint="cs"/>
          <w:sz w:val="30"/>
          <w:szCs w:val="30"/>
        </w:rPr>
        <w:t>12,484,023</w:t>
      </w:r>
      <w:r>
        <w:rPr>
          <w:rFonts w:hint="cs"/>
          <w:sz w:val="30"/>
          <w:szCs w:val="30"/>
          <w:cs/>
        </w:rPr>
        <w:t>.</w:t>
      </w:r>
      <w:r>
        <w:rPr>
          <w:rFonts w:hint="cs"/>
          <w:sz w:val="30"/>
          <w:szCs w:val="30"/>
        </w:rPr>
        <w:t xml:space="preserve">50 </w:t>
      </w:r>
      <w:r>
        <w:rPr>
          <w:rFonts w:hint="cs"/>
          <w:sz w:val="30"/>
          <w:szCs w:val="30"/>
          <w:cs/>
        </w:rPr>
        <w:t xml:space="preserve">ตัน ไปถมกลับคืนยังพื้นที่เดิมที่เอาแร่ไป พร้อมทำการฟื้นฟูสภาพพื้นที่ที่เอาแร่ไปกลับคืนดังเดิม หรือ ให้จำเลยชำระค่าเสียหายจำนวน </w:t>
      </w:r>
      <w:r>
        <w:rPr>
          <w:rFonts w:hint="cs"/>
          <w:sz w:val="30"/>
          <w:szCs w:val="30"/>
        </w:rPr>
        <w:t>1,603</w:t>
      </w:r>
      <w:r>
        <w:rPr>
          <w:rFonts w:hint="cs"/>
          <w:sz w:val="30"/>
          <w:szCs w:val="30"/>
          <w:cs/>
        </w:rPr>
        <w:t xml:space="preserve"> ล้านบาท พร้อมดอกเบี้ยอัตราร้อยละ </w:t>
      </w:r>
      <w:r>
        <w:rPr>
          <w:rFonts w:hint="cs"/>
          <w:sz w:val="30"/>
          <w:szCs w:val="30"/>
        </w:rPr>
        <w:t>7</w:t>
      </w:r>
      <w:r>
        <w:rPr>
          <w:rFonts w:hint="cs"/>
          <w:sz w:val="30"/>
          <w:szCs w:val="30"/>
          <w:cs/>
        </w:rPr>
        <w:t>.</w:t>
      </w:r>
      <w:r>
        <w:rPr>
          <w:rFonts w:hint="cs"/>
          <w:sz w:val="30"/>
          <w:szCs w:val="30"/>
        </w:rPr>
        <w:t>5</w:t>
      </w:r>
      <w:r>
        <w:rPr>
          <w:rFonts w:hint="cs"/>
          <w:sz w:val="30"/>
          <w:szCs w:val="30"/>
          <w:cs/>
        </w:rPr>
        <w:t xml:space="preserve"> ต่อปี นับแต่วันที่ทราบผลการรังวัด (วันที่ </w:t>
      </w:r>
      <w:r>
        <w:rPr>
          <w:rFonts w:hint="cs"/>
          <w:sz w:val="30"/>
          <w:szCs w:val="30"/>
        </w:rPr>
        <w:t>31</w:t>
      </w:r>
      <w:r>
        <w:rPr>
          <w:rFonts w:hint="cs"/>
          <w:sz w:val="30"/>
          <w:szCs w:val="30"/>
          <w:cs/>
        </w:rPr>
        <w:t xml:space="preserve"> สิงหาคม </w:t>
      </w:r>
      <w:r>
        <w:rPr>
          <w:rFonts w:hint="cs"/>
          <w:sz w:val="30"/>
          <w:szCs w:val="30"/>
        </w:rPr>
        <w:t>2558</w:t>
      </w:r>
      <w:r>
        <w:rPr>
          <w:rFonts w:hint="cs"/>
          <w:sz w:val="30"/>
          <w:szCs w:val="30"/>
          <w:cs/>
        </w:rPr>
        <w:t>) จนกว่าจะชำระเสร็จ กับให้ชำระค่าฤชาธรรมเนียมและค่าทนายความแทนโจทก์</w:t>
      </w:r>
    </w:p>
    <w:p w14:paraId="22270AB6" w14:textId="77777777" w:rsidR="00094E5E" w:rsidRPr="000933AE" w:rsidRDefault="00094E5E" w:rsidP="00094E5E">
      <w:pPr>
        <w:pStyle w:val="Bo-Blankline"/>
      </w:pPr>
    </w:p>
    <w:p w14:paraId="4ED2BD4F" w14:textId="1ADD6FCD" w:rsidR="00094E5E" w:rsidRDefault="00094E5E" w:rsidP="00094E5E">
      <w:pPr>
        <w:pStyle w:val="Bo-Blankline"/>
        <w:ind w:left="900"/>
        <w:jc w:val="thaiDistribute"/>
        <w:rPr>
          <w:sz w:val="30"/>
          <w:szCs w:val="30"/>
          <w:lang w:val="en-US"/>
        </w:rPr>
      </w:pPr>
      <w:r>
        <w:rPr>
          <w:rFonts w:hint="cs"/>
          <w:sz w:val="30"/>
          <w:szCs w:val="30"/>
          <w:cs/>
          <w:lang w:val="en-US"/>
        </w:rPr>
        <w:t xml:space="preserve">บริษัทได้ขอให้ที่ปรึกษากฎหมายพิจารณาคำฟ้อง คำให้การ เอกสารที่เกี่ยวข้องในคดี พร้อมคำเบิกความของพยานที่ให้การต่อศาลทั้งพยานโจทก์ และพยานจำเลย ที่ปรึกษากฎหมายมีความเห็นว่าบริษัทไม่ควรรับผิดตามคำพิพากษาของศาลแพ่ง เพราะยังเป็นเพียงคำพิพากษาของศาลชั้นต้นที่บริษัทมีสิทธิยื่นอุทธรณ์คัดค้านคำพิพากษาศาลชั้นต้นดังกล่าว โดยมีเหตุที่ไม่ต้องรับผิดที่ได้มีการนำพยานเข้าสืบไว้แล้ว ในวันที่ </w:t>
      </w:r>
      <w:r>
        <w:rPr>
          <w:rFonts w:hint="cs"/>
          <w:sz w:val="30"/>
          <w:szCs w:val="30"/>
          <w:lang w:val="en-US"/>
        </w:rPr>
        <w:t>3</w:t>
      </w:r>
      <w:r>
        <w:rPr>
          <w:rFonts w:hint="cs"/>
          <w:sz w:val="30"/>
          <w:szCs w:val="30"/>
          <w:cs/>
          <w:lang w:val="en-US"/>
        </w:rPr>
        <w:t xml:space="preserve"> ธันวาคม </w:t>
      </w:r>
      <w:r>
        <w:rPr>
          <w:rFonts w:hint="cs"/>
          <w:sz w:val="30"/>
          <w:szCs w:val="30"/>
          <w:lang w:val="en-US"/>
        </w:rPr>
        <w:t>2562</w:t>
      </w:r>
      <w:r>
        <w:rPr>
          <w:rFonts w:hint="cs"/>
          <w:sz w:val="30"/>
          <w:szCs w:val="30"/>
          <w:cs/>
          <w:lang w:val="en-US"/>
        </w:rPr>
        <w:t xml:space="preserve"> บริษัทได้ยื่นอุทธรณ์คัดค้านคำพิพากษาศาลชั้นต้นและยื่นคำร้องขอทุเลาการ</w:t>
      </w:r>
      <w:r w:rsidRPr="008B53EB">
        <w:rPr>
          <w:rFonts w:hint="cs"/>
          <w:sz w:val="30"/>
          <w:szCs w:val="30"/>
          <w:cs/>
          <w:lang w:val="en-US"/>
        </w:rPr>
        <w:t>บังคับคดี ศาลนัดฟังคำพิพากษา</w:t>
      </w:r>
      <w:r w:rsidR="00AF664E">
        <w:rPr>
          <w:rFonts w:hint="cs"/>
          <w:sz w:val="30"/>
          <w:szCs w:val="30"/>
          <w:cs/>
          <w:lang w:val="en-US"/>
        </w:rPr>
        <w:t>และ</w:t>
      </w:r>
      <w:r w:rsidR="00AF664E">
        <w:rPr>
          <w:sz w:val="30"/>
          <w:szCs w:val="30"/>
          <w:lang w:val="en-US"/>
        </w:rPr>
        <w:t>/</w:t>
      </w:r>
      <w:r w:rsidRPr="008B53EB">
        <w:rPr>
          <w:rFonts w:hint="cs"/>
          <w:sz w:val="30"/>
          <w:szCs w:val="30"/>
          <w:cs/>
          <w:lang w:val="en-US"/>
        </w:rPr>
        <w:t xml:space="preserve">หรือคำสั่งของศาลอุทธรณ์ในวันที่ </w:t>
      </w:r>
      <w:r w:rsidRPr="008B53EB">
        <w:rPr>
          <w:sz w:val="30"/>
          <w:szCs w:val="30"/>
          <w:lang w:val="en-US"/>
        </w:rPr>
        <w:t xml:space="preserve">22 </w:t>
      </w:r>
      <w:r w:rsidRPr="008B53EB">
        <w:rPr>
          <w:rFonts w:hint="cs"/>
          <w:sz w:val="30"/>
          <w:szCs w:val="30"/>
          <w:cs/>
          <w:lang w:val="en-US"/>
        </w:rPr>
        <w:t xml:space="preserve">กันยายน </w:t>
      </w:r>
      <w:r w:rsidRPr="00304725">
        <w:rPr>
          <w:sz w:val="30"/>
          <w:szCs w:val="30"/>
          <w:lang w:val="en-US"/>
        </w:rPr>
        <w:t>2563</w:t>
      </w:r>
      <w:r w:rsidR="00304725" w:rsidRPr="00304725">
        <w:rPr>
          <w:sz w:val="30"/>
          <w:szCs w:val="30"/>
          <w:lang w:val="en-US"/>
        </w:rPr>
        <w:t xml:space="preserve"> </w:t>
      </w:r>
      <w:r w:rsidRPr="00304725">
        <w:rPr>
          <w:rFonts w:hint="cs"/>
          <w:sz w:val="30"/>
          <w:szCs w:val="30"/>
          <w:cs/>
          <w:lang w:val="en-US"/>
        </w:rPr>
        <w:t>บ</w:t>
      </w:r>
      <w:r>
        <w:rPr>
          <w:rFonts w:hint="cs"/>
          <w:sz w:val="30"/>
          <w:szCs w:val="30"/>
          <w:cs/>
          <w:lang w:val="en-US"/>
        </w:rPr>
        <w:t xml:space="preserve">ริษัทและที่ปรึกษากฎหมายยืนยันถึงความมั่นใจในเหตุผลและความหนักแน่นของข้อต่อสู้ทั้งในประเด็นข้อเท็จจริงและข้อกฎหมาย ว่าบริษัทไม่ต้องรับผิดนำแร่หินปูนเพื่ออุตสาหกรรมปูนซีเมนต์จำนวน </w:t>
      </w:r>
      <w:r>
        <w:rPr>
          <w:rFonts w:hint="cs"/>
          <w:sz w:val="30"/>
          <w:szCs w:val="30"/>
          <w:lang w:val="en-US"/>
        </w:rPr>
        <w:t>12,484,023</w:t>
      </w:r>
      <w:r>
        <w:rPr>
          <w:rFonts w:hint="cs"/>
          <w:sz w:val="30"/>
          <w:szCs w:val="30"/>
          <w:cs/>
          <w:lang w:val="en-US"/>
        </w:rPr>
        <w:t>.</w:t>
      </w:r>
      <w:r>
        <w:rPr>
          <w:rFonts w:hint="cs"/>
          <w:sz w:val="30"/>
          <w:szCs w:val="30"/>
          <w:lang w:val="en-US"/>
        </w:rPr>
        <w:t>50</w:t>
      </w:r>
      <w:r>
        <w:rPr>
          <w:rFonts w:hint="cs"/>
          <w:sz w:val="30"/>
          <w:szCs w:val="30"/>
          <w:cs/>
          <w:lang w:val="en-US"/>
        </w:rPr>
        <w:t xml:space="preserve"> ตัน ไปถมกลับคืนยังพื้นที่เดิมที่เอาแร่ไป หรือชำระเงินต้นจำนวน </w:t>
      </w:r>
      <w:r>
        <w:rPr>
          <w:rFonts w:hint="cs"/>
          <w:sz w:val="30"/>
          <w:szCs w:val="30"/>
          <w:lang w:val="en-US"/>
        </w:rPr>
        <w:t>1,603</w:t>
      </w:r>
      <w:r>
        <w:rPr>
          <w:rFonts w:hint="cs"/>
          <w:sz w:val="30"/>
          <w:szCs w:val="30"/>
          <w:cs/>
          <w:lang w:val="en-US"/>
        </w:rPr>
        <w:t xml:space="preserve"> ล้านบาท พร้อมดอกเบี้ยแต่อย่างใด บริษัทมั่นใจในการดำเนินงานของบริษัทต่อการทำเหมืองแร่ในเขตประทานบัตร ว่าไม่มีการกระทำใดเป็นการกระทำที่ไม่สุจริต หรือเป็นการกระทำที่ไม่ถูกต้อง บริษัทไม่มีเหตุต้องทำเหมืองแร่ในบริเวณเขตห้ามทำเหมือง (</w:t>
      </w:r>
      <w:r>
        <w:rPr>
          <w:rFonts w:hint="cs"/>
          <w:sz w:val="30"/>
          <w:szCs w:val="30"/>
          <w:lang w:val="en-US"/>
        </w:rPr>
        <w:t xml:space="preserve">buffer zone) </w:t>
      </w:r>
      <w:r>
        <w:rPr>
          <w:rFonts w:hint="cs"/>
          <w:sz w:val="30"/>
          <w:szCs w:val="30"/>
          <w:cs/>
          <w:lang w:val="en-US"/>
        </w:rPr>
        <w:t xml:space="preserve">เพราะบริษัทยังมีปริมาณแร่สำรองในเขตประทานบัตรเหลือเป็นจำนวนหลายร้อยล้านตัน หากใช้ไม่หมดภายในอายุประทานบัตร ก็สิ้นสิทธิใช้ประโยชน์จากแร่ที่ยังเหลืออีกต่อไป </w:t>
      </w:r>
      <w:r w:rsidRPr="005E0E1B">
        <w:rPr>
          <w:spacing w:val="-4"/>
          <w:sz w:val="30"/>
          <w:szCs w:val="30"/>
          <w:cs/>
          <w:lang w:val="en-US"/>
        </w:rPr>
        <w:t xml:space="preserve">และ </w:t>
      </w:r>
      <w:r w:rsidRPr="005E0E1B">
        <w:rPr>
          <w:spacing w:val="-4"/>
          <w:sz w:val="30"/>
          <w:szCs w:val="30"/>
          <w:lang w:val="en-US"/>
        </w:rPr>
        <w:t xml:space="preserve">Buffer zone </w:t>
      </w:r>
      <w:r w:rsidRPr="005E0E1B">
        <w:rPr>
          <w:spacing w:val="-4"/>
          <w:sz w:val="30"/>
          <w:szCs w:val="30"/>
          <w:cs/>
          <w:lang w:val="en-US"/>
        </w:rPr>
        <w:t>นี้ อยู่ในเขตประทานบัตรซึ่งบริษัทได้ชำระสิทธิประโยชน์สำหรับประทานบัตรไปเรียบร้อยแล้ว สิทธิในแร่ตามประทานบัตร</w:t>
      </w:r>
      <w:r w:rsidRPr="00C15687">
        <w:rPr>
          <w:sz w:val="30"/>
          <w:szCs w:val="30"/>
          <w:cs/>
          <w:lang w:val="en-US"/>
        </w:rPr>
        <w:t>จึงเป็นของบริษัทโดยชอบธรรม</w:t>
      </w:r>
      <w:r>
        <w:rPr>
          <w:sz w:val="30"/>
          <w:szCs w:val="30"/>
          <w:lang w:val="en-US"/>
        </w:rPr>
        <w:t xml:space="preserve"> </w:t>
      </w:r>
      <w:r>
        <w:rPr>
          <w:rFonts w:hint="cs"/>
          <w:sz w:val="30"/>
          <w:szCs w:val="30"/>
          <w:cs/>
          <w:lang w:val="en-US"/>
        </w:rPr>
        <w:t>เนื่องจาก</w:t>
      </w:r>
      <w:r>
        <w:rPr>
          <w:rFonts w:hint="cs"/>
          <w:sz w:val="30"/>
          <w:szCs w:val="30"/>
          <w:cs/>
          <w:lang w:val="en-US"/>
        </w:rPr>
        <w:lastRenderedPageBreak/>
        <w:t xml:space="preserve">บริษัทอยู่ในกระบวนการยื่นอุทธรณ์และผลของคดียังไม่ถึงที่สุดและไม่แน่นอน บริษัทจึงยังไม่ได้บันทึกประมาณการหนี้สินจากคดีดังกล่าวในงบการเงิน ณ วันที่ </w:t>
      </w:r>
      <w:r>
        <w:rPr>
          <w:rFonts w:hint="cs"/>
          <w:sz w:val="30"/>
          <w:szCs w:val="30"/>
          <w:lang w:val="en-US"/>
        </w:rPr>
        <w:t xml:space="preserve">30 </w:t>
      </w:r>
      <w:r>
        <w:rPr>
          <w:rFonts w:hint="cs"/>
          <w:sz w:val="30"/>
          <w:szCs w:val="30"/>
          <w:cs/>
          <w:lang w:val="en-US"/>
        </w:rPr>
        <w:t xml:space="preserve">มิถุนายน </w:t>
      </w:r>
      <w:r>
        <w:rPr>
          <w:rFonts w:hint="cs"/>
          <w:sz w:val="30"/>
          <w:szCs w:val="30"/>
          <w:lang w:val="en-US"/>
        </w:rPr>
        <w:t>256</w:t>
      </w:r>
      <w:r>
        <w:rPr>
          <w:sz w:val="30"/>
          <w:szCs w:val="30"/>
          <w:lang w:val="en-US"/>
        </w:rPr>
        <w:t>3</w:t>
      </w:r>
    </w:p>
    <w:p w14:paraId="05B56DB3" w14:textId="77777777" w:rsidR="00094E5E" w:rsidRPr="00A84942" w:rsidRDefault="00094E5E" w:rsidP="00094E5E">
      <w:pPr>
        <w:pStyle w:val="Bo-Blankline"/>
        <w:ind w:left="900"/>
        <w:jc w:val="thaiDistribute"/>
        <w:rPr>
          <w:lang w:val="en-US"/>
        </w:rPr>
      </w:pPr>
    </w:p>
    <w:p w14:paraId="1C3E1205" w14:textId="77777777" w:rsidR="00094E5E" w:rsidRDefault="00094E5E" w:rsidP="00094E5E">
      <w:pPr>
        <w:pStyle w:val="Bo-Blankline"/>
        <w:ind w:left="900"/>
        <w:jc w:val="thaiDistribute"/>
        <w:rPr>
          <w:sz w:val="30"/>
          <w:szCs w:val="30"/>
          <w:lang w:val="en-US"/>
        </w:rPr>
      </w:pPr>
      <w:r>
        <w:rPr>
          <w:rFonts w:hint="cs"/>
          <w:sz w:val="30"/>
          <w:szCs w:val="30"/>
          <w:cs/>
          <w:lang w:val="en-US"/>
        </w:rPr>
        <w:t xml:space="preserve">และเมื่อวันที่ </w:t>
      </w:r>
      <w:r>
        <w:rPr>
          <w:rFonts w:hint="cs"/>
          <w:sz w:val="30"/>
          <w:szCs w:val="30"/>
          <w:lang w:val="en-US"/>
        </w:rPr>
        <w:t>13</w:t>
      </w:r>
      <w:r>
        <w:rPr>
          <w:rFonts w:hint="cs"/>
          <w:sz w:val="30"/>
          <w:szCs w:val="30"/>
          <w:cs/>
          <w:lang w:val="en-US"/>
        </w:rPr>
        <w:t xml:space="preserve"> ธันวาคม </w:t>
      </w:r>
      <w:r>
        <w:rPr>
          <w:rFonts w:hint="cs"/>
          <w:sz w:val="30"/>
          <w:szCs w:val="30"/>
          <w:lang w:val="en-US"/>
        </w:rPr>
        <w:t>2562</w:t>
      </w:r>
      <w:r>
        <w:rPr>
          <w:rFonts w:hint="cs"/>
          <w:sz w:val="30"/>
          <w:szCs w:val="30"/>
          <w:cs/>
          <w:lang w:val="en-US"/>
        </w:rPr>
        <w:t xml:space="preserve"> ศาลแพ่งมีคำพิพากษาในคดีหมายเลขดำที่ สว.</w:t>
      </w:r>
      <w:r>
        <w:rPr>
          <w:rFonts w:hint="cs"/>
          <w:sz w:val="30"/>
          <w:szCs w:val="30"/>
          <w:lang w:val="en-US"/>
        </w:rPr>
        <w:t>6/2559</w:t>
      </w:r>
      <w:r>
        <w:rPr>
          <w:rFonts w:hint="cs"/>
          <w:sz w:val="30"/>
          <w:szCs w:val="30"/>
          <w:cs/>
          <w:lang w:val="en-US"/>
        </w:rPr>
        <w:t xml:space="preserve"> </w:t>
      </w:r>
      <w:r>
        <w:rPr>
          <w:rFonts w:hint="cs"/>
          <w:sz w:val="30"/>
          <w:szCs w:val="30"/>
          <w:lang w:val="en-US"/>
        </w:rPr>
        <w:t>(</w:t>
      </w:r>
      <w:r>
        <w:rPr>
          <w:rFonts w:hint="cs"/>
          <w:sz w:val="30"/>
          <w:szCs w:val="30"/>
          <w:cs/>
          <w:lang w:val="en-US"/>
        </w:rPr>
        <w:t>คดีหมายเลขแดงที่ สว.</w:t>
      </w:r>
      <w:r>
        <w:rPr>
          <w:rFonts w:hint="cs"/>
          <w:sz w:val="30"/>
          <w:szCs w:val="30"/>
          <w:lang w:val="en-US"/>
        </w:rPr>
        <w:t xml:space="preserve">8/2562) </w:t>
      </w:r>
      <w:r>
        <w:rPr>
          <w:rFonts w:hint="cs"/>
          <w:sz w:val="30"/>
          <w:szCs w:val="30"/>
          <w:cs/>
          <w:lang w:val="en-US"/>
        </w:rPr>
        <w:t xml:space="preserve">เรื่องการทำเหมืองแร่นอกเขตประทานบัตร โดยสั่งให้จำเลยนำเอาแร่หินปูนเพื่ออุตสาหกรรมปูนซีเมนต์จำนวน </w:t>
      </w:r>
      <w:r>
        <w:rPr>
          <w:rFonts w:hint="cs"/>
          <w:sz w:val="30"/>
          <w:szCs w:val="30"/>
          <w:lang w:val="en-US"/>
        </w:rPr>
        <w:t>2,447,906</w:t>
      </w:r>
      <w:r>
        <w:rPr>
          <w:rFonts w:hint="cs"/>
          <w:sz w:val="30"/>
          <w:szCs w:val="30"/>
          <w:cs/>
          <w:lang w:val="en-US"/>
        </w:rPr>
        <w:t>.</w:t>
      </w:r>
      <w:r>
        <w:rPr>
          <w:rFonts w:hint="cs"/>
          <w:sz w:val="30"/>
          <w:szCs w:val="30"/>
          <w:lang w:val="en-US"/>
        </w:rPr>
        <w:t>76</w:t>
      </w:r>
      <w:r>
        <w:rPr>
          <w:rFonts w:hint="cs"/>
          <w:sz w:val="30"/>
          <w:szCs w:val="30"/>
          <w:cs/>
          <w:lang w:val="en-US"/>
        </w:rPr>
        <w:t xml:space="preserve"> ตัน ไปถมกลับคืนยังพื้นที่เดิมที่เอาแร่ไป พร้อมทำการฟื้นฟูสภาพพื้นที่ที่เอาแร่ไปกลับคืนดังเดิม หรือ ให้จำเลยชำระค่าเสียหายจำนวน </w:t>
      </w:r>
      <w:r>
        <w:rPr>
          <w:rFonts w:hint="cs"/>
          <w:sz w:val="30"/>
          <w:szCs w:val="30"/>
          <w:lang w:val="en-US"/>
        </w:rPr>
        <w:t>314</w:t>
      </w:r>
      <w:r>
        <w:rPr>
          <w:rFonts w:hint="cs"/>
          <w:sz w:val="30"/>
          <w:szCs w:val="30"/>
          <w:cs/>
          <w:lang w:val="en-US"/>
        </w:rPr>
        <w:t xml:space="preserve"> ล้านบาท พร้อมดอกเบี้ยอัตราร้อยละ </w:t>
      </w:r>
      <w:r>
        <w:rPr>
          <w:rFonts w:hint="cs"/>
          <w:sz w:val="30"/>
          <w:szCs w:val="30"/>
          <w:lang w:val="en-US"/>
        </w:rPr>
        <w:t>7</w:t>
      </w:r>
      <w:r>
        <w:rPr>
          <w:rFonts w:hint="cs"/>
          <w:sz w:val="30"/>
          <w:szCs w:val="30"/>
          <w:cs/>
          <w:lang w:val="en-US"/>
        </w:rPr>
        <w:t>.</w:t>
      </w:r>
      <w:r>
        <w:rPr>
          <w:rFonts w:hint="cs"/>
          <w:sz w:val="30"/>
          <w:szCs w:val="30"/>
          <w:lang w:val="en-US"/>
        </w:rPr>
        <w:t>5</w:t>
      </w:r>
      <w:r>
        <w:rPr>
          <w:rFonts w:hint="cs"/>
          <w:sz w:val="30"/>
          <w:szCs w:val="30"/>
          <w:cs/>
          <w:lang w:val="en-US"/>
        </w:rPr>
        <w:t xml:space="preserve"> ต่อปี นับแต่วันพบการลักลอบทำเหมืองแร่ (วันที่ </w:t>
      </w:r>
      <w:r>
        <w:rPr>
          <w:rFonts w:hint="cs"/>
          <w:sz w:val="30"/>
          <w:szCs w:val="30"/>
          <w:lang w:val="en-US"/>
        </w:rPr>
        <w:t>31</w:t>
      </w:r>
      <w:r>
        <w:rPr>
          <w:rFonts w:hint="cs"/>
          <w:sz w:val="30"/>
          <w:szCs w:val="30"/>
          <w:cs/>
          <w:lang w:val="en-US"/>
        </w:rPr>
        <w:t xml:space="preserve"> สิงหาคม </w:t>
      </w:r>
      <w:r>
        <w:rPr>
          <w:rFonts w:hint="cs"/>
          <w:sz w:val="30"/>
          <w:szCs w:val="30"/>
          <w:lang w:val="en-US"/>
        </w:rPr>
        <w:t>2558</w:t>
      </w:r>
      <w:r>
        <w:rPr>
          <w:rFonts w:hint="cs"/>
          <w:sz w:val="30"/>
          <w:szCs w:val="30"/>
          <w:cs/>
          <w:lang w:val="en-US"/>
        </w:rPr>
        <w:t>) จนกว่าจะชำระเสร็จ กับให้ชำระค่าฤชา</w:t>
      </w:r>
      <w:r w:rsidRPr="0050300D">
        <w:rPr>
          <w:rFonts w:hint="cs"/>
          <w:sz w:val="30"/>
          <w:szCs w:val="30"/>
          <w:cs/>
          <w:lang w:val="en-US"/>
        </w:rPr>
        <w:t>ธรรมเนียมและค่าทนายความแทนโจทก์</w:t>
      </w:r>
    </w:p>
    <w:p w14:paraId="144600D1" w14:textId="77777777" w:rsidR="00094E5E" w:rsidRPr="00A84942" w:rsidRDefault="00094E5E" w:rsidP="00094E5E">
      <w:pPr>
        <w:pStyle w:val="Bo-Blankline"/>
        <w:ind w:left="900"/>
        <w:jc w:val="thaiDistribute"/>
        <w:rPr>
          <w:lang w:val="en-US"/>
        </w:rPr>
      </w:pPr>
    </w:p>
    <w:p w14:paraId="5C9A11D7" w14:textId="77777777" w:rsidR="00094E5E" w:rsidRDefault="00094E5E" w:rsidP="00094E5E">
      <w:pPr>
        <w:pStyle w:val="Bo-Blankline"/>
        <w:ind w:left="900"/>
        <w:jc w:val="thaiDistribute"/>
        <w:rPr>
          <w:sz w:val="30"/>
          <w:szCs w:val="30"/>
          <w:lang w:val="en-US"/>
        </w:rPr>
      </w:pPr>
      <w:r>
        <w:rPr>
          <w:rFonts w:hint="cs"/>
          <w:sz w:val="30"/>
          <w:szCs w:val="30"/>
          <w:cs/>
          <w:lang w:val="en-US"/>
        </w:rPr>
        <w:t>บริษัทได้ขอให้ที่ปรึกษากฎหมายพิจารณาคำฟ้อง คำให้การ เอกสารที่เกี่ยวข้องในคดี พร้อมคำเบิกความของพยานที่ให้การต่อศาลทั้งพยานโจทก์ และพยานจำเลย ที่ปรึกษากฎหมายมีความเห็นว่าบริษัทไม่ควรรับผิดตามคำพิพากษาของศาลแพ่ง เพราะยังเป็นเพียงคำพิพากษาของศาลชั้นต้นที่บริษัทมีสิทธิยื่นอุทธรณ์คัดค้านคำพิพากษาศาลชั้นต้นดังกล่าว โดยมีเหตุที่ไม่ต้องรับผิดที่</w:t>
      </w:r>
      <w:r w:rsidRPr="0050300D">
        <w:rPr>
          <w:rFonts w:hint="cs"/>
          <w:sz w:val="30"/>
          <w:szCs w:val="30"/>
          <w:cs/>
          <w:lang w:val="en-US"/>
        </w:rPr>
        <w:t xml:space="preserve">ได้มีการนำพยานเข้าสืบไว้แล้ว </w:t>
      </w:r>
      <w:r w:rsidRPr="0050300D">
        <w:rPr>
          <w:sz w:val="30"/>
          <w:szCs w:val="30"/>
          <w:cs/>
          <w:lang w:val="en-US"/>
        </w:rPr>
        <w:t>ใน</w:t>
      </w:r>
      <w:r w:rsidRPr="001F02AE">
        <w:rPr>
          <w:sz w:val="30"/>
          <w:szCs w:val="30"/>
          <w:cs/>
          <w:lang w:val="en-US"/>
        </w:rPr>
        <w:t xml:space="preserve">วันที่ </w:t>
      </w:r>
      <w:r w:rsidRPr="001F02AE">
        <w:rPr>
          <w:sz w:val="30"/>
          <w:szCs w:val="30"/>
          <w:lang w:val="en-US"/>
        </w:rPr>
        <w:t xml:space="preserve">8 </w:t>
      </w:r>
      <w:r w:rsidRPr="001F02AE">
        <w:rPr>
          <w:sz w:val="30"/>
          <w:szCs w:val="30"/>
          <w:cs/>
          <w:lang w:val="en-US"/>
        </w:rPr>
        <w:t xml:space="preserve">พฤษภาคม </w:t>
      </w:r>
      <w:r w:rsidRPr="001F02AE">
        <w:rPr>
          <w:sz w:val="30"/>
          <w:szCs w:val="30"/>
          <w:lang w:val="en-US"/>
        </w:rPr>
        <w:t xml:space="preserve">2563 </w:t>
      </w:r>
      <w:r w:rsidRPr="001F02AE">
        <w:rPr>
          <w:sz w:val="30"/>
          <w:szCs w:val="30"/>
          <w:cs/>
          <w:lang w:val="en-US"/>
        </w:rPr>
        <w:t>บริษัท</w:t>
      </w:r>
      <w:r w:rsidRPr="001F02AE">
        <w:rPr>
          <w:rFonts w:hint="cs"/>
          <w:sz w:val="30"/>
          <w:szCs w:val="30"/>
          <w:cs/>
          <w:lang w:val="en-US"/>
        </w:rPr>
        <w:t>ได้</w:t>
      </w:r>
      <w:r w:rsidRPr="001F02AE">
        <w:rPr>
          <w:sz w:val="30"/>
          <w:szCs w:val="30"/>
          <w:cs/>
          <w:lang w:val="en-US"/>
        </w:rPr>
        <w:t>ยื่นอุทธรณ์คัดค้านคำพิพากษาศาลชั้นต้นและยื่นคำร้องขอทุเลาการบังคับคดี</w:t>
      </w:r>
      <w:r w:rsidRPr="001F02AE">
        <w:rPr>
          <w:rFonts w:hint="cs"/>
          <w:sz w:val="30"/>
          <w:szCs w:val="30"/>
          <w:cs/>
          <w:lang w:val="en-US"/>
        </w:rPr>
        <w:t xml:space="preserve"> บริษัทและที่</w:t>
      </w:r>
      <w:r w:rsidRPr="0050300D">
        <w:rPr>
          <w:rFonts w:hint="cs"/>
          <w:sz w:val="30"/>
          <w:szCs w:val="30"/>
          <w:cs/>
          <w:lang w:val="en-US"/>
        </w:rPr>
        <w:t>ปรึกษากฎหมายยืนยันถึงความมั่นใจในเหตุผลและ</w:t>
      </w:r>
      <w:r>
        <w:rPr>
          <w:rFonts w:hint="cs"/>
          <w:sz w:val="30"/>
          <w:szCs w:val="30"/>
          <w:cs/>
          <w:lang w:val="en-US"/>
        </w:rPr>
        <w:t xml:space="preserve">ความหนักแน่นของข้อต่อสู้ทั้งในประเด็นข้อเท็จจริงและข้อกฎหมาย ว่าบริษัทไม่ต้องรับผิดนำแร่หินปูนเพื่ออุตสาหกรรมปูนซีเมนต์จำนวน </w:t>
      </w:r>
      <w:r>
        <w:rPr>
          <w:rFonts w:hint="cs"/>
          <w:sz w:val="30"/>
          <w:szCs w:val="30"/>
          <w:lang w:val="en-US"/>
        </w:rPr>
        <w:t>2,447,906</w:t>
      </w:r>
      <w:r>
        <w:rPr>
          <w:rFonts w:hint="cs"/>
          <w:sz w:val="30"/>
          <w:szCs w:val="30"/>
          <w:cs/>
          <w:lang w:val="en-US"/>
        </w:rPr>
        <w:t>.</w:t>
      </w:r>
      <w:r>
        <w:rPr>
          <w:rFonts w:hint="cs"/>
          <w:sz w:val="30"/>
          <w:szCs w:val="30"/>
          <w:lang w:val="en-US"/>
        </w:rPr>
        <w:t>76</w:t>
      </w:r>
      <w:r>
        <w:rPr>
          <w:rFonts w:hint="cs"/>
          <w:sz w:val="30"/>
          <w:szCs w:val="30"/>
          <w:cs/>
          <w:lang w:val="en-US"/>
        </w:rPr>
        <w:t xml:space="preserve"> ตัน </w:t>
      </w:r>
      <w:r>
        <w:rPr>
          <w:rFonts w:hint="cs"/>
          <w:spacing w:val="-4"/>
          <w:sz w:val="30"/>
          <w:szCs w:val="30"/>
          <w:cs/>
          <w:lang w:val="en-US"/>
        </w:rPr>
        <w:t xml:space="preserve">ไปถมกลับคืนยังพื้นที่เดิมที่เอาแร่ไป หรือชำระเงินต้นจำนวน </w:t>
      </w:r>
      <w:r>
        <w:rPr>
          <w:rFonts w:hint="cs"/>
          <w:spacing w:val="-4"/>
          <w:sz w:val="30"/>
          <w:szCs w:val="30"/>
          <w:lang w:val="en-US"/>
        </w:rPr>
        <w:t>314</w:t>
      </w:r>
      <w:r>
        <w:rPr>
          <w:rFonts w:hint="cs"/>
          <w:spacing w:val="-4"/>
          <w:sz w:val="30"/>
          <w:szCs w:val="30"/>
          <w:cs/>
          <w:lang w:val="en-US"/>
        </w:rPr>
        <w:t xml:space="preserve"> ล้านบาท </w:t>
      </w:r>
      <w:r>
        <w:rPr>
          <w:rFonts w:hint="cs"/>
          <w:sz w:val="30"/>
          <w:szCs w:val="30"/>
          <w:cs/>
          <w:lang w:val="en-US"/>
        </w:rPr>
        <w:t xml:space="preserve">พร้อมดอกเบี้ยแต่อย่างใด บริษัทมั่นใจในการดำเนินงานของบริษัทต่อการทำเหมืองแร่ในเขตประทานบัตร ว่าไม่มีการกระทำใดเป็นการกระทำที่ไม่สุจริต หรือเป็นการกระทำที่ไม่ถูกต้อง บริษัทไม่มีเหตุต้องทำเหมืองแร่นอกเขตประทานบัตร เพราะบริษัทยังมีปริมาณแร่สำรองในเขตประทานบัตรเหลือเป็นจำนวนหลายร้อยล้านตัน หากใช้ไม่หมดภายในอายุประทานบัตร ก็สิ้นสิทธิใช้ประโยชน์จากแร่ที่ยังเหลืออีกต่อไป เนื่องจากบริษัทอยู่ในกระบวนการยื่นอุทธรณ์และผลของคดียังไม่ถึงที่สุดและไม่แน่นอน บริษัทจึงยังไม่ได้บันทึกประมาณการหนี้สินจากคดีดังกล่าวในงบการเงิน ณ วันที่ </w:t>
      </w:r>
      <w:r>
        <w:rPr>
          <w:rFonts w:hint="cs"/>
          <w:sz w:val="30"/>
          <w:szCs w:val="30"/>
          <w:lang w:val="en-US"/>
        </w:rPr>
        <w:t xml:space="preserve">30 </w:t>
      </w:r>
      <w:r>
        <w:rPr>
          <w:rFonts w:hint="cs"/>
          <w:sz w:val="30"/>
          <w:szCs w:val="30"/>
          <w:cs/>
          <w:lang w:val="en-US"/>
        </w:rPr>
        <w:t xml:space="preserve">มิถุนายน </w:t>
      </w:r>
      <w:r>
        <w:rPr>
          <w:sz w:val="30"/>
          <w:szCs w:val="30"/>
          <w:lang w:val="en-US"/>
        </w:rPr>
        <w:t>2563</w:t>
      </w:r>
    </w:p>
    <w:p w14:paraId="1DAB3CA0" w14:textId="77777777" w:rsidR="00094E5E" w:rsidRPr="000933AE" w:rsidRDefault="00094E5E" w:rsidP="00094E5E">
      <w:pPr>
        <w:pStyle w:val="Bo-Blankline"/>
      </w:pPr>
    </w:p>
    <w:p w14:paraId="4D417F98" w14:textId="77777777" w:rsidR="00094E5E" w:rsidRPr="008B53EB" w:rsidRDefault="00094E5E" w:rsidP="00094E5E">
      <w:pPr>
        <w:pStyle w:val="Bo-Blankline"/>
        <w:ind w:left="900"/>
        <w:jc w:val="thaiDistribute"/>
        <w:rPr>
          <w:sz w:val="30"/>
          <w:szCs w:val="30"/>
        </w:rPr>
      </w:pPr>
      <w:r w:rsidRPr="00EB3AC9">
        <w:rPr>
          <w:rFonts w:hint="cs"/>
          <w:sz w:val="30"/>
          <w:szCs w:val="30"/>
          <w:cs/>
        </w:rPr>
        <w:t xml:space="preserve">นอกจากนี้เมื่อวันที่ </w:t>
      </w:r>
      <w:r w:rsidRPr="00EB3AC9">
        <w:rPr>
          <w:rFonts w:hint="cs"/>
          <w:sz w:val="30"/>
          <w:szCs w:val="30"/>
        </w:rPr>
        <w:t>2</w:t>
      </w:r>
      <w:r w:rsidRPr="00EB3AC9">
        <w:rPr>
          <w:rFonts w:hint="cs"/>
          <w:sz w:val="30"/>
          <w:szCs w:val="30"/>
          <w:cs/>
        </w:rPr>
        <w:t xml:space="preserve"> มีนาคม </w:t>
      </w:r>
      <w:r w:rsidRPr="00EB3AC9">
        <w:rPr>
          <w:rFonts w:hint="cs"/>
          <w:sz w:val="30"/>
          <w:szCs w:val="30"/>
        </w:rPr>
        <w:t>2560</w:t>
      </w:r>
      <w:r w:rsidRPr="00EB3AC9">
        <w:rPr>
          <w:rFonts w:hint="cs"/>
          <w:sz w:val="30"/>
          <w:szCs w:val="30"/>
          <w:cs/>
        </w:rPr>
        <w:t xml:space="preserve"> กรมอุตสาหกรรมพื้นฐานและการเหมืองแร่ กระทรวงอุตสาหกรรม โดยพนักงานอัยการสำนักงานอัยการสูงสุด ได้ยื่นฟ้องบริษัทในคดีหมายเลขดำที่ สว.</w:t>
      </w:r>
      <w:r w:rsidRPr="00EB3AC9">
        <w:rPr>
          <w:rFonts w:hint="cs"/>
          <w:sz w:val="30"/>
          <w:szCs w:val="30"/>
        </w:rPr>
        <w:t>1/2560</w:t>
      </w:r>
      <w:r w:rsidRPr="00EB3AC9">
        <w:rPr>
          <w:rFonts w:hint="cs"/>
          <w:sz w:val="30"/>
          <w:szCs w:val="30"/>
          <w:cs/>
        </w:rPr>
        <w:t xml:space="preserve"> ของศาลแพ่งฐานละเมิดเกี่ยวกับ</w:t>
      </w:r>
      <w:r>
        <w:rPr>
          <w:rFonts w:hint="cs"/>
          <w:sz w:val="30"/>
          <w:szCs w:val="30"/>
          <w:cs/>
        </w:rPr>
        <w:t xml:space="preserve">เรื่องการทำเหมืองแร่โดยผิดเงื่อนไขในเขตประทานบัตรของบริษัท และการทำเหมืองแร่นอกเขตประทานบัตร โดยเรียกค่าเสียหายเป็นจำนวนทุนทรัพย์ </w:t>
      </w:r>
      <w:r>
        <w:rPr>
          <w:rFonts w:hint="cs"/>
          <w:sz w:val="30"/>
          <w:szCs w:val="30"/>
        </w:rPr>
        <w:t>345</w:t>
      </w:r>
      <w:r>
        <w:rPr>
          <w:rFonts w:hint="cs"/>
          <w:sz w:val="30"/>
          <w:szCs w:val="30"/>
          <w:cs/>
        </w:rPr>
        <w:t xml:space="preserve"> ล้าน</w:t>
      </w:r>
      <w:r w:rsidRPr="008B53EB">
        <w:rPr>
          <w:rFonts w:hint="cs"/>
          <w:sz w:val="30"/>
          <w:szCs w:val="30"/>
          <w:cs/>
        </w:rPr>
        <w:t xml:space="preserve">บาท </w:t>
      </w:r>
      <w:bookmarkStart w:id="3" w:name="_Hlk47722965"/>
      <w:r w:rsidRPr="008B53EB">
        <w:rPr>
          <w:sz w:val="30"/>
          <w:szCs w:val="30"/>
          <w:cs/>
          <w:lang w:val="en-US"/>
        </w:rPr>
        <w:t xml:space="preserve">บริษัทให้การต่อสู้ว่าโจทก์ไม่มีอำนาจฟ้องตามพระราชบัญญัติส่งเสริมและรักษาคุณภาพสิ่งแวดล้อม </w:t>
      </w:r>
      <w:r w:rsidRPr="008B53EB">
        <w:rPr>
          <w:rFonts w:hint="cs"/>
          <w:sz w:val="30"/>
          <w:szCs w:val="30"/>
          <w:cs/>
          <w:lang w:val="en-US"/>
        </w:rPr>
        <w:t xml:space="preserve">พ.ศ. </w:t>
      </w:r>
      <w:r w:rsidRPr="008B53EB">
        <w:rPr>
          <w:sz w:val="30"/>
          <w:szCs w:val="30"/>
          <w:lang w:val="en-US"/>
        </w:rPr>
        <w:t>2535</w:t>
      </w:r>
      <w:r w:rsidRPr="008B53EB">
        <w:rPr>
          <w:rFonts w:hint="cs"/>
          <w:sz w:val="30"/>
          <w:szCs w:val="30"/>
          <w:cs/>
          <w:lang w:val="en-US"/>
        </w:rPr>
        <w:t xml:space="preserve"> </w:t>
      </w:r>
      <w:r w:rsidRPr="008B53EB">
        <w:rPr>
          <w:sz w:val="30"/>
          <w:szCs w:val="30"/>
          <w:cs/>
          <w:lang w:val="en-US"/>
        </w:rPr>
        <w:t>ฟ้องเคลือบคลุม เลื่อนลอย</w:t>
      </w:r>
      <w:r w:rsidRPr="008B53EB">
        <w:rPr>
          <w:sz w:val="30"/>
          <w:szCs w:val="30"/>
          <w:lang w:val="en-US"/>
        </w:rPr>
        <w:t xml:space="preserve"> </w:t>
      </w:r>
      <w:r w:rsidRPr="008B53EB">
        <w:rPr>
          <w:sz w:val="30"/>
          <w:szCs w:val="30"/>
          <w:cs/>
          <w:lang w:val="en-US"/>
        </w:rPr>
        <w:t>ปราศจากหลักฐาน ขาดอายุความ เป็นคดีแพ่งเกี่ยวเนื่องกับคดีอาญา เกี่ยวกับการลักลอบทำเหมือง แต่บริษัท</w:t>
      </w:r>
      <w:r w:rsidRPr="008B53EB">
        <w:rPr>
          <w:rFonts w:hint="cs"/>
          <w:sz w:val="30"/>
          <w:szCs w:val="30"/>
          <w:cs/>
          <w:lang w:val="en-US"/>
        </w:rPr>
        <w:t>มิ</w:t>
      </w:r>
      <w:r w:rsidRPr="008B53EB">
        <w:rPr>
          <w:sz w:val="30"/>
          <w:szCs w:val="30"/>
          <w:cs/>
          <w:lang w:val="en-US"/>
        </w:rPr>
        <w:t>ได้</w:t>
      </w:r>
      <w:r w:rsidRPr="008B53EB">
        <w:rPr>
          <w:rFonts w:hint="cs"/>
          <w:sz w:val="30"/>
          <w:szCs w:val="30"/>
          <w:cs/>
          <w:lang w:val="en-US"/>
        </w:rPr>
        <w:t>กระ</w:t>
      </w:r>
      <w:r w:rsidRPr="008B53EB">
        <w:rPr>
          <w:sz w:val="30"/>
          <w:szCs w:val="30"/>
          <w:cs/>
          <w:lang w:val="en-US"/>
        </w:rPr>
        <w:t>ทำ</w:t>
      </w:r>
      <w:r w:rsidRPr="008B53EB">
        <w:rPr>
          <w:rFonts w:hint="cs"/>
          <w:sz w:val="30"/>
          <w:szCs w:val="30"/>
          <w:cs/>
          <w:lang w:val="en-US"/>
        </w:rPr>
        <w:t>ความ</w:t>
      </w:r>
      <w:r w:rsidRPr="008B53EB">
        <w:rPr>
          <w:sz w:val="30"/>
          <w:szCs w:val="30"/>
          <w:cs/>
          <w:lang w:val="en-US"/>
        </w:rPr>
        <w:t xml:space="preserve">ผิดอาญา </w:t>
      </w:r>
      <w:r w:rsidRPr="008B53EB">
        <w:rPr>
          <w:rFonts w:hint="cs"/>
          <w:sz w:val="30"/>
          <w:szCs w:val="30"/>
          <w:cs/>
          <w:lang w:val="en-US"/>
        </w:rPr>
        <w:t>การเรียกร้อง</w:t>
      </w:r>
      <w:r w:rsidRPr="008B53EB">
        <w:rPr>
          <w:sz w:val="30"/>
          <w:szCs w:val="30"/>
          <w:cs/>
          <w:lang w:val="en-US"/>
        </w:rPr>
        <w:t xml:space="preserve">คดีแพ่งจึงไม่เกิด </w:t>
      </w:r>
      <w:r w:rsidRPr="008B53EB">
        <w:rPr>
          <w:rFonts w:hint="cs"/>
          <w:sz w:val="30"/>
          <w:szCs w:val="30"/>
          <w:cs/>
          <w:lang w:val="en-US"/>
        </w:rPr>
        <w:t>ซึ่ง</w:t>
      </w:r>
      <w:r w:rsidRPr="008B53EB">
        <w:rPr>
          <w:sz w:val="30"/>
          <w:szCs w:val="30"/>
          <w:cs/>
          <w:lang w:val="en-US"/>
        </w:rPr>
        <w:t>บริษัทไม่ได้ทำผิดตามฟ้อง จึงไม่ต้องรับผิด และปฏิเสธฟ้องทุกข้อหา</w:t>
      </w:r>
      <w:bookmarkEnd w:id="3"/>
    </w:p>
    <w:p w14:paraId="64C8D045" w14:textId="77777777" w:rsidR="00094E5E" w:rsidRPr="000933AE" w:rsidRDefault="00094E5E" w:rsidP="00094E5E">
      <w:pPr>
        <w:pStyle w:val="Bo-Blankline"/>
      </w:pPr>
    </w:p>
    <w:p w14:paraId="06EAD00B" w14:textId="77777777" w:rsidR="00094E5E" w:rsidRDefault="00094E5E" w:rsidP="00094E5E">
      <w:pPr>
        <w:pStyle w:val="Bo-Blankline"/>
        <w:ind w:left="90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lastRenderedPageBreak/>
        <w:t xml:space="preserve">นอกจากนี้เมื่อวันที่ </w:t>
      </w:r>
      <w:r>
        <w:rPr>
          <w:sz w:val="30"/>
          <w:szCs w:val="30"/>
        </w:rPr>
        <w:t>13</w:t>
      </w:r>
      <w:r>
        <w:rPr>
          <w:rFonts w:hint="cs"/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ธันวาคม </w:t>
      </w:r>
      <w:r>
        <w:rPr>
          <w:rFonts w:hint="cs"/>
          <w:sz w:val="30"/>
          <w:szCs w:val="30"/>
        </w:rPr>
        <w:t>2562</w:t>
      </w:r>
      <w:r>
        <w:rPr>
          <w:rFonts w:hint="cs"/>
          <w:sz w:val="30"/>
          <w:szCs w:val="30"/>
          <w:cs/>
        </w:rPr>
        <w:t xml:space="preserve"> ศาลแพ่งมีคำพิพากษาในคดีหมายเลขดำที่ สว.</w:t>
      </w:r>
      <w:r>
        <w:rPr>
          <w:rFonts w:hint="cs"/>
          <w:sz w:val="30"/>
          <w:szCs w:val="30"/>
          <w:lang w:val="en-US"/>
        </w:rPr>
        <w:t>1</w:t>
      </w:r>
      <w:r>
        <w:rPr>
          <w:rFonts w:hint="cs"/>
          <w:sz w:val="30"/>
          <w:szCs w:val="30"/>
        </w:rPr>
        <w:t xml:space="preserve">/2560 </w:t>
      </w:r>
      <w:r>
        <w:rPr>
          <w:rFonts w:hint="cs"/>
          <w:sz w:val="30"/>
          <w:szCs w:val="30"/>
          <w:cs/>
        </w:rPr>
        <w:t>(คดีหมายเลขแดงที่ สว.</w:t>
      </w:r>
      <w:r>
        <w:rPr>
          <w:rFonts w:hint="cs"/>
          <w:sz w:val="30"/>
          <w:szCs w:val="30"/>
        </w:rPr>
        <w:t>6</w:t>
      </w:r>
      <w:r>
        <w:rPr>
          <w:rFonts w:hint="cs"/>
          <w:sz w:val="30"/>
          <w:szCs w:val="30"/>
          <w:lang w:val="en-US"/>
        </w:rPr>
        <w:t>/2562</w:t>
      </w:r>
      <w:r>
        <w:rPr>
          <w:rFonts w:hint="cs"/>
          <w:sz w:val="30"/>
          <w:szCs w:val="30"/>
          <w:cs/>
          <w:lang w:val="en-US"/>
        </w:rPr>
        <w:t xml:space="preserve">) </w:t>
      </w:r>
      <w:r>
        <w:rPr>
          <w:rFonts w:hint="cs"/>
          <w:sz w:val="30"/>
          <w:szCs w:val="30"/>
          <w:cs/>
        </w:rPr>
        <w:t xml:space="preserve">เรื่องการทำเหมืองแร่โดยผิดเงื่อนไขในเขตประทานบัตรของบริษัท และการทำเหมืองแร่นอกเขตประทานบัตร โดยสั่งให้จำเลยนำเอาแร่หินดินดานเพื่ออุตสาหกรรมปูนซีเมนต์จำนวน </w:t>
      </w:r>
      <w:r>
        <w:rPr>
          <w:rFonts w:hint="cs"/>
          <w:sz w:val="30"/>
          <w:szCs w:val="30"/>
        </w:rPr>
        <w:t>1,</w:t>
      </w:r>
      <w:r>
        <w:rPr>
          <w:rFonts w:hint="cs"/>
          <w:sz w:val="30"/>
          <w:szCs w:val="30"/>
          <w:lang w:val="en-US"/>
        </w:rPr>
        <w:t>220</w:t>
      </w:r>
      <w:r>
        <w:rPr>
          <w:rFonts w:hint="cs"/>
          <w:sz w:val="30"/>
          <w:szCs w:val="30"/>
        </w:rPr>
        <w:t>,559</w:t>
      </w:r>
      <w:r>
        <w:rPr>
          <w:rFonts w:hint="cs"/>
          <w:sz w:val="30"/>
          <w:szCs w:val="30"/>
          <w:cs/>
        </w:rPr>
        <w:t>.</w:t>
      </w:r>
      <w:r>
        <w:rPr>
          <w:rFonts w:hint="cs"/>
          <w:sz w:val="30"/>
          <w:szCs w:val="30"/>
        </w:rPr>
        <w:t>82</w:t>
      </w:r>
      <w:r>
        <w:rPr>
          <w:rFonts w:hint="cs"/>
          <w:sz w:val="30"/>
          <w:szCs w:val="30"/>
          <w:cs/>
        </w:rPr>
        <w:t xml:space="preserve"> ตัน ไปถมกลับคืนยังพื้นที่เดิมที่เอาแร่ไป พร้อมทำการฟื้นฟูสภาพพื้นที่ที่เอาแร่ไปกลับคืนดังเดิม หรือ ให้จำเลยชำระค่าเสียหายจำนวน </w:t>
      </w:r>
      <w:r>
        <w:rPr>
          <w:rFonts w:hint="cs"/>
          <w:sz w:val="30"/>
          <w:szCs w:val="30"/>
          <w:lang w:val="en-US"/>
        </w:rPr>
        <w:t>326</w:t>
      </w:r>
      <w:r>
        <w:rPr>
          <w:rFonts w:hint="cs"/>
          <w:sz w:val="30"/>
          <w:szCs w:val="30"/>
          <w:cs/>
        </w:rPr>
        <w:t xml:space="preserve"> ล้านบาท พร้อมดอกเบี้ยอัตราร้อยละ </w:t>
      </w:r>
      <w:r>
        <w:rPr>
          <w:rFonts w:hint="cs"/>
          <w:sz w:val="30"/>
          <w:szCs w:val="30"/>
        </w:rPr>
        <w:t>7</w:t>
      </w:r>
      <w:r>
        <w:rPr>
          <w:rFonts w:hint="cs"/>
          <w:sz w:val="30"/>
          <w:szCs w:val="30"/>
          <w:cs/>
        </w:rPr>
        <w:t>.</w:t>
      </w:r>
      <w:r>
        <w:rPr>
          <w:rFonts w:hint="cs"/>
          <w:sz w:val="30"/>
          <w:szCs w:val="30"/>
        </w:rPr>
        <w:t>5</w:t>
      </w:r>
      <w:r>
        <w:rPr>
          <w:rFonts w:hint="cs"/>
          <w:sz w:val="30"/>
          <w:szCs w:val="30"/>
          <w:cs/>
        </w:rPr>
        <w:t xml:space="preserve"> ต่อปี นับแต่วันที่ทำละเมิด (วันที่ </w:t>
      </w:r>
      <w:r>
        <w:rPr>
          <w:rFonts w:hint="cs"/>
          <w:sz w:val="30"/>
          <w:szCs w:val="30"/>
          <w:lang w:val="en-US"/>
        </w:rPr>
        <w:t xml:space="preserve">2 </w:t>
      </w:r>
      <w:r>
        <w:rPr>
          <w:rFonts w:hint="cs"/>
          <w:sz w:val="30"/>
          <w:szCs w:val="30"/>
          <w:cs/>
          <w:lang w:val="en-US"/>
        </w:rPr>
        <w:t>มิถุนายน</w:t>
      </w:r>
      <w:r>
        <w:rPr>
          <w:rFonts w:hint="cs"/>
          <w:sz w:val="30"/>
          <w:szCs w:val="30"/>
        </w:rPr>
        <w:t>255</w:t>
      </w:r>
      <w:r>
        <w:rPr>
          <w:rFonts w:hint="cs"/>
          <w:sz w:val="30"/>
          <w:szCs w:val="30"/>
          <w:lang w:val="en-US"/>
        </w:rPr>
        <w:t>9</w:t>
      </w:r>
      <w:r>
        <w:rPr>
          <w:rFonts w:hint="cs"/>
          <w:sz w:val="30"/>
          <w:szCs w:val="30"/>
          <w:cs/>
        </w:rPr>
        <w:t>) จนกว่าจะชำระเสร็จ กับให้ชำระค่าฤชาธรรมเนียมและค่าทนายความแทนโจทก์</w:t>
      </w:r>
    </w:p>
    <w:p w14:paraId="793BFBD3" w14:textId="77777777" w:rsidR="00094E5E" w:rsidRPr="000933AE" w:rsidRDefault="00094E5E" w:rsidP="00094E5E">
      <w:pPr>
        <w:pStyle w:val="Bo-Blankline"/>
      </w:pPr>
    </w:p>
    <w:p w14:paraId="0D38D8F3" w14:textId="77777777" w:rsidR="00094E5E" w:rsidRDefault="00094E5E" w:rsidP="00094E5E">
      <w:pPr>
        <w:pStyle w:val="Bo-Blankline"/>
        <w:ind w:left="900"/>
        <w:jc w:val="thaiDistribute"/>
        <w:rPr>
          <w:sz w:val="30"/>
          <w:szCs w:val="30"/>
          <w:lang w:val="en-US"/>
        </w:rPr>
      </w:pPr>
      <w:r>
        <w:rPr>
          <w:rFonts w:hint="cs"/>
          <w:sz w:val="30"/>
          <w:szCs w:val="30"/>
          <w:cs/>
          <w:lang w:val="en-US"/>
        </w:rPr>
        <w:t>บริษัทได้ขอให้ที่ปรึกษากฎหมายพิจารณาคำฟ้อง คำให้การ เอกสารที่เกี่ยวข้องในคดี พร้อมคำเบิกความของพยานที่ให้การต่อศาลทั้งพยานโจทก์ และพยานจำเลย ที่ปรึกษากฎหมายมีความเห็นว่าบริษัทไม่ควรรับผิดตามคำพิพากษาของศาลแพ่ง เพราะยังเป็นเพียงคำพิพากษาของศาลชั้นต้นที่บริษัทมีสิทธิยื่นอุทธรณ์คัดค้านคำพิพากษาศาลชั้นต้นดังกล่าว โดยมีเหตุที่ไม่ต้องรับผิดที่ได้มีการนำพยานเข้าสืบไว้</w:t>
      </w:r>
      <w:r w:rsidRPr="008B53EB">
        <w:rPr>
          <w:rFonts w:hint="cs"/>
          <w:sz w:val="30"/>
          <w:szCs w:val="30"/>
          <w:cs/>
          <w:lang w:val="en-US"/>
        </w:rPr>
        <w:t>แล้ว ใน</w:t>
      </w:r>
      <w:r w:rsidRPr="008B53EB">
        <w:rPr>
          <w:sz w:val="30"/>
          <w:szCs w:val="30"/>
          <w:cs/>
          <w:lang w:val="en-US"/>
        </w:rPr>
        <w:t xml:space="preserve">วันที่ </w:t>
      </w:r>
      <w:r w:rsidRPr="008B53EB">
        <w:rPr>
          <w:sz w:val="30"/>
          <w:szCs w:val="30"/>
          <w:lang w:val="en-US"/>
        </w:rPr>
        <w:t>5</w:t>
      </w:r>
      <w:r w:rsidRPr="008B53EB">
        <w:rPr>
          <w:sz w:val="30"/>
          <w:szCs w:val="30"/>
          <w:cs/>
          <w:lang w:val="en-US"/>
        </w:rPr>
        <w:t xml:space="preserve"> </w:t>
      </w:r>
      <w:r w:rsidRPr="008B53EB">
        <w:rPr>
          <w:rFonts w:hint="cs"/>
          <w:sz w:val="30"/>
          <w:szCs w:val="30"/>
          <w:cs/>
          <w:lang w:val="en-US"/>
        </w:rPr>
        <w:t>มิถุนายน</w:t>
      </w:r>
      <w:r w:rsidRPr="008B53EB">
        <w:rPr>
          <w:sz w:val="30"/>
          <w:szCs w:val="30"/>
          <w:cs/>
          <w:lang w:val="en-US"/>
        </w:rPr>
        <w:t xml:space="preserve"> </w:t>
      </w:r>
      <w:r w:rsidRPr="008B53EB">
        <w:rPr>
          <w:sz w:val="30"/>
          <w:szCs w:val="30"/>
          <w:lang w:val="en-US"/>
        </w:rPr>
        <w:t>2563</w:t>
      </w:r>
      <w:r w:rsidRPr="008B53EB">
        <w:rPr>
          <w:rFonts w:hint="cs"/>
          <w:sz w:val="30"/>
          <w:szCs w:val="30"/>
          <w:cs/>
          <w:lang w:val="en-US"/>
        </w:rPr>
        <w:t xml:space="preserve"> บริษัทได้ยื่นอุทธรณ์คัดค้านคำพิพากษาศาลชั้นต้นและจะยื่นคำร้องขอทุเลาการบังคับคดี บริษัทและที่ปรึกษากฎหมายยืนยันถึงความมั่นใจในเหตุผลและความหนักแน่นของข้อต่อสู้ทั้งในประเด็น</w:t>
      </w:r>
      <w:r>
        <w:rPr>
          <w:rFonts w:hint="cs"/>
          <w:sz w:val="30"/>
          <w:szCs w:val="30"/>
          <w:cs/>
          <w:lang w:val="en-US"/>
        </w:rPr>
        <w:t xml:space="preserve">ข้อเท็จจริงและข้อกฎหมาย ว่าบริษัทไม่ต้องรับผิดนำแร่หินดินดานเพื่ออุตสาหกรรมปูนซีเมนต์จำนวน </w:t>
      </w:r>
      <w:r>
        <w:rPr>
          <w:rFonts w:hint="cs"/>
          <w:sz w:val="30"/>
          <w:szCs w:val="30"/>
          <w:lang w:val="en-US"/>
        </w:rPr>
        <w:t>1,220,559</w:t>
      </w:r>
      <w:r>
        <w:rPr>
          <w:rFonts w:hint="cs"/>
          <w:sz w:val="30"/>
          <w:szCs w:val="30"/>
          <w:cs/>
          <w:lang w:val="en-US"/>
        </w:rPr>
        <w:t>.</w:t>
      </w:r>
      <w:r>
        <w:rPr>
          <w:rFonts w:hint="cs"/>
          <w:sz w:val="30"/>
          <w:szCs w:val="30"/>
          <w:lang w:val="en-US"/>
        </w:rPr>
        <w:t>82</w:t>
      </w:r>
      <w:r>
        <w:rPr>
          <w:rFonts w:hint="cs"/>
          <w:sz w:val="30"/>
          <w:szCs w:val="30"/>
          <w:cs/>
          <w:lang w:val="en-US"/>
        </w:rPr>
        <w:t xml:space="preserve"> ตัน ไปถมกลับคืนยังพื้นที่เดิมที่เอาแร่ไป หรือชำระเงินต้นจำนวน </w:t>
      </w:r>
      <w:r>
        <w:rPr>
          <w:rFonts w:hint="cs"/>
          <w:sz w:val="30"/>
          <w:szCs w:val="30"/>
          <w:lang w:val="en-US"/>
        </w:rPr>
        <w:t>326</w:t>
      </w:r>
      <w:r>
        <w:rPr>
          <w:rFonts w:hint="cs"/>
          <w:sz w:val="30"/>
          <w:szCs w:val="30"/>
          <w:cs/>
          <w:lang w:val="en-US"/>
        </w:rPr>
        <w:t xml:space="preserve"> ล้านบาท พร้อมดอกเบี้ยแต่อย่างใด บริษัทมั่นใจในการดำเนินงานของบริษัทต่อการทำเหมืองแร่ในเขตประทานบัตร ว่าไม่มีการกระทำใดเป็นการกระทำที่ไม่สุจริต หรือเป็นการกระทำที่ไม่ถูกต้อง บริษัทไม่มีเหตุต้องทำเหมืองแร่ในบริเวณเขตห้ามทำเหมือง (</w:t>
      </w:r>
      <w:r>
        <w:rPr>
          <w:rFonts w:hint="cs"/>
          <w:sz w:val="30"/>
          <w:szCs w:val="30"/>
          <w:lang w:val="en-US"/>
        </w:rPr>
        <w:t xml:space="preserve">buffer zone) </w:t>
      </w:r>
      <w:r>
        <w:rPr>
          <w:rFonts w:hint="cs"/>
          <w:sz w:val="30"/>
          <w:szCs w:val="30"/>
          <w:cs/>
          <w:lang w:val="en-US"/>
        </w:rPr>
        <w:t xml:space="preserve">และทำเหมืองแร่นอกเขตประทานบัตร เพราะบริษัทยังมีปริมาณแร่สำรองในเขตประทานบัตรเหลือเป็นจำนวนหลายร้อยล้านตัน หากใช้ไม่หมดภายในอายุประทานบัตร ก็สิ้นสิทธิใช้ประโยชน์จากแร่ที่ยังเหลืออีกต่อไป </w:t>
      </w:r>
      <w:r w:rsidRPr="00895EAD">
        <w:rPr>
          <w:sz w:val="30"/>
          <w:szCs w:val="30"/>
          <w:cs/>
          <w:lang w:val="en-US"/>
        </w:rPr>
        <w:t xml:space="preserve">และ </w:t>
      </w:r>
      <w:r w:rsidRPr="00895EAD">
        <w:rPr>
          <w:sz w:val="30"/>
          <w:szCs w:val="30"/>
          <w:lang w:val="en-US"/>
        </w:rPr>
        <w:t xml:space="preserve">Buffer zone </w:t>
      </w:r>
      <w:r w:rsidRPr="00895EAD">
        <w:rPr>
          <w:sz w:val="30"/>
          <w:szCs w:val="30"/>
          <w:cs/>
          <w:lang w:val="en-US"/>
        </w:rPr>
        <w:t>นี้ อยู่ในเขตประทานบัตรซึ่งบริษัทได้ชำระสิทธิประโยชน์สำหรับประทานบัตรไปเรียบร้อยแล้ว สิทธิในแร่ตามประทานบัตรจึงเป็นของบริษัทโดยชอบธรรม</w:t>
      </w:r>
      <w:r>
        <w:rPr>
          <w:sz w:val="30"/>
          <w:szCs w:val="30"/>
          <w:lang w:val="en-US"/>
        </w:rPr>
        <w:t xml:space="preserve"> </w:t>
      </w:r>
      <w:r>
        <w:rPr>
          <w:rFonts w:hint="cs"/>
          <w:sz w:val="30"/>
          <w:szCs w:val="30"/>
          <w:cs/>
          <w:lang w:val="en-US"/>
        </w:rPr>
        <w:t xml:space="preserve">เนื่องจากบริษัทอยู่ในกระบวนการยื่นอุทธรณ์และผลของคดียังไม่ถึงที่สุดและไม่แน่นอน บริษัทจึงยังไม่ได้บันทึกประมาณการหนี้สินจากคดีดังกล่าวในงบการเงิน ณ วันที่ </w:t>
      </w:r>
      <w:r>
        <w:rPr>
          <w:rFonts w:hint="cs"/>
          <w:sz w:val="30"/>
          <w:szCs w:val="30"/>
          <w:lang w:val="en-US"/>
        </w:rPr>
        <w:t xml:space="preserve">30 </w:t>
      </w:r>
      <w:r>
        <w:rPr>
          <w:rFonts w:hint="cs"/>
          <w:sz w:val="30"/>
          <w:szCs w:val="30"/>
          <w:cs/>
          <w:lang w:val="en-US"/>
        </w:rPr>
        <w:t xml:space="preserve">มิถุนายน </w:t>
      </w:r>
      <w:r>
        <w:rPr>
          <w:rFonts w:hint="cs"/>
          <w:sz w:val="30"/>
          <w:szCs w:val="30"/>
          <w:lang w:val="en-US"/>
        </w:rPr>
        <w:t>256</w:t>
      </w:r>
      <w:r>
        <w:rPr>
          <w:sz w:val="30"/>
          <w:szCs w:val="30"/>
          <w:lang w:val="en-US"/>
        </w:rPr>
        <w:t>3</w:t>
      </w:r>
    </w:p>
    <w:p w14:paraId="58E7892A" w14:textId="77777777" w:rsidR="00094E5E" w:rsidRPr="000933AE" w:rsidRDefault="00094E5E" w:rsidP="00094E5E">
      <w:pPr>
        <w:pStyle w:val="Bo-Blankline"/>
      </w:pPr>
    </w:p>
    <w:p w14:paraId="4585F483" w14:textId="77777777" w:rsidR="00094E5E" w:rsidRDefault="00094E5E" w:rsidP="00094E5E">
      <w:pPr>
        <w:pStyle w:val="Bo-Blankline"/>
        <w:ind w:left="900"/>
        <w:jc w:val="thaiDistribute"/>
        <w:rPr>
          <w:sz w:val="30"/>
          <w:szCs w:val="30"/>
        </w:rPr>
      </w:pPr>
      <w:r w:rsidRPr="00EA7FFA">
        <w:rPr>
          <w:rFonts w:hint="cs"/>
          <w:sz w:val="30"/>
          <w:szCs w:val="30"/>
          <w:cs/>
        </w:rPr>
        <w:t>นอกจากนี้เมื่อ</w:t>
      </w:r>
      <w:r>
        <w:rPr>
          <w:rFonts w:hint="cs"/>
          <w:sz w:val="30"/>
          <w:szCs w:val="30"/>
          <w:cs/>
        </w:rPr>
        <w:t xml:space="preserve">วันที่ </w:t>
      </w:r>
      <w:r>
        <w:rPr>
          <w:rFonts w:hint="cs"/>
          <w:sz w:val="30"/>
          <w:szCs w:val="30"/>
        </w:rPr>
        <w:t>21</w:t>
      </w:r>
      <w:r>
        <w:rPr>
          <w:rFonts w:hint="cs"/>
          <w:sz w:val="30"/>
          <w:szCs w:val="30"/>
          <w:cs/>
        </w:rPr>
        <w:t xml:space="preserve"> มิถุนายน </w:t>
      </w:r>
      <w:r>
        <w:rPr>
          <w:sz w:val="30"/>
          <w:szCs w:val="30"/>
        </w:rPr>
        <w:t>2561</w:t>
      </w:r>
      <w:r>
        <w:rPr>
          <w:rFonts w:hint="cs"/>
          <w:sz w:val="30"/>
          <w:szCs w:val="30"/>
          <w:cs/>
        </w:rPr>
        <w:t xml:space="preserve"> กรมอุตสาหกรรมพื้นฐานและการเหมืองแร่ กระทรวงอุตสาหกรรม โดยพนักงานอัยการสำนักงานอัยการสูงสุด ได้ยื่นฟ้องบริษัทในคดีหมายเลขดำที่ สว.</w:t>
      </w:r>
      <w:r>
        <w:rPr>
          <w:rFonts w:hint="cs"/>
          <w:sz w:val="30"/>
          <w:szCs w:val="30"/>
        </w:rPr>
        <w:t>2/2561</w:t>
      </w:r>
      <w:r>
        <w:rPr>
          <w:rFonts w:hint="cs"/>
          <w:sz w:val="30"/>
          <w:szCs w:val="30"/>
          <w:cs/>
        </w:rPr>
        <w:t xml:space="preserve"> ของศาลแพ่งฐานละเมิดเกี่ยวกับเรื่องการทำเหมืองแร่นอกเขตประทานบัตร ซึ่งเป็นพื้นที่ต่อเนื่องกับพื้นที่เดิมในคดีหมายเลขดำที่ สว.</w:t>
      </w:r>
      <w:r>
        <w:rPr>
          <w:rFonts w:hint="cs"/>
          <w:sz w:val="30"/>
          <w:szCs w:val="30"/>
        </w:rPr>
        <w:t>1/2560</w:t>
      </w:r>
      <w:r>
        <w:rPr>
          <w:rFonts w:hint="cs"/>
          <w:sz w:val="30"/>
          <w:szCs w:val="30"/>
          <w:cs/>
        </w:rPr>
        <w:t xml:space="preserve"> ซึ่งข้อเท็จจริงเป็นกรณีที่บริษัทได้รับอนุญาตให้ขุดบ่อน้ำในเขตที่ดินที่ได้รับหนังสือรับรองการทำประโยชน์ที่ดิน (น.ส.</w:t>
      </w:r>
      <w:r>
        <w:rPr>
          <w:rFonts w:hint="cs"/>
          <w:sz w:val="30"/>
          <w:szCs w:val="30"/>
        </w:rPr>
        <w:t>3</w:t>
      </w:r>
      <w:r>
        <w:rPr>
          <w:rFonts w:hint="cs"/>
          <w:sz w:val="30"/>
          <w:szCs w:val="30"/>
          <w:cs/>
        </w:rPr>
        <w:t xml:space="preserve"> ก.) จากหน่วยงานที่รับผิดชอบแล้ว และนำดินที่ขุดจากบ่อน้ำนี้ไปถมถนน โจทก์กลับนำคดีมาฟ้อง กล่าวหาว่าบริษัททำเหมืองแร่บนที่ดินแปลงดังกล่าวโดยไม่ได้รับอนุญาต ขอให้บริษัทถมที่ดินให้คืนสภาพเดิมเพื่อรักษาสภาพสิ่งแวดล้อมหรือชดใช้ค่าเสียหายเป็นจำนวนทุนทรัพย์ </w:t>
      </w:r>
      <w:r>
        <w:rPr>
          <w:rFonts w:hint="cs"/>
          <w:sz w:val="30"/>
          <w:szCs w:val="30"/>
        </w:rPr>
        <w:t>72</w:t>
      </w:r>
      <w:r>
        <w:rPr>
          <w:rFonts w:hint="cs"/>
          <w:sz w:val="30"/>
          <w:szCs w:val="30"/>
          <w:cs/>
        </w:rPr>
        <w:t xml:space="preserve"> ล้าน</w:t>
      </w:r>
      <w:r w:rsidRPr="008B53EB">
        <w:rPr>
          <w:rFonts w:hint="cs"/>
          <w:sz w:val="30"/>
          <w:szCs w:val="30"/>
          <w:cs/>
        </w:rPr>
        <w:t xml:space="preserve">บาท </w:t>
      </w:r>
      <w:r w:rsidRPr="008B53EB">
        <w:rPr>
          <w:sz w:val="30"/>
          <w:szCs w:val="30"/>
          <w:cs/>
          <w:lang w:val="en-US"/>
        </w:rPr>
        <w:t xml:space="preserve">บริษัทให้การต่อสู้ว่าโจทก์ไม่มีอำนาจฟ้องตามพระราชบัญญัติส่งเสริมและรักษาคุณภาพสิ่งแวดล้อม </w:t>
      </w:r>
      <w:r w:rsidRPr="008B53EB">
        <w:rPr>
          <w:rFonts w:hint="cs"/>
          <w:sz w:val="30"/>
          <w:szCs w:val="30"/>
          <w:cs/>
          <w:lang w:val="en-US"/>
        </w:rPr>
        <w:t xml:space="preserve">พ.ศ. </w:t>
      </w:r>
      <w:r w:rsidRPr="008B53EB">
        <w:rPr>
          <w:sz w:val="30"/>
          <w:szCs w:val="30"/>
          <w:lang w:val="en-US"/>
        </w:rPr>
        <w:t>2535</w:t>
      </w:r>
      <w:r w:rsidRPr="008B53EB">
        <w:rPr>
          <w:rFonts w:hint="cs"/>
          <w:sz w:val="30"/>
          <w:szCs w:val="30"/>
          <w:cs/>
          <w:lang w:val="en-US"/>
        </w:rPr>
        <w:t xml:space="preserve"> </w:t>
      </w:r>
      <w:r w:rsidRPr="008B53EB">
        <w:rPr>
          <w:sz w:val="30"/>
          <w:szCs w:val="30"/>
          <w:cs/>
          <w:lang w:val="en-US"/>
        </w:rPr>
        <w:t>ฟ้องเคลือบคลุม เลื่อนลอย</w:t>
      </w:r>
      <w:r w:rsidRPr="008B53EB">
        <w:rPr>
          <w:sz w:val="30"/>
          <w:szCs w:val="30"/>
          <w:lang w:val="en-US"/>
        </w:rPr>
        <w:t xml:space="preserve"> </w:t>
      </w:r>
      <w:r w:rsidRPr="008B53EB">
        <w:rPr>
          <w:sz w:val="30"/>
          <w:szCs w:val="30"/>
          <w:cs/>
          <w:lang w:val="en-US"/>
        </w:rPr>
        <w:t>ปราศจากหลักฐาน ขาดอายุความ เป็นคดีแพ่งเกี่ยวเนื่องกับคดีอาญา เกี่ยวกับการลักลอบทำเหมือง แต่</w:t>
      </w:r>
      <w:r w:rsidRPr="008B53EB">
        <w:rPr>
          <w:sz w:val="30"/>
          <w:szCs w:val="30"/>
          <w:cs/>
          <w:lang w:val="en-US"/>
        </w:rPr>
        <w:lastRenderedPageBreak/>
        <w:t>บริษัท</w:t>
      </w:r>
      <w:r w:rsidRPr="008B53EB">
        <w:rPr>
          <w:rFonts w:hint="cs"/>
          <w:sz w:val="30"/>
          <w:szCs w:val="30"/>
          <w:cs/>
          <w:lang w:val="en-US"/>
        </w:rPr>
        <w:t>มิ</w:t>
      </w:r>
      <w:r w:rsidRPr="008B53EB">
        <w:rPr>
          <w:sz w:val="30"/>
          <w:szCs w:val="30"/>
          <w:cs/>
          <w:lang w:val="en-US"/>
        </w:rPr>
        <w:t>ได้</w:t>
      </w:r>
      <w:r w:rsidRPr="008B53EB">
        <w:rPr>
          <w:rFonts w:hint="cs"/>
          <w:sz w:val="30"/>
          <w:szCs w:val="30"/>
          <w:cs/>
          <w:lang w:val="en-US"/>
        </w:rPr>
        <w:t>กระ</w:t>
      </w:r>
      <w:r w:rsidRPr="008B53EB">
        <w:rPr>
          <w:sz w:val="30"/>
          <w:szCs w:val="30"/>
          <w:cs/>
          <w:lang w:val="en-US"/>
        </w:rPr>
        <w:t>ทำ</w:t>
      </w:r>
      <w:r w:rsidRPr="008B53EB">
        <w:rPr>
          <w:rFonts w:hint="cs"/>
          <w:sz w:val="30"/>
          <w:szCs w:val="30"/>
          <w:cs/>
          <w:lang w:val="en-US"/>
        </w:rPr>
        <w:t>ความ</w:t>
      </w:r>
      <w:r w:rsidRPr="008B53EB">
        <w:rPr>
          <w:sz w:val="30"/>
          <w:szCs w:val="30"/>
          <w:cs/>
          <w:lang w:val="en-US"/>
        </w:rPr>
        <w:t xml:space="preserve">ผิดอาญา </w:t>
      </w:r>
      <w:r w:rsidRPr="008B53EB">
        <w:rPr>
          <w:rFonts w:hint="cs"/>
          <w:sz w:val="30"/>
          <w:szCs w:val="30"/>
          <w:cs/>
          <w:lang w:val="en-US"/>
        </w:rPr>
        <w:t>การเรียกร้อง</w:t>
      </w:r>
      <w:r w:rsidRPr="008B53EB">
        <w:rPr>
          <w:sz w:val="30"/>
          <w:szCs w:val="30"/>
          <w:cs/>
          <w:lang w:val="en-US"/>
        </w:rPr>
        <w:t xml:space="preserve">คดีแพ่งจึงไม่เกิด </w:t>
      </w:r>
      <w:r w:rsidRPr="008B53EB">
        <w:rPr>
          <w:rFonts w:hint="cs"/>
          <w:sz w:val="30"/>
          <w:szCs w:val="30"/>
          <w:cs/>
          <w:lang w:val="en-US"/>
        </w:rPr>
        <w:t>ซึ่ง</w:t>
      </w:r>
      <w:r w:rsidRPr="008B53EB">
        <w:rPr>
          <w:sz w:val="30"/>
          <w:szCs w:val="30"/>
          <w:cs/>
          <w:lang w:val="en-US"/>
        </w:rPr>
        <w:t>บริษัทไม่ได้ทำผิดตามฟ้อง จึงไม่ต้องรับผิด และปฏิเสธฟ้องทุกข้อหา</w:t>
      </w:r>
    </w:p>
    <w:p w14:paraId="3F0220C7" w14:textId="77777777" w:rsidR="00094E5E" w:rsidRPr="000933AE" w:rsidRDefault="00094E5E" w:rsidP="00094E5E">
      <w:pPr>
        <w:pStyle w:val="Bo-Blankline"/>
      </w:pPr>
    </w:p>
    <w:p w14:paraId="4FB04E4E" w14:textId="77777777" w:rsidR="00094E5E" w:rsidRPr="00801380" w:rsidRDefault="00094E5E" w:rsidP="00094E5E">
      <w:pPr>
        <w:pStyle w:val="Bo-Blankline"/>
        <w:ind w:left="900"/>
        <w:jc w:val="thaiDistribute"/>
        <w:rPr>
          <w:sz w:val="30"/>
          <w:szCs w:val="30"/>
        </w:rPr>
      </w:pPr>
      <w:r w:rsidRPr="00EA7FFA">
        <w:rPr>
          <w:rFonts w:hint="cs"/>
          <w:sz w:val="30"/>
          <w:szCs w:val="30"/>
          <w:cs/>
        </w:rPr>
        <w:t xml:space="preserve">เมื่อวันที่ </w:t>
      </w:r>
      <w:r w:rsidRPr="00EA7FFA">
        <w:rPr>
          <w:sz w:val="30"/>
          <w:szCs w:val="30"/>
        </w:rPr>
        <w:t>24</w:t>
      </w:r>
      <w:r w:rsidRPr="00EA7FFA">
        <w:rPr>
          <w:rFonts w:hint="cs"/>
          <w:sz w:val="30"/>
          <w:szCs w:val="30"/>
        </w:rPr>
        <w:t xml:space="preserve"> </w:t>
      </w:r>
      <w:r w:rsidRPr="00EA7FFA">
        <w:rPr>
          <w:rFonts w:hint="cs"/>
          <w:sz w:val="30"/>
          <w:szCs w:val="30"/>
          <w:cs/>
        </w:rPr>
        <w:t xml:space="preserve">มีนาคม </w:t>
      </w:r>
      <w:r w:rsidRPr="00EA7FFA">
        <w:rPr>
          <w:sz w:val="30"/>
          <w:szCs w:val="30"/>
          <w:lang w:val="en-US"/>
        </w:rPr>
        <w:t>2563</w:t>
      </w:r>
      <w:r w:rsidRPr="00EA7FFA">
        <w:rPr>
          <w:rFonts w:hint="cs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Pr="00EA7FFA">
        <w:rPr>
          <w:sz w:val="30"/>
          <w:szCs w:val="30"/>
        </w:rPr>
        <w:t>2</w:t>
      </w:r>
      <w:r w:rsidRPr="00EA7FFA">
        <w:rPr>
          <w:rFonts w:hint="cs"/>
          <w:sz w:val="30"/>
          <w:szCs w:val="30"/>
        </w:rPr>
        <w:t>/</w:t>
      </w:r>
      <w:r w:rsidRPr="00801380">
        <w:rPr>
          <w:rFonts w:hint="cs"/>
          <w:sz w:val="30"/>
          <w:szCs w:val="30"/>
        </w:rPr>
        <w:t>256</w:t>
      </w:r>
      <w:r w:rsidRPr="00801380">
        <w:rPr>
          <w:sz w:val="30"/>
          <w:szCs w:val="30"/>
        </w:rPr>
        <w:t>1</w:t>
      </w:r>
      <w:r w:rsidRPr="00801380">
        <w:rPr>
          <w:rFonts w:hint="cs"/>
          <w:sz w:val="30"/>
          <w:szCs w:val="30"/>
        </w:rPr>
        <w:t xml:space="preserve"> </w:t>
      </w:r>
      <w:r w:rsidRPr="00801380">
        <w:rPr>
          <w:rFonts w:hint="cs"/>
          <w:sz w:val="30"/>
          <w:szCs w:val="30"/>
          <w:cs/>
        </w:rPr>
        <w:t>(คดีหมายเลขแดงที่ สว.</w:t>
      </w:r>
      <w:r w:rsidRPr="00801380">
        <w:rPr>
          <w:sz w:val="30"/>
          <w:szCs w:val="30"/>
          <w:lang w:val="en-US"/>
        </w:rPr>
        <w:t>1</w:t>
      </w:r>
      <w:r w:rsidRPr="00801380">
        <w:rPr>
          <w:rFonts w:hint="cs"/>
          <w:sz w:val="30"/>
          <w:szCs w:val="30"/>
          <w:lang w:val="en-US"/>
        </w:rPr>
        <w:t>/</w:t>
      </w:r>
      <w:r w:rsidRPr="00801380">
        <w:rPr>
          <w:sz w:val="30"/>
          <w:szCs w:val="30"/>
          <w:lang w:val="en-US"/>
        </w:rPr>
        <w:t>2</w:t>
      </w:r>
      <w:r w:rsidRPr="00801380">
        <w:rPr>
          <w:rFonts w:hint="cs"/>
          <w:sz w:val="30"/>
          <w:szCs w:val="30"/>
          <w:lang w:val="en-US"/>
        </w:rPr>
        <w:t>56</w:t>
      </w:r>
      <w:r w:rsidRPr="00801380">
        <w:rPr>
          <w:sz w:val="30"/>
          <w:szCs w:val="30"/>
          <w:lang w:val="en-US"/>
        </w:rPr>
        <w:t>3</w:t>
      </w:r>
      <w:r w:rsidRPr="00801380">
        <w:rPr>
          <w:rFonts w:hint="cs"/>
          <w:sz w:val="30"/>
          <w:szCs w:val="30"/>
          <w:cs/>
          <w:lang w:val="en-US"/>
        </w:rPr>
        <w:t xml:space="preserve">) </w:t>
      </w:r>
      <w:r w:rsidRPr="00801380">
        <w:rPr>
          <w:rFonts w:hint="cs"/>
          <w:sz w:val="30"/>
          <w:szCs w:val="30"/>
          <w:cs/>
        </w:rPr>
        <w:t xml:space="preserve">เรื่องการทำเหมืองแร่นอกเขตประทานบัตร โดยสั่งให้จำเลยนำเอาแร่หินดินดานเพื่ออุตสาหกรรมปูนซีเมนต์จำนวน </w:t>
      </w:r>
      <w:r w:rsidRPr="00801380">
        <w:rPr>
          <w:sz w:val="30"/>
          <w:szCs w:val="30"/>
        </w:rPr>
        <w:t>249,159.96</w:t>
      </w:r>
      <w:r w:rsidRPr="00801380">
        <w:rPr>
          <w:rFonts w:hint="cs"/>
          <w:sz w:val="30"/>
          <w:szCs w:val="30"/>
          <w:cs/>
        </w:rPr>
        <w:t xml:space="preserve"> ตัน ไปถมกลับคืนยังพื้นที่เดิมที่เอาแร่ไป พร้อมทำการฟื้นฟูสภาพพื้นที่ที่เอาแร่ไปกลับคืนดังเดิม หรือ ให้จำเลยชำระค่าเสียหายจำนวน </w:t>
      </w:r>
      <w:r w:rsidRPr="00801380">
        <w:rPr>
          <w:sz w:val="30"/>
          <w:szCs w:val="30"/>
        </w:rPr>
        <w:t>67</w:t>
      </w:r>
      <w:r w:rsidRPr="00801380">
        <w:rPr>
          <w:rFonts w:hint="cs"/>
          <w:sz w:val="30"/>
          <w:szCs w:val="30"/>
          <w:cs/>
        </w:rPr>
        <w:t xml:space="preserve"> ล้านบาท พร้อมดอกเบี้ยอัตราร้อยละ </w:t>
      </w:r>
      <w:r w:rsidRPr="00801380">
        <w:rPr>
          <w:rFonts w:hint="cs"/>
          <w:sz w:val="30"/>
          <w:szCs w:val="30"/>
        </w:rPr>
        <w:t>7</w:t>
      </w:r>
      <w:r w:rsidRPr="00801380">
        <w:rPr>
          <w:rFonts w:hint="cs"/>
          <w:sz w:val="30"/>
          <w:szCs w:val="30"/>
          <w:cs/>
        </w:rPr>
        <w:t>.</w:t>
      </w:r>
      <w:r w:rsidRPr="00801380">
        <w:rPr>
          <w:rFonts w:hint="cs"/>
          <w:sz w:val="30"/>
          <w:szCs w:val="30"/>
        </w:rPr>
        <w:t>5</w:t>
      </w:r>
      <w:r w:rsidRPr="00801380">
        <w:rPr>
          <w:rFonts w:hint="cs"/>
          <w:sz w:val="30"/>
          <w:szCs w:val="30"/>
          <w:cs/>
        </w:rPr>
        <w:t xml:space="preserve"> ต่อปี นับแต่วันที่ทำละเมิด (วันที่ </w:t>
      </w:r>
      <w:r w:rsidRPr="00801380">
        <w:rPr>
          <w:rFonts w:hint="cs"/>
          <w:sz w:val="30"/>
          <w:szCs w:val="30"/>
          <w:lang w:val="en-US"/>
        </w:rPr>
        <w:t>2</w:t>
      </w:r>
      <w:r w:rsidRPr="00801380">
        <w:rPr>
          <w:sz w:val="30"/>
          <w:szCs w:val="30"/>
          <w:lang w:val="en-US"/>
        </w:rPr>
        <w:t>8</w:t>
      </w:r>
      <w:r w:rsidRPr="00801380">
        <w:rPr>
          <w:rFonts w:hint="cs"/>
          <w:sz w:val="30"/>
          <w:szCs w:val="30"/>
          <w:lang w:val="en-US"/>
        </w:rPr>
        <w:t xml:space="preserve"> </w:t>
      </w:r>
      <w:r w:rsidRPr="00801380">
        <w:rPr>
          <w:rFonts w:hint="cs"/>
          <w:sz w:val="30"/>
          <w:szCs w:val="30"/>
          <w:cs/>
          <w:lang w:val="en-US"/>
        </w:rPr>
        <w:t>มิถุนายน</w:t>
      </w:r>
      <w:r w:rsidRPr="00801380">
        <w:rPr>
          <w:sz w:val="30"/>
          <w:szCs w:val="30"/>
          <w:lang w:val="en-US"/>
        </w:rPr>
        <w:t xml:space="preserve"> </w:t>
      </w:r>
      <w:r w:rsidRPr="00801380">
        <w:rPr>
          <w:rFonts w:hint="cs"/>
          <w:sz w:val="30"/>
          <w:szCs w:val="30"/>
        </w:rPr>
        <w:t>25</w:t>
      </w:r>
      <w:r w:rsidRPr="00801380">
        <w:rPr>
          <w:sz w:val="30"/>
          <w:szCs w:val="30"/>
        </w:rPr>
        <w:t>60</w:t>
      </w:r>
      <w:r w:rsidRPr="00801380">
        <w:rPr>
          <w:rFonts w:hint="cs"/>
          <w:sz w:val="30"/>
          <w:szCs w:val="30"/>
          <w:cs/>
        </w:rPr>
        <w:t>) จนกว่าจะชำระเสร็จ กับให้ชำระค่าฤชาธรรมเนียมและค่าทนายความแทนโจทก์</w:t>
      </w:r>
    </w:p>
    <w:p w14:paraId="39B8E246" w14:textId="77777777" w:rsidR="00094E5E" w:rsidRPr="00801380" w:rsidRDefault="00094E5E" w:rsidP="00094E5E">
      <w:pPr>
        <w:pStyle w:val="Bo-Blankline"/>
      </w:pPr>
    </w:p>
    <w:p w14:paraId="04CD6C67" w14:textId="77777777" w:rsidR="00094E5E" w:rsidRPr="005D114D" w:rsidRDefault="00094E5E" w:rsidP="00094E5E">
      <w:pPr>
        <w:pStyle w:val="Bo-Blankline"/>
        <w:ind w:left="900"/>
        <w:jc w:val="thaiDistribute"/>
        <w:rPr>
          <w:sz w:val="30"/>
          <w:szCs w:val="30"/>
        </w:rPr>
      </w:pPr>
      <w:r w:rsidRPr="00801380">
        <w:rPr>
          <w:rFonts w:hint="cs"/>
          <w:sz w:val="30"/>
          <w:szCs w:val="30"/>
          <w:cs/>
          <w:lang w:val="en-US"/>
        </w:rPr>
        <w:t>บริษัทได้ขอให้ที่ปรึกษากฎหมายพิจารณาคำฟ้อง คำให้การ เอกสารที่เกี่ยวข้องในคดี พร้อมคำเบิกความของพยานที่ให้การต่อศาลทั้งพยานโจทก์ และพยานจำเลย ที่ปรึกษากฎหมายมีความเห็นว่าบริษัทไม่ควรรับผิดตามคำพิพากษาของศาลแพ่ง เพราะยังเป็นเพียงคำพิพากษาของศาลชั้นต้นที่บริษัทมีสิทธิยื่นอุทธรณ์คัดค้านคำพิพากษาศาลชั้นต้นดังกล่าว โดยมีเหตุที่ไม่ต้องรับผิดที่ได้มีการนำพยานเข้าสืบไว้แล้ว บริษัทจะยื่นอุทธรณ์คัดค้านคำพิพากษาศาลชั้นต้นและจะยื่นคำร้องขอทุเลาการบังคับคดีภายในระยะเวลาที่ศาลอนุญาตให้ขยายยื่น</w:t>
      </w:r>
      <w:r w:rsidRPr="008B53EB">
        <w:rPr>
          <w:rFonts w:hint="cs"/>
          <w:sz w:val="30"/>
          <w:szCs w:val="30"/>
          <w:cs/>
          <w:lang w:val="en-US"/>
        </w:rPr>
        <w:t>อุทธรณ์ (</w:t>
      </w:r>
      <w:r w:rsidRPr="008B53EB">
        <w:rPr>
          <w:sz w:val="30"/>
          <w:szCs w:val="30"/>
          <w:cs/>
          <w:lang w:val="en-US"/>
        </w:rPr>
        <w:t xml:space="preserve">วันที่ </w:t>
      </w:r>
      <w:r w:rsidRPr="008B53EB">
        <w:rPr>
          <w:sz w:val="30"/>
          <w:szCs w:val="30"/>
          <w:lang w:val="en-US"/>
        </w:rPr>
        <w:t>21</w:t>
      </w:r>
      <w:r w:rsidRPr="008B53EB">
        <w:rPr>
          <w:sz w:val="30"/>
          <w:szCs w:val="30"/>
          <w:cs/>
          <w:lang w:val="en-US"/>
        </w:rPr>
        <w:t xml:space="preserve"> </w:t>
      </w:r>
      <w:r w:rsidRPr="008B53EB">
        <w:rPr>
          <w:rFonts w:hint="cs"/>
          <w:sz w:val="30"/>
          <w:szCs w:val="30"/>
          <w:cs/>
          <w:lang w:val="en-US"/>
        </w:rPr>
        <w:t>สิงหาคม</w:t>
      </w:r>
      <w:r w:rsidRPr="008B53EB">
        <w:rPr>
          <w:sz w:val="30"/>
          <w:szCs w:val="30"/>
          <w:cs/>
          <w:lang w:val="en-US"/>
        </w:rPr>
        <w:t xml:space="preserve"> </w:t>
      </w:r>
      <w:r w:rsidRPr="008B53EB">
        <w:rPr>
          <w:sz w:val="30"/>
          <w:szCs w:val="30"/>
          <w:lang w:val="en-US"/>
        </w:rPr>
        <w:t>2563</w:t>
      </w:r>
      <w:r w:rsidRPr="008B53EB">
        <w:rPr>
          <w:rFonts w:hint="cs"/>
          <w:sz w:val="30"/>
          <w:szCs w:val="30"/>
          <w:cs/>
          <w:lang w:val="en-US"/>
        </w:rPr>
        <w:t>)</w:t>
      </w:r>
      <w:r w:rsidRPr="00801380">
        <w:rPr>
          <w:rFonts w:hint="cs"/>
          <w:sz w:val="30"/>
          <w:szCs w:val="30"/>
          <w:cs/>
          <w:lang w:val="en-US"/>
        </w:rPr>
        <w:t xml:space="preserve"> บริษัทและที่ปรึกษากฎหมายยืนยันถึง</w:t>
      </w:r>
      <w:r w:rsidRPr="005D114D">
        <w:rPr>
          <w:rFonts w:hint="cs"/>
          <w:sz w:val="30"/>
          <w:szCs w:val="30"/>
          <w:cs/>
          <w:lang w:val="en-US"/>
        </w:rPr>
        <w:t xml:space="preserve">ความมั่นใจในเหตุผลและความหนักแน่นของข้อต่อสู้ทั้งในประเด็นข้อเท็จจริงและข้อกฎหมาย ว่าบริษัทไม่ต้องรับผิดนำแร่หินดินดานเพื่ออุตสาหกรรมปูนซีเมนต์จำนวน </w:t>
      </w:r>
      <w:r w:rsidRPr="005D114D">
        <w:rPr>
          <w:sz w:val="30"/>
          <w:szCs w:val="30"/>
          <w:lang w:val="en-US"/>
        </w:rPr>
        <w:t>249</w:t>
      </w:r>
      <w:r w:rsidRPr="005D114D">
        <w:rPr>
          <w:rFonts w:hint="cs"/>
          <w:sz w:val="30"/>
          <w:szCs w:val="30"/>
          <w:lang w:val="en-US"/>
        </w:rPr>
        <w:t>,</w:t>
      </w:r>
      <w:r w:rsidRPr="005D114D">
        <w:rPr>
          <w:sz w:val="30"/>
          <w:szCs w:val="30"/>
          <w:lang w:val="en-US"/>
        </w:rPr>
        <w:t>159</w:t>
      </w:r>
      <w:r w:rsidRPr="005D114D">
        <w:rPr>
          <w:rFonts w:hint="cs"/>
          <w:sz w:val="30"/>
          <w:szCs w:val="30"/>
          <w:cs/>
          <w:lang w:val="en-US"/>
        </w:rPr>
        <w:t>.</w:t>
      </w:r>
      <w:r w:rsidRPr="005D114D">
        <w:rPr>
          <w:sz w:val="30"/>
          <w:szCs w:val="30"/>
          <w:lang w:val="en-US"/>
        </w:rPr>
        <w:t>96</w:t>
      </w:r>
      <w:r w:rsidRPr="005D114D">
        <w:rPr>
          <w:rFonts w:hint="cs"/>
          <w:sz w:val="30"/>
          <w:szCs w:val="30"/>
          <w:cs/>
          <w:lang w:val="en-US"/>
        </w:rPr>
        <w:t xml:space="preserve"> ตัน ไปถมกลับคืนยังพื้นที่เดิมที่เอาแร่ไป หรือชำระเงินต้นจำนวน </w:t>
      </w:r>
      <w:r w:rsidRPr="005D114D">
        <w:rPr>
          <w:sz w:val="30"/>
          <w:szCs w:val="30"/>
          <w:lang w:val="en-US"/>
        </w:rPr>
        <w:t>67</w:t>
      </w:r>
      <w:r w:rsidRPr="005D114D">
        <w:rPr>
          <w:rFonts w:hint="cs"/>
          <w:sz w:val="30"/>
          <w:szCs w:val="30"/>
          <w:cs/>
          <w:lang w:val="en-US"/>
        </w:rPr>
        <w:t xml:space="preserve"> ล้านบาท พร้อมดอกเบี้ยแต่อย่างใด บริษัทมั่นใจในการดำเนินงานของบริษัทต่อการทำเหมืองแร่ในเขตประทานบัตร ว่าไม่มีการกระทำใดเป็นการกระทำที่ไม่สุจริต หรือเป็นการกระทำที่ไม่ถูกต้อง บริษัทไม่มีเหตุต้องทำเหมืองแร่นอกเขตประทานบัตร เพราะบริษัทยังมีปริมาณแร่สำรองในเขตประทานบัตรเหลือเป็นจำนวนหลายร้อยล้านตัน หากใช้ไม่หมดภายในอายุประทานบัตร ก็สิ้นสิทธิใช้ประโยชน์จากแร่ที่ยังเหลืออีกต่อไป เนื่องจากบริษัทอยู่ในกระบวนการยื่นอุทธรณ์และผลของคดียังไม่ถึงที่สุดและไม่แน่นอน บริษัทจึงยังไม่ได้บันทึกประมาณการหนี้สินจากคดีดังกล่าวในงบการเงิน ณ วันที่ </w:t>
      </w:r>
      <w:r>
        <w:rPr>
          <w:rFonts w:hint="cs"/>
          <w:sz w:val="30"/>
          <w:szCs w:val="30"/>
          <w:lang w:val="en-US"/>
        </w:rPr>
        <w:t xml:space="preserve">30 </w:t>
      </w:r>
      <w:r>
        <w:rPr>
          <w:rFonts w:hint="cs"/>
          <w:sz w:val="30"/>
          <w:szCs w:val="30"/>
          <w:cs/>
          <w:lang w:val="en-US"/>
        </w:rPr>
        <w:t>มิถุนายน</w:t>
      </w:r>
      <w:r w:rsidRPr="005D114D">
        <w:rPr>
          <w:rFonts w:hint="cs"/>
          <w:sz w:val="30"/>
          <w:szCs w:val="30"/>
          <w:cs/>
          <w:lang w:val="en-US"/>
        </w:rPr>
        <w:t xml:space="preserve"> </w:t>
      </w:r>
      <w:r w:rsidRPr="005D114D">
        <w:rPr>
          <w:rFonts w:hint="cs"/>
          <w:sz w:val="30"/>
          <w:szCs w:val="30"/>
          <w:lang w:val="en-US"/>
        </w:rPr>
        <w:t>256</w:t>
      </w:r>
      <w:r w:rsidRPr="005D114D">
        <w:rPr>
          <w:sz w:val="30"/>
          <w:szCs w:val="30"/>
          <w:lang w:val="en-US"/>
        </w:rPr>
        <w:t>3</w:t>
      </w:r>
    </w:p>
    <w:p w14:paraId="57C45E25" w14:textId="77777777" w:rsidR="00094E5E" w:rsidRPr="001E37E7" w:rsidRDefault="00094E5E" w:rsidP="00094E5E">
      <w:pPr>
        <w:pStyle w:val="Bo-Blankline"/>
      </w:pPr>
    </w:p>
    <w:p w14:paraId="235C8A29" w14:textId="77777777" w:rsidR="00094E5E" w:rsidRDefault="00094E5E" w:rsidP="00094E5E">
      <w:pPr>
        <w:numPr>
          <w:ilvl w:val="0"/>
          <w:numId w:val="6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>
        <w:rPr>
          <w:rFonts w:ascii="Angsana New" w:hAnsi="Angsana New" w:hint="cs"/>
          <w:sz w:val="30"/>
          <w:szCs w:val="30"/>
          <w:lang w:val="en-US"/>
        </w:rPr>
        <w:t>2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>
        <w:rPr>
          <w:rFonts w:ascii="Angsana New" w:hAnsi="Angsana New" w:hint="cs"/>
          <w:sz w:val="30"/>
          <w:szCs w:val="30"/>
          <w:lang w:val="en-US"/>
        </w:rPr>
        <w:t>2560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ศาลปกครองกลางเรียกให้บริษัทเข้าไปเป็นผู้ร้องสอดในคดีที่วัดแห่งหนึ่งฟ้องหน่วยงานของรัฐว่าออกประทานบัตรให้แก่บริษัท ไม่ชอบด้วยกฎหมาย ขอให้เพิกถอนประทานบัตรดังกล่าว บริษัทได้จัดทำคำให้การต่อสู้คดีให้ศาลในวันที่ </w:t>
      </w:r>
      <w:r>
        <w:rPr>
          <w:rFonts w:ascii="Angsana New" w:hAnsi="Angsana New" w:hint="cs"/>
          <w:sz w:val="30"/>
          <w:szCs w:val="30"/>
          <w:lang w:val="en-US"/>
        </w:rPr>
        <w:t>6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ตุลาคม </w:t>
      </w:r>
      <w:r>
        <w:rPr>
          <w:rFonts w:ascii="Angsana New" w:hAnsi="Angsana New" w:hint="cs"/>
          <w:sz w:val="30"/>
          <w:szCs w:val="30"/>
          <w:lang w:val="en-US"/>
        </w:rPr>
        <w:t>2560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ศาลปกครองกลางรับคำให้การผู้ร้องสอดพร้อมจัดส่งให้ผู้ฟ้องคดีทำคำคัดค้านแก้คำให้การผู้ร้องสอด ซึ่งผู้ฟ้องคดียื่นคำคัดค้านแก้คำให้การผู้ร้องสอด ภายในระยะเวลาที่กำหนดแล้ว ศาลปกครองกลางจัดส่งให้บริษัทในฐานะผู้ร้องสอดทำคำให้การเพิ่มเติมแก้คำคัดค้านคำให้การภายในระยะเวลาที่กำหนด และบริษัทในฐานะผู้ร้องสอดได้ยื่นคำให้การเพิ่มเติมแก้คำคัดค้านคำให้การต่อศาลเมื่อวันที่ </w:t>
      </w:r>
      <w:r>
        <w:rPr>
          <w:rFonts w:ascii="Angsana New" w:hAnsi="Angsana New" w:hint="cs"/>
          <w:sz w:val="30"/>
          <w:szCs w:val="30"/>
          <w:lang w:val="en-US"/>
        </w:rPr>
        <w:t>2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มีนาคม </w:t>
      </w:r>
      <w:r>
        <w:rPr>
          <w:rFonts w:ascii="Angsana New" w:hAnsi="Angsana New" w:hint="cs"/>
          <w:sz w:val="30"/>
          <w:szCs w:val="30"/>
          <w:lang w:val="en-US"/>
        </w:rPr>
        <w:t>2561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คดีอยู่ระหว่างการพิจารณาของศาลปกครองกลาง</w:t>
      </w:r>
    </w:p>
    <w:p w14:paraId="302CFCC5" w14:textId="77777777" w:rsidR="00094E5E" w:rsidRPr="001E37E7" w:rsidRDefault="00094E5E" w:rsidP="00094E5E">
      <w:pPr>
        <w:pStyle w:val="Bo-Blankline"/>
        <w:rPr>
          <w:lang w:val="en-US"/>
        </w:rPr>
      </w:pPr>
    </w:p>
    <w:p w14:paraId="48E9DC0B" w14:textId="7EB384CC" w:rsidR="00094E5E" w:rsidRDefault="00094E5E" w:rsidP="00094E5E">
      <w:pPr>
        <w:numPr>
          <w:ilvl w:val="0"/>
          <w:numId w:val="6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เมื่อวันที่ </w:t>
      </w:r>
      <w:r>
        <w:rPr>
          <w:rFonts w:ascii="Angsana New" w:hAnsi="Angsana New" w:hint="cs"/>
          <w:sz w:val="30"/>
          <w:szCs w:val="30"/>
          <w:lang w:val="en-US"/>
        </w:rPr>
        <w:t>20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>
        <w:rPr>
          <w:rFonts w:ascii="Angsana New" w:hAnsi="Angsana New" w:hint="cs"/>
          <w:sz w:val="30"/>
          <w:szCs w:val="30"/>
          <w:lang w:val="en-US"/>
        </w:rPr>
        <w:t>2562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วัดแห่งหนึ่งฟ้องหน่วยงานของรัฐ เจ้าหน้าที่ของรัฐ รวมทั้งบริษัท และผู้เกี่ยวข้อง ขอให้เพิกถอนคำขออนุญาตประทานบัตรที่บริษัทได้ยื่นขออนุญาตไว้ และอยู่ระหว่างการพิจารณาอนุญาตโดยหน่วยงานของรัฐ ว่าเป็นการยื่นคำขออนุญาตประทานบัตรที่ไม่ชอบด้วยกฎหมาย ขอให้ศาลเพิกถอนคำขออนุญาตดังกล่าว พร้อมกับขอคุ้มครองชั่วคราวระหว่างการพิจารณาคดี เมื่อวันที่ </w:t>
      </w:r>
      <w:r>
        <w:rPr>
          <w:rFonts w:ascii="Angsana New" w:hAnsi="Angsana New" w:hint="cs"/>
          <w:sz w:val="30"/>
          <w:szCs w:val="30"/>
          <w:lang w:val="en-US"/>
        </w:rPr>
        <w:t>18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 </w:t>
      </w:r>
      <w:r>
        <w:rPr>
          <w:rFonts w:ascii="Angsana New" w:hAnsi="Angsana New" w:hint="cs"/>
          <w:sz w:val="30"/>
          <w:szCs w:val="30"/>
          <w:lang w:val="en-US"/>
        </w:rPr>
        <w:t>2562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ศาลมีหนังสือแจ้งคำสั่งว่ารับฟ้องผู้ถูกฟ้องคดีเป็นบางคน รวมทั้งบริษัท พร้อมกับมีคำสั่งไม่อนุญาตการคุ้มครองชั่วคราว</w:t>
      </w:r>
      <w:r w:rsidRPr="002854EA">
        <w:rPr>
          <w:rFonts w:ascii="Angsana New" w:hAnsi="Angsana New"/>
          <w:sz w:val="30"/>
          <w:szCs w:val="30"/>
          <w:cs/>
          <w:lang w:val="en-US"/>
        </w:rPr>
        <w:t>ระหว่างการพิจารณาคดีให้บริษัททราบ เพื่อให้บริษัทจัดทำคำให้การสู้คดีภายในระยะเวลาที่</w:t>
      </w:r>
      <w:r w:rsidRPr="008B53EB">
        <w:rPr>
          <w:rFonts w:ascii="Angsana New" w:hAnsi="Angsana New"/>
          <w:sz w:val="30"/>
          <w:szCs w:val="30"/>
          <w:cs/>
          <w:lang w:val="en-US"/>
        </w:rPr>
        <w:t xml:space="preserve">กำหนด ในวันที่ </w:t>
      </w:r>
      <w:r w:rsidRPr="008B53EB">
        <w:rPr>
          <w:rFonts w:ascii="Angsana New" w:hAnsi="Angsana New"/>
          <w:sz w:val="30"/>
          <w:szCs w:val="30"/>
          <w:lang w:val="en-US"/>
        </w:rPr>
        <w:t>16</w:t>
      </w:r>
      <w:r w:rsidRPr="008B53EB">
        <w:rPr>
          <w:rFonts w:ascii="Angsana New" w:hAnsi="Angsana New"/>
          <w:sz w:val="30"/>
          <w:szCs w:val="30"/>
          <w:cs/>
          <w:lang w:val="en-US"/>
        </w:rPr>
        <w:t xml:space="preserve"> มิถุนายน </w:t>
      </w:r>
      <w:r w:rsidRPr="008B53EB">
        <w:rPr>
          <w:rFonts w:ascii="Angsana New" w:hAnsi="Angsana New"/>
          <w:sz w:val="30"/>
          <w:szCs w:val="30"/>
          <w:lang w:val="en-US"/>
        </w:rPr>
        <w:t>2563</w:t>
      </w:r>
      <w:r w:rsidRPr="008B53EB">
        <w:rPr>
          <w:rFonts w:ascii="Angsana New" w:hAnsi="Angsana New"/>
          <w:sz w:val="30"/>
          <w:szCs w:val="30"/>
          <w:cs/>
          <w:lang w:val="en-US"/>
        </w:rPr>
        <w:t xml:space="preserve"> บริษัทได้ยื่น</w:t>
      </w:r>
      <w:r w:rsidRPr="008B53EB">
        <w:rPr>
          <w:rFonts w:ascii="Angsana New" w:hAnsi="Angsana New" w:hint="cs"/>
          <w:sz w:val="30"/>
          <w:szCs w:val="30"/>
          <w:cs/>
          <w:lang w:val="en-US"/>
        </w:rPr>
        <w:t>คำให้การสู้คดีในข้อหาที่ศาลรับฟ้อง ทั้</w:t>
      </w:r>
      <w:r w:rsidRPr="00CA1C43">
        <w:rPr>
          <w:rFonts w:ascii="Angsana New" w:hAnsi="Angsana New" w:hint="cs"/>
          <w:sz w:val="30"/>
          <w:szCs w:val="30"/>
          <w:cs/>
          <w:lang w:val="en-US"/>
        </w:rPr>
        <w:t>งนี้ ที่</w:t>
      </w:r>
      <w:r>
        <w:rPr>
          <w:rFonts w:ascii="Angsana New" w:hAnsi="Angsana New" w:hint="cs"/>
          <w:sz w:val="30"/>
          <w:szCs w:val="30"/>
          <w:cs/>
          <w:lang w:val="en-US"/>
        </w:rPr>
        <w:t>ปรึกษากฎหมายเห็นว่าบริษัทได้ยื่นคำขออนุญาตโดยชอบด้วยกฎหมายทุกประการและคำขออนุญาตดังกล่าวอยู่ระหว่างการพิจารณาอนุญาตโดยเจ้าหน้าที่ของรัฐ</w:t>
      </w:r>
    </w:p>
    <w:p w14:paraId="6E33BD15" w14:textId="77777777" w:rsidR="008B53EB" w:rsidRDefault="008B53EB" w:rsidP="008B53EB">
      <w:pPr>
        <w:pStyle w:val="Bo-Blankline"/>
        <w:rPr>
          <w:cs/>
        </w:rPr>
      </w:pPr>
    </w:p>
    <w:p w14:paraId="09FDDDAE" w14:textId="59F02526" w:rsidR="00AB0209" w:rsidRDefault="00AB0209" w:rsidP="00AB0209">
      <w:pPr>
        <w:numPr>
          <w:ilvl w:val="0"/>
          <w:numId w:val="6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E07C22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E07C22">
        <w:rPr>
          <w:rFonts w:ascii="Angsana New" w:hAnsi="Angsana New" w:hint="cs"/>
          <w:sz w:val="30"/>
          <w:szCs w:val="30"/>
          <w:lang w:val="en-US"/>
        </w:rPr>
        <w:t>16</w:t>
      </w:r>
      <w:r w:rsidRPr="00E07C22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Pr="00E07C22">
        <w:rPr>
          <w:rFonts w:ascii="Angsana New" w:hAnsi="Angsana New" w:hint="cs"/>
          <w:sz w:val="30"/>
          <w:szCs w:val="30"/>
          <w:lang w:val="en-US"/>
        </w:rPr>
        <w:t>2562</w:t>
      </w:r>
      <w:r>
        <w:rPr>
          <w:rFonts w:ascii="Angsana New" w:hAnsi="Angsana New" w:hint="cs"/>
          <w:sz w:val="30"/>
          <w:szCs w:val="30"/>
          <w:lang w:val="en-US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เอกชนรวม </w:t>
      </w:r>
      <w:r>
        <w:rPr>
          <w:rFonts w:asciiTheme="majorBidi" w:hAnsiTheme="majorBidi"/>
          <w:sz w:val="30"/>
          <w:szCs w:val="30"/>
          <w:lang w:val="en-US"/>
        </w:rPr>
        <w:t>222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คน ฟ้องคณะกรรมการกำกับกิจการพลังงาน กับพวกรวม </w:t>
      </w:r>
      <w:r>
        <w:rPr>
          <w:rFonts w:asciiTheme="majorBidi" w:hAnsiTheme="majorBidi" w:hint="cs"/>
          <w:sz w:val="30"/>
          <w:szCs w:val="30"/>
          <w:lang w:val="en-US"/>
        </w:rPr>
        <w:t>5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คน โดยบริษัทย่อยแห่งหนึ่ง เป็นผู้ถูกฟ้องที่ </w:t>
      </w:r>
      <w:r>
        <w:rPr>
          <w:rFonts w:asciiTheme="majorBidi" w:hAnsiTheme="majorBidi" w:hint="cs"/>
          <w:sz w:val="30"/>
          <w:szCs w:val="30"/>
          <w:lang w:val="en-US"/>
        </w:rPr>
        <w:t>5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ต่อศาลปกครองกลาง โดยขอให้เพิกถอนมติที่ให้ความเห็นชอบรายงานการวิเคราะห์ผลกระทบสิ่งแวดล้อม (</w:t>
      </w:r>
      <w:r>
        <w:rPr>
          <w:rFonts w:asciiTheme="majorBidi" w:hAnsiTheme="majorBidi" w:hint="cs"/>
          <w:sz w:val="30"/>
          <w:szCs w:val="30"/>
          <w:lang w:val="en-US"/>
        </w:rPr>
        <w:t xml:space="preserve">EHIA) 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ของโครงการโรงไฟฟ้าพลังงานความร้อน ขนาด </w:t>
      </w:r>
      <w:r>
        <w:rPr>
          <w:rFonts w:asciiTheme="majorBidi" w:hAnsiTheme="majorBidi" w:hint="cs"/>
          <w:sz w:val="30"/>
          <w:szCs w:val="30"/>
          <w:lang w:val="en-US"/>
        </w:rPr>
        <w:t>150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เมกะวัตต์ เพิกถอนความเห็นชอบโครงการโรงไฟฟ้าพลังงานความร้อน ขนาด </w:t>
      </w:r>
      <w:r>
        <w:rPr>
          <w:rFonts w:asciiTheme="majorBidi" w:hAnsiTheme="majorBidi" w:hint="cs"/>
          <w:sz w:val="30"/>
          <w:szCs w:val="30"/>
          <w:lang w:val="en-US"/>
        </w:rPr>
        <w:t>150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เมกะวัตต์ และเพิกถอนใบอนุญาต ประกอบกิจการผลิตไฟฟ้า รวมทั้งใบอนุญาตประกอบกิจการโรงไฟฟ้า ใบอนุญาตก่อสร้างอาคาร ของบริษัทย่อยดังกล่าว พร้อมกับยื่นคำร้องขอให้ศาลเดินเผชิญสืบเพื่อกำหนดมาตรการบรรเทาทุกข์ชั่วคราวก่อนพิพากษา โดยขอให้มีคำสั่งให้หยุดเดินระบบผลิตไฟฟ้าไว้ชั่วคราวจนกว่าศาลจะมีคำพิพากษาถึงที่สุด</w:t>
      </w:r>
    </w:p>
    <w:p w14:paraId="7DC4C5D4" w14:textId="77777777" w:rsidR="008B53EB" w:rsidRPr="008B53EB" w:rsidRDefault="008B53EB" w:rsidP="008B53EB">
      <w:pPr>
        <w:pStyle w:val="Bo-Blankline"/>
        <w:rPr>
          <w:lang w:val="en-US"/>
        </w:rPr>
      </w:pPr>
    </w:p>
    <w:p w14:paraId="111D9517" w14:textId="77777777" w:rsidR="00AB0209" w:rsidRDefault="00AB0209" w:rsidP="00AB0209">
      <w:pPr>
        <w:pStyle w:val="Bo-Blankline"/>
        <w:ind w:left="900"/>
        <w:jc w:val="thaiDistribute"/>
        <w:rPr>
          <w:sz w:val="30"/>
          <w:szCs w:val="30"/>
          <w:lang w:val="en-US"/>
        </w:rPr>
      </w:pPr>
      <w:r w:rsidRPr="00F03DD4">
        <w:rPr>
          <w:sz w:val="30"/>
          <w:szCs w:val="30"/>
          <w:cs/>
          <w:lang w:val="en-US"/>
        </w:rPr>
        <w:t xml:space="preserve">เมื่อวันที่ </w:t>
      </w:r>
      <w:r>
        <w:rPr>
          <w:sz w:val="30"/>
          <w:szCs w:val="30"/>
          <w:lang w:val="en-US"/>
        </w:rPr>
        <w:t>25</w:t>
      </w:r>
      <w:r w:rsidRPr="00F03DD4">
        <w:rPr>
          <w:sz w:val="30"/>
          <w:szCs w:val="30"/>
          <w:cs/>
          <w:lang w:val="en-US"/>
        </w:rPr>
        <w:t xml:space="preserve"> ธันวาคม </w:t>
      </w:r>
      <w:r>
        <w:rPr>
          <w:sz w:val="30"/>
          <w:szCs w:val="30"/>
          <w:lang w:val="en-US"/>
        </w:rPr>
        <w:t>2562</w:t>
      </w:r>
      <w:r w:rsidRPr="00F03DD4">
        <w:rPr>
          <w:sz w:val="30"/>
          <w:szCs w:val="30"/>
          <w:cs/>
          <w:lang w:val="en-US"/>
        </w:rPr>
        <w:t xml:space="preserve"> ศาลไต่สวนคู่กรณีเพื่อประกอบการพิจารณาคำขอให้ศาลกำหนดมาตรการคุ้มครองบรรเทาทุกข์ชั่วคราว โดยเมื่อวันที่ </w:t>
      </w:r>
      <w:r>
        <w:rPr>
          <w:sz w:val="30"/>
          <w:szCs w:val="30"/>
          <w:lang w:val="en-US"/>
        </w:rPr>
        <w:t>28</w:t>
      </w:r>
      <w:r w:rsidRPr="00F03DD4">
        <w:rPr>
          <w:sz w:val="30"/>
          <w:szCs w:val="30"/>
          <w:cs/>
          <w:lang w:val="en-US"/>
        </w:rPr>
        <w:t xml:space="preserve"> มกราคม </w:t>
      </w:r>
      <w:r>
        <w:rPr>
          <w:sz w:val="30"/>
          <w:szCs w:val="30"/>
          <w:lang w:val="en-US"/>
        </w:rPr>
        <w:t>2563</w:t>
      </w:r>
      <w:r w:rsidRPr="00F03DD4">
        <w:rPr>
          <w:sz w:val="30"/>
          <w:szCs w:val="30"/>
          <w:cs/>
          <w:lang w:val="en-US"/>
        </w:rPr>
        <w:t xml:space="preserve"> ศาลมีคำสั่งยกคำร้องขอให้ศาลกำหนดมาตรการบรรเทาทุกข์ชั่วคราวดังกล่าว เนื่องจากไม่มีเหตุที่จะรับฟังได้ว่าใบอนุญาตประกอบกิจการไฟฟ้าของบริษัท</w:t>
      </w:r>
      <w:r>
        <w:rPr>
          <w:rFonts w:hint="cs"/>
          <w:sz w:val="30"/>
          <w:szCs w:val="30"/>
          <w:cs/>
          <w:lang w:val="en-US"/>
        </w:rPr>
        <w:t>ย่อย</w:t>
      </w:r>
      <w:r w:rsidRPr="00F03DD4">
        <w:rPr>
          <w:sz w:val="30"/>
          <w:szCs w:val="30"/>
          <w:cs/>
          <w:lang w:val="en-US"/>
        </w:rPr>
        <w:t xml:space="preserve"> ไม่ชอบด้วยกฏหมายอย่างไร</w:t>
      </w:r>
    </w:p>
    <w:p w14:paraId="1ED15C2A" w14:textId="77777777" w:rsidR="008B53EB" w:rsidRPr="008B53EB" w:rsidRDefault="008B53EB" w:rsidP="008B53EB">
      <w:pPr>
        <w:pStyle w:val="Bo-Blankline"/>
        <w:rPr>
          <w:lang w:val="en-US"/>
        </w:rPr>
      </w:pPr>
    </w:p>
    <w:p w14:paraId="60C987BB" w14:textId="32D73102" w:rsidR="008B53EB" w:rsidRPr="008B53EB" w:rsidRDefault="008B53EB" w:rsidP="00991CA3">
      <w:pPr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8B53EB">
        <w:rPr>
          <w:rFonts w:ascii="Angsana New" w:hAnsi="Angsana New"/>
          <w:sz w:val="30"/>
          <w:szCs w:val="30"/>
          <w:cs/>
          <w:lang w:val="en-US"/>
        </w:rPr>
        <w:t xml:space="preserve">ต่อมาเมื่อ วันที่ </w:t>
      </w:r>
      <w:r w:rsidR="00122773">
        <w:rPr>
          <w:rFonts w:ascii="Angsana New" w:hAnsi="Angsana New"/>
          <w:sz w:val="30"/>
          <w:szCs w:val="30"/>
          <w:lang w:val="en-US"/>
        </w:rPr>
        <w:t>31</w:t>
      </w:r>
      <w:r w:rsidRPr="008B53EB">
        <w:rPr>
          <w:rFonts w:ascii="Angsana New" w:hAnsi="Angsana New"/>
          <w:sz w:val="30"/>
          <w:szCs w:val="30"/>
          <w:cs/>
          <w:lang w:val="en-US"/>
        </w:rPr>
        <w:t xml:space="preserve"> มกราคม </w:t>
      </w:r>
      <w:r w:rsidR="00122773">
        <w:rPr>
          <w:rFonts w:ascii="Angsana New" w:hAnsi="Angsana New"/>
          <w:sz w:val="30"/>
          <w:szCs w:val="30"/>
          <w:lang w:val="en-US"/>
        </w:rPr>
        <w:t>2563</w:t>
      </w:r>
      <w:r w:rsidRPr="008B53EB">
        <w:rPr>
          <w:rFonts w:ascii="Angsana New" w:hAnsi="Angsana New"/>
          <w:sz w:val="30"/>
          <w:szCs w:val="30"/>
          <w:cs/>
          <w:lang w:val="en-US"/>
        </w:rPr>
        <w:t xml:space="preserve"> ศาลมีคำสั่งให้พิจารณาคดีต่อพร้อมกับเรียกให้บริษัท</w:t>
      </w:r>
      <w:r w:rsidR="00AB0209">
        <w:rPr>
          <w:rFonts w:ascii="Angsana New" w:hAnsi="Angsana New" w:hint="cs"/>
          <w:sz w:val="30"/>
          <w:szCs w:val="30"/>
          <w:cs/>
          <w:lang w:val="en-US"/>
        </w:rPr>
        <w:t>ย่อยดังกล่าว</w:t>
      </w:r>
      <w:r w:rsidRPr="008B53EB">
        <w:rPr>
          <w:rFonts w:ascii="Angsana New" w:hAnsi="Angsana New"/>
          <w:sz w:val="30"/>
          <w:szCs w:val="30"/>
          <w:cs/>
          <w:lang w:val="en-US"/>
        </w:rPr>
        <w:t xml:space="preserve">ทำคำให้การแก้คำฟ้องพร้อมด้วยพยานหลักฐานภายในระยะเวลาที่กำหนด ซึ่งทนายความผู้รับผิดชอบได้จัดทำคำให้การยื่นศาลแล้ว เมื่อวันที่ </w:t>
      </w:r>
      <w:r w:rsidR="00122773">
        <w:rPr>
          <w:rFonts w:ascii="Angsana New" w:hAnsi="Angsana New"/>
          <w:sz w:val="30"/>
          <w:szCs w:val="30"/>
          <w:lang w:val="en-US"/>
        </w:rPr>
        <w:t>1</w:t>
      </w:r>
      <w:r w:rsidRPr="008B53EB">
        <w:rPr>
          <w:rFonts w:ascii="Angsana New" w:hAnsi="Angsana New"/>
          <w:sz w:val="30"/>
          <w:szCs w:val="30"/>
          <w:cs/>
          <w:lang w:val="en-US"/>
        </w:rPr>
        <w:t xml:space="preserve"> กรกฎาคม </w:t>
      </w:r>
      <w:r w:rsidR="00122773">
        <w:rPr>
          <w:rFonts w:ascii="Angsana New" w:hAnsi="Angsana New"/>
          <w:sz w:val="30"/>
          <w:szCs w:val="30"/>
          <w:lang w:val="en-US"/>
        </w:rPr>
        <w:t>2563</w:t>
      </w:r>
      <w:r w:rsidRPr="008B53EB">
        <w:rPr>
          <w:rFonts w:ascii="Angsana New" w:hAnsi="Angsana New"/>
          <w:sz w:val="30"/>
          <w:szCs w:val="30"/>
          <w:cs/>
          <w:lang w:val="en-US"/>
        </w:rPr>
        <w:t xml:space="preserve"> ขณะนี้อยู่ระหว่างการพิจารณาของศาล</w:t>
      </w:r>
    </w:p>
    <w:p w14:paraId="2E68F96C" w14:textId="77777777" w:rsidR="008B53EB" w:rsidRPr="008B53EB" w:rsidRDefault="008B53EB" w:rsidP="008B53EB">
      <w:pPr>
        <w:pStyle w:val="Bo-Blankline"/>
        <w:rPr>
          <w:lang w:val="en-US"/>
        </w:rPr>
      </w:pPr>
    </w:p>
    <w:p w14:paraId="6406855C" w14:textId="77777777" w:rsidR="00AB0209" w:rsidRDefault="00AB0209" w:rsidP="00AB0209">
      <w:pPr>
        <w:pStyle w:val="Bo-Blankline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F03DD4">
        <w:rPr>
          <w:rFonts w:asciiTheme="majorBidi" w:hAnsiTheme="majorBidi"/>
          <w:sz w:val="30"/>
          <w:szCs w:val="30"/>
          <w:cs/>
          <w:lang w:val="en-US"/>
        </w:rPr>
        <w:t>ที่ปรึกษากฎหมายของบริษัท</w:t>
      </w:r>
      <w:r>
        <w:rPr>
          <w:rFonts w:asciiTheme="majorBidi" w:hAnsiTheme="majorBidi" w:hint="cs"/>
          <w:sz w:val="30"/>
          <w:szCs w:val="30"/>
          <w:cs/>
          <w:lang w:val="en-US"/>
        </w:rPr>
        <w:t>ย่อยดังกล่าว</w:t>
      </w:r>
      <w:r w:rsidRPr="00F03DD4">
        <w:rPr>
          <w:rFonts w:asciiTheme="majorBidi" w:hAnsiTheme="majorBidi"/>
          <w:sz w:val="30"/>
          <w:szCs w:val="30"/>
          <w:cs/>
          <w:lang w:val="en-US"/>
        </w:rPr>
        <w:t>ได้พิจารณาคำฟ้องและเอกสารประกอบคำฟ้องแล้วมีความเห็นว่า บริษัท</w:t>
      </w:r>
      <w:r>
        <w:rPr>
          <w:rFonts w:asciiTheme="majorBidi" w:hAnsiTheme="majorBidi" w:hint="cs"/>
          <w:sz w:val="30"/>
          <w:szCs w:val="30"/>
          <w:cs/>
          <w:lang w:val="en-US"/>
        </w:rPr>
        <w:t>ย่อยดังกล่าว</w:t>
      </w:r>
      <w:r w:rsidRPr="00F03DD4">
        <w:rPr>
          <w:rFonts w:asciiTheme="majorBidi" w:hAnsiTheme="majorBidi"/>
          <w:sz w:val="30"/>
          <w:szCs w:val="30"/>
          <w:cs/>
          <w:lang w:val="en-US"/>
        </w:rPr>
        <w:t xml:space="preserve"> ได้รับใบอนุญาตและดำเนินการก่อสร้างโรงงานไฟฟ้าตามโครงการที่ได้รับอนุญาตจากหน่วยงานของรัฐอย่างถูกต้องโปร่งใส ตามตัวบทกฎหมายและเจ้าพนักงานของรัฐปฏิบัติโดยชอบและสุจริตไม่มีส่วนได้เสียในการออกใบอนุญาต คำฟ้องของผู้ฟ้องคดีไม่เป็นความจริง ในชั้นนี้ เป็นเพียงขั้นตอนที่ต้องจัดทำคำให้การปฏิเสธคำฟ้องตามระยะเวลาที่กฎหมายกำหนด บริษัท</w:t>
      </w:r>
      <w:r>
        <w:rPr>
          <w:rFonts w:asciiTheme="majorBidi" w:hAnsiTheme="majorBidi" w:hint="cs"/>
          <w:sz w:val="30"/>
          <w:szCs w:val="30"/>
          <w:cs/>
          <w:lang w:val="en-US"/>
        </w:rPr>
        <w:t>ย่อย</w:t>
      </w:r>
      <w:r w:rsidRPr="00F03DD4">
        <w:rPr>
          <w:rFonts w:asciiTheme="majorBidi" w:hAnsiTheme="majorBidi"/>
          <w:sz w:val="30"/>
          <w:szCs w:val="30"/>
          <w:cs/>
          <w:lang w:val="en-US"/>
        </w:rPr>
        <w:t>มีข้อต่อสู้เพียงพอที่ไม่ต้องรับผิดตามฟ้องแต่อย่างใด ซึ่งขึ้นอยู่กับการพิจารณาของศาลปกครองกลาง นอกจากนี้ บริษัท</w:t>
      </w:r>
      <w:r>
        <w:rPr>
          <w:rFonts w:asciiTheme="majorBidi" w:hAnsiTheme="majorBidi" w:hint="cs"/>
          <w:sz w:val="30"/>
          <w:szCs w:val="30"/>
          <w:cs/>
          <w:lang w:val="en-US"/>
        </w:rPr>
        <w:t>ย่อย</w:t>
      </w:r>
      <w:r w:rsidRPr="00F03DD4">
        <w:rPr>
          <w:rFonts w:asciiTheme="majorBidi" w:hAnsiTheme="majorBidi"/>
          <w:sz w:val="30"/>
          <w:szCs w:val="30"/>
          <w:cs/>
          <w:lang w:val="en-US"/>
        </w:rPr>
        <w:t xml:space="preserve"> ได้แจ้งความร้องทุกข์</w:t>
      </w:r>
      <w:r w:rsidRPr="00F03DD4">
        <w:rPr>
          <w:rFonts w:asciiTheme="majorBidi" w:hAnsiTheme="majorBidi"/>
          <w:sz w:val="30"/>
          <w:szCs w:val="30"/>
          <w:cs/>
          <w:lang w:val="en-US"/>
        </w:rPr>
        <w:lastRenderedPageBreak/>
        <w:t xml:space="preserve">กล่าวโทษผู้ฟ้องคดีทั้ง </w:t>
      </w:r>
      <w:r>
        <w:rPr>
          <w:rFonts w:asciiTheme="majorBidi" w:hAnsiTheme="majorBidi"/>
          <w:sz w:val="30"/>
          <w:szCs w:val="30"/>
          <w:lang w:val="en-US"/>
        </w:rPr>
        <w:t>222</w:t>
      </w:r>
      <w:r w:rsidRPr="00F03DD4">
        <w:rPr>
          <w:rFonts w:asciiTheme="majorBidi" w:hAnsiTheme="majorBidi"/>
          <w:sz w:val="30"/>
          <w:szCs w:val="30"/>
          <w:cs/>
          <w:lang w:val="en-US"/>
        </w:rPr>
        <w:t xml:space="preserve"> คน ที่สถานีตำรวจภูธร มวกเหล็ก สระบุรี ว่าผู้ฟ้องคดีทั้งหมดกล่าวเท็จในคำฟ้อง ขณะนี้อยู่ระหว่างการสอบสวนข้อเท็จจริงของพนักงานสอบสวน</w:t>
      </w:r>
    </w:p>
    <w:p w14:paraId="7542C4F5" w14:textId="77777777" w:rsidR="004703BE" w:rsidRDefault="004703BE" w:rsidP="004703BE">
      <w:pPr>
        <w:pStyle w:val="Bo-Blankline"/>
        <w:rPr>
          <w:lang w:val="en-US"/>
        </w:rPr>
      </w:pPr>
    </w:p>
    <w:p w14:paraId="62C28C03" w14:textId="74A7167F" w:rsidR="00472963" w:rsidRDefault="004703BE" w:rsidP="004703BE">
      <w:pPr>
        <w:spacing w:line="240" w:lineRule="auto"/>
        <w:ind w:left="540"/>
        <w:rPr>
          <w:rFonts w:ascii="Angsana New" w:hAnsi="Angsana New"/>
          <w:sz w:val="30"/>
          <w:szCs w:val="30"/>
          <w:lang w:val="en-US"/>
        </w:rPr>
      </w:pPr>
      <w:r w:rsidRPr="004703BE">
        <w:rPr>
          <w:rFonts w:ascii="Angsana New" w:hAnsi="Angsana New"/>
          <w:sz w:val="30"/>
          <w:szCs w:val="30"/>
          <w:cs/>
          <w:lang w:val="en-US"/>
        </w:rPr>
        <w:t>สำหรับคดีดังกล่าวข้างต้น ที่ปรึกษาทางกฎหมายของกลุ่มบริษัทมีความเห็นว่าจากหลักฐานและข้อมูลของบริษัทมีแนวทางต่อสู้ในชั้นศาลได้ ซึ่งทั้งนี้ขึ้นอยู่กับการพิจารณาของแต่ละศาล</w:t>
      </w:r>
    </w:p>
    <w:p w14:paraId="49170717" w14:textId="77777777" w:rsidR="004703BE" w:rsidRPr="004703BE" w:rsidRDefault="004703BE" w:rsidP="004703BE">
      <w:pPr>
        <w:pStyle w:val="Bo-Blankline"/>
        <w:rPr>
          <w:lang w:val="en-US"/>
        </w:rPr>
      </w:pPr>
    </w:p>
    <w:p w14:paraId="5C822ACD" w14:textId="2B02792B" w:rsidR="0022548A" w:rsidRDefault="0022548A" w:rsidP="00C65695">
      <w:pPr>
        <w:pStyle w:val="Caption"/>
        <w:ind w:hanging="900"/>
      </w:pPr>
      <w:r w:rsidRPr="00040C75">
        <w:rPr>
          <w:rFonts w:hint="cs"/>
          <w:cs/>
        </w:rPr>
        <w:t>เหตุ</w:t>
      </w:r>
      <w:r w:rsidRPr="00040C75">
        <w:rPr>
          <w:cs/>
        </w:rPr>
        <w:t>การณ์ภายหลังรอบระยะเวลารายงาน</w:t>
      </w:r>
    </w:p>
    <w:p w14:paraId="18EF34D9" w14:textId="5DEF30FB" w:rsidR="00584AFC" w:rsidRDefault="00584AFC" w:rsidP="00584AFC">
      <w:pPr>
        <w:pStyle w:val="Bo-Blankline"/>
        <w:rPr>
          <w:lang w:val="en-US"/>
        </w:rPr>
      </w:pPr>
    </w:p>
    <w:p w14:paraId="6CA3C5CF" w14:textId="5783FA46" w:rsidR="008E1431" w:rsidRPr="00122773" w:rsidRDefault="008E1431" w:rsidP="00991CA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Segoe UI" w:hAnsi="Segoe UI" w:cs="Segoe UI"/>
          <w:sz w:val="21"/>
          <w:szCs w:val="21"/>
        </w:rPr>
      </w:pPr>
      <w:r w:rsidRPr="0012277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122773">
        <w:rPr>
          <w:rFonts w:ascii="Angsana New" w:hAnsi="Angsana New" w:hint="cs"/>
          <w:sz w:val="30"/>
          <w:szCs w:val="30"/>
        </w:rPr>
        <w:t xml:space="preserve">2 </w:t>
      </w:r>
      <w:r w:rsidRPr="00122773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122773">
        <w:rPr>
          <w:rFonts w:ascii="Angsana New" w:hAnsi="Angsana New" w:hint="cs"/>
          <w:sz w:val="30"/>
          <w:szCs w:val="30"/>
        </w:rPr>
        <w:t xml:space="preserve">2563 </w:t>
      </w:r>
      <w:r w:rsidRPr="00122773">
        <w:rPr>
          <w:rFonts w:ascii="Angsana New" w:hAnsi="Angsana New" w:hint="cs"/>
          <w:sz w:val="30"/>
          <w:szCs w:val="30"/>
          <w:cs/>
        </w:rPr>
        <w:t xml:space="preserve">บริษัทได้ออกหุ้นกู้ </w:t>
      </w:r>
      <w:r w:rsidRPr="00122773">
        <w:rPr>
          <w:rFonts w:ascii="Angsana New" w:hAnsi="Angsana New" w:hint="cs"/>
          <w:sz w:val="30"/>
          <w:szCs w:val="30"/>
        </w:rPr>
        <w:t xml:space="preserve">3 </w:t>
      </w:r>
      <w:r w:rsidRPr="00122773">
        <w:rPr>
          <w:rFonts w:ascii="Angsana New" w:hAnsi="Angsana New" w:hint="cs"/>
          <w:sz w:val="30"/>
          <w:szCs w:val="30"/>
          <w:cs/>
        </w:rPr>
        <w:t xml:space="preserve">ปี </w:t>
      </w:r>
      <w:r w:rsidRPr="00122773">
        <w:rPr>
          <w:rFonts w:ascii="Angsana New" w:hAnsi="Angsana New" w:hint="cs"/>
          <w:sz w:val="30"/>
          <w:szCs w:val="30"/>
        </w:rPr>
        <w:t xml:space="preserve">9 </w:t>
      </w:r>
      <w:r w:rsidRPr="00122773">
        <w:rPr>
          <w:rFonts w:ascii="Angsana New" w:hAnsi="Angsana New" w:hint="cs"/>
          <w:sz w:val="30"/>
          <w:szCs w:val="30"/>
          <w:cs/>
        </w:rPr>
        <w:t xml:space="preserve">เดือน ไม่มีประกัน ชนิดระบุชื่อผู้ถือ ไม่ด้อยสิทธิ และมีผู้แทนผู้ถือหุ้นกู้ อัตราดอกเบี้ยคงที่ร้อยละ </w:t>
      </w:r>
      <w:r w:rsidRPr="00122773">
        <w:rPr>
          <w:rFonts w:ascii="Angsana New" w:hAnsi="Angsana New" w:hint="cs"/>
          <w:sz w:val="30"/>
          <w:szCs w:val="30"/>
        </w:rPr>
        <w:t xml:space="preserve">4.25 </w:t>
      </w:r>
      <w:r w:rsidRPr="00122773">
        <w:rPr>
          <w:rFonts w:ascii="Angsana New" w:hAnsi="Angsana New" w:hint="cs"/>
          <w:sz w:val="30"/>
          <w:szCs w:val="30"/>
          <w:cs/>
        </w:rPr>
        <w:t xml:space="preserve">ต่อปี ชำระดอกเบี้ยทุก </w:t>
      </w:r>
      <w:r w:rsidR="00EC535A">
        <w:rPr>
          <w:rFonts w:ascii="Angsana New" w:hAnsi="Angsana New"/>
          <w:sz w:val="30"/>
          <w:szCs w:val="30"/>
        </w:rPr>
        <w:t>3</w:t>
      </w:r>
      <w:r w:rsidR="004A6DD7">
        <w:rPr>
          <w:rFonts w:ascii="Angsana New" w:hAnsi="Angsana New" w:hint="cs"/>
          <w:sz w:val="30"/>
          <w:szCs w:val="30"/>
          <w:cs/>
        </w:rPr>
        <w:t xml:space="preserve"> </w:t>
      </w:r>
      <w:r w:rsidRPr="00122773">
        <w:rPr>
          <w:rFonts w:ascii="Angsana New" w:hAnsi="Angsana New" w:hint="cs"/>
          <w:sz w:val="30"/>
          <w:szCs w:val="30"/>
          <w:cs/>
        </w:rPr>
        <w:t xml:space="preserve">เดือน มูลค่ารวม </w:t>
      </w:r>
      <w:r w:rsidRPr="00122773">
        <w:rPr>
          <w:rFonts w:ascii="Angsana New" w:hAnsi="Angsana New" w:hint="cs"/>
          <w:sz w:val="30"/>
          <w:szCs w:val="30"/>
        </w:rPr>
        <w:t xml:space="preserve">4,200 </w:t>
      </w:r>
      <w:r w:rsidRPr="00122773">
        <w:rPr>
          <w:rFonts w:ascii="Angsana New" w:hAnsi="Angsana New" w:hint="cs"/>
          <w:sz w:val="30"/>
          <w:szCs w:val="30"/>
          <w:cs/>
        </w:rPr>
        <w:t>ล้านบาท</w:t>
      </w:r>
    </w:p>
    <w:p w14:paraId="3C3704C5" w14:textId="77777777" w:rsidR="008E1431" w:rsidRPr="00122773" w:rsidRDefault="008E1431" w:rsidP="00584AFC">
      <w:pPr>
        <w:pStyle w:val="Bo-Blankline"/>
        <w:rPr>
          <w:lang w:val="en-US"/>
        </w:rPr>
      </w:pPr>
    </w:p>
    <w:p w14:paraId="59516337" w14:textId="223656B7" w:rsidR="00584AFC" w:rsidRPr="00122773" w:rsidRDefault="00584AFC" w:rsidP="009D1CA8">
      <w:pPr>
        <w:pStyle w:val="Caption"/>
        <w:numPr>
          <w:ilvl w:val="0"/>
          <w:numId w:val="20"/>
        </w:numPr>
        <w:tabs>
          <w:tab w:val="left" w:pos="990"/>
        </w:tabs>
        <w:ind w:left="900"/>
        <w:jc w:val="thaiDistribute"/>
        <w:rPr>
          <w:rFonts w:cstheme="majorBidi"/>
          <w:b w:val="0"/>
          <w:bCs w:val="0"/>
          <w:cs/>
        </w:rPr>
      </w:pPr>
      <w:r w:rsidRPr="00122773">
        <w:rPr>
          <w:b w:val="0"/>
          <w:bCs w:val="0"/>
          <w:cs/>
        </w:rPr>
        <w:t>ในการประชุมสามัญ</w:t>
      </w:r>
      <w:r w:rsidRPr="00122773">
        <w:rPr>
          <w:rFonts w:hint="cs"/>
          <w:b w:val="0"/>
          <w:bCs w:val="0"/>
          <w:cs/>
        </w:rPr>
        <w:t>ประจำปีของ</w:t>
      </w:r>
      <w:r w:rsidRPr="00122773">
        <w:rPr>
          <w:b w:val="0"/>
          <w:bCs w:val="0"/>
          <w:cs/>
        </w:rPr>
        <w:t>ผู้ถือหุ้น</w:t>
      </w:r>
      <w:r w:rsidRPr="00122773">
        <w:rPr>
          <w:rFonts w:hint="cs"/>
          <w:b w:val="0"/>
          <w:bCs w:val="0"/>
          <w:cs/>
        </w:rPr>
        <w:t>ของบริษัท</w:t>
      </w:r>
      <w:r w:rsidRPr="00122773">
        <w:rPr>
          <w:b w:val="0"/>
          <w:bCs w:val="0"/>
          <w:cs/>
        </w:rPr>
        <w:t xml:space="preserve">เมื่อวันที่ </w:t>
      </w:r>
      <w:r w:rsidR="008B6DD7">
        <w:rPr>
          <w:b w:val="0"/>
          <w:bCs w:val="0"/>
        </w:rPr>
        <w:t xml:space="preserve">4 </w:t>
      </w:r>
      <w:r w:rsidR="008B6DD7">
        <w:rPr>
          <w:rFonts w:hint="cs"/>
          <w:b w:val="0"/>
          <w:bCs w:val="0"/>
          <w:cs/>
        </w:rPr>
        <w:t>สิงหาคม</w:t>
      </w:r>
      <w:r w:rsidRPr="00122773">
        <w:rPr>
          <w:b w:val="0"/>
          <w:bCs w:val="0"/>
          <w:cs/>
        </w:rPr>
        <w:t xml:space="preserve"> </w:t>
      </w:r>
      <w:r w:rsidRPr="00122773">
        <w:rPr>
          <w:b w:val="0"/>
          <w:bCs w:val="0"/>
        </w:rPr>
        <w:t>2563</w:t>
      </w:r>
      <w:r w:rsidRPr="00122773">
        <w:rPr>
          <w:b w:val="0"/>
          <w:bCs w:val="0"/>
          <w:cs/>
        </w:rPr>
        <w:t xml:space="preserve"> </w:t>
      </w:r>
      <w:r w:rsidR="00E40951">
        <w:rPr>
          <w:rFonts w:hint="cs"/>
          <w:b w:val="0"/>
          <w:bCs w:val="0"/>
          <w:cs/>
        </w:rPr>
        <w:t>ผู้ถือหุ้น</w:t>
      </w:r>
      <w:r w:rsidRPr="00122773">
        <w:rPr>
          <w:b w:val="0"/>
          <w:bCs w:val="0"/>
          <w:cs/>
        </w:rPr>
        <w:t>มีมติอนุมัติให้บริษัทออกและเสนอขายหุ้นกู้</w:t>
      </w:r>
      <w:r w:rsidR="008B6DD7">
        <w:rPr>
          <w:rFonts w:hint="cs"/>
          <w:b w:val="0"/>
          <w:bCs w:val="0"/>
          <w:cs/>
        </w:rPr>
        <w:t>เพิ่มเติมใน</w:t>
      </w:r>
      <w:r w:rsidRPr="00122773">
        <w:rPr>
          <w:b w:val="0"/>
          <w:bCs w:val="0"/>
          <w:cs/>
        </w:rPr>
        <w:t xml:space="preserve">วงเงิน ณ ขณะใดขณะหนึ่งรวมไม่เกิน </w:t>
      </w:r>
      <w:r w:rsidR="008B6DD7">
        <w:rPr>
          <w:b w:val="0"/>
          <w:bCs w:val="0"/>
        </w:rPr>
        <w:t>6</w:t>
      </w:r>
      <w:r w:rsidRPr="00122773">
        <w:rPr>
          <w:b w:val="0"/>
          <w:bCs w:val="0"/>
        </w:rPr>
        <w:t>0</w:t>
      </w:r>
      <w:r w:rsidRPr="00122773">
        <w:rPr>
          <w:b w:val="0"/>
          <w:bCs w:val="0"/>
          <w:cs/>
        </w:rPr>
        <w:t>,</w:t>
      </w:r>
      <w:r w:rsidRPr="00122773">
        <w:rPr>
          <w:b w:val="0"/>
          <w:bCs w:val="0"/>
        </w:rPr>
        <w:t>000</w:t>
      </w:r>
      <w:r w:rsidRPr="00122773">
        <w:rPr>
          <w:b w:val="0"/>
          <w:bCs w:val="0"/>
          <w:cs/>
        </w:rPr>
        <w:t xml:space="preserve"> ล้านบาท โดยเป็นวงเงินในลักษณะหมุนเวียนเฉพาะของบริษัทเท่านั้น</w:t>
      </w:r>
    </w:p>
    <w:p w14:paraId="08B0E0E7" w14:textId="77777777" w:rsidR="0022548A" w:rsidRDefault="0022548A" w:rsidP="0065335A">
      <w:pPr>
        <w:pStyle w:val="Bo-Blankline"/>
        <w:rPr>
          <w:lang w:val="en-US"/>
        </w:rPr>
      </w:pPr>
    </w:p>
    <w:p w14:paraId="4F5B14ED" w14:textId="2EB02664" w:rsidR="001D0B7A" w:rsidRPr="000A5CBE" w:rsidRDefault="001D0B7A" w:rsidP="001D0B7A">
      <w:pPr>
        <w:pStyle w:val="Ang15"/>
        <w:ind w:left="907"/>
        <w:rPr>
          <w:rFonts w:asciiTheme="majorBidi" w:hAnsiTheme="majorBidi" w:cstheme="majorBidi"/>
          <w:cs/>
        </w:rPr>
      </w:pPr>
      <w:r w:rsidRPr="002C7963">
        <w:rPr>
          <w:rFonts w:hint="cs"/>
          <w:spacing w:val="-4"/>
          <w:cs/>
          <w:lang w:val="en-US"/>
        </w:rPr>
        <w:t>นอกจากนี้</w:t>
      </w:r>
      <w:r w:rsidRPr="002C7963">
        <w:rPr>
          <w:rFonts w:asciiTheme="majorBidi" w:hAnsiTheme="majorBidi"/>
          <w:spacing w:val="-4"/>
          <w:cs/>
        </w:rPr>
        <w:t>ในการประชุมสามัญ</w:t>
      </w:r>
      <w:r w:rsidRPr="002C7963">
        <w:rPr>
          <w:rFonts w:asciiTheme="majorBidi" w:hAnsiTheme="majorBidi" w:hint="cs"/>
          <w:spacing w:val="-4"/>
          <w:cs/>
        </w:rPr>
        <w:t>ประจำปีของ</w:t>
      </w:r>
      <w:r w:rsidRPr="002C7963">
        <w:rPr>
          <w:rFonts w:asciiTheme="majorBidi" w:hAnsiTheme="majorBidi"/>
          <w:spacing w:val="-4"/>
          <w:cs/>
        </w:rPr>
        <w:t>ผู้ถือหุ้น</w:t>
      </w:r>
      <w:r w:rsidRPr="002C7963">
        <w:rPr>
          <w:rFonts w:asciiTheme="majorBidi" w:hAnsiTheme="majorBidi" w:hint="cs"/>
          <w:spacing w:val="-4"/>
          <w:cs/>
        </w:rPr>
        <w:t>ของบริษัทย่อย</w:t>
      </w:r>
      <w:r w:rsidR="002C7963" w:rsidRPr="002C7963">
        <w:rPr>
          <w:rFonts w:asciiTheme="majorBidi" w:hAnsiTheme="majorBidi" w:hint="cs"/>
          <w:spacing w:val="-4"/>
          <w:cs/>
        </w:rPr>
        <w:t>แห่งหนึ่ง</w:t>
      </w:r>
      <w:r w:rsidRPr="002C7963">
        <w:rPr>
          <w:rFonts w:asciiTheme="majorBidi" w:hAnsiTheme="majorBidi"/>
          <w:spacing w:val="-4"/>
          <w:cs/>
        </w:rPr>
        <w:t xml:space="preserve">เมื่อวันที่ </w:t>
      </w:r>
      <w:r w:rsidRPr="002C7963">
        <w:rPr>
          <w:rFonts w:asciiTheme="majorBidi" w:hAnsiTheme="majorBidi"/>
          <w:spacing w:val="-4"/>
        </w:rPr>
        <w:t>30</w:t>
      </w:r>
      <w:r w:rsidRPr="002C7963">
        <w:rPr>
          <w:rFonts w:asciiTheme="majorBidi" w:hAnsiTheme="majorBidi"/>
          <w:spacing w:val="-4"/>
          <w:cs/>
        </w:rPr>
        <w:t xml:space="preserve"> กรกฎาคม </w:t>
      </w:r>
      <w:r w:rsidRPr="002C7963">
        <w:rPr>
          <w:rFonts w:asciiTheme="majorBidi" w:hAnsiTheme="majorBidi"/>
          <w:spacing w:val="-4"/>
        </w:rPr>
        <w:t>2563</w:t>
      </w:r>
      <w:r w:rsidRPr="002C7963">
        <w:rPr>
          <w:rFonts w:asciiTheme="majorBidi" w:hAnsiTheme="majorBidi"/>
          <w:spacing w:val="-4"/>
          <w:cs/>
        </w:rPr>
        <w:t xml:space="preserve"> </w:t>
      </w:r>
      <w:r w:rsidR="002C7963" w:rsidRPr="002C7963">
        <w:rPr>
          <w:rFonts w:asciiTheme="majorBidi" w:hAnsiTheme="majorBidi" w:hint="cs"/>
          <w:spacing w:val="-4"/>
          <w:cs/>
        </w:rPr>
        <w:t>ผู้ถือหุ้น</w:t>
      </w:r>
      <w:r w:rsidRPr="00504223">
        <w:rPr>
          <w:rFonts w:asciiTheme="majorBidi" w:hAnsiTheme="majorBidi"/>
          <w:cs/>
        </w:rPr>
        <w:t>มีมติอนุมัติให้บริษัท</w:t>
      </w:r>
      <w:r>
        <w:rPr>
          <w:rFonts w:asciiTheme="majorBidi" w:hAnsiTheme="majorBidi" w:hint="cs"/>
          <w:cs/>
        </w:rPr>
        <w:t>ย่อย</w:t>
      </w:r>
      <w:r w:rsidRPr="00504223">
        <w:rPr>
          <w:rFonts w:asciiTheme="majorBidi" w:hAnsiTheme="majorBidi"/>
          <w:cs/>
        </w:rPr>
        <w:t xml:space="preserve">เพิ่มวงเงินในการออกและเสนอขายหุ้นกู้จากวงเงิน ณ ขณะใดขณะหนึ่งรวมไม่เกิน </w:t>
      </w:r>
      <w:r w:rsidRPr="001E050E">
        <w:rPr>
          <w:rFonts w:asciiTheme="majorBidi" w:hAnsiTheme="majorBidi"/>
        </w:rPr>
        <w:t>25</w:t>
      </w:r>
      <w:r w:rsidRPr="00504223">
        <w:rPr>
          <w:rFonts w:asciiTheme="majorBidi" w:hAnsiTheme="majorBidi"/>
          <w:cs/>
        </w:rPr>
        <w:t>,</w:t>
      </w:r>
      <w:r w:rsidRPr="001E050E">
        <w:rPr>
          <w:rFonts w:asciiTheme="majorBidi" w:hAnsiTheme="majorBidi"/>
        </w:rPr>
        <w:t>000</w:t>
      </w:r>
      <w:r w:rsidRPr="00504223">
        <w:rPr>
          <w:rFonts w:asciiTheme="majorBidi" w:hAnsiTheme="majorBidi"/>
          <w:cs/>
        </w:rPr>
        <w:t xml:space="preserve"> ล้านบาท เป็นวงเงิน ณ ขณะใดขณะหนึ่งรวมไม่เกิน </w:t>
      </w:r>
      <w:r w:rsidRPr="001E050E">
        <w:rPr>
          <w:rFonts w:asciiTheme="majorBidi" w:hAnsiTheme="majorBidi"/>
        </w:rPr>
        <w:t>50</w:t>
      </w:r>
      <w:r w:rsidRPr="00504223">
        <w:rPr>
          <w:rFonts w:asciiTheme="majorBidi" w:hAnsiTheme="majorBidi"/>
          <w:cs/>
        </w:rPr>
        <w:t>,</w:t>
      </w:r>
      <w:r w:rsidRPr="001E050E">
        <w:rPr>
          <w:rFonts w:asciiTheme="majorBidi" w:hAnsiTheme="majorBidi"/>
        </w:rPr>
        <w:t>000</w:t>
      </w:r>
      <w:r w:rsidRPr="00504223">
        <w:rPr>
          <w:rFonts w:asciiTheme="majorBidi" w:hAnsiTheme="majorBidi"/>
          <w:cs/>
        </w:rPr>
        <w:t xml:space="preserve"> ล้านบาท โดยเป็นวงเงินในลักษณะหมุนเวียนเฉพาะของบริษัท</w:t>
      </w:r>
      <w:r>
        <w:rPr>
          <w:rFonts w:asciiTheme="majorBidi" w:hAnsiTheme="majorBidi" w:hint="cs"/>
          <w:cs/>
        </w:rPr>
        <w:t>ย่อย</w:t>
      </w:r>
      <w:r w:rsidRPr="00504223">
        <w:rPr>
          <w:rFonts w:asciiTheme="majorBidi" w:hAnsiTheme="majorBidi"/>
          <w:cs/>
        </w:rPr>
        <w:t>เท่านั้น</w:t>
      </w:r>
    </w:p>
    <w:p w14:paraId="5B69EDE3" w14:textId="5565DC82" w:rsidR="00661CEB" w:rsidRPr="008A69D4" w:rsidRDefault="00661CEB" w:rsidP="00661CEB">
      <w:pPr>
        <w:pStyle w:val="Bo-Blankline"/>
        <w:rPr>
          <w:cs/>
          <w:lang w:val="en-US"/>
        </w:rPr>
      </w:pPr>
    </w:p>
    <w:sectPr w:rsidR="00661CEB" w:rsidRPr="008A69D4" w:rsidSect="005274FF">
      <w:pgSz w:w="11909" w:h="16834" w:code="9"/>
      <w:pgMar w:top="691" w:right="1152" w:bottom="720" w:left="1152" w:header="706" w:footer="706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4996AC" w14:textId="77777777" w:rsidR="00947520" w:rsidRDefault="00947520">
      <w:r>
        <w:separator/>
      </w:r>
    </w:p>
  </w:endnote>
  <w:endnote w:type="continuationSeparator" w:id="0">
    <w:p w14:paraId="7C5AFF5C" w14:textId="77777777" w:rsidR="00947520" w:rsidRDefault="00947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76C28" w14:textId="77777777" w:rsidR="00406D01" w:rsidRPr="00065DCA" w:rsidRDefault="00406D01" w:rsidP="009306B9">
    <w:pPr>
      <w:pStyle w:val="Footer"/>
      <w:framePr w:wrap="around" w:vAnchor="text" w:hAnchor="margin" w:xAlign="center" w:y="1"/>
      <w:rPr>
        <w:rStyle w:val="PageNumber"/>
        <w:rFonts w:ascii="Angsana New" w:cs="Angsana New"/>
        <w:sz w:val="30"/>
        <w:szCs w:val="30"/>
        <w:lang w:val="en-US"/>
      </w:rPr>
    </w:pP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065DCA">
      <w:rPr>
        <w:rStyle w:val="PageNumber"/>
        <w:rFonts w:ascii="Angsana New" w:cs="Angsana New"/>
        <w:sz w:val="30"/>
        <w:szCs w:val="30"/>
        <w:lang w:val="en-US"/>
      </w:rPr>
      <w:instrText xml:space="preserve"> </w:instrTex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Pr="00065DCA">
      <w:rPr>
        <w:rStyle w:val="PageNumber"/>
        <w:rFonts w:ascii="Angsana New" w:cs="Angsana New"/>
        <w:noProof/>
        <w:sz w:val="30"/>
        <w:szCs w:val="30"/>
        <w:lang w:val="en-US"/>
      </w:rPr>
      <w:t>51</w: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end"/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065DCA">
      <w:rPr>
        <w:rStyle w:val="PageNumber"/>
        <w:rFonts w:ascii="Angsana New" w:cs="Angsana New"/>
        <w:sz w:val="30"/>
        <w:szCs w:val="30"/>
        <w:lang w:val="en-US"/>
      </w:rPr>
      <w:instrText xml:space="preserve"> PAGE </w:instrTex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>
      <w:rPr>
        <w:rStyle w:val="PageNumber"/>
        <w:rFonts w:ascii="Angsana New" w:cs="Angsana New"/>
        <w:noProof/>
        <w:sz w:val="30"/>
        <w:szCs w:val="30"/>
        <w:lang w:val="en-US"/>
      </w:rPr>
      <w:t>36</w: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389D1712" w14:textId="77777777" w:rsidR="00406D01" w:rsidRPr="00EF2E6A" w:rsidRDefault="00406D01">
    <w:pPr>
      <w:pStyle w:val="Footer"/>
      <w:ind w:right="360"/>
      <w:rPr>
        <w:lang w:val="en-US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382496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D75B15" w14:textId="77777777" w:rsidR="00406D01" w:rsidRDefault="00406D0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B9287" w14:textId="77777777" w:rsidR="00406D01" w:rsidRPr="006170A6" w:rsidRDefault="00406D01" w:rsidP="00A14E61">
    <w:pPr>
      <w:pStyle w:val="Footer"/>
      <w:framePr w:wrap="around" w:vAnchor="text" w:hAnchor="page" w:x="8489" w:y="-1"/>
      <w:rPr>
        <w:rStyle w:val="PageNumber"/>
        <w:rFonts w:ascii="Angsana New" w:cs="Angsana New"/>
        <w:sz w:val="30"/>
        <w:szCs w:val="30"/>
        <w:lang w:val="en-US"/>
      </w:rPr>
    </w:pP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6170A6">
      <w:rPr>
        <w:rStyle w:val="PageNumber"/>
        <w:rFonts w:ascii="Angsana New" w:cs="Angsana New"/>
        <w:sz w:val="30"/>
        <w:szCs w:val="30"/>
        <w:lang w:val="en-US"/>
      </w:rPr>
      <w:instrText xml:space="preserve"> PAGE  </w:instrTex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>
      <w:rPr>
        <w:rStyle w:val="PageNumber"/>
        <w:rFonts w:ascii="Angsana New" w:cs="Angsana New"/>
        <w:noProof/>
        <w:sz w:val="30"/>
        <w:szCs w:val="30"/>
        <w:lang w:val="en-US"/>
      </w:rPr>
      <w:t>64</w: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5E3120D4" w14:textId="77777777" w:rsidR="00406D01" w:rsidRDefault="00406D01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04DB4" w14:textId="77777777" w:rsidR="00406D01" w:rsidRPr="00A14E61" w:rsidRDefault="00406D01" w:rsidP="00A14E61">
    <w:pPr>
      <w:pStyle w:val="Footer"/>
      <w:framePr w:wrap="around" w:vAnchor="text" w:hAnchor="page" w:x="8489" w:yAlign="top"/>
      <w:rPr>
        <w:rStyle w:val="PageNumber"/>
        <w:rFonts w:ascii="Angsana New" w:cs="Angsana New"/>
        <w:sz w:val="30"/>
        <w:szCs w:val="30"/>
        <w:lang w:val="en-US"/>
      </w:rPr>
    </w:pPr>
    <w:r w:rsidRPr="00A14E61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A14E61">
      <w:rPr>
        <w:rStyle w:val="PageNumber"/>
        <w:rFonts w:ascii="Angsana New" w:cs="Angsana New"/>
        <w:sz w:val="30"/>
        <w:szCs w:val="30"/>
        <w:lang w:val="en-US"/>
      </w:rPr>
      <w:instrText xml:space="preserve"> </w:instrText>
    </w:r>
    <w:r w:rsidRPr="00A14E61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Pr="00A14E61">
      <w:rPr>
        <w:rStyle w:val="PageNumber"/>
        <w:rFonts w:ascii="Angsana New" w:cs="Angsana New"/>
        <w:noProof/>
        <w:sz w:val="30"/>
        <w:szCs w:val="30"/>
        <w:lang w:val="en-US"/>
      </w:rPr>
      <w:t>53</w:t>
    </w:r>
    <w:r w:rsidRPr="00A14E61">
      <w:rPr>
        <w:rStyle w:val="PageNumber"/>
        <w:rFonts w:ascii="Angsana New" w:cs="Angsana New"/>
        <w:sz w:val="30"/>
        <w:szCs w:val="30"/>
        <w:lang w:val="en-US"/>
      </w:rPr>
      <w:fldChar w:fldCharType="end"/>
    </w:r>
    <w:r w:rsidRPr="00A14E61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A14E61">
      <w:rPr>
        <w:rStyle w:val="PageNumber"/>
        <w:rFonts w:ascii="Angsana New" w:cs="Angsana New"/>
        <w:sz w:val="30"/>
        <w:szCs w:val="30"/>
        <w:lang w:val="en-US"/>
      </w:rPr>
      <w:instrText xml:space="preserve"> PAGE </w:instrText>
    </w:r>
    <w:r w:rsidRPr="00A14E61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>
      <w:rPr>
        <w:rStyle w:val="PageNumber"/>
        <w:rFonts w:ascii="Angsana New" w:cs="Angsana New"/>
        <w:noProof/>
        <w:sz w:val="30"/>
        <w:szCs w:val="30"/>
        <w:lang w:val="en-US"/>
      </w:rPr>
      <w:t>38</w:t>
    </w:r>
    <w:r w:rsidRPr="00A14E61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2291F165" w14:textId="77777777" w:rsidR="00406D01" w:rsidRDefault="00406D01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DFED43" w14:textId="77777777" w:rsidR="00406D01" w:rsidRDefault="00406D01" w:rsidP="00896D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35</w:t>
    </w:r>
    <w:r>
      <w:rPr>
        <w:rStyle w:val="PageNumber"/>
      </w:rPr>
      <w:fldChar w:fldCharType="end"/>
    </w:r>
  </w:p>
  <w:p w14:paraId="549DE62D" w14:textId="77777777" w:rsidR="00406D01" w:rsidRDefault="00406D01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AC4F8E" w14:textId="77777777" w:rsidR="00406D01" w:rsidRPr="00065DCA" w:rsidRDefault="00406D01" w:rsidP="009306B9">
    <w:pPr>
      <w:pStyle w:val="Footer"/>
      <w:framePr w:wrap="around" w:vAnchor="text" w:hAnchor="margin" w:xAlign="center" w:y="1"/>
      <w:rPr>
        <w:rStyle w:val="PageNumber"/>
        <w:rFonts w:ascii="Angsana New" w:cs="Angsana New"/>
        <w:sz w:val="30"/>
        <w:szCs w:val="30"/>
        <w:lang w:val="en-US"/>
      </w:rPr>
    </w:pP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065DCA">
      <w:rPr>
        <w:rStyle w:val="PageNumber"/>
        <w:rFonts w:ascii="Angsana New" w:cs="Angsana New"/>
        <w:sz w:val="30"/>
        <w:szCs w:val="30"/>
        <w:lang w:val="en-US"/>
      </w:rPr>
      <w:instrText xml:space="preserve"> </w:instrTex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Pr="00065DCA">
      <w:rPr>
        <w:rStyle w:val="PageNumber"/>
        <w:rFonts w:ascii="Angsana New" w:cs="Angsana New"/>
        <w:noProof/>
        <w:sz w:val="30"/>
        <w:szCs w:val="30"/>
        <w:lang w:val="en-US"/>
      </w:rPr>
      <w:t>51</w: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end"/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065DCA">
      <w:rPr>
        <w:rStyle w:val="PageNumber"/>
        <w:rFonts w:ascii="Angsana New" w:cs="Angsana New"/>
        <w:sz w:val="30"/>
        <w:szCs w:val="30"/>
        <w:lang w:val="en-US"/>
      </w:rPr>
      <w:instrText xml:space="preserve"> PAGE </w:instrTex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>
      <w:rPr>
        <w:rStyle w:val="PageNumber"/>
        <w:rFonts w:ascii="Angsana New" w:cs="Angsana New"/>
        <w:noProof/>
        <w:sz w:val="30"/>
        <w:szCs w:val="30"/>
        <w:lang w:val="en-US"/>
      </w:rPr>
      <w:t>39</w: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4B74EF40" w14:textId="77777777" w:rsidR="00406D01" w:rsidRPr="00EF2E6A" w:rsidRDefault="00406D01">
    <w:pPr>
      <w:pStyle w:val="Footer"/>
      <w:ind w:right="360"/>
      <w:rPr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1C430" w14:textId="77777777" w:rsidR="00406D01" w:rsidRPr="00020D75" w:rsidRDefault="00406D01" w:rsidP="00020D75">
    <w:pPr>
      <w:pStyle w:val="Footer"/>
      <w:jc w:val="center"/>
      <w:rPr>
        <w:rFonts w:ascii="Angsana New" w:hAnsi="Angsana New"/>
        <w:sz w:val="30"/>
        <w:szCs w:val="30"/>
      </w:rPr>
    </w:pPr>
    <w:r w:rsidRPr="00020D75">
      <w:rPr>
        <w:rFonts w:ascii="Angsana New" w:hAnsi="Angsana New"/>
        <w:sz w:val="30"/>
        <w:szCs w:val="30"/>
      </w:rPr>
      <w:fldChar w:fldCharType="begin"/>
    </w:r>
    <w:r w:rsidRPr="00020D75">
      <w:rPr>
        <w:rFonts w:ascii="Angsana New" w:hAnsi="Angsana New"/>
        <w:sz w:val="30"/>
        <w:szCs w:val="30"/>
      </w:rPr>
      <w:instrText xml:space="preserve"> PAGE   \* MERGEFORMAT </w:instrText>
    </w:r>
    <w:r w:rsidRPr="00020D75">
      <w:rPr>
        <w:rFonts w:ascii="Angsana New" w:hAnsi="Angsana New"/>
        <w:sz w:val="30"/>
        <w:szCs w:val="30"/>
      </w:rPr>
      <w:fldChar w:fldCharType="separate"/>
    </w:r>
    <w:r w:rsidRPr="00020D75">
      <w:rPr>
        <w:rFonts w:ascii="Angsana New" w:hAnsi="Angsana New"/>
        <w:noProof/>
        <w:sz w:val="30"/>
        <w:szCs w:val="30"/>
      </w:rPr>
      <w:t>72</w:t>
    </w:r>
    <w:r w:rsidRPr="00020D75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BE72A" w14:textId="77777777" w:rsidR="00406D01" w:rsidRPr="00896DD3" w:rsidRDefault="00406D01" w:rsidP="00A14E61">
    <w:pPr>
      <w:pStyle w:val="Footer"/>
      <w:framePr w:w="285" w:wrap="around" w:vAnchor="text" w:hAnchor="page" w:x="5883" w:y="-77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43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F30163E" w14:textId="77777777" w:rsidR="00406D01" w:rsidRDefault="00406D01">
    <w:pPr>
      <w:pStyle w:val="Footer"/>
      <w:tabs>
        <w:tab w:val="clear" w:pos="8505"/>
      </w:tabs>
      <w:ind w:right="360"/>
      <w:jc w:val="right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A8908A" w14:textId="77777777" w:rsidR="00406D01" w:rsidRPr="00896DD3" w:rsidRDefault="00406D01" w:rsidP="00A14E61">
    <w:pPr>
      <w:pStyle w:val="Footer"/>
      <w:framePr w:w="285" w:wrap="around" w:vAnchor="text" w:hAnchor="page" w:x="8379" w:y="-75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45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DBDC4B7" w14:textId="77777777" w:rsidR="00406D01" w:rsidRDefault="00406D01">
    <w:pPr>
      <w:pStyle w:val="Footer"/>
      <w:tabs>
        <w:tab w:val="clear" w:pos="8505"/>
      </w:tabs>
      <w:ind w:right="360"/>
      <w:jc w:val="right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6CA67A" w14:textId="77777777" w:rsidR="00406D01" w:rsidRPr="00A17E06" w:rsidRDefault="00406D01">
    <w:pPr>
      <w:pStyle w:val="Footer"/>
      <w:jc w:val="center"/>
      <w:rPr>
        <w:rFonts w:ascii="Angsana New" w:hAnsi="Angsana New"/>
        <w:sz w:val="30"/>
        <w:szCs w:val="30"/>
      </w:rPr>
    </w:pPr>
    <w:r w:rsidRPr="00A17E06">
      <w:rPr>
        <w:rFonts w:ascii="Angsana New" w:hAnsi="Angsana New"/>
        <w:sz w:val="30"/>
        <w:szCs w:val="30"/>
      </w:rPr>
      <w:fldChar w:fldCharType="begin"/>
    </w:r>
    <w:r w:rsidRPr="00A17E06">
      <w:rPr>
        <w:rFonts w:ascii="Angsana New" w:hAnsi="Angsana New"/>
        <w:sz w:val="30"/>
        <w:szCs w:val="30"/>
      </w:rPr>
      <w:instrText xml:space="preserve"> PAGE   \* MERGEFORMAT </w:instrText>
    </w:r>
    <w:r w:rsidRPr="00A17E0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47</w:t>
    </w:r>
    <w:r w:rsidRPr="00A17E06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C1FADF" w14:textId="77777777" w:rsidR="00947520" w:rsidRDefault="00947520">
      <w:r>
        <w:separator/>
      </w:r>
    </w:p>
  </w:footnote>
  <w:footnote w:type="continuationSeparator" w:id="0">
    <w:p w14:paraId="01CB93B4" w14:textId="77777777" w:rsidR="00947520" w:rsidRDefault="009475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6F4C8" w14:textId="77777777" w:rsidR="00406D01" w:rsidRDefault="00406D01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FF996F1" w14:textId="77777777" w:rsidR="00406D01" w:rsidRDefault="00406D01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F90AE3E" w14:textId="5C8DB9DC" w:rsidR="00406D01" w:rsidRPr="00720668" w:rsidRDefault="00406D01" w:rsidP="001840F9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2563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16087440" w14:textId="77777777" w:rsidR="00406D01" w:rsidRDefault="00406D01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F7677A" w14:textId="77777777" w:rsidR="00406D01" w:rsidRPr="002A12A1" w:rsidRDefault="00406D01" w:rsidP="002A12A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F498B49" w14:textId="77777777" w:rsidR="00406D01" w:rsidRPr="002A12A1" w:rsidRDefault="00406D01" w:rsidP="002A12A1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FD5F390" w14:textId="77777777" w:rsidR="00406D01" w:rsidRPr="00720668" w:rsidRDefault="00406D01" w:rsidP="00CE7281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2563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5D824FDF" w14:textId="77777777" w:rsidR="00406D01" w:rsidRDefault="00406D01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8A7FD6" w14:textId="77777777" w:rsidR="00406D01" w:rsidRPr="002A12A1" w:rsidRDefault="00406D01" w:rsidP="002A12A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5571F37" w14:textId="77777777" w:rsidR="00406D01" w:rsidRPr="002A12A1" w:rsidRDefault="00406D01" w:rsidP="002A12A1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DEDC483" w14:textId="77777777" w:rsidR="00406D01" w:rsidRPr="00720668" w:rsidRDefault="00406D01" w:rsidP="00CE7281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2563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082DD498" w14:textId="77777777" w:rsidR="00406D01" w:rsidRDefault="00406D01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8714FE" w14:textId="77777777" w:rsidR="00406D01" w:rsidRPr="002A12A1" w:rsidRDefault="00406D01" w:rsidP="002A12A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93D11CA" w14:textId="77777777" w:rsidR="00406D01" w:rsidRPr="002A12A1" w:rsidRDefault="00406D01" w:rsidP="002A12A1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2745B2E" w14:textId="77777777" w:rsidR="00406D01" w:rsidRPr="00720668" w:rsidRDefault="00406D01" w:rsidP="00CE7281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2563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3693DB70" w14:textId="77777777" w:rsidR="00406D01" w:rsidRDefault="00406D01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5E9A27" w14:textId="77777777" w:rsidR="00406D01" w:rsidRDefault="00406D01" w:rsidP="00381B9D">
    <w:pPr>
      <w:spacing w:line="240" w:lineRule="auto"/>
      <w:ind w:left="360" w:right="389" w:hanging="36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64C9792" w14:textId="77777777" w:rsidR="00406D01" w:rsidRDefault="00406D01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128A7CF" w14:textId="77777777" w:rsidR="00406D01" w:rsidRPr="00720668" w:rsidRDefault="00406D01" w:rsidP="00871905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2563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52EC2298" w14:textId="77777777" w:rsidR="00406D01" w:rsidRDefault="00406D01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EA2E67B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 w15:restartNumberingAfterBreak="0">
    <w:nsid w:val="01C51337"/>
    <w:multiLevelType w:val="hybridMultilevel"/>
    <w:tmpl w:val="13144E3C"/>
    <w:lvl w:ilvl="0" w:tplc="DAD01854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F586B"/>
    <w:multiLevelType w:val="hybridMultilevel"/>
    <w:tmpl w:val="89E0B8AE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AAB00D0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5" w15:restartNumberingAfterBreak="0">
    <w:nsid w:val="0E0346D8"/>
    <w:multiLevelType w:val="hybridMultilevel"/>
    <w:tmpl w:val="5C8A83EC"/>
    <w:lvl w:ilvl="0" w:tplc="655CD254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2B44676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 w15:restartNumberingAfterBreak="0">
    <w:nsid w:val="1C1C0EB8"/>
    <w:multiLevelType w:val="hybridMultilevel"/>
    <w:tmpl w:val="4824FEF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12F4B12"/>
    <w:multiLevelType w:val="hybridMultilevel"/>
    <w:tmpl w:val="497C71E2"/>
    <w:lvl w:ilvl="0" w:tplc="556A56DC">
      <w:start w:val="1"/>
      <w:numFmt w:val="decimal"/>
      <w:lvlText w:val="%1)"/>
      <w:lvlJc w:val="left"/>
      <w:pPr>
        <w:ind w:left="10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1" w15:restartNumberingAfterBreak="0">
    <w:nsid w:val="35CC7F97"/>
    <w:multiLevelType w:val="hybridMultilevel"/>
    <w:tmpl w:val="994EE7EC"/>
    <w:lvl w:ilvl="0" w:tplc="F880FF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4E597E"/>
    <w:multiLevelType w:val="hybridMultilevel"/>
    <w:tmpl w:val="27C2A76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F2E619B2">
      <w:start w:val="1"/>
      <w:numFmt w:val="decimal"/>
      <w:lvlText w:val="%2"/>
      <w:lvlJc w:val="left"/>
      <w:pPr>
        <w:ind w:left="3387" w:hanging="1760"/>
      </w:pPr>
      <w:rPr>
        <w:rFonts w:ascii="Angsana New" w:hAnsi="Angsana New" w:cs="Angsana New" w:hint="default"/>
        <w:sz w:val="30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5" w15:restartNumberingAfterBreak="0">
    <w:nsid w:val="4E7A773E"/>
    <w:multiLevelType w:val="hybridMultilevel"/>
    <w:tmpl w:val="7026FF20"/>
    <w:lvl w:ilvl="0" w:tplc="ACC2FC6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4F135D2E"/>
    <w:multiLevelType w:val="hybridMultilevel"/>
    <w:tmpl w:val="9538FA54"/>
    <w:lvl w:ilvl="0" w:tplc="15BC3956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622D1FAA"/>
    <w:multiLevelType w:val="multilevel"/>
    <w:tmpl w:val="56100FB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num w:numId="1">
    <w:abstractNumId w:val="8"/>
  </w:num>
  <w:num w:numId="2">
    <w:abstractNumId w:val="14"/>
  </w:num>
  <w:num w:numId="3">
    <w:abstractNumId w:val="19"/>
  </w:num>
  <w:num w:numId="4">
    <w:abstractNumId w:val="7"/>
  </w:num>
  <w:num w:numId="5">
    <w:abstractNumId w:val="6"/>
  </w:num>
  <w:num w:numId="6">
    <w:abstractNumId w:val="11"/>
  </w:num>
  <w:num w:numId="7">
    <w:abstractNumId w:val="2"/>
  </w:num>
  <w:num w:numId="8">
    <w:abstractNumId w:val="0"/>
  </w:num>
  <w:num w:numId="9">
    <w:abstractNumId w:val="4"/>
  </w:num>
  <w:num w:numId="10">
    <w:abstractNumId w:val="9"/>
  </w:num>
  <w:num w:numId="11">
    <w:abstractNumId w:val="18"/>
  </w:num>
  <w:num w:numId="12">
    <w:abstractNumId w:val="16"/>
  </w:num>
  <w:num w:numId="13">
    <w:abstractNumId w:val="13"/>
  </w:num>
  <w:num w:numId="14">
    <w:abstractNumId w:val="12"/>
  </w:num>
  <w:num w:numId="15">
    <w:abstractNumId w:val="15"/>
  </w:num>
  <w:num w:numId="16">
    <w:abstractNumId w:val="3"/>
  </w:num>
  <w:num w:numId="17">
    <w:abstractNumId w:val="5"/>
  </w:num>
  <w:num w:numId="18">
    <w:abstractNumId w:val="2"/>
    <w:lvlOverride w:ilvl="0">
      <w:startOverride w:val="1"/>
    </w:lvlOverride>
  </w:num>
  <w:num w:numId="19">
    <w:abstractNumId w:val="17"/>
  </w:num>
  <w:num w:numId="20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482"/>
    <w:rsid w:val="000007C3"/>
    <w:rsid w:val="00000DDB"/>
    <w:rsid w:val="00000EE9"/>
    <w:rsid w:val="0000105B"/>
    <w:rsid w:val="00001069"/>
    <w:rsid w:val="00001D81"/>
    <w:rsid w:val="00001E72"/>
    <w:rsid w:val="00001EB9"/>
    <w:rsid w:val="00001FF4"/>
    <w:rsid w:val="00002175"/>
    <w:rsid w:val="0000222D"/>
    <w:rsid w:val="0000260D"/>
    <w:rsid w:val="00002724"/>
    <w:rsid w:val="0000281E"/>
    <w:rsid w:val="00002872"/>
    <w:rsid w:val="000028AB"/>
    <w:rsid w:val="00002B99"/>
    <w:rsid w:val="00002CD7"/>
    <w:rsid w:val="00002F86"/>
    <w:rsid w:val="00003019"/>
    <w:rsid w:val="0000345A"/>
    <w:rsid w:val="00003A89"/>
    <w:rsid w:val="00003C8D"/>
    <w:rsid w:val="000040AB"/>
    <w:rsid w:val="0000414B"/>
    <w:rsid w:val="00004E64"/>
    <w:rsid w:val="00004F7E"/>
    <w:rsid w:val="00005133"/>
    <w:rsid w:val="0000537B"/>
    <w:rsid w:val="000054BA"/>
    <w:rsid w:val="0000551C"/>
    <w:rsid w:val="0000627B"/>
    <w:rsid w:val="00006554"/>
    <w:rsid w:val="0000673B"/>
    <w:rsid w:val="00006BEB"/>
    <w:rsid w:val="0000702A"/>
    <w:rsid w:val="0000719F"/>
    <w:rsid w:val="0000753E"/>
    <w:rsid w:val="00007D84"/>
    <w:rsid w:val="00010439"/>
    <w:rsid w:val="00010620"/>
    <w:rsid w:val="0001063C"/>
    <w:rsid w:val="0001064A"/>
    <w:rsid w:val="00010A17"/>
    <w:rsid w:val="000116AA"/>
    <w:rsid w:val="00012566"/>
    <w:rsid w:val="00012953"/>
    <w:rsid w:val="00012C0B"/>
    <w:rsid w:val="00012E2C"/>
    <w:rsid w:val="000134E4"/>
    <w:rsid w:val="000135E2"/>
    <w:rsid w:val="00013992"/>
    <w:rsid w:val="000139DA"/>
    <w:rsid w:val="00013A77"/>
    <w:rsid w:val="00013EF3"/>
    <w:rsid w:val="00014125"/>
    <w:rsid w:val="0001439D"/>
    <w:rsid w:val="000144EA"/>
    <w:rsid w:val="00014567"/>
    <w:rsid w:val="00014671"/>
    <w:rsid w:val="000151AC"/>
    <w:rsid w:val="0001523C"/>
    <w:rsid w:val="00015861"/>
    <w:rsid w:val="000159B5"/>
    <w:rsid w:val="00015AC4"/>
    <w:rsid w:val="00015D5D"/>
    <w:rsid w:val="00015D79"/>
    <w:rsid w:val="00015EC3"/>
    <w:rsid w:val="00015EE5"/>
    <w:rsid w:val="00015FD0"/>
    <w:rsid w:val="00015FD9"/>
    <w:rsid w:val="00016117"/>
    <w:rsid w:val="000162F3"/>
    <w:rsid w:val="000163FD"/>
    <w:rsid w:val="00016439"/>
    <w:rsid w:val="00016830"/>
    <w:rsid w:val="00016C2E"/>
    <w:rsid w:val="00016C7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626"/>
    <w:rsid w:val="00020824"/>
    <w:rsid w:val="00020907"/>
    <w:rsid w:val="00020C87"/>
    <w:rsid w:val="00020D75"/>
    <w:rsid w:val="00020F5B"/>
    <w:rsid w:val="00020FA0"/>
    <w:rsid w:val="00021041"/>
    <w:rsid w:val="0002142E"/>
    <w:rsid w:val="000214BC"/>
    <w:rsid w:val="00021B9D"/>
    <w:rsid w:val="00021C94"/>
    <w:rsid w:val="00021D70"/>
    <w:rsid w:val="00021DDB"/>
    <w:rsid w:val="00021E9B"/>
    <w:rsid w:val="0002208C"/>
    <w:rsid w:val="0002216B"/>
    <w:rsid w:val="0002230C"/>
    <w:rsid w:val="00022651"/>
    <w:rsid w:val="00022B4F"/>
    <w:rsid w:val="00022EF1"/>
    <w:rsid w:val="00023832"/>
    <w:rsid w:val="00024310"/>
    <w:rsid w:val="0002470F"/>
    <w:rsid w:val="00024824"/>
    <w:rsid w:val="00024C15"/>
    <w:rsid w:val="00025003"/>
    <w:rsid w:val="00025216"/>
    <w:rsid w:val="00025619"/>
    <w:rsid w:val="00025F5D"/>
    <w:rsid w:val="00026326"/>
    <w:rsid w:val="00026507"/>
    <w:rsid w:val="000265B8"/>
    <w:rsid w:val="00026609"/>
    <w:rsid w:val="00026AB7"/>
    <w:rsid w:val="00026C1F"/>
    <w:rsid w:val="00026CE5"/>
    <w:rsid w:val="00026E6A"/>
    <w:rsid w:val="00026EA3"/>
    <w:rsid w:val="00027B66"/>
    <w:rsid w:val="00027B8E"/>
    <w:rsid w:val="00027BAB"/>
    <w:rsid w:val="00027F1D"/>
    <w:rsid w:val="00027FEB"/>
    <w:rsid w:val="000304FD"/>
    <w:rsid w:val="00030534"/>
    <w:rsid w:val="0003055B"/>
    <w:rsid w:val="000305FF"/>
    <w:rsid w:val="000307C4"/>
    <w:rsid w:val="00030892"/>
    <w:rsid w:val="00030D6E"/>
    <w:rsid w:val="000310C3"/>
    <w:rsid w:val="0003137D"/>
    <w:rsid w:val="00031553"/>
    <w:rsid w:val="00031C5A"/>
    <w:rsid w:val="00031DDC"/>
    <w:rsid w:val="00031E80"/>
    <w:rsid w:val="00031F3A"/>
    <w:rsid w:val="0003299A"/>
    <w:rsid w:val="000333B0"/>
    <w:rsid w:val="000333C6"/>
    <w:rsid w:val="00033526"/>
    <w:rsid w:val="000337E8"/>
    <w:rsid w:val="00033902"/>
    <w:rsid w:val="00033B18"/>
    <w:rsid w:val="00034507"/>
    <w:rsid w:val="000345EB"/>
    <w:rsid w:val="00034935"/>
    <w:rsid w:val="00034A53"/>
    <w:rsid w:val="00034F54"/>
    <w:rsid w:val="0003573E"/>
    <w:rsid w:val="00035BD4"/>
    <w:rsid w:val="00035DD9"/>
    <w:rsid w:val="000361D4"/>
    <w:rsid w:val="000363DC"/>
    <w:rsid w:val="000369E2"/>
    <w:rsid w:val="00036DD3"/>
    <w:rsid w:val="00036F1E"/>
    <w:rsid w:val="00037204"/>
    <w:rsid w:val="000377FE"/>
    <w:rsid w:val="000378D9"/>
    <w:rsid w:val="00037B08"/>
    <w:rsid w:val="000401D1"/>
    <w:rsid w:val="000405D8"/>
    <w:rsid w:val="0004072E"/>
    <w:rsid w:val="00040C75"/>
    <w:rsid w:val="0004100D"/>
    <w:rsid w:val="0004140C"/>
    <w:rsid w:val="000415C9"/>
    <w:rsid w:val="000419E9"/>
    <w:rsid w:val="00041B75"/>
    <w:rsid w:val="00041DCC"/>
    <w:rsid w:val="00042021"/>
    <w:rsid w:val="00042A2B"/>
    <w:rsid w:val="00042A4F"/>
    <w:rsid w:val="00042AEE"/>
    <w:rsid w:val="00042B69"/>
    <w:rsid w:val="00042C42"/>
    <w:rsid w:val="00042F9C"/>
    <w:rsid w:val="00043249"/>
    <w:rsid w:val="00043565"/>
    <w:rsid w:val="000435DF"/>
    <w:rsid w:val="00043A61"/>
    <w:rsid w:val="00043AA2"/>
    <w:rsid w:val="00043ADC"/>
    <w:rsid w:val="00043BAA"/>
    <w:rsid w:val="00043E25"/>
    <w:rsid w:val="00043F34"/>
    <w:rsid w:val="00044363"/>
    <w:rsid w:val="000444F3"/>
    <w:rsid w:val="00044D34"/>
    <w:rsid w:val="00044E2F"/>
    <w:rsid w:val="00044F34"/>
    <w:rsid w:val="00045048"/>
    <w:rsid w:val="00045397"/>
    <w:rsid w:val="000455CA"/>
    <w:rsid w:val="00045A76"/>
    <w:rsid w:val="00046319"/>
    <w:rsid w:val="000465E0"/>
    <w:rsid w:val="00046C05"/>
    <w:rsid w:val="0004714D"/>
    <w:rsid w:val="0004726D"/>
    <w:rsid w:val="00047278"/>
    <w:rsid w:val="000472EB"/>
    <w:rsid w:val="000476BD"/>
    <w:rsid w:val="00047879"/>
    <w:rsid w:val="000479B3"/>
    <w:rsid w:val="00050251"/>
    <w:rsid w:val="00050262"/>
    <w:rsid w:val="00050928"/>
    <w:rsid w:val="000509F3"/>
    <w:rsid w:val="00050B11"/>
    <w:rsid w:val="00050CA2"/>
    <w:rsid w:val="00051100"/>
    <w:rsid w:val="000515D5"/>
    <w:rsid w:val="00052980"/>
    <w:rsid w:val="00052AF3"/>
    <w:rsid w:val="00052C78"/>
    <w:rsid w:val="00052F98"/>
    <w:rsid w:val="00053145"/>
    <w:rsid w:val="000533B7"/>
    <w:rsid w:val="000540BB"/>
    <w:rsid w:val="0005413E"/>
    <w:rsid w:val="00055284"/>
    <w:rsid w:val="00055304"/>
    <w:rsid w:val="00055503"/>
    <w:rsid w:val="000555AD"/>
    <w:rsid w:val="00055BFA"/>
    <w:rsid w:val="00055D70"/>
    <w:rsid w:val="000560AD"/>
    <w:rsid w:val="000560C0"/>
    <w:rsid w:val="00056112"/>
    <w:rsid w:val="00056162"/>
    <w:rsid w:val="00056B0E"/>
    <w:rsid w:val="00056C84"/>
    <w:rsid w:val="000575A4"/>
    <w:rsid w:val="000575DA"/>
    <w:rsid w:val="00057BAB"/>
    <w:rsid w:val="00057D43"/>
    <w:rsid w:val="00057E98"/>
    <w:rsid w:val="00060224"/>
    <w:rsid w:val="000602DE"/>
    <w:rsid w:val="000604DE"/>
    <w:rsid w:val="000604EB"/>
    <w:rsid w:val="00060CA2"/>
    <w:rsid w:val="00060E97"/>
    <w:rsid w:val="000611A7"/>
    <w:rsid w:val="00062556"/>
    <w:rsid w:val="000629B5"/>
    <w:rsid w:val="00062A5F"/>
    <w:rsid w:val="00063824"/>
    <w:rsid w:val="000639B2"/>
    <w:rsid w:val="00063A04"/>
    <w:rsid w:val="00063ADF"/>
    <w:rsid w:val="000640AD"/>
    <w:rsid w:val="00064A10"/>
    <w:rsid w:val="00064A20"/>
    <w:rsid w:val="00064BF9"/>
    <w:rsid w:val="00064D40"/>
    <w:rsid w:val="00064F82"/>
    <w:rsid w:val="00065A43"/>
    <w:rsid w:val="00065C9B"/>
    <w:rsid w:val="00065DCA"/>
    <w:rsid w:val="00065E93"/>
    <w:rsid w:val="00065EA1"/>
    <w:rsid w:val="000661D6"/>
    <w:rsid w:val="00066305"/>
    <w:rsid w:val="00066394"/>
    <w:rsid w:val="0006694B"/>
    <w:rsid w:val="00066AA8"/>
    <w:rsid w:val="00066F02"/>
    <w:rsid w:val="00067073"/>
    <w:rsid w:val="0006741D"/>
    <w:rsid w:val="00067553"/>
    <w:rsid w:val="00067605"/>
    <w:rsid w:val="000679BA"/>
    <w:rsid w:val="00067AFD"/>
    <w:rsid w:val="00070377"/>
    <w:rsid w:val="00070EE1"/>
    <w:rsid w:val="000712EB"/>
    <w:rsid w:val="000718D6"/>
    <w:rsid w:val="00071902"/>
    <w:rsid w:val="00072143"/>
    <w:rsid w:val="00072781"/>
    <w:rsid w:val="000728A0"/>
    <w:rsid w:val="000728B7"/>
    <w:rsid w:val="000734A8"/>
    <w:rsid w:val="00073984"/>
    <w:rsid w:val="00073A37"/>
    <w:rsid w:val="00073A55"/>
    <w:rsid w:val="00073A92"/>
    <w:rsid w:val="0007456B"/>
    <w:rsid w:val="00074B0F"/>
    <w:rsid w:val="0007572C"/>
    <w:rsid w:val="00075755"/>
    <w:rsid w:val="0007576D"/>
    <w:rsid w:val="000757D0"/>
    <w:rsid w:val="00075A1A"/>
    <w:rsid w:val="00075EA3"/>
    <w:rsid w:val="00076255"/>
    <w:rsid w:val="00076683"/>
    <w:rsid w:val="0007767E"/>
    <w:rsid w:val="000778BE"/>
    <w:rsid w:val="00077AAD"/>
    <w:rsid w:val="00077C72"/>
    <w:rsid w:val="00077F93"/>
    <w:rsid w:val="00080AC3"/>
    <w:rsid w:val="00080BD6"/>
    <w:rsid w:val="00080ECF"/>
    <w:rsid w:val="00080F53"/>
    <w:rsid w:val="000818B2"/>
    <w:rsid w:val="00082090"/>
    <w:rsid w:val="000821B5"/>
    <w:rsid w:val="000822F5"/>
    <w:rsid w:val="00082B00"/>
    <w:rsid w:val="00082CF0"/>
    <w:rsid w:val="00082FE7"/>
    <w:rsid w:val="00083067"/>
    <w:rsid w:val="0008341D"/>
    <w:rsid w:val="00083920"/>
    <w:rsid w:val="0008411B"/>
    <w:rsid w:val="000844CC"/>
    <w:rsid w:val="00084BB9"/>
    <w:rsid w:val="00084DB1"/>
    <w:rsid w:val="00084F61"/>
    <w:rsid w:val="00084F69"/>
    <w:rsid w:val="000857BA"/>
    <w:rsid w:val="00085D23"/>
    <w:rsid w:val="00085DE0"/>
    <w:rsid w:val="00085FCB"/>
    <w:rsid w:val="000860EB"/>
    <w:rsid w:val="0008629E"/>
    <w:rsid w:val="0008644B"/>
    <w:rsid w:val="00086C58"/>
    <w:rsid w:val="00087621"/>
    <w:rsid w:val="00087692"/>
    <w:rsid w:val="00087727"/>
    <w:rsid w:val="0008784B"/>
    <w:rsid w:val="00090464"/>
    <w:rsid w:val="000905CD"/>
    <w:rsid w:val="000908E8"/>
    <w:rsid w:val="00090B3C"/>
    <w:rsid w:val="00090C12"/>
    <w:rsid w:val="00090CCF"/>
    <w:rsid w:val="000912A8"/>
    <w:rsid w:val="0009168B"/>
    <w:rsid w:val="00091A06"/>
    <w:rsid w:val="00091C4F"/>
    <w:rsid w:val="00092292"/>
    <w:rsid w:val="000922A7"/>
    <w:rsid w:val="000926D0"/>
    <w:rsid w:val="0009315D"/>
    <w:rsid w:val="000933AE"/>
    <w:rsid w:val="000937E6"/>
    <w:rsid w:val="00093A5B"/>
    <w:rsid w:val="000944C1"/>
    <w:rsid w:val="000944D0"/>
    <w:rsid w:val="00094E5E"/>
    <w:rsid w:val="00095BA4"/>
    <w:rsid w:val="00095EDB"/>
    <w:rsid w:val="000962FA"/>
    <w:rsid w:val="000965C2"/>
    <w:rsid w:val="0009663B"/>
    <w:rsid w:val="0009682B"/>
    <w:rsid w:val="00096B4C"/>
    <w:rsid w:val="00096B87"/>
    <w:rsid w:val="00096FB9"/>
    <w:rsid w:val="0009773F"/>
    <w:rsid w:val="0009775B"/>
    <w:rsid w:val="00097A43"/>
    <w:rsid w:val="00097B33"/>
    <w:rsid w:val="00097B89"/>
    <w:rsid w:val="000A0087"/>
    <w:rsid w:val="000A00D7"/>
    <w:rsid w:val="000A0198"/>
    <w:rsid w:val="000A020D"/>
    <w:rsid w:val="000A027B"/>
    <w:rsid w:val="000A0799"/>
    <w:rsid w:val="000A0848"/>
    <w:rsid w:val="000A0922"/>
    <w:rsid w:val="000A09EE"/>
    <w:rsid w:val="000A0AF2"/>
    <w:rsid w:val="000A0BC9"/>
    <w:rsid w:val="000A0F86"/>
    <w:rsid w:val="000A0F8A"/>
    <w:rsid w:val="000A18D0"/>
    <w:rsid w:val="000A1C1B"/>
    <w:rsid w:val="000A2350"/>
    <w:rsid w:val="000A2706"/>
    <w:rsid w:val="000A27CE"/>
    <w:rsid w:val="000A2A02"/>
    <w:rsid w:val="000A2A32"/>
    <w:rsid w:val="000A2E90"/>
    <w:rsid w:val="000A31B0"/>
    <w:rsid w:val="000A322D"/>
    <w:rsid w:val="000A32BE"/>
    <w:rsid w:val="000A35AE"/>
    <w:rsid w:val="000A37AA"/>
    <w:rsid w:val="000A3DC6"/>
    <w:rsid w:val="000A3F45"/>
    <w:rsid w:val="000A3F69"/>
    <w:rsid w:val="000A41D6"/>
    <w:rsid w:val="000A470A"/>
    <w:rsid w:val="000A4728"/>
    <w:rsid w:val="000A53D6"/>
    <w:rsid w:val="000A55BB"/>
    <w:rsid w:val="000A55D3"/>
    <w:rsid w:val="000A5C50"/>
    <w:rsid w:val="000A5F75"/>
    <w:rsid w:val="000A6F16"/>
    <w:rsid w:val="000A7163"/>
    <w:rsid w:val="000A72C4"/>
    <w:rsid w:val="000A7EF4"/>
    <w:rsid w:val="000A7F9E"/>
    <w:rsid w:val="000B0084"/>
    <w:rsid w:val="000B037C"/>
    <w:rsid w:val="000B0BCE"/>
    <w:rsid w:val="000B0CBB"/>
    <w:rsid w:val="000B0DF3"/>
    <w:rsid w:val="000B1131"/>
    <w:rsid w:val="000B136D"/>
    <w:rsid w:val="000B1395"/>
    <w:rsid w:val="000B1A99"/>
    <w:rsid w:val="000B1B17"/>
    <w:rsid w:val="000B1B1D"/>
    <w:rsid w:val="000B1CE1"/>
    <w:rsid w:val="000B1D92"/>
    <w:rsid w:val="000B1DDF"/>
    <w:rsid w:val="000B1EDD"/>
    <w:rsid w:val="000B20C7"/>
    <w:rsid w:val="000B28A1"/>
    <w:rsid w:val="000B2CD6"/>
    <w:rsid w:val="000B3152"/>
    <w:rsid w:val="000B3394"/>
    <w:rsid w:val="000B3698"/>
    <w:rsid w:val="000B3823"/>
    <w:rsid w:val="000B3B78"/>
    <w:rsid w:val="000B3C24"/>
    <w:rsid w:val="000B3D66"/>
    <w:rsid w:val="000B4032"/>
    <w:rsid w:val="000B49B0"/>
    <w:rsid w:val="000B513E"/>
    <w:rsid w:val="000B51EF"/>
    <w:rsid w:val="000B552D"/>
    <w:rsid w:val="000B55A8"/>
    <w:rsid w:val="000B5973"/>
    <w:rsid w:val="000B59B4"/>
    <w:rsid w:val="000B5CF2"/>
    <w:rsid w:val="000B61A2"/>
    <w:rsid w:val="000B6208"/>
    <w:rsid w:val="000B6414"/>
    <w:rsid w:val="000B6506"/>
    <w:rsid w:val="000B653B"/>
    <w:rsid w:val="000B6632"/>
    <w:rsid w:val="000B6BB9"/>
    <w:rsid w:val="000B6CB8"/>
    <w:rsid w:val="000B75CD"/>
    <w:rsid w:val="000B7638"/>
    <w:rsid w:val="000B7665"/>
    <w:rsid w:val="000B7E10"/>
    <w:rsid w:val="000C0152"/>
    <w:rsid w:val="000C022C"/>
    <w:rsid w:val="000C0329"/>
    <w:rsid w:val="000C06CB"/>
    <w:rsid w:val="000C08B3"/>
    <w:rsid w:val="000C09C2"/>
    <w:rsid w:val="000C1015"/>
    <w:rsid w:val="000C138D"/>
    <w:rsid w:val="000C1582"/>
    <w:rsid w:val="000C1645"/>
    <w:rsid w:val="000C18E1"/>
    <w:rsid w:val="000C19AD"/>
    <w:rsid w:val="000C19C1"/>
    <w:rsid w:val="000C1D81"/>
    <w:rsid w:val="000C2118"/>
    <w:rsid w:val="000C21FE"/>
    <w:rsid w:val="000C26B6"/>
    <w:rsid w:val="000C2960"/>
    <w:rsid w:val="000C2AEB"/>
    <w:rsid w:val="000C2EC5"/>
    <w:rsid w:val="000C305B"/>
    <w:rsid w:val="000C39BF"/>
    <w:rsid w:val="000C3C7A"/>
    <w:rsid w:val="000C410B"/>
    <w:rsid w:val="000C4878"/>
    <w:rsid w:val="000C59E3"/>
    <w:rsid w:val="000C5ABA"/>
    <w:rsid w:val="000C5C1A"/>
    <w:rsid w:val="000C60D8"/>
    <w:rsid w:val="000C68EB"/>
    <w:rsid w:val="000C6B0B"/>
    <w:rsid w:val="000C776C"/>
    <w:rsid w:val="000C7825"/>
    <w:rsid w:val="000C79DC"/>
    <w:rsid w:val="000C7CA5"/>
    <w:rsid w:val="000C7DBC"/>
    <w:rsid w:val="000C7F38"/>
    <w:rsid w:val="000D0044"/>
    <w:rsid w:val="000D00EE"/>
    <w:rsid w:val="000D08AC"/>
    <w:rsid w:val="000D093F"/>
    <w:rsid w:val="000D0A57"/>
    <w:rsid w:val="000D0B15"/>
    <w:rsid w:val="000D0B88"/>
    <w:rsid w:val="000D0C79"/>
    <w:rsid w:val="000D0CE3"/>
    <w:rsid w:val="000D0E94"/>
    <w:rsid w:val="000D0F7B"/>
    <w:rsid w:val="000D1029"/>
    <w:rsid w:val="000D164D"/>
    <w:rsid w:val="000D18DF"/>
    <w:rsid w:val="000D202D"/>
    <w:rsid w:val="000D23A1"/>
    <w:rsid w:val="000D2709"/>
    <w:rsid w:val="000D2718"/>
    <w:rsid w:val="000D27C6"/>
    <w:rsid w:val="000D28FE"/>
    <w:rsid w:val="000D2D60"/>
    <w:rsid w:val="000D3476"/>
    <w:rsid w:val="000D384B"/>
    <w:rsid w:val="000D3CF9"/>
    <w:rsid w:val="000D4170"/>
    <w:rsid w:val="000D41E7"/>
    <w:rsid w:val="000D4816"/>
    <w:rsid w:val="000D4DDD"/>
    <w:rsid w:val="000D5299"/>
    <w:rsid w:val="000D5C0F"/>
    <w:rsid w:val="000D5D5E"/>
    <w:rsid w:val="000D5EDE"/>
    <w:rsid w:val="000D5FFD"/>
    <w:rsid w:val="000D60F2"/>
    <w:rsid w:val="000D628B"/>
    <w:rsid w:val="000D6791"/>
    <w:rsid w:val="000D6A9B"/>
    <w:rsid w:val="000D6BE9"/>
    <w:rsid w:val="000D6BFA"/>
    <w:rsid w:val="000D706E"/>
    <w:rsid w:val="000D7295"/>
    <w:rsid w:val="000D730C"/>
    <w:rsid w:val="000D7603"/>
    <w:rsid w:val="000D7660"/>
    <w:rsid w:val="000D77DB"/>
    <w:rsid w:val="000D7927"/>
    <w:rsid w:val="000D7C31"/>
    <w:rsid w:val="000E03D5"/>
    <w:rsid w:val="000E0773"/>
    <w:rsid w:val="000E0907"/>
    <w:rsid w:val="000E0951"/>
    <w:rsid w:val="000E0C08"/>
    <w:rsid w:val="000E15EC"/>
    <w:rsid w:val="000E1EB8"/>
    <w:rsid w:val="000E1F7C"/>
    <w:rsid w:val="000E2116"/>
    <w:rsid w:val="000E24B5"/>
    <w:rsid w:val="000E264D"/>
    <w:rsid w:val="000E299F"/>
    <w:rsid w:val="000E3176"/>
    <w:rsid w:val="000E33F9"/>
    <w:rsid w:val="000E3451"/>
    <w:rsid w:val="000E3620"/>
    <w:rsid w:val="000E3811"/>
    <w:rsid w:val="000E4217"/>
    <w:rsid w:val="000E42CC"/>
    <w:rsid w:val="000E4D32"/>
    <w:rsid w:val="000E51EA"/>
    <w:rsid w:val="000E521D"/>
    <w:rsid w:val="000E52D5"/>
    <w:rsid w:val="000E54E1"/>
    <w:rsid w:val="000E57D3"/>
    <w:rsid w:val="000E584E"/>
    <w:rsid w:val="000E5B02"/>
    <w:rsid w:val="000E5BC4"/>
    <w:rsid w:val="000E5D5C"/>
    <w:rsid w:val="000E5E18"/>
    <w:rsid w:val="000E5F00"/>
    <w:rsid w:val="000E5F5D"/>
    <w:rsid w:val="000E61C3"/>
    <w:rsid w:val="000E6301"/>
    <w:rsid w:val="000E6757"/>
    <w:rsid w:val="000E6EA5"/>
    <w:rsid w:val="000E70DF"/>
    <w:rsid w:val="000E7176"/>
    <w:rsid w:val="000E733B"/>
    <w:rsid w:val="000E7BC7"/>
    <w:rsid w:val="000E7E84"/>
    <w:rsid w:val="000F01E9"/>
    <w:rsid w:val="000F0812"/>
    <w:rsid w:val="000F0E11"/>
    <w:rsid w:val="000F10D9"/>
    <w:rsid w:val="000F1243"/>
    <w:rsid w:val="000F172D"/>
    <w:rsid w:val="000F19D1"/>
    <w:rsid w:val="000F1FB3"/>
    <w:rsid w:val="000F242F"/>
    <w:rsid w:val="000F2639"/>
    <w:rsid w:val="000F2A9A"/>
    <w:rsid w:val="000F2E40"/>
    <w:rsid w:val="000F3074"/>
    <w:rsid w:val="000F3272"/>
    <w:rsid w:val="000F3C8A"/>
    <w:rsid w:val="000F3EFE"/>
    <w:rsid w:val="000F3FC2"/>
    <w:rsid w:val="000F4377"/>
    <w:rsid w:val="000F4859"/>
    <w:rsid w:val="000F489F"/>
    <w:rsid w:val="000F522E"/>
    <w:rsid w:val="000F52AA"/>
    <w:rsid w:val="000F5F6A"/>
    <w:rsid w:val="000F62BB"/>
    <w:rsid w:val="000F658E"/>
    <w:rsid w:val="000F670F"/>
    <w:rsid w:val="000F6DF2"/>
    <w:rsid w:val="000F760B"/>
    <w:rsid w:val="000F7D57"/>
    <w:rsid w:val="001005B5"/>
    <w:rsid w:val="0010066A"/>
    <w:rsid w:val="00100821"/>
    <w:rsid w:val="001011A5"/>
    <w:rsid w:val="001016DC"/>
    <w:rsid w:val="00101BD2"/>
    <w:rsid w:val="00101F50"/>
    <w:rsid w:val="001026E8"/>
    <w:rsid w:val="00102746"/>
    <w:rsid w:val="0010278C"/>
    <w:rsid w:val="00102B72"/>
    <w:rsid w:val="00102E85"/>
    <w:rsid w:val="00102FA2"/>
    <w:rsid w:val="001034E2"/>
    <w:rsid w:val="0010374E"/>
    <w:rsid w:val="00103DD9"/>
    <w:rsid w:val="00104770"/>
    <w:rsid w:val="00104ED3"/>
    <w:rsid w:val="00105101"/>
    <w:rsid w:val="00105738"/>
    <w:rsid w:val="00105D95"/>
    <w:rsid w:val="00105EC8"/>
    <w:rsid w:val="00105F4F"/>
    <w:rsid w:val="00105FFD"/>
    <w:rsid w:val="00106E62"/>
    <w:rsid w:val="001072C1"/>
    <w:rsid w:val="001074D8"/>
    <w:rsid w:val="00107641"/>
    <w:rsid w:val="001076DD"/>
    <w:rsid w:val="001076E3"/>
    <w:rsid w:val="00110C23"/>
    <w:rsid w:val="001116A5"/>
    <w:rsid w:val="00111978"/>
    <w:rsid w:val="00112979"/>
    <w:rsid w:val="00112A38"/>
    <w:rsid w:val="00113158"/>
    <w:rsid w:val="001132B4"/>
    <w:rsid w:val="00113653"/>
    <w:rsid w:val="00113924"/>
    <w:rsid w:val="001139B0"/>
    <w:rsid w:val="001139EB"/>
    <w:rsid w:val="001139FF"/>
    <w:rsid w:val="00113C95"/>
    <w:rsid w:val="001141F6"/>
    <w:rsid w:val="00114648"/>
    <w:rsid w:val="0011469B"/>
    <w:rsid w:val="001146D9"/>
    <w:rsid w:val="001148B6"/>
    <w:rsid w:val="001148D7"/>
    <w:rsid w:val="00114A57"/>
    <w:rsid w:val="00114ABB"/>
    <w:rsid w:val="00114D25"/>
    <w:rsid w:val="00114DD8"/>
    <w:rsid w:val="00114EEC"/>
    <w:rsid w:val="00115214"/>
    <w:rsid w:val="001152D8"/>
    <w:rsid w:val="00115419"/>
    <w:rsid w:val="0011588E"/>
    <w:rsid w:val="00115CB8"/>
    <w:rsid w:val="001160EC"/>
    <w:rsid w:val="0011627C"/>
    <w:rsid w:val="00116314"/>
    <w:rsid w:val="00116659"/>
    <w:rsid w:val="0011680B"/>
    <w:rsid w:val="00116ECD"/>
    <w:rsid w:val="00116ED8"/>
    <w:rsid w:val="00116F7E"/>
    <w:rsid w:val="00117076"/>
    <w:rsid w:val="0011762A"/>
    <w:rsid w:val="00117642"/>
    <w:rsid w:val="0011771F"/>
    <w:rsid w:val="001179C5"/>
    <w:rsid w:val="00117CF3"/>
    <w:rsid w:val="00117D16"/>
    <w:rsid w:val="001201C7"/>
    <w:rsid w:val="001201F9"/>
    <w:rsid w:val="0012031B"/>
    <w:rsid w:val="001204ED"/>
    <w:rsid w:val="00120604"/>
    <w:rsid w:val="00120720"/>
    <w:rsid w:val="0012081E"/>
    <w:rsid w:val="001209F4"/>
    <w:rsid w:val="00120A38"/>
    <w:rsid w:val="00120B63"/>
    <w:rsid w:val="001212BE"/>
    <w:rsid w:val="00121C77"/>
    <w:rsid w:val="00122092"/>
    <w:rsid w:val="0012229E"/>
    <w:rsid w:val="0012241D"/>
    <w:rsid w:val="00122773"/>
    <w:rsid w:val="0012302E"/>
    <w:rsid w:val="0012423D"/>
    <w:rsid w:val="00124B54"/>
    <w:rsid w:val="00124EB8"/>
    <w:rsid w:val="001250AB"/>
    <w:rsid w:val="0012553F"/>
    <w:rsid w:val="001255A8"/>
    <w:rsid w:val="00125610"/>
    <w:rsid w:val="001258EC"/>
    <w:rsid w:val="001260C3"/>
    <w:rsid w:val="00126380"/>
    <w:rsid w:val="00126640"/>
    <w:rsid w:val="001267F8"/>
    <w:rsid w:val="001269F8"/>
    <w:rsid w:val="00126AA1"/>
    <w:rsid w:val="00126FD3"/>
    <w:rsid w:val="0012758B"/>
    <w:rsid w:val="00127903"/>
    <w:rsid w:val="00127ED5"/>
    <w:rsid w:val="00127EEE"/>
    <w:rsid w:val="00127F47"/>
    <w:rsid w:val="00130225"/>
    <w:rsid w:val="001305C4"/>
    <w:rsid w:val="001307F6"/>
    <w:rsid w:val="00130E7E"/>
    <w:rsid w:val="001312C9"/>
    <w:rsid w:val="001319A0"/>
    <w:rsid w:val="00131AA5"/>
    <w:rsid w:val="00131EC6"/>
    <w:rsid w:val="00131F55"/>
    <w:rsid w:val="00132A35"/>
    <w:rsid w:val="00132F9A"/>
    <w:rsid w:val="001332CB"/>
    <w:rsid w:val="00133541"/>
    <w:rsid w:val="0013438A"/>
    <w:rsid w:val="00134BCD"/>
    <w:rsid w:val="00134E9F"/>
    <w:rsid w:val="00135B88"/>
    <w:rsid w:val="001362FD"/>
    <w:rsid w:val="00136665"/>
    <w:rsid w:val="00136853"/>
    <w:rsid w:val="0013696E"/>
    <w:rsid w:val="00136BE5"/>
    <w:rsid w:val="00137218"/>
    <w:rsid w:val="001374E1"/>
    <w:rsid w:val="00137B39"/>
    <w:rsid w:val="00137C0B"/>
    <w:rsid w:val="00140684"/>
    <w:rsid w:val="00140849"/>
    <w:rsid w:val="00140858"/>
    <w:rsid w:val="001408CF"/>
    <w:rsid w:val="0014094B"/>
    <w:rsid w:val="00140BB4"/>
    <w:rsid w:val="00140EC4"/>
    <w:rsid w:val="00141213"/>
    <w:rsid w:val="0014179F"/>
    <w:rsid w:val="001429A8"/>
    <w:rsid w:val="00142B1E"/>
    <w:rsid w:val="00143071"/>
    <w:rsid w:val="0014322E"/>
    <w:rsid w:val="00143732"/>
    <w:rsid w:val="001437D1"/>
    <w:rsid w:val="001439B5"/>
    <w:rsid w:val="00143C76"/>
    <w:rsid w:val="00143CAA"/>
    <w:rsid w:val="00143EAD"/>
    <w:rsid w:val="001440F2"/>
    <w:rsid w:val="00144467"/>
    <w:rsid w:val="0014453B"/>
    <w:rsid w:val="00144587"/>
    <w:rsid w:val="00144789"/>
    <w:rsid w:val="00144A25"/>
    <w:rsid w:val="00144C8B"/>
    <w:rsid w:val="00144F7F"/>
    <w:rsid w:val="0014505C"/>
    <w:rsid w:val="001451AA"/>
    <w:rsid w:val="00145424"/>
    <w:rsid w:val="00145440"/>
    <w:rsid w:val="00145BA8"/>
    <w:rsid w:val="00145BB9"/>
    <w:rsid w:val="00145BEE"/>
    <w:rsid w:val="001469F0"/>
    <w:rsid w:val="00146C24"/>
    <w:rsid w:val="00147011"/>
    <w:rsid w:val="00147414"/>
    <w:rsid w:val="00147836"/>
    <w:rsid w:val="001478E5"/>
    <w:rsid w:val="00147B66"/>
    <w:rsid w:val="00147CA4"/>
    <w:rsid w:val="00150F63"/>
    <w:rsid w:val="00150FAD"/>
    <w:rsid w:val="00150FE1"/>
    <w:rsid w:val="00151365"/>
    <w:rsid w:val="00151785"/>
    <w:rsid w:val="00152234"/>
    <w:rsid w:val="0015259E"/>
    <w:rsid w:val="001527D6"/>
    <w:rsid w:val="00152D0D"/>
    <w:rsid w:val="00152D40"/>
    <w:rsid w:val="001530E7"/>
    <w:rsid w:val="00153FAB"/>
    <w:rsid w:val="0015416B"/>
    <w:rsid w:val="00154216"/>
    <w:rsid w:val="001543A0"/>
    <w:rsid w:val="001546E2"/>
    <w:rsid w:val="00154915"/>
    <w:rsid w:val="00155056"/>
    <w:rsid w:val="001558B9"/>
    <w:rsid w:val="00155A31"/>
    <w:rsid w:val="00155C8B"/>
    <w:rsid w:val="00155D24"/>
    <w:rsid w:val="00155EFC"/>
    <w:rsid w:val="00156122"/>
    <w:rsid w:val="00156314"/>
    <w:rsid w:val="0015695F"/>
    <w:rsid w:val="00156990"/>
    <w:rsid w:val="001569B3"/>
    <w:rsid w:val="00157270"/>
    <w:rsid w:val="00157315"/>
    <w:rsid w:val="0015734D"/>
    <w:rsid w:val="001574AD"/>
    <w:rsid w:val="001574B9"/>
    <w:rsid w:val="00157642"/>
    <w:rsid w:val="0015777B"/>
    <w:rsid w:val="00157ABE"/>
    <w:rsid w:val="00157E4A"/>
    <w:rsid w:val="00160013"/>
    <w:rsid w:val="0016029D"/>
    <w:rsid w:val="0016041C"/>
    <w:rsid w:val="0016095B"/>
    <w:rsid w:val="00160A54"/>
    <w:rsid w:val="00160EF7"/>
    <w:rsid w:val="0016178F"/>
    <w:rsid w:val="00161CB5"/>
    <w:rsid w:val="00161CEE"/>
    <w:rsid w:val="00161D09"/>
    <w:rsid w:val="001626ED"/>
    <w:rsid w:val="001629D9"/>
    <w:rsid w:val="00162A87"/>
    <w:rsid w:val="00162BFE"/>
    <w:rsid w:val="00162E09"/>
    <w:rsid w:val="00163196"/>
    <w:rsid w:val="001631E6"/>
    <w:rsid w:val="0016322E"/>
    <w:rsid w:val="001638E4"/>
    <w:rsid w:val="00163A43"/>
    <w:rsid w:val="00163C43"/>
    <w:rsid w:val="00163E6B"/>
    <w:rsid w:val="00164134"/>
    <w:rsid w:val="0016465E"/>
    <w:rsid w:val="001649A3"/>
    <w:rsid w:val="00164BA5"/>
    <w:rsid w:val="00164D76"/>
    <w:rsid w:val="00164E0C"/>
    <w:rsid w:val="00165003"/>
    <w:rsid w:val="00165548"/>
    <w:rsid w:val="001655C0"/>
    <w:rsid w:val="00165903"/>
    <w:rsid w:val="00165AF4"/>
    <w:rsid w:val="00165FF8"/>
    <w:rsid w:val="0016655F"/>
    <w:rsid w:val="001669F7"/>
    <w:rsid w:val="00166EF3"/>
    <w:rsid w:val="00167230"/>
    <w:rsid w:val="00167435"/>
    <w:rsid w:val="001675B1"/>
    <w:rsid w:val="00167650"/>
    <w:rsid w:val="001676F0"/>
    <w:rsid w:val="0017007D"/>
    <w:rsid w:val="0017008A"/>
    <w:rsid w:val="0017010D"/>
    <w:rsid w:val="001703A0"/>
    <w:rsid w:val="001704D0"/>
    <w:rsid w:val="001705B0"/>
    <w:rsid w:val="00171049"/>
    <w:rsid w:val="00171264"/>
    <w:rsid w:val="001713EE"/>
    <w:rsid w:val="001721A7"/>
    <w:rsid w:val="00172290"/>
    <w:rsid w:val="001723E7"/>
    <w:rsid w:val="001730DE"/>
    <w:rsid w:val="001732C7"/>
    <w:rsid w:val="001733EF"/>
    <w:rsid w:val="00173603"/>
    <w:rsid w:val="0017394D"/>
    <w:rsid w:val="00173C2E"/>
    <w:rsid w:val="00173D5A"/>
    <w:rsid w:val="001740CE"/>
    <w:rsid w:val="00174385"/>
    <w:rsid w:val="001748AB"/>
    <w:rsid w:val="00174A83"/>
    <w:rsid w:val="00174A86"/>
    <w:rsid w:val="00175397"/>
    <w:rsid w:val="00175993"/>
    <w:rsid w:val="001764AE"/>
    <w:rsid w:val="0017688F"/>
    <w:rsid w:val="0017754D"/>
    <w:rsid w:val="001805A4"/>
    <w:rsid w:val="00180729"/>
    <w:rsid w:val="00180DF9"/>
    <w:rsid w:val="00181399"/>
    <w:rsid w:val="00181642"/>
    <w:rsid w:val="00181AE2"/>
    <w:rsid w:val="001821E2"/>
    <w:rsid w:val="00182395"/>
    <w:rsid w:val="00182A3E"/>
    <w:rsid w:val="00182DF6"/>
    <w:rsid w:val="00182F51"/>
    <w:rsid w:val="00183154"/>
    <w:rsid w:val="0018336E"/>
    <w:rsid w:val="00183760"/>
    <w:rsid w:val="001839E2"/>
    <w:rsid w:val="00183DDB"/>
    <w:rsid w:val="00183F4A"/>
    <w:rsid w:val="0018402E"/>
    <w:rsid w:val="001840F9"/>
    <w:rsid w:val="001842C5"/>
    <w:rsid w:val="00184A21"/>
    <w:rsid w:val="00184C69"/>
    <w:rsid w:val="00184EF9"/>
    <w:rsid w:val="00184F39"/>
    <w:rsid w:val="00184F7B"/>
    <w:rsid w:val="00185856"/>
    <w:rsid w:val="001858EE"/>
    <w:rsid w:val="00185DBE"/>
    <w:rsid w:val="001861F9"/>
    <w:rsid w:val="00186445"/>
    <w:rsid w:val="00186962"/>
    <w:rsid w:val="00186985"/>
    <w:rsid w:val="00186B69"/>
    <w:rsid w:val="00186DD6"/>
    <w:rsid w:val="00187327"/>
    <w:rsid w:val="00187508"/>
    <w:rsid w:val="001877E6"/>
    <w:rsid w:val="00187D86"/>
    <w:rsid w:val="00190271"/>
    <w:rsid w:val="0019085A"/>
    <w:rsid w:val="001909AC"/>
    <w:rsid w:val="00190EC5"/>
    <w:rsid w:val="00191009"/>
    <w:rsid w:val="001912A1"/>
    <w:rsid w:val="00191303"/>
    <w:rsid w:val="001917F4"/>
    <w:rsid w:val="00192181"/>
    <w:rsid w:val="00192420"/>
    <w:rsid w:val="00192D63"/>
    <w:rsid w:val="0019336A"/>
    <w:rsid w:val="00193506"/>
    <w:rsid w:val="0019389B"/>
    <w:rsid w:val="001939EF"/>
    <w:rsid w:val="00193B04"/>
    <w:rsid w:val="00193B2C"/>
    <w:rsid w:val="00193B6C"/>
    <w:rsid w:val="00193DDE"/>
    <w:rsid w:val="00193E09"/>
    <w:rsid w:val="00193F93"/>
    <w:rsid w:val="00194451"/>
    <w:rsid w:val="00194629"/>
    <w:rsid w:val="00194670"/>
    <w:rsid w:val="00194677"/>
    <w:rsid w:val="00194810"/>
    <w:rsid w:val="00195163"/>
    <w:rsid w:val="0019541F"/>
    <w:rsid w:val="0019545D"/>
    <w:rsid w:val="00196176"/>
    <w:rsid w:val="001962FE"/>
    <w:rsid w:val="0019638B"/>
    <w:rsid w:val="00196492"/>
    <w:rsid w:val="00196654"/>
    <w:rsid w:val="00196E69"/>
    <w:rsid w:val="00196E8B"/>
    <w:rsid w:val="00196F79"/>
    <w:rsid w:val="00197152"/>
    <w:rsid w:val="00197492"/>
    <w:rsid w:val="001978BA"/>
    <w:rsid w:val="00197919"/>
    <w:rsid w:val="0019795D"/>
    <w:rsid w:val="001979A1"/>
    <w:rsid w:val="00197B00"/>
    <w:rsid w:val="00197CCF"/>
    <w:rsid w:val="001A017E"/>
    <w:rsid w:val="001A01E8"/>
    <w:rsid w:val="001A0350"/>
    <w:rsid w:val="001A0907"/>
    <w:rsid w:val="001A0A18"/>
    <w:rsid w:val="001A0A3D"/>
    <w:rsid w:val="001A0C56"/>
    <w:rsid w:val="001A0F68"/>
    <w:rsid w:val="001A13DD"/>
    <w:rsid w:val="001A1DE9"/>
    <w:rsid w:val="001A2025"/>
    <w:rsid w:val="001A26D8"/>
    <w:rsid w:val="001A2A20"/>
    <w:rsid w:val="001A2B0D"/>
    <w:rsid w:val="001A2BC3"/>
    <w:rsid w:val="001A2BCC"/>
    <w:rsid w:val="001A30B8"/>
    <w:rsid w:val="001A322D"/>
    <w:rsid w:val="001A37F3"/>
    <w:rsid w:val="001A3963"/>
    <w:rsid w:val="001A3A4A"/>
    <w:rsid w:val="001A3ABD"/>
    <w:rsid w:val="001A434B"/>
    <w:rsid w:val="001A461E"/>
    <w:rsid w:val="001A49E4"/>
    <w:rsid w:val="001A4FA3"/>
    <w:rsid w:val="001A5AE9"/>
    <w:rsid w:val="001A5DFD"/>
    <w:rsid w:val="001A5F1D"/>
    <w:rsid w:val="001A623F"/>
    <w:rsid w:val="001A6C58"/>
    <w:rsid w:val="001A6CDD"/>
    <w:rsid w:val="001A6D25"/>
    <w:rsid w:val="001A7112"/>
    <w:rsid w:val="001A7558"/>
    <w:rsid w:val="001A7714"/>
    <w:rsid w:val="001A7994"/>
    <w:rsid w:val="001A7F31"/>
    <w:rsid w:val="001B0684"/>
    <w:rsid w:val="001B0A43"/>
    <w:rsid w:val="001B0A9E"/>
    <w:rsid w:val="001B1780"/>
    <w:rsid w:val="001B1B16"/>
    <w:rsid w:val="001B1DEB"/>
    <w:rsid w:val="001B2B07"/>
    <w:rsid w:val="001B2D00"/>
    <w:rsid w:val="001B2D57"/>
    <w:rsid w:val="001B2DED"/>
    <w:rsid w:val="001B443D"/>
    <w:rsid w:val="001B48C7"/>
    <w:rsid w:val="001B4927"/>
    <w:rsid w:val="001B4A78"/>
    <w:rsid w:val="001B4EAB"/>
    <w:rsid w:val="001B5780"/>
    <w:rsid w:val="001B5822"/>
    <w:rsid w:val="001B5C85"/>
    <w:rsid w:val="001B5FD9"/>
    <w:rsid w:val="001B6BF8"/>
    <w:rsid w:val="001B6D79"/>
    <w:rsid w:val="001B6D8F"/>
    <w:rsid w:val="001B6EED"/>
    <w:rsid w:val="001B71E6"/>
    <w:rsid w:val="001B725F"/>
    <w:rsid w:val="001B7284"/>
    <w:rsid w:val="001B76C6"/>
    <w:rsid w:val="001B7B06"/>
    <w:rsid w:val="001B7CAF"/>
    <w:rsid w:val="001C00D7"/>
    <w:rsid w:val="001C02DE"/>
    <w:rsid w:val="001C0400"/>
    <w:rsid w:val="001C0772"/>
    <w:rsid w:val="001C07C6"/>
    <w:rsid w:val="001C0B84"/>
    <w:rsid w:val="001C0D07"/>
    <w:rsid w:val="001C17D1"/>
    <w:rsid w:val="001C1D6B"/>
    <w:rsid w:val="001C1D9D"/>
    <w:rsid w:val="001C1DAA"/>
    <w:rsid w:val="001C226B"/>
    <w:rsid w:val="001C26F8"/>
    <w:rsid w:val="001C2C66"/>
    <w:rsid w:val="001C2DE0"/>
    <w:rsid w:val="001C3014"/>
    <w:rsid w:val="001C37CA"/>
    <w:rsid w:val="001C3AFE"/>
    <w:rsid w:val="001C40EA"/>
    <w:rsid w:val="001C531C"/>
    <w:rsid w:val="001C5C4F"/>
    <w:rsid w:val="001C5D92"/>
    <w:rsid w:val="001C6375"/>
    <w:rsid w:val="001C664C"/>
    <w:rsid w:val="001C681B"/>
    <w:rsid w:val="001C695D"/>
    <w:rsid w:val="001C6A10"/>
    <w:rsid w:val="001C6CCC"/>
    <w:rsid w:val="001C7367"/>
    <w:rsid w:val="001C76A3"/>
    <w:rsid w:val="001C7B93"/>
    <w:rsid w:val="001C7C87"/>
    <w:rsid w:val="001C7DBE"/>
    <w:rsid w:val="001D0943"/>
    <w:rsid w:val="001D0AC5"/>
    <w:rsid w:val="001D0B74"/>
    <w:rsid w:val="001D0B7A"/>
    <w:rsid w:val="001D13CA"/>
    <w:rsid w:val="001D1AFA"/>
    <w:rsid w:val="001D1CAF"/>
    <w:rsid w:val="001D1DA9"/>
    <w:rsid w:val="001D1E5C"/>
    <w:rsid w:val="001D1E70"/>
    <w:rsid w:val="001D2410"/>
    <w:rsid w:val="001D2A5A"/>
    <w:rsid w:val="001D2BCF"/>
    <w:rsid w:val="001D2C76"/>
    <w:rsid w:val="001D2D2C"/>
    <w:rsid w:val="001D32FF"/>
    <w:rsid w:val="001D397C"/>
    <w:rsid w:val="001D39D6"/>
    <w:rsid w:val="001D3B84"/>
    <w:rsid w:val="001D403B"/>
    <w:rsid w:val="001D4471"/>
    <w:rsid w:val="001D4A95"/>
    <w:rsid w:val="001D4D40"/>
    <w:rsid w:val="001D5109"/>
    <w:rsid w:val="001D55AE"/>
    <w:rsid w:val="001D5B04"/>
    <w:rsid w:val="001D606A"/>
    <w:rsid w:val="001D66B8"/>
    <w:rsid w:val="001D6E5E"/>
    <w:rsid w:val="001D6FA9"/>
    <w:rsid w:val="001D70FD"/>
    <w:rsid w:val="001D711A"/>
    <w:rsid w:val="001D7377"/>
    <w:rsid w:val="001D785A"/>
    <w:rsid w:val="001D7C2D"/>
    <w:rsid w:val="001D7EFB"/>
    <w:rsid w:val="001E002C"/>
    <w:rsid w:val="001E06AE"/>
    <w:rsid w:val="001E0D94"/>
    <w:rsid w:val="001E0F53"/>
    <w:rsid w:val="001E1273"/>
    <w:rsid w:val="001E17DF"/>
    <w:rsid w:val="001E1D30"/>
    <w:rsid w:val="001E2595"/>
    <w:rsid w:val="001E2B1E"/>
    <w:rsid w:val="001E318D"/>
    <w:rsid w:val="001E32C6"/>
    <w:rsid w:val="001E33B1"/>
    <w:rsid w:val="001E346C"/>
    <w:rsid w:val="001E34B2"/>
    <w:rsid w:val="001E365F"/>
    <w:rsid w:val="001E381B"/>
    <w:rsid w:val="001E398D"/>
    <w:rsid w:val="001E45F1"/>
    <w:rsid w:val="001E4CE8"/>
    <w:rsid w:val="001E5369"/>
    <w:rsid w:val="001E5A41"/>
    <w:rsid w:val="001E64A7"/>
    <w:rsid w:val="001E6708"/>
    <w:rsid w:val="001E67C3"/>
    <w:rsid w:val="001E6A0C"/>
    <w:rsid w:val="001E6A95"/>
    <w:rsid w:val="001E6C88"/>
    <w:rsid w:val="001E6E65"/>
    <w:rsid w:val="001E6E78"/>
    <w:rsid w:val="001E709C"/>
    <w:rsid w:val="001E744F"/>
    <w:rsid w:val="001E7586"/>
    <w:rsid w:val="001E762E"/>
    <w:rsid w:val="001E7817"/>
    <w:rsid w:val="001E7E74"/>
    <w:rsid w:val="001F02AE"/>
    <w:rsid w:val="001F0448"/>
    <w:rsid w:val="001F0994"/>
    <w:rsid w:val="001F10CC"/>
    <w:rsid w:val="001F1215"/>
    <w:rsid w:val="001F14F2"/>
    <w:rsid w:val="001F17B3"/>
    <w:rsid w:val="001F1E1E"/>
    <w:rsid w:val="001F2188"/>
    <w:rsid w:val="001F2747"/>
    <w:rsid w:val="001F2BD0"/>
    <w:rsid w:val="001F2E65"/>
    <w:rsid w:val="001F44C6"/>
    <w:rsid w:val="001F4AF4"/>
    <w:rsid w:val="001F4C3A"/>
    <w:rsid w:val="001F4CA3"/>
    <w:rsid w:val="001F4D31"/>
    <w:rsid w:val="001F512F"/>
    <w:rsid w:val="001F5243"/>
    <w:rsid w:val="001F5254"/>
    <w:rsid w:val="001F55C6"/>
    <w:rsid w:val="001F5895"/>
    <w:rsid w:val="001F5D03"/>
    <w:rsid w:val="001F6146"/>
    <w:rsid w:val="001F615B"/>
    <w:rsid w:val="001F6180"/>
    <w:rsid w:val="001F625F"/>
    <w:rsid w:val="001F6806"/>
    <w:rsid w:val="001F68AC"/>
    <w:rsid w:val="001F6E71"/>
    <w:rsid w:val="001F70E4"/>
    <w:rsid w:val="001F7559"/>
    <w:rsid w:val="001F766E"/>
    <w:rsid w:val="001F7909"/>
    <w:rsid w:val="001F7BC6"/>
    <w:rsid w:val="002001F3"/>
    <w:rsid w:val="002012CF"/>
    <w:rsid w:val="00201688"/>
    <w:rsid w:val="002019CB"/>
    <w:rsid w:val="00202402"/>
    <w:rsid w:val="00202639"/>
    <w:rsid w:val="00202F2C"/>
    <w:rsid w:val="0020320A"/>
    <w:rsid w:val="00203531"/>
    <w:rsid w:val="002039BB"/>
    <w:rsid w:val="00203EEF"/>
    <w:rsid w:val="00203FF7"/>
    <w:rsid w:val="002042C7"/>
    <w:rsid w:val="002043EA"/>
    <w:rsid w:val="00204756"/>
    <w:rsid w:val="00204829"/>
    <w:rsid w:val="002049D0"/>
    <w:rsid w:val="00204A38"/>
    <w:rsid w:val="00204CFE"/>
    <w:rsid w:val="0020502E"/>
    <w:rsid w:val="0020519B"/>
    <w:rsid w:val="002054CA"/>
    <w:rsid w:val="0020565E"/>
    <w:rsid w:val="00205BC4"/>
    <w:rsid w:val="00205D56"/>
    <w:rsid w:val="00205D92"/>
    <w:rsid w:val="00206158"/>
    <w:rsid w:val="002062E1"/>
    <w:rsid w:val="0020649C"/>
    <w:rsid w:val="00206706"/>
    <w:rsid w:val="00206717"/>
    <w:rsid w:val="00206C32"/>
    <w:rsid w:val="00207488"/>
    <w:rsid w:val="002077B5"/>
    <w:rsid w:val="002077F9"/>
    <w:rsid w:val="00207840"/>
    <w:rsid w:val="0020792C"/>
    <w:rsid w:val="00207ABD"/>
    <w:rsid w:val="0021006F"/>
    <w:rsid w:val="002101E7"/>
    <w:rsid w:val="00210883"/>
    <w:rsid w:val="0021094A"/>
    <w:rsid w:val="00210AC9"/>
    <w:rsid w:val="00211234"/>
    <w:rsid w:val="002115CF"/>
    <w:rsid w:val="0021176D"/>
    <w:rsid w:val="002118E1"/>
    <w:rsid w:val="00211A39"/>
    <w:rsid w:val="00211A6B"/>
    <w:rsid w:val="00211B9A"/>
    <w:rsid w:val="00211BF2"/>
    <w:rsid w:val="002123D7"/>
    <w:rsid w:val="0021287A"/>
    <w:rsid w:val="00212AE2"/>
    <w:rsid w:val="00212D13"/>
    <w:rsid w:val="00212D1A"/>
    <w:rsid w:val="0021325C"/>
    <w:rsid w:val="00213381"/>
    <w:rsid w:val="00213B7C"/>
    <w:rsid w:val="00214183"/>
    <w:rsid w:val="0021459F"/>
    <w:rsid w:val="00214873"/>
    <w:rsid w:val="002149A2"/>
    <w:rsid w:val="00214C6E"/>
    <w:rsid w:val="00214E30"/>
    <w:rsid w:val="00214F22"/>
    <w:rsid w:val="0021593C"/>
    <w:rsid w:val="00215A34"/>
    <w:rsid w:val="00216209"/>
    <w:rsid w:val="002162A4"/>
    <w:rsid w:val="002162A6"/>
    <w:rsid w:val="0021638A"/>
    <w:rsid w:val="002163CA"/>
    <w:rsid w:val="002164AC"/>
    <w:rsid w:val="002164C4"/>
    <w:rsid w:val="00216625"/>
    <w:rsid w:val="00216B27"/>
    <w:rsid w:val="002177AB"/>
    <w:rsid w:val="00217DD1"/>
    <w:rsid w:val="00217FD2"/>
    <w:rsid w:val="00220131"/>
    <w:rsid w:val="00220179"/>
    <w:rsid w:val="0022047C"/>
    <w:rsid w:val="002204A7"/>
    <w:rsid w:val="002206AB"/>
    <w:rsid w:val="00220732"/>
    <w:rsid w:val="00220D62"/>
    <w:rsid w:val="00221016"/>
    <w:rsid w:val="00221123"/>
    <w:rsid w:val="00221FBC"/>
    <w:rsid w:val="00222433"/>
    <w:rsid w:val="002224AF"/>
    <w:rsid w:val="002224EB"/>
    <w:rsid w:val="00222B85"/>
    <w:rsid w:val="00222C32"/>
    <w:rsid w:val="00223DB8"/>
    <w:rsid w:val="00223F0F"/>
    <w:rsid w:val="00224189"/>
    <w:rsid w:val="002241E8"/>
    <w:rsid w:val="00224433"/>
    <w:rsid w:val="00224481"/>
    <w:rsid w:val="00224937"/>
    <w:rsid w:val="00224D33"/>
    <w:rsid w:val="00225003"/>
    <w:rsid w:val="002250B5"/>
    <w:rsid w:val="0022548A"/>
    <w:rsid w:val="00225D32"/>
    <w:rsid w:val="002261AC"/>
    <w:rsid w:val="00226538"/>
    <w:rsid w:val="002268D5"/>
    <w:rsid w:val="00226B7A"/>
    <w:rsid w:val="00226E4A"/>
    <w:rsid w:val="002271C3"/>
    <w:rsid w:val="002272B2"/>
    <w:rsid w:val="00227564"/>
    <w:rsid w:val="00227766"/>
    <w:rsid w:val="00227D0F"/>
    <w:rsid w:val="00230147"/>
    <w:rsid w:val="002304F9"/>
    <w:rsid w:val="00230639"/>
    <w:rsid w:val="00230783"/>
    <w:rsid w:val="00230C8C"/>
    <w:rsid w:val="00230CC0"/>
    <w:rsid w:val="00231511"/>
    <w:rsid w:val="00231569"/>
    <w:rsid w:val="00231751"/>
    <w:rsid w:val="002317F3"/>
    <w:rsid w:val="00232221"/>
    <w:rsid w:val="002322C8"/>
    <w:rsid w:val="00232959"/>
    <w:rsid w:val="0023295D"/>
    <w:rsid w:val="00232A11"/>
    <w:rsid w:val="00232F23"/>
    <w:rsid w:val="00232FB6"/>
    <w:rsid w:val="002333F3"/>
    <w:rsid w:val="00233B5B"/>
    <w:rsid w:val="00233DB4"/>
    <w:rsid w:val="00233F8A"/>
    <w:rsid w:val="002349CD"/>
    <w:rsid w:val="00234B62"/>
    <w:rsid w:val="00234C77"/>
    <w:rsid w:val="00234D20"/>
    <w:rsid w:val="00234FF9"/>
    <w:rsid w:val="00235202"/>
    <w:rsid w:val="002359E6"/>
    <w:rsid w:val="00235FD4"/>
    <w:rsid w:val="00236374"/>
    <w:rsid w:val="00236529"/>
    <w:rsid w:val="002365EE"/>
    <w:rsid w:val="00236E80"/>
    <w:rsid w:val="00237157"/>
    <w:rsid w:val="002371FD"/>
    <w:rsid w:val="002377BB"/>
    <w:rsid w:val="002377FA"/>
    <w:rsid w:val="0023787B"/>
    <w:rsid w:val="00237896"/>
    <w:rsid w:val="002378BB"/>
    <w:rsid w:val="00237C69"/>
    <w:rsid w:val="00237DFA"/>
    <w:rsid w:val="00237F34"/>
    <w:rsid w:val="00240157"/>
    <w:rsid w:val="0024080D"/>
    <w:rsid w:val="0024086F"/>
    <w:rsid w:val="00240B23"/>
    <w:rsid w:val="00241161"/>
    <w:rsid w:val="002411D6"/>
    <w:rsid w:val="002412C5"/>
    <w:rsid w:val="0024148D"/>
    <w:rsid w:val="00241D84"/>
    <w:rsid w:val="00241E42"/>
    <w:rsid w:val="00242094"/>
    <w:rsid w:val="00242972"/>
    <w:rsid w:val="00242BD5"/>
    <w:rsid w:val="00243476"/>
    <w:rsid w:val="002436E1"/>
    <w:rsid w:val="00243722"/>
    <w:rsid w:val="00243A6B"/>
    <w:rsid w:val="00243EDE"/>
    <w:rsid w:val="00244380"/>
    <w:rsid w:val="00244721"/>
    <w:rsid w:val="002448F5"/>
    <w:rsid w:val="00244927"/>
    <w:rsid w:val="00244D91"/>
    <w:rsid w:val="00244EB7"/>
    <w:rsid w:val="00244EE7"/>
    <w:rsid w:val="00244EFD"/>
    <w:rsid w:val="002450B2"/>
    <w:rsid w:val="002453D3"/>
    <w:rsid w:val="002457DB"/>
    <w:rsid w:val="00245D7C"/>
    <w:rsid w:val="00245F15"/>
    <w:rsid w:val="00245F2F"/>
    <w:rsid w:val="00246549"/>
    <w:rsid w:val="00246718"/>
    <w:rsid w:val="0024698A"/>
    <w:rsid w:val="00246DD1"/>
    <w:rsid w:val="00247690"/>
    <w:rsid w:val="0024780F"/>
    <w:rsid w:val="0025077E"/>
    <w:rsid w:val="00250C83"/>
    <w:rsid w:val="00250DED"/>
    <w:rsid w:val="00250F42"/>
    <w:rsid w:val="00250FBE"/>
    <w:rsid w:val="00251143"/>
    <w:rsid w:val="002515D7"/>
    <w:rsid w:val="00251737"/>
    <w:rsid w:val="002518B5"/>
    <w:rsid w:val="0025196B"/>
    <w:rsid w:val="00251A3C"/>
    <w:rsid w:val="0025243D"/>
    <w:rsid w:val="0025279C"/>
    <w:rsid w:val="002528E6"/>
    <w:rsid w:val="00253713"/>
    <w:rsid w:val="00253EA0"/>
    <w:rsid w:val="0025458D"/>
    <w:rsid w:val="00254DD8"/>
    <w:rsid w:val="002551AD"/>
    <w:rsid w:val="0025532B"/>
    <w:rsid w:val="002555E0"/>
    <w:rsid w:val="002555E1"/>
    <w:rsid w:val="00255763"/>
    <w:rsid w:val="00255933"/>
    <w:rsid w:val="002561EB"/>
    <w:rsid w:val="00256379"/>
    <w:rsid w:val="002565FA"/>
    <w:rsid w:val="00256626"/>
    <w:rsid w:val="0025668C"/>
    <w:rsid w:val="00256C0E"/>
    <w:rsid w:val="00256DEF"/>
    <w:rsid w:val="00256F57"/>
    <w:rsid w:val="00257077"/>
    <w:rsid w:val="00257840"/>
    <w:rsid w:val="00257B20"/>
    <w:rsid w:val="00257C6E"/>
    <w:rsid w:val="002606AC"/>
    <w:rsid w:val="002607D0"/>
    <w:rsid w:val="00260932"/>
    <w:rsid w:val="00260B16"/>
    <w:rsid w:val="00260C53"/>
    <w:rsid w:val="00260D02"/>
    <w:rsid w:val="00260DC7"/>
    <w:rsid w:val="00260E9F"/>
    <w:rsid w:val="00261C1E"/>
    <w:rsid w:val="00261C9D"/>
    <w:rsid w:val="00261E63"/>
    <w:rsid w:val="00262750"/>
    <w:rsid w:val="00262B60"/>
    <w:rsid w:val="00262DBF"/>
    <w:rsid w:val="00262DFB"/>
    <w:rsid w:val="00262F66"/>
    <w:rsid w:val="00263383"/>
    <w:rsid w:val="002633F3"/>
    <w:rsid w:val="002636AA"/>
    <w:rsid w:val="00263A84"/>
    <w:rsid w:val="00263FCE"/>
    <w:rsid w:val="0026420D"/>
    <w:rsid w:val="0026433C"/>
    <w:rsid w:val="00265067"/>
    <w:rsid w:val="0026544D"/>
    <w:rsid w:val="0026584A"/>
    <w:rsid w:val="002658C6"/>
    <w:rsid w:val="00265F7E"/>
    <w:rsid w:val="00266101"/>
    <w:rsid w:val="0026619F"/>
    <w:rsid w:val="002661FC"/>
    <w:rsid w:val="002662B2"/>
    <w:rsid w:val="0026641D"/>
    <w:rsid w:val="00266755"/>
    <w:rsid w:val="00266825"/>
    <w:rsid w:val="002668C7"/>
    <w:rsid w:val="00266A03"/>
    <w:rsid w:val="00266A67"/>
    <w:rsid w:val="002671AA"/>
    <w:rsid w:val="00267267"/>
    <w:rsid w:val="00267328"/>
    <w:rsid w:val="002675DA"/>
    <w:rsid w:val="00267866"/>
    <w:rsid w:val="00267E34"/>
    <w:rsid w:val="00267F25"/>
    <w:rsid w:val="00270A9D"/>
    <w:rsid w:val="002713DB"/>
    <w:rsid w:val="00271788"/>
    <w:rsid w:val="00271F1B"/>
    <w:rsid w:val="002720E2"/>
    <w:rsid w:val="002721B7"/>
    <w:rsid w:val="00272293"/>
    <w:rsid w:val="00272942"/>
    <w:rsid w:val="002730F0"/>
    <w:rsid w:val="00273113"/>
    <w:rsid w:val="002732E0"/>
    <w:rsid w:val="00273734"/>
    <w:rsid w:val="00273789"/>
    <w:rsid w:val="002737B4"/>
    <w:rsid w:val="00273A87"/>
    <w:rsid w:val="00273ECC"/>
    <w:rsid w:val="00274068"/>
    <w:rsid w:val="002744BB"/>
    <w:rsid w:val="0027493C"/>
    <w:rsid w:val="00274AA3"/>
    <w:rsid w:val="002756EA"/>
    <w:rsid w:val="00275B76"/>
    <w:rsid w:val="00275DAE"/>
    <w:rsid w:val="00276436"/>
    <w:rsid w:val="0027650F"/>
    <w:rsid w:val="00276601"/>
    <w:rsid w:val="00276936"/>
    <w:rsid w:val="002769E8"/>
    <w:rsid w:val="00276A77"/>
    <w:rsid w:val="00276AE7"/>
    <w:rsid w:val="00276C8B"/>
    <w:rsid w:val="00276D5A"/>
    <w:rsid w:val="002800D6"/>
    <w:rsid w:val="0028035B"/>
    <w:rsid w:val="0028082F"/>
    <w:rsid w:val="002809BB"/>
    <w:rsid w:val="00280C33"/>
    <w:rsid w:val="00281112"/>
    <w:rsid w:val="002812C4"/>
    <w:rsid w:val="0028139F"/>
    <w:rsid w:val="00281577"/>
    <w:rsid w:val="00281600"/>
    <w:rsid w:val="00281AD3"/>
    <w:rsid w:val="00281F81"/>
    <w:rsid w:val="00282077"/>
    <w:rsid w:val="002821ED"/>
    <w:rsid w:val="00282233"/>
    <w:rsid w:val="00282405"/>
    <w:rsid w:val="002826F2"/>
    <w:rsid w:val="00282D31"/>
    <w:rsid w:val="00282D98"/>
    <w:rsid w:val="00283176"/>
    <w:rsid w:val="002845AF"/>
    <w:rsid w:val="002845DF"/>
    <w:rsid w:val="00284626"/>
    <w:rsid w:val="00285191"/>
    <w:rsid w:val="002853F7"/>
    <w:rsid w:val="002855E5"/>
    <w:rsid w:val="00285AA2"/>
    <w:rsid w:val="00285DB1"/>
    <w:rsid w:val="00285E22"/>
    <w:rsid w:val="00286480"/>
    <w:rsid w:val="00286814"/>
    <w:rsid w:val="00286C0B"/>
    <w:rsid w:val="002878CD"/>
    <w:rsid w:val="00287D47"/>
    <w:rsid w:val="00287D72"/>
    <w:rsid w:val="002902DF"/>
    <w:rsid w:val="002904B5"/>
    <w:rsid w:val="002908C1"/>
    <w:rsid w:val="00290D98"/>
    <w:rsid w:val="00290DAF"/>
    <w:rsid w:val="00291213"/>
    <w:rsid w:val="002914C9"/>
    <w:rsid w:val="0029161A"/>
    <w:rsid w:val="002916C5"/>
    <w:rsid w:val="0029175C"/>
    <w:rsid w:val="00291CB3"/>
    <w:rsid w:val="00291D77"/>
    <w:rsid w:val="00292082"/>
    <w:rsid w:val="002925ED"/>
    <w:rsid w:val="00292E08"/>
    <w:rsid w:val="00292E1A"/>
    <w:rsid w:val="00292E8A"/>
    <w:rsid w:val="002933B7"/>
    <w:rsid w:val="0029358E"/>
    <w:rsid w:val="00293A4D"/>
    <w:rsid w:val="0029433B"/>
    <w:rsid w:val="00294B83"/>
    <w:rsid w:val="002952F9"/>
    <w:rsid w:val="00295617"/>
    <w:rsid w:val="00295B2B"/>
    <w:rsid w:val="00296775"/>
    <w:rsid w:val="002967D0"/>
    <w:rsid w:val="00297007"/>
    <w:rsid w:val="0029754C"/>
    <w:rsid w:val="0029779C"/>
    <w:rsid w:val="00297974"/>
    <w:rsid w:val="00297BD6"/>
    <w:rsid w:val="00297E6B"/>
    <w:rsid w:val="002A0127"/>
    <w:rsid w:val="002A027A"/>
    <w:rsid w:val="002A039B"/>
    <w:rsid w:val="002A076B"/>
    <w:rsid w:val="002A0B2D"/>
    <w:rsid w:val="002A12A1"/>
    <w:rsid w:val="002A14C6"/>
    <w:rsid w:val="002A1CB5"/>
    <w:rsid w:val="002A1CF2"/>
    <w:rsid w:val="002A22DD"/>
    <w:rsid w:val="002A2583"/>
    <w:rsid w:val="002A3143"/>
    <w:rsid w:val="002A3209"/>
    <w:rsid w:val="002A3933"/>
    <w:rsid w:val="002A3EF4"/>
    <w:rsid w:val="002A419C"/>
    <w:rsid w:val="002A4267"/>
    <w:rsid w:val="002A48BA"/>
    <w:rsid w:val="002A5535"/>
    <w:rsid w:val="002A560C"/>
    <w:rsid w:val="002A5903"/>
    <w:rsid w:val="002A685D"/>
    <w:rsid w:val="002A6BFE"/>
    <w:rsid w:val="002A6CC1"/>
    <w:rsid w:val="002A6DC7"/>
    <w:rsid w:val="002A7678"/>
    <w:rsid w:val="002A7715"/>
    <w:rsid w:val="002A7747"/>
    <w:rsid w:val="002B0329"/>
    <w:rsid w:val="002B03DF"/>
    <w:rsid w:val="002B07C0"/>
    <w:rsid w:val="002B0F62"/>
    <w:rsid w:val="002B0F99"/>
    <w:rsid w:val="002B169A"/>
    <w:rsid w:val="002B18EB"/>
    <w:rsid w:val="002B1B78"/>
    <w:rsid w:val="002B1BDE"/>
    <w:rsid w:val="002B1CD5"/>
    <w:rsid w:val="002B1E32"/>
    <w:rsid w:val="002B1EB8"/>
    <w:rsid w:val="002B1FAD"/>
    <w:rsid w:val="002B1FEB"/>
    <w:rsid w:val="002B2092"/>
    <w:rsid w:val="002B20F1"/>
    <w:rsid w:val="002B2371"/>
    <w:rsid w:val="002B25E1"/>
    <w:rsid w:val="002B272E"/>
    <w:rsid w:val="002B29D2"/>
    <w:rsid w:val="002B2F28"/>
    <w:rsid w:val="002B32D5"/>
    <w:rsid w:val="002B3D0F"/>
    <w:rsid w:val="002B42DB"/>
    <w:rsid w:val="002B4DCC"/>
    <w:rsid w:val="002B4F84"/>
    <w:rsid w:val="002B51F4"/>
    <w:rsid w:val="002B5428"/>
    <w:rsid w:val="002B5833"/>
    <w:rsid w:val="002B5A0A"/>
    <w:rsid w:val="002B5C04"/>
    <w:rsid w:val="002B5E9C"/>
    <w:rsid w:val="002B5EBB"/>
    <w:rsid w:val="002B5EC1"/>
    <w:rsid w:val="002B6355"/>
    <w:rsid w:val="002B6419"/>
    <w:rsid w:val="002B6AFF"/>
    <w:rsid w:val="002B6FCF"/>
    <w:rsid w:val="002B758A"/>
    <w:rsid w:val="002B7B99"/>
    <w:rsid w:val="002B7BBC"/>
    <w:rsid w:val="002B7CF1"/>
    <w:rsid w:val="002B7DC0"/>
    <w:rsid w:val="002C07C2"/>
    <w:rsid w:val="002C0A8B"/>
    <w:rsid w:val="002C0CD8"/>
    <w:rsid w:val="002C13F8"/>
    <w:rsid w:val="002C1917"/>
    <w:rsid w:val="002C1D49"/>
    <w:rsid w:val="002C1EDA"/>
    <w:rsid w:val="002C1F15"/>
    <w:rsid w:val="002C1FF7"/>
    <w:rsid w:val="002C2055"/>
    <w:rsid w:val="002C2115"/>
    <w:rsid w:val="002C215F"/>
    <w:rsid w:val="002C22DF"/>
    <w:rsid w:val="002C2448"/>
    <w:rsid w:val="002C251C"/>
    <w:rsid w:val="002C2A80"/>
    <w:rsid w:val="002C2B1E"/>
    <w:rsid w:val="002C2FB2"/>
    <w:rsid w:val="002C314E"/>
    <w:rsid w:val="002C3155"/>
    <w:rsid w:val="002C36B5"/>
    <w:rsid w:val="002C3B6A"/>
    <w:rsid w:val="002C3C8B"/>
    <w:rsid w:val="002C3CF7"/>
    <w:rsid w:val="002C3E60"/>
    <w:rsid w:val="002C461F"/>
    <w:rsid w:val="002C481B"/>
    <w:rsid w:val="002C486C"/>
    <w:rsid w:val="002C493D"/>
    <w:rsid w:val="002C50AE"/>
    <w:rsid w:val="002C55E8"/>
    <w:rsid w:val="002C581E"/>
    <w:rsid w:val="002C5DCE"/>
    <w:rsid w:val="002C632A"/>
    <w:rsid w:val="002C633A"/>
    <w:rsid w:val="002C65A5"/>
    <w:rsid w:val="002C6724"/>
    <w:rsid w:val="002C6782"/>
    <w:rsid w:val="002C6BC8"/>
    <w:rsid w:val="002C6C34"/>
    <w:rsid w:val="002C6D09"/>
    <w:rsid w:val="002C6EE6"/>
    <w:rsid w:val="002C6FE2"/>
    <w:rsid w:val="002C75AE"/>
    <w:rsid w:val="002C78C4"/>
    <w:rsid w:val="002C7963"/>
    <w:rsid w:val="002C7965"/>
    <w:rsid w:val="002C7A4F"/>
    <w:rsid w:val="002C7ACF"/>
    <w:rsid w:val="002C7B7D"/>
    <w:rsid w:val="002D03BE"/>
    <w:rsid w:val="002D075F"/>
    <w:rsid w:val="002D0ADE"/>
    <w:rsid w:val="002D0EB3"/>
    <w:rsid w:val="002D115C"/>
    <w:rsid w:val="002D1B7D"/>
    <w:rsid w:val="002D1D2C"/>
    <w:rsid w:val="002D1F20"/>
    <w:rsid w:val="002D1FAE"/>
    <w:rsid w:val="002D2212"/>
    <w:rsid w:val="002D26D8"/>
    <w:rsid w:val="002D276C"/>
    <w:rsid w:val="002D297F"/>
    <w:rsid w:val="002D2993"/>
    <w:rsid w:val="002D2B25"/>
    <w:rsid w:val="002D2B51"/>
    <w:rsid w:val="002D2BE1"/>
    <w:rsid w:val="002D33BA"/>
    <w:rsid w:val="002D3760"/>
    <w:rsid w:val="002D37B8"/>
    <w:rsid w:val="002D3815"/>
    <w:rsid w:val="002D38BB"/>
    <w:rsid w:val="002D3E27"/>
    <w:rsid w:val="002D3E3D"/>
    <w:rsid w:val="002D3FF9"/>
    <w:rsid w:val="002D424B"/>
    <w:rsid w:val="002D4424"/>
    <w:rsid w:val="002D4648"/>
    <w:rsid w:val="002D49B6"/>
    <w:rsid w:val="002D4A9B"/>
    <w:rsid w:val="002D4D6E"/>
    <w:rsid w:val="002D4E3B"/>
    <w:rsid w:val="002D4FBE"/>
    <w:rsid w:val="002D547F"/>
    <w:rsid w:val="002D5907"/>
    <w:rsid w:val="002D5A45"/>
    <w:rsid w:val="002D5C09"/>
    <w:rsid w:val="002D64A3"/>
    <w:rsid w:val="002D6758"/>
    <w:rsid w:val="002D6E39"/>
    <w:rsid w:val="002D6FB8"/>
    <w:rsid w:val="002D7222"/>
    <w:rsid w:val="002D79DA"/>
    <w:rsid w:val="002D7A1B"/>
    <w:rsid w:val="002D7A5D"/>
    <w:rsid w:val="002E0071"/>
    <w:rsid w:val="002E0337"/>
    <w:rsid w:val="002E03C1"/>
    <w:rsid w:val="002E04DD"/>
    <w:rsid w:val="002E0557"/>
    <w:rsid w:val="002E0F5B"/>
    <w:rsid w:val="002E15F3"/>
    <w:rsid w:val="002E1B47"/>
    <w:rsid w:val="002E1B68"/>
    <w:rsid w:val="002E1E09"/>
    <w:rsid w:val="002E1FD1"/>
    <w:rsid w:val="002E25F6"/>
    <w:rsid w:val="002E28DC"/>
    <w:rsid w:val="002E2D0C"/>
    <w:rsid w:val="002E2D74"/>
    <w:rsid w:val="002E3540"/>
    <w:rsid w:val="002E3ED0"/>
    <w:rsid w:val="002E40CF"/>
    <w:rsid w:val="002E411C"/>
    <w:rsid w:val="002E4339"/>
    <w:rsid w:val="002E43F5"/>
    <w:rsid w:val="002E45EC"/>
    <w:rsid w:val="002E48BC"/>
    <w:rsid w:val="002E48BE"/>
    <w:rsid w:val="002E49FB"/>
    <w:rsid w:val="002E4B75"/>
    <w:rsid w:val="002E5221"/>
    <w:rsid w:val="002E5756"/>
    <w:rsid w:val="002E57AF"/>
    <w:rsid w:val="002E5AD0"/>
    <w:rsid w:val="002E5D9C"/>
    <w:rsid w:val="002E5E5C"/>
    <w:rsid w:val="002E5FE1"/>
    <w:rsid w:val="002E60D8"/>
    <w:rsid w:val="002E6755"/>
    <w:rsid w:val="002E6DB4"/>
    <w:rsid w:val="002E6DFE"/>
    <w:rsid w:val="002E727B"/>
    <w:rsid w:val="002E7301"/>
    <w:rsid w:val="002E75B3"/>
    <w:rsid w:val="002E75F1"/>
    <w:rsid w:val="002E776A"/>
    <w:rsid w:val="002E795F"/>
    <w:rsid w:val="002F04FB"/>
    <w:rsid w:val="002F0AA3"/>
    <w:rsid w:val="002F0BAE"/>
    <w:rsid w:val="002F0D2C"/>
    <w:rsid w:val="002F0D82"/>
    <w:rsid w:val="002F19BE"/>
    <w:rsid w:val="002F1AEA"/>
    <w:rsid w:val="002F1F52"/>
    <w:rsid w:val="002F213E"/>
    <w:rsid w:val="002F27E6"/>
    <w:rsid w:val="002F291B"/>
    <w:rsid w:val="002F2A6B"/>
    <w:rsid w:val="002F2F54"/>
    <w:rsid w:val="002F3037"/>
    <w:rsid w:val="002F3294"/>
    <w:rsid w:val="002F32D0"/>
    <w:rsid w:val="002F4550"/>
    <w:rsid w:val="002F4E46"/>
    <w:rsid w:val="002F505F"/>
    <w:rsid w:val="002F531B"/>
    <w:rsid w:val="002F5A62"/>
    <w:rsid w:val="002F64F2"/>
    <w:rsid w:val="002F6D39"/>
    <w:rsid w:val="002F7076"/>
    <w:rsid w:val="002F71F2"/>
    <w:rsid w:val="002F7597"/>
    <w:rsid w:val="002F7669"/>
    <w:rsid w:val="002F7B13"/>
    <w:rsid w:val="00300248"/>
    <w:rsid w:val="003008E7"/>
    <w:rsid w:val="00300B59"/>
    <w:rsid w:val="00300E48"/>
    <w:rsid w:val="0030104F"/>
    <w:rsid w:val="003011D6"/>
    <w:rsid w:val="00301392"/>
    <w:rsid w:val="0030177A"/>
    <w:rsid w:val="003023CD"/>
    <w:rsid w:val="003024B0"/>
    <w:rsid w:val="003024CA"/>
    <w:rsid w:val="003026CC"/>
    <w:rsid w:val="0030325E"/>
    <w:rsid w:val="003033F7"/>
    <w:rsid w:val="003037E4"/>
    <w:rsid w:val="00303869"/>
    <w:rsid w:val="00303D61"/>
    <w:rsid w:val="00303D79"/>
    <w:rsid w:val="0030402C"/>
    <w:rsid w:val="00304725"/>
    <w:rsid w:val="00304D2C"/>
    <w:rsid w:val="00304D7B"/>
    <w:rsid w:val="00304E07"/>
    <w:rsid w:val="0030527C"/>
    <w:rsid w:val="003052A6"/>
    <w:rsid w:val="00305893"/>
    <w:rsid w:val="003063F4"/>
    <w:rsid w:val="00306505"/>
    <w:rsid w:val="003068D3"/>
    <w:rsid w:val="00306C62"/>
    <w:rsid w:val="00306F94"/>
    <w:rsid w:val="0030714F"/>
    <w:rsid w:val="003077D4"/>
    <w:rsid w:val="0031051A"/>
    <w:rsid w:val="003106F6"/>
    <w:rsid w:val="00310B91"/>
    <w:rsid w:val="00311024"/>
    <w:rsid w:val="00311212"/>
    <w:rsid w:val="00311245"/>
    <w:rsid w:val="00311C49"/>
    <w:rsid w:val="00311E00"/>
    <w:rsid w:val="00311F54"/>
    <w:rsid w:val="00312B2A"/>
    <w:rsid w:val="00312F19"/>
    <w:rsid w:val="00312F66"/>
    <w:rsid w:val="0031326E"/>
    <w:rsid w:val="003133C7"/>
    <w:rsid w:val="00313CB7"/>
    <w:rsid w:val="00314228"/>
    <w:rsid w:val="00314396"/>
    <w:rsid w:val="0031477C"/>
    <w:rsid w:val="0031496D"/>
    <w:rsid w:val="00314DCF"/>
    <w:rsid w:val="003155F1"/>
    <w:rsid w:val="00315867"/>
    <w:rsid w:val="00315E02"/>
    <w:rsid w:val="00316108"/>
    <w:rsid w:val="00316193"/>
    <w:rsid w:val="0031620D"/>
    <w:rsid w:val="00316382"/>
    <w:rsid w:val="003164B4"/>
    <w:rsid w:val="00316C50"/>
    <w:rsid w:val="0031701C"/>
    <w:rsid w:val="00317220"/>
    <w:rsid w:val="003174AA"/>
    <w:rsid w:val="003175AE"/>
    <w:rsid w:val="00317771"/>
    <w:rsid w:val="003177C0"/>
    <w:rsid w:val="0031782B"/>
    <w:rsid w:val="00317917"/>
    <w:rsid w:val="00317B3D"/>
    <w:rsid w:val="00320184"/>
    <w:rsid w:val="003202EB"/>
    <w:rsid w:val="0032032C"/>
    <w:rsid w:val="00320832"/>
    <w:rsid w:val="003217B5"/>
    <w:rsid w:val="0032192D"/>
    <w:rsid w:val="00322666"/>
    <w:rsid w:val="00322AA5"/>
    <w:rsid w:val="00322C8A"/>
    <w:rsid w:val="003230A3"/>
    <w:rsid w:val="00323102"/>
    <w:rsid w:val="0032326F"/>
    <w:rsid w:val="00323723"/>
    <w:rsid w:val="00323756"/>
    <w:rsid w:val="003239AD"/>
    <w:rsid w:val="00323F49"/>
    <w:rsid w:val="00323FE0"/>
    <w:rsid w:val="003242F9"/>
    <w:rsid w:val="00324642"/>
    <w:rsid w:val="0032483E"/>
    <w:rsid w:val="003253FC"/>
    <w:rsid w:val="00325D0A"/>
    <w:rsid w:val="00325D90"/>
    <w:rsid w:val="00325DD1"/>
    <w:rsid w:val="00325EF5"/>
    <w:rsid w:val="00325F7C"/>
    <w:rsid w:val="00326A42"/>
    <w:rsid w:val="00326AF2"/>
    <w:rsid w:val="00326FAC"/>
    <w:rsid w:val="00327186"/>
    <w:rsid w:val="00327404"/>
    <w:rsid w:val="00327C7D"/>
    <w:rsid w:val="00327F93"/>
    <w:rsid w:val="0033039A"/>
    <w:rsid w:val="003303BC"/>
    <w:rsid w:val="00330867"/>
    <w:rsid w:val="003308BE"/>
    <w:rsid w:val="003308C8"/>
    <w:rsid w:val="00330A9E"/>
    <w:rsid w:val="00330C42"/>
    <w:rsid w:val="00330C86"/>
    <w:rsid w:val="0033130C"/>
    <w:rsid w:val="00331F33"/>
    <w:rsid w:val="00332184"/>
    <w:rsid w:val="003324AB"/>
    <w:rsid w:val="003326B7"/>
    <w:rsid w:val="0033283B"/>
    <w:rsid w:val="003333D5"/>
    <w:rsid w:val="003334AF"/>
    <w:rsid w:val="00333563"/>
    <w:rsid w:val="0033399B"/>
    <w:rsid w:val="00333F88"/>
    <w:rsid w:val="00333FA0"/>
    <w:rsid w:val="0033407F"/>
    <w:rsid w:val="00334110"/>
    <w:rsid w:val="003342E7"/>
    <w:rsid w:val="00334C21"/>
    <w:rsid w:val="00335ADF"/>
    <w:rsid w:val="00335B2A"/>
    <w:rsid w:val="00335F7C"/>
    <w:rsid w:val="00335FC3"/>
    <w:rsid w:val="00336735"/>
    <w:rsid w:val="00336D0D"/>
    <w:rsid w:val="00337361"/>
    <w:rsid w:val="003375C5"/>
    <w:rsid w:val="0033768D"/>
    <w:rsid w:val="00337D5F"/>
    <w:rsid w:val="003400E5"/>
    <w:rsid w:val="00340311"/>
    <w:rsid w:val="00340410"/>
    <w:rsid w:val="00340641"/>
    <w:rsid w:val="003408DB"/>
    <w:rsid w:val="00340D60"/>
    <w:rsid w:val="00340D6C"/>
    <w:rsid w:val="0034162E"/>
    <w:rsid w:val="00341881"/>
    <w:rsid w:val="00341CA6"/>
    <w:rsid w:val="00341DAC"/>
    <w:rsid w:val="00342079"/>
    <w:rsid w:val="003424A1"/>
    <w:rsid w:val="003426F8"/>
    <w:rsid w:val="00342A2B"/>
    <w:rsid w:val="00342B69"/>
    <w:rsid w:val="00343A52"/>
    <w:rsid w:val="00343A66"/>
    <w:rsid w:val="00343ADF"/>
    <w:rsid w:val="00343CE0"/>
    <w:rsid w:val="00344136"/>
    <w:rsid w:val="003441CB"/>
    <w:rsid w:val="003443B7"/>
    <w:rsid w:val="0034445C"/>
    <w:rsid w:val="00344509"/>
    <w:rsid w:val="003445BE"/>
    <w:rsid w:val="003450C2"/>
    <w:rsid w:val="00345147"/>
    <w:rsid w:val="003455B4"/>
    <w:rsid w:val="003455C8"/>
    <w:rsid w:val="0034572D"/>
    <w:rsid w:val="0034588F"/>
    <w:rsid w:val="00345B10"/>
    <w:rsid w:val="00345E8E"/>
    <w:rsid w:val="00345EDC"/>
    <w:rsid w:val="00346053"/>
    <w:rsid w:val="00346154"/>
    <w:rsid w:val="00346211"/>
    <w:rsid w:val="00346494"/>
    <w:rsid w:val="00346829"/>
    <w:rsid w:val="00346E3C"/>
    <w:rsid w:val="003473A9"/>
    <w:rsid w:val="003475FD"/>
    <w:rsid w:val="00347639"/>
    <w:rsid w:val="003476AE"/>
    <w:rsid w:val="003479B0"/>
    <w:rsid w:val="00347BD4"/>
    <w:rsid w:val="003500C9"/>
    <w:rsid w:val="00350323"/>
    <w:rsid w:val="00350AC9"/>
    <w:rsid w:val="00350BB2"/>
    <w:rsid w:val="00350E78"/>
    <w:rsid w:val="00350E90"/>
    <w:rsid w:val="003515CD"/>
    <w:rsid w:val="00351A0D"/>
    <w:rsid w:val="00351B96"/>
    <w:rsid w:val="00351FAB"/>
    <w:rsid w:val="00352405"/>
    <w:rsid w:val="00352524"/>
    <w:rsid w:val="0035297F"/>
    <w:rsid w:val="00352A78"/>
    <w:rsid w:val="00352B73"/>
    <w:rsid w:val="00352D19"/>
    <w:rsid w:val="00352ECF"/>
    <w:rsid w:val="00352ED0"/>
    <w:rsid w:val="003532AE"/>
    <w:rsid w:val="003539FF"/>
    <w:rsid w:val="00353A6B"/>
    <w:rsid w:val="00353F98"/>
    <w:rsid w:val="0035402A"/>
    <w:rsid w:val="00354303"/>
    <w:rsid w:val="0035444E"/>
    <w:rsid w:val="00354A47"/>
    <w:rsid w:val="00354BB4"/>
    <w:rsid w:val="00354D8D"/>
    <w:rsid w:val="003551E4"/>
    <w:rsid w:val="003552C6"/>
    <w:rsid w:val="003553BF"/>
    <w:rsid w:val="0035568A"/>
    <w:rsid w:val="003556B1"/>
    <w:rsid w:val="003559C8"/>
    <w:rsid w:val="00355BCB"/>
    <w:rsid w:val="00355CB9"/>
    <w:rsid w:val="00355D3A"/>
    <w:rsid w:val="003567A1"/>
    <w:rsid w:val="00356DB5"/>
    <w:rsid w:val="0035728D"/>
    <w:rsid w:val="003574C5"/>
    <w:rsid w:val="00357660"/>
    <w:rsid w:val="00357915"/>
    <w:rsid w:val="00357CC1"/>
    <w:rsid w:val="0036044D"/>
    <w:rsid w:val="0036055E"/>
    <w:rsid w:val="003608B9"/>
    <w:rsid w:val="003608F6"/>
    <w:rsid w:val="003617EF"/>
    <w:rsid w:val="00361A19"/>
    <w:rsid w:val="00361AF6"/>
    <w:rsid w:val="00361BEE"/>
    <w:rsid w:val="00361F0D"/>
    <w:rsid w:val="0036275B"/>
    <w:rsid w:val="003627A8"/>
    <w:rsid w:val="00362820"/>
    <w:rsid w:val="003629E6"/>
    <w:rsid w:val="00362A95"/>
    <w:rsid w:val="00362A9F"/>
    <w:rsid w:val="00363948"/>
    <w:rsid w:val="00363CDE"/>
    <w:rsid w:val="0036411E"/>
    <w:rsid w:val="0036414F"/>
    <w:rsid w:val="0036461B"/>
    <w:rsid w:val="00364A47"/>
    <w:rsid w:val="00364D9D"/>
    <w:rsid w:val="00365004"/>
    <w:rsid w:val="00365084"/>
    <w:rsid w:val="003656D0"/>
    <w:rsid w:val="00365B4D"/>
    <w:rsid w:val="00365D84"/>
    <w:rsid w:val="003661E3"/>
    <w:rsid w:val="003662FA"/>
    <w:rsid w:val="00367857"/>
    <w:rsid w:val="00367A08"/>
    <w:rsid w:val="00367BB2"/>
    <w:rsid w:val="00367D2D"/>
    <w:rsid w:val="003700DF"/>
    <w:rsid w:val="003704CB"/>
    <w:rsid w:val="00370B7A"/>
    <w:rsid w:val="00370CC3"/>
    <w:rsid w:val="00370E30"/>
    <w:rsid w:val="00371242"/>
    <w:rsid w:val="003713F5"/>
    <w:rsid w:val="003716B4"/>
    <w:rsid w:val="00371E55"/>
    <w:rsid w:val="00371FAB"/>
    <w:rsid w:val="00371FF4"/>
    <w:rsid w:val="00372A23"/>
    <w:rsid w:val="00372A5B"/>
    <w:rsid w:val="00372B99"/>
    <w:rsid w:val="00372CDE"/>
    <w:rsid w:val="00373155"/>
    <w:rsid w:val="003731D6"/>
    <w:rsid w:val="0037329A"/>
    <w:rsid w:val="0037355A"/>
    <w:rsid w:val="00373CB0"/>
    <w:rsid w:val="00373F4D"/>
    <w:rsid w:val="003740D2"/>
    <w:rsid w:val="00374382"/>
    <w:rsid w:val="0037452C"/>
    <w:rsid w:val="00374ABD"/>
    <w:rsid w:val="0037559A"/>
    <w:rsid w:val="003759EC"/>
    <w:rsid w:val="00375D79"/>
    <w:rsid w:val="003763A2"/>
    <w:rsid w:val="00376B39"/>
    <w:rsid w:val="00376E0C"/>
    <w:rsid w:val="00377286"/>
    <w:rsid w:val="003776E4"/>
    <w:rsid w:val="00377890"/>
    <w:rsid w:val="003803A8"/>
    <w:rsid w:val="003808EC"/>
    <w:rsid w:val="00380A00"/>
    <w:rsid w:val="00380A70"/>
    <w:rsid w:val="00380D5A"/>
    <w:rsid w:val="003816EB"/>
    <w:rsid w:val="0038177F"/>
    <w:rsid w:val="00381B9D"/>
    <w:rsid w:val="00382427"/>
    <w:rsid w:val="0038250C"/>
    <w:rsid w:val="00383190"/>
    <w:rsid w:val="003831E6"/>
    <w:rsid w:val="003833E3"/>
    <w:rsid w:val="003837AF"/>
    <w:rsid w:val="0038386D"/>
    <w:rsid w:val="00383941"/>
    <w:rsid w:val="00383A00"/>
    <w:rsid w:val="00383F61"/>
    <w:rsid w:val="00384096"/>
    <w:rsid w:val="003842EA"/>
    <w:rsid w:val="0038437F"/>
    <w:rsid w:val="00384589"/>
    <w:rsid w:val="003847CD"/>
    <w:rsid w:val="003848C9"/>
    <w:rsid w:val="00385448"/>
    <w:rsid w:val="00385DA0"/>
    <w:rsid w:val="00385F42"/>
    <w:rsid w:val="003861D5"/>
    <w:rsid w:val="00386514"/>
    <w:rsid w:val="00386F1F"/>
    <w:rsid w:val="00387312"/>
    <w:rsid w:val="003873B6"/>
    <w:rsid w:val="00390103"/>
    <w:rsid w:val="00390493"/>
    <w:rsid w:val="00390F02"/>
    <w:rsid w:val="003912C9"/>
    <w:rsid w:val="0039141F"/>
    <w:rsid w:val="0039153C"/>
    <w:rsid w:val="00391705"/>
    <w:rsid w:val="0039186F"/>
    <w:rsid w:val="003919D3"/>
    <w:rsid w:val="003919FC"/>
    <w:rsid w:val="00391AED"/>
    <w:rsid w:val="00391C8E"/>
    <w:rsid w:val="0039202D"/>
    <w:rsid w:val="0039259E"/>
    <w:rsid w:val="00393468"/>
    <w:rsid w:val="003938DB"/>
    <w:rsid w:val="003938E2"/>
    <w:rsid w:val="0039397D"/>
    <w:rsid w:val="00393F27"/>
    <w:rsid w:val="003941D8"/>
    <w:rsid w:val="00394338"/>
    <w:rsid w:val="003945D7"/>
    <w:rsid w:val="00394A59"/>
    <w:rsid w:val="00394D1C"/>
    <w:rsid w:val="003951C9"/>
    <w:rsid w:val="003957A6"/>
    <w:rsid w:val="003958BE"/>
    <w:rsid w:val="00395BB1"/>
    <w:rsid w:val="00396307"/>
    <w:rsid w:val="003968B0"/>
    <w:rsid w:val="00396A68"/>
    <w:rsid w:val="00396D12"/>
    <w:rsid w:val="00396FF3"/>
    <w:rsid w:val="003973DF"/>
    <w:rsid w:val="0039755E"/>
    <w:rsid w:val="003977A8"/>
    <w:rsid w:val="00397829"/>
    <w:rsid w:val="003979FF"/>
    <w:rsid w:val="00397DB6"/>
    <w:rsid w:val="003A0007"/>
    <w:rsid w:val="003A0297"/>
    <w:rsid w:val="003A02E9"/>
    <w:rsid w:val="003A0A73"/>
    <w:rsid w:val="003A0CD6"/>
    <w:rsid w:val="003A1ECB"/>
    <w:rsid w:val="003A1EFB"/>
    <w:rsid w:val="003A2675"/>
    <w:rsid w:val="003A286B"/>
    <w:rsid w:val="003A2AB2"/>
    <w:rsid w:val="003A2AC8"/>
    <w:rsid w:val="003A2D2D"/>
    <w:rsid w:val="003A2FA0"/>
    <w:rsid w:val="003A3596"/>
    <w:rsid w:val="003A36FF"/>
    <w:rsid w:val="003A373A"/>
    <w:rsid w:val="003A3874"/>
    <w:rsid w:val="003A38A7"/>
    <w:rsid w:val="003A3E64"/>
    <w:rsid w:val="003A4055"/>
    <w:rsid w:val="003A4112"/>
    <w:rsid w:val="003A4212"/>
    <w:rsid w:val="003A471C"/>
    <w:rsid w:val="003A47DF"/>
    <w:rsid w:val="003A4A74"/>
    <w:rsid w:val="003A5707"/>
    <w:rsid w:val="003A5ABD"/>
    <w:rsid w:val="003A5EBF"/>
    <w:rsid w:val="003A646A"/>
    <w:rsid w:val="003A65A9"/>
    <w:rsid w:val="003A6783"/>
    <w:rsid w:val="003A6EF5"/>
    <w:rsid w:val="003A720A"/>
    <w:rsid w:val="003A734A"/>
    <w:rsid w:val="003A73D2"/>
    <w:rsid w:val="003A7713"/>
    <w:rsid w:val="003B0029"/>
    <w:rsid w:val="003B030D"/>
    <w:rsid w:val="003B03CD"/>
    <w:rsid w:val="003B0D93"/>
    <w:rsid w:val="003B0DD5"/>
    <w:rsid w:val="003B15BC"/>
    <w:rsid w:val="003B188D"/>
    <w:rsid w:val="003B194E"/>
    <w:rsid w:val="003B1C1C"/>
    <w:rsid w:val="003B1C36"/>
    <w:rsid w:val="003B1D07"/>
    <w:rsid w:val="003B254F"/>
    <w:rsid w:val="003B27C6"/>
    <w:rsid w:val="003B291D"/>
    <w:rsid w:val="003B2B56"/>
    <w:rsid w:val="003B2F35"/>
    <w:rsid w:val="003B3600"/>
    <w:rsid w:val="003B3A05"/>
    <w:rsid w:val="003B4170"/>
    <w:rsid w:val="003B4194"/>
    <w:rsid w:val="003B41EC"/>
    <w:rsid w:val="003B42D1"/>
    <w:rsid w:val="003B44A1"/>
    <w:rsid w:val="003B4A0F"/>
    <w:rsid w:val="003B4C2B"/>
    <w:rsid w:val="003B4F83"/>
    <w:rsid w:val="003B52FD"/>
    <w:rsid w:val="003B5A37"/>
    <w:rsid w:val="003B6507"/>
    <w:rsid w:val="003B6B50"/>
    <w:rsid w:val="003B6CC8"/>
    <w:rsid w:val="003B6F9A"/>
    <w:rsid w:val="003B733C"/>
    <w:rsid w:val="003B73D2"/>
    <w:rsid w:val="003B7480"/>
    <w:rsid w:val="003B76A5"/>
    <w:rsid w:val="003B7857"/>
    <w:rsid w:val="003B7FFD"/>
    <w:rsid w:val="003C00FB"/>
    <w:rsid w:val="003C05AF"/>
    <w:rsid w:val="003C0737"/>
    <w:rsid w:val="003C07CF"/>
    <w:rsid w:val="003C09C8"/>
    <w:rsid w:val="003C0C86"/>
    <w:rsid w:val="003C19F7"/>
    <w:rsid w:val="003C1A84"/>
    <w:rsid w:val="003C1C0F"/>
    <w:rsid w:val="003C21B9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761"/>
    <w:rsid w:val="003C3A6C"/>
    <w:rsid w:val="003C3A92"/>
    <w:rsid w:val="003C450C"/>
    <w:rsid w:val="003C4B57"/>
    <w:rsid w:val="003C4BA1"/>
    <w:rsid w:val="003C4CF5"/>
    <w:rsid w:val="003C4FD1"/>
    <w:rsid w:val="003C62B6"/>
    <w:rsid w:val="003C697A"/>
    <w:rsid w:val="003C6A25"/>
    <w:rsid w:val="003C7245"/>
    <w:rsid w:val="003C7291"/>
    <w:rsid w:val="003C72A3"/>
    <w:rsid w:val="003C748C"/>
    <w:rsid w:val="003C7BC9"/>
    <w:rsid w:val="003C7DCF"/>
    <w:rsid w:val="003D05CB"/>
    <w:rsid w:val="003D0BF5"/>
    <w:rsid w:val="003D0E4A"/>
    <w:rsid w:val="003D110B"/>
    <w:rsid w:val="003D13A6"/>
    <w:rsid w:val="003D14C2"/>
    <w:rsid w:val="003D1591"/>
    <w:rsid w:val="003D1699"/>
    <w:rsid w:val="003D1D58"/>
    <w:rsid w:val="003D21E9"/>
    <w:rsid w:val="003D23D2"/>
    <w:rsid w:val="003D2512"/>
    <w:rsid w:val="003D2656"/>
    <w:rsid w:val="003D2772"/>
    <w:rsid w:val="003D2951"/>
    <w:rsid w:val="003D299F"/>
    <w:rsid w:val="003D2CBF"/>
    <w:rsid w:val="003D2FA4"/>
    <w:rsid w:val="003D3040"/>
    <w:rsid w:val="003D3245"/>
    <w:rsid w:val="003D35B6"/>
    <w:rsid w:val="003D36D6"/>
    <w:rsid w:val="003D3C99"/>
    <w:rsid w:val="003D41CB"/>
    <w:rsid w:val="003D4203"/>
    <w:rsid w:val="003D423F"/>
    <w:rsid w:val="003D4256"/>
    <w:rsid w:val="003D4C5B"/>
    <w:rsid w:val="003D4D4A"/>
    <w:rsid w:val="003D5187"/>
    <w:rsid w:val="003D5361"/>
    <w:rsid w:val="003D5B1A"/>
    <w:rsid w:val="003D5CD1"/>
    <w:rsid w:val="003D5DBA"/>
    <w:rsid w:val="003D5F15"/>
    <w:rsid w:val="003D65CC"/>
    <w:rsid w:val="003D672C"/>
    <w:rsid w:val="003D6B91"/>
    <w:rsid w:val="003D73A9"/>
    <w:rsid w:val="003D7470"/>
    <w:rsid w:val="003D753D"/>
    <w:rsid w:val="003D7D0E"/>
    <w:rsid w:val="003D7D5B"/>
    <w:rsid w:val="003D7EA2"/>
    <w:rsid w:val="003E0482"/>
    <w:rsid w:val="003E0819"/>
    <w:rsid w:val="003E0827"/>
    <w:rsid w:val="003E09DE"/>
    <w:rsid w:val="003E0C21"/>
    <w:rsid w:val="003E129F"/>
    <w:rsid w:val="003E1354"/>
    <w:rsid w:val="003E1551"/>
    <w:rsid w:val="003E18DB"/>
    <w:rsid w:val="003E1BDE"/>
    <w:rsid w:val="003E1EE7"/>
    <w:rsid w:val="003E221E"/>
    <w:rsid w:val="003E243B"/>
    <w:rsid w:val="003E3115"/>
    <w:rsid w:val="003E3530"/>
    <w:rsid w:val="003E3690"/>
    <w:rsid w:val="003E3721"/>
    <w:rsid w:val="003E37E9"/>
    <w:rsid w:val="003E38EC"/>
    <w:rsid w:val="003E3AB2"/>
    <w:rsid w:val="003E3AD7"/>
    <w:rsid w:val="003E3BA1"/>
    <w:rsid w:val="003E4273"/>
    <w:rsid w:val="003E44FB"/>
    <w:rsid w:val="003E45A2"/>
    <w:rsid w:val="003E4F07"/>
    <w:rsid w:val="003E4FD2"/>
    <w:rsid w:val="003E54CB"/>
    <w:rsid w:val="003E5A45"/>
    <w:rsid w:val="003E5F33"/>
    <w:rsid w:val="003E607B"/>
    <w:rsid w:val="003E6137"/>
    <w:rsid w:val="003E65E2"/>
    <w:rsid w:val="003E6896"/>
    <w:rsid w:val="003E6E69"/>
    <w:rsid w:val="003E7132"/>
    <w:rsid w:val="003F0724"/>
    <w:rsid w:val="003F17BC"/>
    <w:rsid w:val="003F1945"/>
    <w:rsid w:val="003F1A2B"/>
    <w:rsid w:val="003F1ADA"/>
    <w:rsid w:val="003F1BAC"/>
    <w:rsid w:val="003F1D96"/>
    <w:rsid w:val="003F25BE"/>
    <w:rsid w:val="003F2896"/>
    <w:rsid w:val="003F299D"/>
    <w:rsid w:val="003F2DC1"/>
    <w:rsid w:val="003F2DE8"/>
    <w:rsid w:val="003F38F6"/>
    <w:rsid w:val="003F3B0F"/>
    <w:rsid w:val="003F3C7E"/>
    <w:rsid w:val="003F43DC"/>
    <w:rsid w:val="003F4470"/>
    <w:rsid w:val="003F4591"/>
    <w:rsid w:val="003F4A40"/>
    <w:rsid w:val="003F505A"/>
    <w:rsid w:val="003F56E7"/>
    <w:rsid w:val="003F6155"/>
    <w:rsid w:val="003F66D9"/>
    <w:rsid w:val="003F6EFA"/>
    <w:rsid w:val="003F6F21"/>
    <w:rsid w:val="003F7137"/>
    <w:rsid w:val="003F7822"/>
    <w:rsid w:val="003F7998"/>
    <w:rsid w:val="003F79D2"/>
    <w:rsid w:val="003F7BF1"/>
    <w:rsid w:val="003F7EC1"/>
    <w:rsid w:val="003F7F07"/>
    <w:rsid w:val="00400029"/>
    <w:rsid w:val="004001A1"/>
    <w:rsid w:val="00400254"/>
    <w:rsid w:val="004005CB"/>
    <w:rsid w:val="0040071A"/>
    <w:rsid w:val="00400ABE"/>
    <w:rsid w:val="00400EFE"/>
    <w:rsid w:val="00401254"/>
    <w:rsid w:val="0040154F"/>
    <w:rsid w:val="00401565"/>
    <w:rsid w:val="004017DB"/>
    <w:rsid w:val="00401AED"/>
    <w:rsid w:val="00401C55"/>
    <w:rsid w:val="00401D79"/>
    <w:rsid w:val="00402061"/>
    <w:rsid w:val="0040209E"/>
    <w:rsid w:val="004021FA"/>
    <w:rsid w:val="0040254F"/>
    <w:rsid w:val="0040262F"/>
    <w:rsid w:val="00402D37"/>
    <w:rsid w:val="00402EEC"/>
    <w:rsid w:val="0040333E"/>
    <w:rsid w:val="004034AB"/>
    <w:rsid w:val="0040389D"/>
    <w:rsid w:val="00403D9F"/>
    <w:rsid w:val="00404177"/>
    <w:rsid w:val="004047B3"/>
    <w:rsid w:val="0040492C"/>
    <w:rsid w:val="004051DB"/>
    <w:rsid w:val="004052F1"/>
    <w:rsid w:val="004055E3"/>
    <w:rsid w:val="0040572B"/>
    <w:rsid w:val="00405A5A"/>
    <w:rsid w:val="00405F01"/>
    <w:rsid w:val="00405F60"/>
    <w:rsid w:val="00406082"/>
    <w:rsid w:val="0040620E"/>
    <w:rsid w:val="004062F8"/>
    <w:rsid w:val="004063DF"/>
    <w:rsid w:val="004064FD"/>
    <w:rsid w:val="00406D01"/>
    <w:rsid w:val="00406D34"/>
    <w:rsid w:val="0040714C"/>
    <w:rsid w:val="0040733B"/>
    <w:rsid w:val="004073BB"/>
    <w:rsid w:val="0040749C"/>
    <w:rsid w:val="004077E2"/>
    <w:rsid w:val="00410357"/>
    <w:rsid w:val="0041072E"/>
    <w:rsid w:val="00410E0B"/>
    <w:rsid w:val="00411070"/>
    <w:rsid w:val="00411D5F"/>
    <w:rsid w:val="00411D90"/>
    <w:rsid w:val="004129E2"/>
    <w:rsid w:val="00412BED"/>
    <w:rsid w:val="0041305F"/>
    <w:rsid w:val="0041314A"/>
    <w:rsid w:val="00413334"/>
    <w:rsid w:val="00413C56"/>
    <w:rsid w:val="00413EC1"/>
    <w:rsid w:val="004144F3"/>
    <w:rsid w:val="00414544"/>
    <w:rsid w:val="00414606"/>
    <w:rsid w:val="00414995"/>
    <w:rsid w:val="00414E87"/>
    <w:rsid w:val="00415593"/>
    <w:rsid w:val="00415928"/>
    <w:rsid w:val="00415B89"/>
    <w:rsid w:val="00415F18"/>
    <w:rsid w:val="0041617A"/>
    <w:rsid w:val="004161C7"/>
    <w:rsid w:val="0041645D"/>
    <w:rsid w:val="00416508"/>
    <w:rsid w:val="00416EBE"/>
    <w:rsid w:val="00417112"/>
    <w:rsid w:val="00417345"/>
    <w:rsid w:val="00417550"/>
    <w:rsid w:val="004176C7"/>
    <w:rsid w:val="004178F5"/>
    <w:rsid w:val="00417A74"/>
    <w:rsid w:val="00417AD7"/>
    <w:rsid w:val="00417B6E"/>
    <w:rsid w:val="00417F81"/>
    <w:rsid w:val="004200C8"/>
    <w:rsid w:val="004202D0"/>
    <w:rsid w:val="00420519"/>
    <w:rsid w:val="00420755"/>
    <w:rsid w:val="00420D9E"/>
    <w:rsid w:val="004212E2"/>
    <w:rsid w:val="00421B8F"/>
    <w:rsid w:val="00421CD1"/>
    <w:rsid w:val="00422A22"/>
    <w:rsid w:val="00422AD6"/>
    <w:rsid w:val="00422DB0"/>
    <w:rsid w:val="00423178"/>
    <w:rsid w:val="004236EE"/>
    <w:rsid w:val="00423B61"/>
    <w:rsid w:val="00423F4E"/>
    <w:rsid w:val="0042454C"/>
    <w:rsid w:val="00424887"/>
    <w:rsid w:val="00424E04"/>
    <w:rsid w:val="00424E17"/>
    <w:rsid w:val="00425167"/>
    <w:rsid w:val="004253CA"/>
    <w:rsid w:val="004254E1"/>
    <w:rsid w:val="00425933"/>
    <w:rsid w:val="004259E8"/>
    <w:rsid w:val="00425D2D"/>
    <w:rsid w:val="00425FF8"/>
    <w:rsid w:val="00426078"/>
    <w:rsid w:val="0042626D"/>
    <w:rsid w:val="00426873"/>
    <w:rsid w:val="004268E3"/>
    <w:rsid w:val="004270D0"/>
    <w:rsid w:val="004277BA"/>
    <w:rsid w:val="00427948"/>
    <w:rsid w:val="00427AC6"/>
    <w:rsid w:val="00430014"/>
    <w:rsid w:val="00430DFD"/>
    <w:rsid w:val="004313E8"/>
    <w:rsid w:val="0043142E"/>
    <w:rsid w:val="00431D63"/>
    <w:rsid w:val="00431DC1"/>
    <w:rsid w:val="00432260"/>
    <w:rsid w:val="0043230D"/>
    <w:rsid w:val="004330AA"/>
    <w:rsid w:val="00433577"/>
    <w:rsid w:val="004338A5"/>
    <w:rsid w:val="004339E9"/>
    <w:rsid w:val="00433A40"/>
    <w:rsid w:val="00433B83"/>
    <w:rsid w:val="00433D73"/>
    <w:rsid w:val="0043426C"/>
    <w:rsid w:val="00434485"/>
    <w:rsid w:val="00434767"/>
    <w:rsid w:val="004347B0"/>
    <w:rsid w:val="004349CE"/>
    <w:rsid w:val="00434C44"/>
    <w:rsid w:val="00434EA8"/>
    <w:rsid w:val="00434F2B"/>
    <w:rsid w:val="00434F4E"/>
    <w:rsid w:val="004353C4"/>
    <w:rsid w:val="0043574F"/>
    <w:rsid w:val="00435C38"/>
    <w:rsid w:val="00435FA5"/>
    <w:rsid w:val="004361F1"/>
    <w:rsid w:val="0043637C"/>
    <w:rsid w:val="00436693"/>
    <w:rsid w:val="004367D7"/>
    <w:rsid w:val="0043737D"/>
    <w:rsid w:val="0043779F"/>
    <w:rsid w:val="004377D8"/>
    <w:rsid w:val="00437B94"/>
    <w:rsid w:val="00437C80"/>
    <w:rsid w:val="0044092E"/>
    <w:rsid w:val="004410AF"/>
    <w:rsid w:val="00441224"/>
    <w:rsid w:val="004418A8"/>
    <w:rsid w:val="00441AF7"/>
    <w:rsid w:val="004421F4"/>
    <w:rsid w:val="0044231A"/>
    <w:rsid w:val="00442468"/>
    <w:rsid w:val="0044255C"/>
    <w:rsid w:val="004426B4"/>
    <w:rsid w:val="00442EF4"/>
    <w:rsid w:val="00443028"/>
    <w:rsid w:val="00443099"/>
    <w:rsid w:val="00443179"/>
    <w:rsid w:val="004433ED"/>
    <w:rsid w:val="00443522"/>
    <w:rsid w:val="00443944"/>
    <w:rsid w:val="00443AD2"/>
    <w:rsid w:val="00443B02"/>
    <w:rsid w:val="00444197"/>
    <w:rsid w:val="00444241"/>
    <w:rsid w:val="0044434E"/>
    <w:rsid w:val="00444526"/>
    <w:rsid w:val="00444840"/>
    <w:rsid w:val="00444887"/>
    <w:rsid w:val="00444B84"/>
    <w:rsid w:val="00445221"/>
    <w:rsid w:val="004455C9"/>
    <w:rsid w:val="00445961"/>
    <w:rsid w:val="00445B25"/>
    <w:rsid w:val="00445D2B"/>
    <w:rsid w:val="004464F5"/>
    <w:rsid w:val="0044657D"/>
    <w:rsid w:val="00446A92"/>
    <w:rsid w:val="00446B9E"/>
    <w:rsid w:val="0044771E"/>
    <w:rsid w:val="00447E67"/>
    <w:rsid w:val="00450A57"/>
    <w:rsid w:val="00450B5D"/>
    <w:rsid w:val="00450C5F"/>
    <w:rsid w:val="004511F2"/>
    <w:rsid w:val="004515D0"/>
    <w:rsid w:val="004518A4"/>
    <w:rsid w:val="004519DA"/>
    <w:rsid w:val="00451E6C"/>
    <w:rsid w:val="00452971"/>
    <w:rsid w:val="00452A57"/>
    <w:rsid w:val="00452B9C"/>
    <w:rsid w:val="00452E24"/>
    <w:rsid w:val="00453159"/>
    <w:rsid w:val="00453C8E"/>
    <w:rsid w:val="00454352"/>
    <w:rsid w:val="004544D5"/>
    <w:rsid w:val="00454EC6"/>
    <w:rsid w:val="0045510D"/>
    <w:rsid w:val="0045522B"/>
    <w:rsid w:val="00455231"/>
    <w:rsid w:val="00455291"/>
    <w:rsid w:val="004556F1"/>
    <w:rsid w:val="00455A18"/>
    <w:rsid w:val="00455AE8"/>
    <w:rsid w:val="00455CB9"/>
    <w:rsid w:val="00455EB1"/>
    <w:rsid w:val="00456014"/>
    <w:rsid w:val="004560C1"/>
    <w:rsid w:val="00456261"/>
    <w:rsid w:val="004565FF"/>
    <w:rsid w:val="00456A21"/>
    <w:rsid w:val="00456AAB"/>
    <w:rsid w:val="00456C57"/>
    <w:rsid w:val="004577B1"/>
    <w:rsid w:val="00457E43"/>
    <w:rsid w:val="00460239"/>
    <w:rsid w:val="004607BA"/>
    <w:rsid w:val="00460838"/>
    <w:rsid w:val="00460C78"/>
    <w:rsid w:val="00460F7F"/>
    <w:rsid w:val="00460FB6"/>
    <w:rsid w:val="00461753"/>
    <w:rsid w:val="004619D3"/>
    <w:rsid w:val="00461B8C"/>
    <w:rsid w:val="00462355"/>
    <w:rsid w:val="0046250C"/>
    <w:rsid w:val="00462593"/>
    <w:rsid w:val="00462782"/>
    <w:rsid w:val="00463000"/>
    <w:rsid w:val="0046313F"/>
    <w:rsid w:val="004638C5"/>
    <w:rsid w:val="00463A2C"/>
    <w:rsid w:val="004644ED"/>
    <w:rsid w:val="004645C8"/>
    <w:rsid w:val="00464B01"/>
    <w:rsid w:val="00464D20"/>
    <w:rsid w:val="00464E27"/>
    <w:rsid w:val="00465C7D"/>
    <w:rsid w:val="00465E42"/>
    <w:rsid w:val="004665D2"/>
    <w:rsid w:val="0046684B"/>
    <w:rsid w:val="00466A14"/>
    <w:rsid w:val="00466BD5"/>
    <w:rsid w:val="00466E00"/>
    <w:rsid w:val="0046702E"/>
    <w:rsid w:val="004672B7"/>
    <w:rsid w:val="004674DE"/>
    <w:rsid w:val="004675C6"/>
    <w:rsid w:val="004677FC"/>
    <w:rsid w:val="004678A1"/>
    <w:rsid w:val="00467913"/>
    <w:rsid w:val="00467AC3"/>
    <w:rsid w:val="00467F11"/>
    <w:rsid w:val="0047012C"/>
    <w:rsid w:val="00470281"/>
    <w:rsid w:val="004702D8"/>
    <w:rsid w:val="004702ED"/>
    <w:rsid w:val="004703BE"/>
    <w:rsid w:val="0047061D"/>
    <w:rsid w:val="004708EF"/>
    <w:rsid w:val="00470C49"/>
    <w:rsid w:val="00470E15"/>
    <w:rsid w:val="00470EA6"/>
    <w:rsid w:val="00471117"/>
    <w:rsid w:val="0047113D"/>
    <w:rsid w:val="0047124B"/>
    <w:rsid w:val="004714B5"/>
    <w:rsid w:val="004716C4"/>
    <w:rsid w:val="004716EA"/>
    <w:rsid w:val="0047198F"/>
    <w:rsid w:val="00471DCF"/>
    <w:rsid w:val="00471E64"/>
    <w:rsid w:val="00472390"/>
    <w:rsid w:val="004727AC"/>
    <w:rsid w:val="00472963"/>
    <w:rsid w:val="00472C3D"/>
    <w:rsid w:val="00472D0D"/>
    <w:rsid w:val="00472FD7"/>
    <w:rsid w:val="00473321"/>
    <w:rsid w:val="00473911"/>
    <w:rsid w:val="00473BBB"/>
    <w:rsid w:val="00473FAA"/>
    <w:rsid w:val="0047407C"/>
    <w:rsid w:val="00474333"/>
    <w:rsid w:val="004744FB"/>
    <w:rsid w:val="00474DC4"/>
    <w:rsid w:val="004750BC"/>
    <w:rsid w:val="004752C2"/>
    <w:rsid w:val="0047532A"/>
    <w:rsid w:val="00475A30"/>
    <w:rsid w:val="00475BA4"/>
    <w:rsid w:val="00475CE7"/>
    <w:rsid w:val="0047645B"/>
    <w:rsid w:val="004768FB"/>
    <w:rsid w:val="00476BA1"/>
    <w:rsid w:val="00476C49"/>
    <w:rsid w:val="00476DEF"/>
    <w:rsid w:val="00476F62"/>
    <w:rsid w:val="004771C2"/>
    <w:rsid w:val="004772CD"/>
    <w:rsid w:val="00477538"/>
    <w:rsid w:val="004778FC"/>
    <w:rsid w:val="00477980"/>
    <w:rsid w:val="00477AFC"/>
    <w:rsid w:val="00477D3C"/>
    <w:rsid w:val="00477D6D"/>
    <w:rsid w:val="00477E2C"/>
    <w:rsid w:val="00480C1F"/>
    <w:rsid w:val="00480C5B"/>
    <w:rsid w:val="00481546"/>
    <w:rsid w:val="00481691"/>
    <w:rsid w:val="0048187D"/>
    <w:rsid w:val="004819EC"/>
    <w:rsid w:val="00482367"/>
    <w:rsid w:val="00482416"/>
    <w:rsid w:val="00482C2C"/>
    <w:rsid w:val="00482F4A"/>
    <w:rsid w:val="004831B5"/>
    <w:rsid w:val="00483752"/>
    <w:rsid w:val="00483B4D"/>
    <w:rsid w:val="00483D03"/>
    <w:rsid w:val="004845C3"/>
    <w:rsid w:val="00485361"/>
    <w:rsid w:val="004853DD"/>
    <w:rsid w:val="004855FC"/>
    <w:rsid w:val="00485C89"/>
    <w:rsid w:val="00485D0D"/>
    <w:rsid w:val="00485E81"/>
    <w:rsid w:val="00485ECD"/>
    <w:rsid w:val="0048612F"/>
    <w:rsid w:val="004862C2"/>
    <w:rsid w:val="00486774"/>
    <w:rsid w:val="00487BB6"/>
    <w:rsid w:val="00487CEF"/>
    <w:rsid w:val="0049077C"/>
    <w:rsid w:val="00490C12"/>
    <w:rsid w:val="0049146D"/>
    <w:rsid w:val="0049155D"/>
    <w:rsid w:val="00491C37"/>
    <w:rsid w:val="00491E3A"/>
    <w:rsid w:val="00491E89"/>
    <w:rsid w:val="004922D3"/>
    <w:rsid w:val="00492557"/>
    <w:rsid w:val="00492606"/>
    <w:rsid w:val="00492BC4"/>
    <w:rsid w:val="00492C70"/>
    <w:rsid w:val="00492D97"/>
    <w:rsid w:val="00492DF6"/>
    <w:rsid w:val="004930CD"/>
    <w:rsid w:val="00493505"/>
    <w:rsid w:val="004936D1"/>
    <w:rsid w:val="004937B4"/>
    <w:rsid w:val="00494457"/>
    <w:rsid w:val="00494785"/>
    <w:rsid w:val="00494AB1"/>
    <w:rsid w:val="00494B97"/>
    <w:rsid w:val="00494E42"/>
    <w:rsid w:val="00495053"/>
    <w:rsid w:val="00495912"/>
    <w:rsid w:val="00495A00"/>
    <w:rsid w:val="00495F06"/>
    <w:rsid w:val="004963D7"/>
    <w:rsid w:val="00496858"/>
    <w:rsid w:val="00496E1E"/>
    <w:rsid w:val="00497537"/>
    <w:rsid w:val="004975F2"/>
    <w:rsid w:val="004A0338"/>
    <w:rsid w:val="004A043A"/>
    <w:rsid w:val="004A0715"/>
    <w:rsid w:val="004A07AF"/>
    <w:rsid w:val="004A09D3"/>
    <w:rsid w:val="004A0A2A"/>
    <w:rsid w:val="004A0EA6"/>
    <w:rsid w:val="004A1239"/>
    <w:rsid w:val="004A1600"/>
    <w:rsid w:val="004A164F"/>
    <w:rsid w:val="004A1F6D"/>
    <w:rsid w:val="004A2264"/>
    <w:rsid w:val="004A2357"/>
    <w:rsid w:val="004A245B"/>
    <w:rsid w:val="004A27FF"/>
    <w:rsid w:val="004A2E64"/>
    <w:rsid w:val="004A2F5E"/>
    <w:rsid w:val="004A34FF"/>
    <w:rsid w:val="004A4418"/>
    <w:rsid w:val="004A4432"/>
    <w:rsid w:val="004A49A4"/>
    <w:rsid w:val="004A4A41"/>
    <w:rsid w:val="004A4A89"/>
    <w:rsid w:val="004A5110"/>
    <w:rsid w:val="004A51A4"/>
    <w:rsid w:val="004A51B5"/>
    <w:rsid w:val="004A5733"/>
    <w:rsid w:val="004A5751"/>
    <w:rsid w:val="004A594B"/>
    <w:rsid w:val="004A5952"/>
    <w:rsid w:val="004A5A79"/>
    <w:rsid w:val="004A5C89"/>
    <w:rsid w:val="004A5F3F"/>
    <w:rsid w:val="004A65B9"/>
    <w:rsid w:val="004A67E7"/>
    <w:rsid w:val="004A6DD7"/>
    <w:rsid w:val="004A6F8A"/>
    <w:rsid w:val="004A747B"/>
    <w:rsid w:val="004A7627"/>
    <w:rsid w:val="004A7B31"/>
    <w:rsid w:val="004A7CF3"/>
    <w:rsid w:val="004B064E"/>
    <w:rsid w:val="004B08A7"/>
    <w:rsid w:val="004B137B"/>
    <w:rsid w:val="004B1EA3"/>
    <w:rsid w:val="004B212C"/>
    <w:rsid w:val="004B221A"/>
    <w:rsid w:val="004B24DD"/>
    <w:rsid w:val="004B2635"/>
    <w:rsid w:val="004B268E"/>
    <w:rsid w:val="004B28E9"/>
    <w:rsid w:val="004B33AC"/>
    <w:rsid w:val="004B3483"/>
    <w:rsid w:val="004B3590"/>
    <w:rsid w:val="004B376B"/>
    <w:rsid w:val="004B3A3F"/>
    <w:rsid w:val="004B3EA7"/>
    <w:rsid w:val="004B40F1"/>
    <w:rsid w:val="004B46B8"/>
    <w:rsid w:val="004B47AC"/>
    <w:rsid w:val="004B4877"/>
    <w:rsid w:val="004B4CA0"/>
    <w:rsid w:val="004B4CE8"/>
    <w:rsid w:val="004B4DE2"/>
    <w:rsid w:val="004B5416"/>
    <w:rsid w:val="004B54E9"/>
    <w:rsid w:val="004B56E6"/>
    <w:rsid w:val="004B67E2"/>
    <w:rsid w:val="004B6888"/>
    <w:rsid w:val="004B6930"/>
    <w:rsid w:val="004B6A02"/>
    <w:rsid w:val="004B6AC4"/>
    <w:rsid w:val="004B6CE7"/>
    <w:rsid w:val="004B6D78"/>
    <w:rsid w:val="004B6E53"/>
    <w:rsid w:val="004B70B5"/>
    <w:rsid w:val="004B71B4"/>
    <w:rsid w:val="004B71DC"/>
    <w:rsid w:val="004B7A8D"/>
    <w:rsid w:val="004C01F9"/>
    <w:rsid w:val="004C0223"/>
    <w:rsid w:val="004C070B"/>
    <w:rsid w:val="004C080E"/>
    <w:rsid w:val="004C0D22"/>
    <w:rsid w:val="004C1058"/>
    <w:rsid w:val="004C1347"/>
    <w:rsid w:val="004C1986"/>
    <w:rsid w:val="004C1C8B"/>
    <w:rsid w:val="004C2543"/>
    <w:rsid w:val="004C2906"/>
    <w:rsid w:val="004C2B3A"/>
    <w:rsid w:val="004C30B9"/>
    <w:rsid w:val="004C342B"/>
    <w:rsid w:val="004C3834"/>
    <w:rsid w:val="004C39FA"/>
    <w:rsid w:val="004C4248"/>
    <w:rsid w:val="004C437E"/>
    <w:rsid w:val="004C469F"/>
    <w:rsid w:val="004C4D28"/>
    <w:rsid w:val="004C4EB7"/>
    <w:rsid w:val="004C54CD"/>
    <w:rsid w:val="004C573D"/>
    <w:rsid w:val="004C5876"/>
    <w:rsid w:val="004C597F"/>
    <w:rsid w:val="004C6138"/>
    <w:rsid w:val="004C62CD"/>
    <w:rsid w:val="004C69B1"/>
    <w:rsid w:val="004C6B30"/>
    <w:rsid w:val="004C6FEE"/>
    <w:rsid w:val="004C7810"/>
    <w:rsid w:val="004C7823"/>
    <w:rsid w:val="004D0566"/>
    <w:rsid w:val="004D0961"/>
    <w:rsid w:val="004D09DA"/>
    <w:rsid w:val="004D0B93"/>
    <w:rsid w:val="004D0BFB"/>
    <w:rsid w:val="004D0C5D"/>
    <w:rsid w:val="004D0DAD"/>
    <w:rsid w:val="004D0DB7"/>
    <w:rsid w:val="004D0E34"/>
    <w:rsid w:val="004D17F7"/>
    <w:rsid w:val="004D18D6"/>
    <w:rsid w:val="004D1E51"/>
    <w:rsid w:val="004D1F74"/>
    <w:rsid w:val="004D2464"/>
    <w:rsid w:val="004D2C14"/>
    <w:rsid w:val="004D2CC9"/>
    <w:rsid w:val="004D2EF0"/>
    <w:rsid w:val="004D307D"/>
    <w:rsid w:val="004D3229"/>
    <w:rsid w:val="004D3900"/>
    <w:rsid w:val="004D3955"/>
    <w:rsid w:val="004D3A60"/>
    <w:rsid w:val="004D3C6D"/>
    <w:rsid w:val="004D3E37"/>
    <w:rsid w:val="004D41D5"/>
    <w:rsid w:val="004D44D9"/>
    <w:rsid w:val="004D47D1"/>
    <w:rsid w:val="004D48DA"/>
    <w:rsid w:val="004D491B"/>
    <w:rsid w:val="004D4A06"/>
    <w:rsid w:val="004D4B5C"/>
    <w:rsid w:val="004D525B"/>
    <w:rsid w:val="004D526C"/>
    <w:rsid w:val="004D535B"/>
    <w:rsid w:val="004D5847"/>
    <w:rsid w:val="004D5938"/>
    <w:rsid w:val="004D5D87"/>
    <w:rsid w:val="004D5DCD"/>
    <w:rsid w:val="004D5EEC"/>
    <w:rsid w:val="004D61D5"/>
    <w:rsid w:val="004D624B"/>
    <w:rsid w:val="004D64FD"/>
    <w:rsid w:val="004D65BA"/>
    <w:rsid w:val="004D65FC"/>
    <w:rsid w:val="004D660A"/>
    <w:rsid w:val="004D6741"/>
    <w:rsid w:val="004D69CD"/>
    <w:rsid w:val="004D7198"/>
    <w:rsid w:val="004D75FE"/>
    <w:rsid w:val="004D79E1"/>
    <w:rsid w:val="004D7C97"/>
    <w:rsid w:val="004E0379"/>
    <w:rsid w:val="004E039F"/>
    <w:rsid w:val="004E08DE"/>
    <w:rsid w:val="004E09E1"/>
    <w:rsid w:val="004E0BE4"/>
    <w:rsid w:val="004E0FAF"/>
    <w:rsid w:val="004E14C3"/>
    <w:rsid w:val="004E1617"/>
    <w:rsid w:val="004E1634"/>
    <w:rsid w:val="004E1B53"/>
    <w:rsid w:val="004E1BA9"/>
    <w:rsid w:val="004E1F53"/>
    <w:rsid w:val="004E2175"/>
    <w:rsid w:val="004E2430"/>
    <w:rsid w:val="004E28E2"/>
    <w:rsid w:val="004E293D"/>
    <w:rsid w:val="004E2E28"/>
    <w:rsid w:val="004E2FC3"/>
    <w:rsid w:val="004E38C0"/>
    <w:rsid w:val="004E3D83"/>
    <w:rsid w:val="004E4983"/>
    <w:rsid w:val="004E4F72"/>
    <w:rsid w:val="004E5138"/>
    <w:rsid w:val="004E517F"/>
    <w:rsid w:val="004E5DA6"/>
    <w:rsid w:val="004E5DD3"/>
    <w:rsid w:val="004E61F3"/>
    <w:rsid w:val="004E649B"/>
    <w:rsid w:val="004E6BF7"/>
    <w:rsid w:val="004E707A"/>
    <w:rsid w:val="004E712A"/>
    <w:rsid w:val="004E7184"/>
    <w:rsid w:val="004E7AC9"/>
    <w:rsid w:val="004E7DC2"/>
    <w:rsid w:val="004E7E39"/>
    <w:rsid w:val="004F02B9"/>
    <w:rsid w:val="004F0342"/>
    <w:rsid w:val="004F0788"/>
    <w:rsid w:val="004F10E8"/>
    <w:rsid w:val="004F13BD"/>
    <w:rsid w:val="004F1C14"/>
    <w:rsid w:val="004F1E5C"/>
    <w:rsid w:val="004F2082"/>
    <w:rsid w:val="004F2108"/>
    <w:rsid w:val="004F2445"/>
    <w:rsid w:val="004F2666"/>
    <w:rsid w:val="004F2676"/>
    <w:rsid w:val="004F26FF"/>
    <w:rsid w:val="004F2861"/>
    <w:rsid w:val="004F291E"/>
    <w:rsid w:val="004F2C05"/>
    <w:rsid w:val="004F2C78"/>
    <w:rsid w:val="004F2CDC"/>
    <w:rsid w:val="004F2D46"/>
    <w:rsid w:val="004F2D7A"/>
    <w:rsid w:val="004F314E"/>
    <w:rsid w:val="004F34A0"/>
    <w:rsid w:val="004F392F"/>
    <w:rsid w:val="004F3D12"/>
    <w:rsid w:val="004F3DB4"/>
    <w:rsid w:val="004F3E49"/>
    <w:rsid w:val="004F4078"/>
    <w:rsid w:val="004F4337"/>
    <w:rsid w:val="004F4453"/>
    <w:rsid w:val="004F4495"/>
    <w:rsid w:val="004F4694"/>
    <w:rsid w:val="004F4C1E"/>
    <w:rsid w:val="004F4E5F"/>
    <w:rsid w:val="004F503D"/>
    <w:rsid w:val="004F505E"/>
    <w:rsid w:val="004F5069"/>
    <w:rsid w:val="004F52E6"/>
    <w:rsid w:val="004F55B5"/>
    <w:rsid w:val="004F5708"/>
    <w:rsid w:val="004F5741"/>
    <w:rsid w:val="004F5761"/>
    <w:rsid w:val="004F58BD"/>
    <w:rsid w:val="004F591F"/>
    <w:rsid w:val="004F5E3A"/>
    <w:rsid w:val="004F66DA"/>
    <w:rsid w:val="004F6889"/>
    <w:rsid w:val="004F6A7F"/>
    <w:rsid w:val="004F6FC9"/>
    <w:rsid w:val="004F7CD5"/>
    <w:rsid w:val="0050043F"/>
    <w:rsid w:val="005005D2"/>
    <w:rsid w:val="005005F2"/>
    <w:rsid w:val="005008F1"/>
    <w:rsid w:val="00500E2C"/>
    <w:rsid w:val="0050117C"/>
    <w:rsid w:val="00501516"/>
    <w:rsid w:val="005016D0"/>
    <w:rsid w:val="005018DE"/>
    <w:rsid w:val="00501A38"/>
    <w:rsid w:val="00501A3C"/>
    <w:rsid w:val="00501E47"/>
    <w:rsid w:val="00502F4A"/>
    <w:rsid w:val="00503A63"/>
    <w:rsid w:val="00503C0F"/>
    <w:rsid w:val="00503D08"/>
    <w:rsid w:val="00504158"/>
    <w:rsid w:val="005047AC"/>
    <w:rsid w:val="00504979"/>
    <w:rsid w:val="00504C31"/>
    <w:rsid w:val="00504CCD"/>
    <w:rsid w:val="00504CD7"/>
    <w:rsid w:val="00505270"/>
    <w:rsid w:val="00505476"/>
    <w:rsid w:val="0050554C"/>
    <w:rsid w:val="005057EC"/>
    <w:rsid w:val="00505821"/>
    <w:rsid w:val="00505B18"/>
    <w:rsid w:val="00505CA2"/>
    <w:rsid w:val="0050635B"/>
    <w:rsid w:val="005064FB"/>
    <w:rsid w:val="00506775"/>
    <w:rsid w:val="00506C3F"/>
    <w:rsid w:val="00507A8A"/>
    <w:rsid w:val="00507B2E"/>
    <w:rsid w:val="00507C16"/>
    <w:rsid w:val="00507CD5"/>
    <w:rsid w:val="00507E55"/>
    <w:rsid w:val="00510731"/>
    <w:rsid w:val="0051082D"/>
    <w:rsid w:val="00510E27"/>
    <w:rsid w:val="005110DB"/>
    <w:rsid w:val="005114A0"/>
    <w:rsid w:val="005114CA"/>
    <w:rsid w:val="0051152B"/>
    <w:rsid w:val="00511681"/>
    <w:rsid w:val="00511939"/>
    <w:rsid w:val="00511B3A"/>
    <w:rsid w:val="005129B7"/>
    <w:rsid w:val="00512D18"/>
    <w:rsid w:val="00512F1D"/>
    <w:rsid w:val="00512F73"/>
    <w:rsid w:val="005132B9"/>
    <w:rsid w:val="005139BD"/>
    <w:rsid w:val="00513BE3"/>
    <w:rsid w:val="00514239"/>
    <w:rsid w:val="00514753"/>
    <w:rsid w:val="005148F2"/>
    <w:rsid w:val="005151E1"/>
    <w:rsid w:val="00515342"/>
    <w:rsid w:val="0051536C"/>
    <w:rsid w:val="00515507"/>
    <w:rsid w:val="00515598"/>
    <w:rsid w:val="005158CF"/>
    <w:rsid w:val="00515D84"/>
    <w:rsid w:val="0051614E"/>
    <w:rsid w:val="0051624E"/>
    <w:rsid w:val="00516250"/>
    <w:rsid w:val="00517182"/>
    <w:rsid w:val="00517305"/>
    <w:rsid w:val="00517418"/>
    <w:rsid w:val="005175D8"/>
    <w:rsid w:val="0051776A"/>
    <w:rsid w:val="0052000F"/>
    <w:rsid w:val="005203F1"/>
    <w:rsid w:val="00520452"/>
    <w:rsid w:val="0052078A"/>
    <w:rsid w:val="00520813"/>
    <w:rsid w:val="005208CA"/>
    <w:rsid w:val="005208F8"/>
    <w:rsid w:val="00520902"/>
    <w:rsid w:val="005209A1"/>
    <w:rsid w:val="00520E8D"/>
    <w:rsid w:val="00521743"/>
    <w:rsid w:val="00521D72"/>
    <w:rsid w:val="00521F2B"/>
    <w:rsid w:val="005222E5"/>
    <w:rsid w:val="0052232F"/>
    <w:rsid w:val="0052241B"/>
    <w:rsid w:val="005224E0"/>
    <w:rsid w:val="00522C88"/>
    <w:rsid w:val="00522E88"/>
    <w:rsid w:val="00522F63"/>
    <w:rsid w:val="00522FDA"/>
    <w:rsid w:val="00523518"/>
    <w:rsid w:val="005235C9"/>
    <w:rsid w:val="005237BC"/>
    <w:rsid w:val="00523B7F"/>
    <w:rsid w:val="00523C57"/>
    <w:rsid w:val="00523ECF"/>
    <w:rsid w:val="005240E1"/>
    <w:rsid w:val="005243AC"/>
    <w:rsid w:val="005249FD"/>
    <w:rsid w:val="00525172"/>
    <w:rsid w:val="005254CD"/>
    <w:rsid w:val="0052557E"/>
    <w:rsid w:val="005255A4"/>
    <w:rsid w:val="00525A06"/>
    <w:rsid w:val="00525ADB"/>
    <w:rsid w:val="00525CE6"/>
    <w:rsid w:val="005265EA"/>
    <w:rsid w:val="00526B5F"/>
    <w:rsid w:val="00526F7A"/>
    <w:rsid w:val="00526FF2"/>
    <w:rsid w:val="005271BB"/>
    <w:rsid w:val="005272FC"/>
    <w:rsid w:val="005274FF"/>
    <w:rsid w:val="0052774B"/>
    <w:rsid w:val="00527B8E"/>
    <w:rsid w:val="0053066A"/>
    <w:rsid w:val="00530AED"/>
    <w:rsid w:val="00530C04"/>
    <w:rsid w:val="005312DD"/>
    <w:rsid w:val="0053224B"/>
    <w:rsid w:val="0053245A"/>
    <w:rsid w:val="005326EF"/>
    <w:rsid w:val="00532768"/>
    <w:rsid w:val="00533DFA"/>
    <w:rsid w:val="0053439E"/>
    <w:rsid w:val="00535322"/>
    <w:rsid w:val="00535832"/>
    <w:rsid w:val="00535E8D"/>
    <w:rsid w:val="00536645"/>
    <w:rsid w:val="00536798"/>
    <w:rsid w:val="005369A8"/>
    <w:rsid w:val="00536F43"/>
    <w:rsid w:val="005371E9"/>
    <w:rsid w:val="00537402"/>
    <w:rsid w:val="005374C0"/>
    <w:rsid w:val="0053766E"/>
    <w:rsid w:val="005378DB"/>
    <w:rsid w:val="005378FE"/>
    <w:rsid w:val="00540611"/>
    <w:rsid w:val="005406A9"/>
    <w:rsid w:val="00540857"/>
    <w:rsid w:val="005420D9"/>
    <w:rsid w:val="00542197"/>
    <w:rsid w:val="00542297"/>
    <w:rsid w:val="00542649"/>
    <w:rsid w:val="0054331D"/>
    <w:rsid w:val="00543480"/>
    <w:rsid w:val="005435DD"/>
    <w:rsid w:val="005435FF"/>
    <w:rsid w:val="005438E0"/>
    <w:rsid w:val="00543CA4"/>
    <w:rsid w:val="00543ECD"/>
    <w:rsid w:val="00543F55"/>
    <w:rsid w:val="0054407D"/>
    <w:rsid w:val="0054414F"/>
    <w:rsid w:val="0054464B"/>
    <w:rsid w:val="005446C7"/>
    <w:rsid w:val="005447F0"/>
    <w:rsid w:val="005448BA"/>
    <w:rsid w:val="00545011"/>
    <w:rsid w:val="0054511E"/>
    <w:rsid w:val="005451AF"/>
    <w:rsid w:val="0054527D"/>
    <w:rsid w:val="00545328"/>
    <w:rsid w:val="00545915"/>
    <w:rsid w:val="00545BA2"/>
    <w:rsid w:val="0054600C"/>
    <w:rsid w:val="005466B3"/>
    <w:rsid w:val="0054692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ABB"/>
    <w:rsid w:val="00547B68"/>
    <w:rsid w:val="00547D3E"/>
    <w:rsid w:val="00547F68"/>
    <w:rsid w:val="00550371"/>
    <w:rsid w:val="0055166E"/>
    <w:rsid w:val="00551790"/>
    <w:rsid w:val="00552196"/>
    <w:rsid w:val="00552424"/>
    <w:rsid w:val="00552532"/>
    <w:rsid w:val="005525B0"/>
    <w:rsid w:val="005526FD"/>
    <w:rsid w:val="005527E5"/>
    <w:rsid w:val="00552821"/>
    <w:rsid w:val="00552BC4"/>
    <w:rsid w:val="0055351C"/>
    <w:rsid w:val="005535EF"/>
    <w:rsid w:val="005538A2"/>
    <w:rsid w:val="00553A56"/>
    <w:rsid w:val="00553B68"/>
    <w:rsid w:val="00554937"/>
    <w:rsid w:val="00554E6C"/>
    <w:rsid w:val="005550C2"/>
    <w:rsid w:val="0055544D"/>
    <w:rsid w:val="0055572F"/>
    <w:rsid w:val="00556189"/>
    <w:rsid w:val="005561E5"/>
    <w:rsid w:val="00556632"/>
    <w:rsid w:val="00556709"/>
    <w:rsid w:val="00556C21"/>
    <w:rsid w:val="0055708C"/>
    <w:rsid w:val="0055752E"/>
    <w:rsid w:val="00557936"/>
    <w:rsid w:val="00557ADA"/>
    <w:rsid w:val="00557C14"/>
    <w:rsid w:val="00560050"/>
    <w:rsid w:val="0056067F"/>
    <w:rsid w:val="00560FEF"/>
    <w:rsid w:val="00561854"/>
    <w:rsid w:val="00561936"/>
    <w:rsid w:val="00561E55"/>
    <w:rsid w:val="00562054"/>
    <w:rsid w:val="00562496"/>
    <w:rsid w:val="00562869"/>
    <w:rsid w:val="005629EE"/>
    <w:rsid w:val="00562B97"/>
    <w:rsid w:val="005630AF"/>
    <w:rsid w:val="005631AC"/>
    <w:rsid w:val="005634C6"/>
    <w:rsid w:val="00563569"/>
    <w:rsid w:val="0056380F"/>
    <w:rsid w:val="00563877"/>
    <w:rsid w:val="005638E1"/>
    <w:rsid w:val="0056392B"/>
    <w:rsid w:val="00563ACC"/>
    <w:rsid w:val="00564316"/>
    <w:rsid w:val="005644B7"/>
    <w:rsid w:val="00564A24"/>
    <w:rsid w:val="00564EE9"/>
    <w:rsid w:val="00565406"/>
    <w:rsid w:val="005655AE"/>
    <w:rsid w:val="00565CE2"/>
    <w:rsid w:val="00565E79"/>
    <w:rsid w:val="00566385"/>
    <w:rsid w:val="0056644A"/>
    <w:rsid w:val="005665F9"/>
    <w:rsid w:val="00566696"/>
    <w:rsid w:val="00566833"/>
    <w:rsid w:val="00566CF8"/>
    <w:rsid w:val="00566E82"/>
    <w:rsid w:val="0056741F"/>
    <w:rsid w:val="005700FF"/>
    <w:rsid w:val="00570139"/>
    <w:rsid w:val="00570311"/>
    <w:rsid w:val="00570734"/>
    <w:rsid w:val="005707DD"/>
    <w:rsid w:val="005709E2"/>
    <w:rsid w:val="00570F52"/>
    <w:rsid w:val="005713AE"/>
    <w:rsid w:val="0057161F"/>
    <w:rsid w:val="005718B0"/>
    <w:rsid w:val="00571CC5"/>
    <w:rsid w:val="00571EDA"/>
    <w:rsid w:val="00571F26"/>
    <w:rsid w:val="0057230F"/>
    <w:rsid w:val="00572465"/>
    <w:rsid w:val="0057255D"/>
    <w:rsid w:val="0057266E"/>
    <w:rsid w:val="00572712"/>
    <w:rsid w:val="00572B03"/>
    <w:rsid w:val="00572B5E"/>
    <w:rsid w:val="00572B6B"/>
    <w:rsid w:val="00572D0E"/>
    <w:rsid w:val="00573430"/>
    <w:rsid w:val="0057345A"/>
    <w:rsid w:val="00573853"/>
    <w:rsid w:val="00573C54"/>
    <w:rsid w:val="00573EC5"/>
    <w:rsid w:val="00573F72"/>
    <w:rsid w:val="00574187"/>
    <w:rsid w:val="0057424F"/>
    <w:rsid w:val="00574C2A"/>
    <w:rsid w:val="00574CCE"/>
    <w:rsid w:val="00574F3D"/>
    <w:rsid w:val="00574FDE"/>
    <w:rsid w:val="00575325"/>
    <w:rsid w:val="005759FB"/>
    <w:rsid w:val="00575BEF"/>
    <w:rsid w:val="00575C9C"/>
    <w:rsid w:val="00575D53"/>
    <w:rsid w:val="005762D5"/>
    <w:rsid w:val="005768E9"/>
    <w:rsid w:val="00576A6C"/>
    <w:rsid w:val="00577105"/>
    <w:rsid w:val="005773B3"/>
    <w:rsid w:val="005776DE"/>
    <w:rsid w:val="005779E0"/>
    <w:rsid w:val="00577F9F"/>
    <w:rsid w:val="00580520"/>
    <w:rsid w:val="00580727"/>
    <w:rsid w:val="005808BF"/>
    <w:rsid w:val="00580D4C"/>
    <w:rsid w:val="005810C9"/>
    <w:rsid w:val="005811E5"/>
    <w:rsid w:val="005817A5"/>
    <w:rsid w:val="005817CF"/>
    <w:rsid w:val="00581B2D"/>
    <w:rsid w:val="00582263"/>
    <w:rsid w:val="00582284"/>
    <w:rsid w:val="00582761"/>
    <w:rsid w:val="00582BB6"/>
    <w:rsid w:val="00582D7D"/>
    <w:rsid w:val="00582E10"/>
    <w:rsid w:val="00582F44"/>
    <w:rsid w:val="0058326C"/>
    <w:rsid w:val="005834A0"/>
    <w:rsid w:val="00583951"/>
    <w:rsid w:val="00583ACF"/>
    <w:rsid w:val="00583BF9"/>
    <w:rsid w:val="00583C0E"/>
    <w:rsid w:val="005841DF"/>
    <w:rsid w:val="005842E6"/>
    <w:rsid w:val="0058492B"/>
    <w:rsid w:val="00584AFC"/>
    <w:rsid w:val="00584C45"/>
    <w:rsid w:val="00584E57"/>
    <w:rsid w:val="00584F04"/>
    <w:rsid w:val="00585448"/>
    <w:rsid w:val="005859AC"/>
    <w:rsid w:val="00585D08"/>
    <w:rsid w:val="00585DEC"/>
    <w:rsid w:val="0058654D"/>
    <w:rsid w:val="00586918"/>
    <w:rsid w:val="00586C5B"/>
    <w:rsid w:val="00586CCE"/>
    <w:rsid w:val="00586F89"/>
    <w:rsid w:val="00587160"/>
    <w:rsid w:val="0058722E"/>
    <w:rsid w:val="00587C51"/>
    <w:rsid w:val="00590146"/>
    <w:rsid w:val="00590167"/>
    <w:rsid w:val="0059048A"/>
    <w:rsid w:val="00590779"/>
    <w:rsid w:val="00590E91"/>
    <w:rsid w:val="005910C0"/>
    <w:rsid w:val="005910F4"/>
    <w:rsid w:val="00591299"/>
    <w:rsid w:val="0059178E"/>
    <w:rsid w:val="00591BE4"/>
    <w:rsid w:val="00591C5A"/>
    <w:rsid w:val="00591C70"/>
    <w:rsid w:val="00591CCD"/>
    <w:rsid w:val="00592298"/>
    <w:rsid w:val="0059237B"/>
    <w:rsid w:val="00592694"/>
    <w:rsid w:val="0059289F"/>
    <w:rsid w:val="00592955"/>
    <w:rsid w:val="00592A8F"/>
    <w:rsid w:val="00592C10"/>
    <w:rsid w:val="00592D43"/>
    <w:rsid w:val="00592E06"/>
    <w:rsid w:val="00593558"/>
    <w:rsid w:val="00593576"/>
    <w:rsid w:val="00593B52"/>
    <w:rsid w:val="00593BF6"/>
    <w:rsid w:val="00593F78"/>
    <w:rsid w:val="005941DD"/>
    <w:rsid w:val="0059439F"/>
    <w:rsid w:val="00594597"/>
    <w:rsid w:val="0059481B"/>
    <w:rsid w:val="00594862"/>
    <w:rsid w:val="00594B3D"/>
    <w:rsid w:val="00594D6B"/>
    <w:rsid w:val="00594F9B"/>
    <w:rsid w:val="00594FEA"/>
    <w:rsid w:val="00595AAC"/>
    <w:rsid w:val="00595BF1"/>
    <w:rsid w:val="00596078"/>
    <w:rsid w:val="0059611B"/>
    <w:rsid w:val="005964FD"/>
    <w:rsid w:val="00596FEF"/>
    <w:rsid w:val="005973F2"/>
    <w:rsid w:val="00597464"/>
    <w:rsid w:val="00597492"/>
    <w:rsid w:val="00597570"/>
    <w:rsid w:val="005977B0"/>
    <w:rsid w:val="005978D4"/>
    <w:rsid w:val="00597A6E"/>
    <w:rsid w:val="00597ACA"/>
    <w:rsid w:val="005A01E9"/>
    <w:rsid w:val="005A0201"/>
    <w:rsid w:val="005A02A2"/>
    <w:rsid w:val="005A080D"/>
    <w:rsid w:val="005A0DEC"/>
    <w:rsid w:val="005A0F2E"/>
    <w:rsid w:val="005A0F8D"/>
    <w:rsid w:val="005A1DF3"/>
    <w:rsid w:val="005A1EBE"/>
    <w:rsid w:val="005A211C"/>
    <w:rsid w:val="005A22C5"/>
    <w:rsid w:val="005A252A"/>
    <w:rsid w:val="005A28D9"/>
    <w:rsid w:val="005A29B7"/>
    <w:rsid w:val="005A2CDC"/>
    <w:rsid w:val="005A2CE9"/>
    <w:rsid w:val="005A3039"/>
    <w:rsid w:val="005A337F"/>
    <w:rsid w:val="005A3D54"/>
    <w:rsid w:val="005A3E45"/>
    <w:rsid w:val="005A3FBF"/>
    <w:rsid w:val="005A434A"/>
    <w:rsid w:val="005A434B"/>
    <w:rsid w:val="005A453D"/>
    <w:rsid w:val="005A46C9"/>
    <w:rsid w:val="005A480E"/>
    <w:rsid w:val="005A48CA"/>
    <w:rsid w:val="005A4C4B"/>
    <w:rsid w:val="005A4DDD"/>
    <w:rsid w:val="005A5114"/>
    <w:rsid w:val="005A5420"/>
    <w:rsid w:val="005A55C3"/>
    <w:rsid w:val="005A55CE"/>
    <w:rsid w:val="005A5696"/>
    <w:rsid w:val="005A5AB1"/>
    <w:rsid w:val="005A60BA"/>
    <w:rsid w:val="005A613A"/>
    <w:rsid w:val="005A629B"/>
    <w:rsid w:val="005A6471"/>
    <w:rsid w:val="005A6485"/>
    <w:rsid w:val="005A6773"/>
    <w:rsid w:val="005A6886"/>
    <w:rsid w:val="005A68FC"/>
    <w:rsid w:val="005A6D65"/>
    <w:rsid w:val="005A6F4C"/>
    <w:rsid w:val="005A701E"/>
    <w:rsid w:val="005A7237"/>
    <w:rsid w:val="005A735D"/>
    <w:rsid w:val="005A746F"/>
    <w:rsid w:val="005A78FB"/>
    <w:rsid w:val="005A7D6D"/>
    <w:rsid w:val="005B02F1"/>
    <w:rsid w:val="005B0356"/>
    <w:rsid w:val="005B047D"/>
    <w:rsid w:val="005B0957"/>
    <w:rsid w:val="005B0AA0"/>
    <w:rsid w:val="005B1012"/>
    <w:rsid w:val="005B125D"/>
    <w:rsid w:val="005B14E6"/>
    <w:rsid w:val="005B1A53"/>
    <w:rsid w:val="005B1F4E"/>
    <w:rsid w:val="005B2287"/>
    <w:rsid w:val="005B254A"/>
    <w:rsid w:val="005B2CCC"/>
    <w:rsid w:val="005B2D9D"/>
    <w:rsid w:val="005B3018"/>
    <w:rsid w:val="005B34CD"/>
    <w:rsid w:val="005B34D6"/>
    <w:rsid w:val="005B3538"/>
    <w:rsid w:val="005B360A"/>
    <w:rsid w:val="005B385F"/>
    <w:rsid w:val="005B3A3B"/>
    <w:rsid w:val="005B3BB1"/>
    <w:rsid w:val="005B4839"/>
    <w:rsid w:val="005B587F"/>
    <w:rsid w:val="005B625D"/>
    <w:rsid w:val="005B6905"/>
    <w:rsid w:val="005B69CA"/>
    <w:rsid w:val="005B6C16"/>
    <w:rsid w:val="005B6D78"/>
    <w:rsid w:val="005B712E"/>
    <w:rsid w:val="005B74A3"/>
    <w:rsid w:val="005B7A6F"/>
    <w:rsid w:val="005C0427"/>
    <w:rsid w:val="005C06FF"/>
    <w:rsid w:val="005C0956"/>
    <w:rsid w:val="005C0BA3"/>
    <w:rsid w:val="005C0FFE"/>
    <w:rsid w:val="005C114F"/>
    <w:rsid w:val="005C12AE"/>
    <w:rsid w:val="005C18A6"/>
    <w:rsid w:val="005C194F"/>
    <w:rsid w:val="005C2082"/>
    <w:rsid w:val="005C2785"/>
    <w:rsid w:val="005C2AE5"/>
    <w:rsid w:val="005C2C10"/>
    <w:rsid w:val="005C2ED9"/>
    <w:rsid w:val="005C32F2"/>
    <w:rsid w:val="005C335B"/>
    <w:rsid w:val="005C345C"/>
    <w:rsid w:val="005C3A5E"/>
    <w:rsid w:val="005C3D03"/>
    <w:rsid w:val="005C40EE"/>
    <w:rsid w:val="005C4557"/>
    <w:rsid w:val="005C47F3"/>
    <w:rsid w:val="005C4CD1"/>
    <w:rsid w:val="005C529E"/>
    <w:rsid w:val="005C5BCE"/>
    <w:rsid w:val="005C5D3A"/>
    <w:rsid w:val="005C5E17"/>
    <w:rsid w:val="005C5E3D"/>
    <w:rsid w:val="005C5E63"/>
    <w:rsid w:val="005C5FED"/>
    <w:rsid w:val="005C601E"/>
    <w:rsid w:val="005C603A"/>
    <w:rsid w:val="005C6813"/>
    <w:rsid w:val="005C6A47"/>
    <w:rsid w:val="005C6F6E"/>
    <w:rsid w:val="005C7242"/>
    <w:rsid w:val="005C758C"/>
    <w:rsid w:val="005C786F"/>
    <w:rsid w:val="005C7E6D"/>
    <w:rsid w:val="005C7F7A"/>
    <w:rsid w:val="005D0080"/>
    <w:rsid w:val="005D00B3"/>
    <w:rsid w:val="005D089A"/>
    <w:rsid w:val="005D1165"/>
    <w:rsid w:val="005D125C"/>
    <w:rsid w:val="005D148E"/>
    <w:rsid w:val="005D187B"/>
    <w:rsid w:val="005D1C03"/>
    <w:rsid w:val="005D1CFE"/>
    <w:rsid w:val="005D1D74"/>
    <w:rsid w:val="005D1EC3"/>
    <w:rsid w:val="005D24AE"/>
    <w:rsid w:val="005D2773"/>
    <w:rsid w:val="005D3032"/>
    <w:rsid w:val="005D3255"/>
    <w:rsid w:val="005D3302"/>
    <w:rsid w:val="005D34CF"/>
    <w:rsid w:val="005D34D9"/>
    <w:rsid w:val="005D37F7"/>
    <w:rsid w:val="005D3912"/>
    <w:rsid w:val="005D3D00"/>
    <w:rsid w:val="005D3D5C"/>
    <w:rsid w:val="005D3FEE"/>
    <w:rsid w:val="005D4310"/>
    <w:rsid w:val="005D4824"/>
    <w:rsid w:val="005D4903"/>
    <w:rsid w:val="005D498A"/>
    <w:rsid w:val="005D4AE5"/>
    <w:rsid w:val="005D59EC"/>
    <w:rsid w:val="005D685F"/>
    <w:rsid w:val="005D6A4B"/>
    <w:rsid w:val="005D6BEA"/>
    <w:rsid w:val="005D7809"/>
    <w:rsid w:val="005D7E96"/>
    <w:rsid w:val="005D7FC7"/>
    <w:rsid w:val="005E0041"/>
    <w:rsid w:val="005E02D7"/>
    <w:rsid w:val="005E0774"/>
    <w:rsid w:val="005E0D6D"/>
    <w:rsid w:val="005E10E6"/>
    <w:rsid w:val="005E1382"/>
    <w:rsid w:val="005E14CC"/>
    <w:rsid w:val="005E19DB"/>
    <w:rsid w:val="005E1AEC"/>
    <w:rsid w:val="005E1B79"/>
    <w:rsid w:val="005E2126"/>
    <w:rsid w:val="005E237E"/>
    <w:rsid w:val="005E2395"/>
    <w:rsid w:val="005E2408"/>
    <w:rsid w:val="005E2621"/>
    <w:rsid w:val="005E2838"/>
    <w:rsid w:val="005E295A"/>
    <w:rsid w:val="005E3524"/>
    <w:rsid w:val="005E3692"/>
    <w:rsid w:val="005E3E65"/>
    <w:rsid w:val="005E3FF7"/>
    <w:rsid w:val="005E4131"/>
    <w:rsid w:val="005E42C9"/>
    <w:rsid w:val="005E44AA"/>
    <w:rsid w:val="005E4ADF"/>
    <w:rsid w:val="005E52F0"/>
    <w:rsid w:val="005E585C"/>
    <w:rsid w:val="005E596F"/>
    <w:rsid w:val="005E6348"/>
    <w:rsid w:val="005E6D2A"/>
    <w:rsid w:val="005E7CBB"/>
    <w:rsid w:val="005E7FED"/>
    <w:rsid w:val="005F0085"/>
    <w:rsid w:val="005F0396"/>
    <w:rsid w:val="005F05D5"/>
    <w:rsid w:val="005F05F8"/>
    <w:rsid w:val="005F0767"/>
    <w:rsid w:val="005F07A3"/>
    <w:rsid w:val="005F0A28"/>
    <w:rsid w:val="005F0AAD"/>
    <w:rsid w:val="005F0B20"/>
    <w:rsid w:val="005F0BCA"/>
    <w:rsid w:val="005F0E3B"/>
    <w:rsid w:val="005F0F6B"/>
    <w:rsid w:val="005F100C"/>
    <w:rsid w:val="005F11D2"/>
    <w:rsid w:val="005F1426"/>
    <w:rsid w:val="005F18C7"/>
    <w:rsid w:val="005F1C8C"/>
    <w:rsid w:val="005F21B6"/>
    <w:rsid w:val="005F21E5"/>
    <w:rsid w:val="005F2766"/>
    <w:rsid w:val="005F293A"/>
    <w:rsid w:val="005F2C31"/>
    <w:rsid w:val="005F2CD3"/>
    <w:rsid w:val="005F38B6"/>
    <w:rsid w:val="005F3A6D"/>
    <w:rsid w:val="005F3B29"/>
    <w:rsid w:val="005F3D09"/>
    <w:rsid w:val="005F3D22"/>
    <w:rsid w:val="005F3F35"/>
    <w:rsid w:val="005F44C6"/>
    <w:rsid w:val="005F4C57"/>
    <w:rsid w:val="005F5A48"/>
    <w:rsid w:val="005F5AD9"/>
    <w:rsid w:val="005F5AE6"/>
    <w:rsid w:val="005F6290"/>
    <w:rsid w:val="005F647D"/>
    <w:rsid w:val="005F64E2"/>
    <w:rsid w:val="005F69EE"/>
    <w:rsid w:val="005F6BAF"/>
    <w:rsid w:val="005F6BFA"/>
    <w:rsid w:val="005F6C18"/>
    <w:rsid w:val="005F6DD7"/>
    <w:rsid w:val="005F73F3"/>
    <w:rsid w:val="005F74AE"/>
    <w:rsid w:val="005F7A87"/>
    <w:rsid w:val="005F7C80"/>
    <w:rsid w:val="005F7E69"/>
    <w:rsid w:val="006002C5"/>
    <w:rsid w:val="00600AFF"/>
    <w:rsid w:val="00600D60"/>
    <w:rsid w:val="00600F10"/>
    <w:rsid w:val="00601946"/>
    <w:rsid w:val="00601A5E"/>
    <w:rsid w:val="00601C4A"/>
    <w:rsid w:val="00602254"/>
    <w:rsid w:val="006022FB"/>
    <w:rsid w:val="006029DE"/>
    <w:rsid w:val="00602F21"/>
    <w:rsid w:val="0060309B"/>
    <w:rsid w:val="00603277"/>
    <w:rsid w:val="006032C7"/>
    <w:rsid w:val="00603456"/>
    <w:rsid w:val="0060357A"/>
    <w:rsid w:val="00603A85"/>
    <w:rsid w:val="00603EBF"/>
    <w:rsid w:val="00603EE0"/>
    <w:rsid w:val="00603EFF"/>
    <w:rsid w:val="00604135"/>
    <w:rsid w:val="0060471A"/>
    <w:rsid w:val="00604924"/>
    <w:rsid w:val="00604A9B"/>
    <w:rsid w:val="00604C23"/>
    <w:rsid w:val="00604D42"/>
    <w:rsid w:val="006051F3"/>
    <w:rsid w:val="00605FF7"/>
    <w:rsid w:val="006061D5"/>
    <w:rsid w:val="0060641C"/>
    <w:rsid w:val="00606692"/>
    <w:rsid w:val="00606981"/>
    <w:rsid w:val="006069DC"/>
    <w:rsid w:val="00606A4E"/>
    <w:rsid w:val="00606BC1"/>
    <w:rsid w:val="00606C11"/>
    <w:rsid w:val="00606D27"/>
    <w:rsid w:val="00607155"/>
    <w:rsid w:val="00607291"/>
    <w:rsid w:val="00607335"/>
    <w:rsid w:val="00607FBC"/>
    <w:rsid w:val="006100FC"/>
    <w:rsid w:val="00610483"/>
    <w:rsid w:val="0061088E"/>
    <w:rsid w:val="00611941"/>
    <w:rsid w:val="00611A07"/>
    <w:rsid w:val="00611E34"/>
    <w:rsid w:val="00611E93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3FEE"/>
    <w:rsid w:val="00614460"/>
    <w:rsid w:val="00614619"/>
    <w:rsid w:val="00614CAD"/>
    <w:rsid w:val="00614DBB"/>
    <w:rsid w:val="00614F8D"/>
    <w:rsid w:val="0061505C"/>
    <w:rsid w:val="006152E0"/>
    <w:rsid w:val="006154D5"/>
    <w:rsid w:val="00615C0E"/>
    <w:rsid w:val="00615F80"/>
    <w:rsid w:val="006160FA"/>
    <w:rsid w:val="006163D2"/>
    <w:rsid w:val="00616445"/>
    <w:rsid w:val="006166FD"/>
    <w:rsid w:val="0061690B"/>
    <w:rsid w:val="006171B1"/>
    <w:rsid w:val="00617695"/>
    <w:rsid w:val="0061786C"/>
    <w:rsid w:val="00617BF9"/>
    <w:rsid w:val="006208E2"/>
    <w:rsid w:val="00620BAA"/>
    <w:rsid w:val="00620D51"/>
    <w:rsid w:val="00620F1A"/>
    <w:rsid w:val="00621395"/>
    <w:rsid w:val="0062145F"/>
    <w:rsid w:val="0062154E"/>
    <w:rsid w:val="00621779"/>
    <w:rsid w:val="00621808"/>
    <w:rsid w:val="0062196F"/>
    <w:rsid w:val="00621A28"/>
    <w:rsid w:val="00621F7F"/>
    <w:rsid w:val="00622191"/>
    <w:rsid w:val="006224A7"/>
    <w:rsid w:val="0062281B"/>
    <w:rsid w:val="00622BF1"/>
    <w:rsid w:val="00622C25"/>
    <w:rsid w:val="00623141"/>
    <w:rsid w:val="0062367D"/>
    <w:rsid w:val="0062371A"/>
    <w:rsid w:val="00623F18"/>
    <w:rsid w:val="0062404C"/>
    <w:rsid w:val="00624112"/>
    <w:rsid w:val="00624F76"/>
    <w:rsid w:val="00625087"/>
    <w:rsid w:val="00625547"/>
    <w:rsid w:val="006255E8"/>
    <w:rsid w:val="006256A2"/>
    <w:rsid w:val="0062595F"/>
    <w:rsid w:val="00625A17"/>
    <w:rsid w:val="00625AF0"/>
    <w:rsid w:val="00625BD4"/>
    <w:rsid w:val="00625C3A"/>
    <w:rsid w:val="00626008"/>
    <w:rsid w:val="006260A5"/>
    <w:rsid w:val="00626274"/>
    <w:rsid w:val="0062680C"/>
    <w:rsid w:val="00626CD0"/>
    <w:rsid w:val="006273BD"/>
    <w:rsid w:val="006273BF"/>
    <w:rsid w:val="006273EF"/>
    <w:rsid w:val="0062757E"/>
    <w:rsid w:val="006276F4"/>
    <w:rsid w:val="00627C18"/>
    <w:rsid w:val="00627F51"/>
    <w:rsid w:val="006301A6"/>
    <w:rsid w:val="006301CE"/>
    <w:rsid w:val="0063026A"/>
    <w:rsid w:val="00630838"/>
    <w:rsid w:val="00630D51"/>
    <w:rsid w:val="0063131E"/>
    <w:rsid w:val="00631349"/>
    <w:rsid w:val="006328F2"/>
    <w:rsid w:val="00632C66"/>
    <w:rsid w:val="00632DF3"/>
    <w:rsid w:val="00632E1F"/>
    <w:rsid w:val="00633E08"/>
    <w:rsid w:val="006341AC"/>
    <w:rsid w:val="00634AAE"/>
    <w:rsid w:val="00634CA2"/>
    <w:rsid w:val="00634F88"/>
    <w:rsid w:val="00635297"/>
    <w:rsid w:val="00635C1B"/>
    <w:rsid w:val="00636095"/>
    <w:rsid w:val="00636680"/>
    <w:rsid w:val="006367F7"/>
    <w:rsid w:val="00636838"/>
    <w:rsid w:val="00636896"/>
    <w:rsid w:val="00636950"/>
    <w:rsid w:val="00636EAE"/>
    <w:rsid w:val="00636F56"/>
    <w:rsid w:val="00637500"/>
    <w:rsid w:val="00637841"/>
    <w:rsid w:val="00637CAF"/>
    <w:rsid w:val="00637CC2"/>
    <w:rsid w:val="00637E21"/>
    <w:rsid w:val="00640271"/>
    <w:rsid w:val="006402F8"/>
    <w:rsid w:val="00640732"/>
    <w:rsid w:val="006409D6"/>
    <w:rsid w:val="00640B76"/>
    <w:rsid w:val="0064119C"/>
    <w:rsid w:val="00641825"/>
    <w:rsid w:val="00641E54"/>
    <w:rsid w:val="00641FC4"/>
    <w:rsid w:val="0064262E"/>
    <w:rsid w:val="006426CE"/>
    <w:rsid w:val="006427BB"/>
    <w:rsid w:val="006429CE"/>
    <w:rsid w:val="00643BB8"/>
    <w:rsid w:val="006444B6"/>
    <w:rsid w:val="00644802"/>
    <w:rsid w:val="0064480A"/>
    <w:rsid w:val="00644ADD"/>
    <w:rsid w:val="00644B40"/>
    <w:rsid w:val="00644C77"/>
    <w:rsid w:val="00645E06"/>
    <w:rsid w:val="00645FB5"/>
    <w:rsid w:val="006461D6"/>
    <w:rsid w:val="00646728"/>
    <w:rsid w:val="00646B28"/>
    <w:rsid w:val="00646B77"/>
    <w:rsid w:val="00646CB5"/>
    <w:rsid w:val="00646E08"/>
    <w:rsid w:val="006470CE"/>
    <w:rsid w:val="0064710D"/>
    <w:rsid w:val="006474F5"/>
    <w:rsid w:val="006479D0"/>
    <w:rsid w:val="00647FCA"/>
    <w:rsid w:val="00650830"/>
    <w:rsid w:val="00650C2E"/>
    <w:rsid w:val="006513C6"/>
    <w:rsid w:val="0065146C"/>
    <w:rsid w:val="006518E0"/>
    <w:rsid w:val="00651EB2"/>
    <w:rsid w:val="006522B5"/>
    <w:rsid w:val="0065236D"/>
    <w:rsid w:val="006524F0"/>
    <w:rsid w:val="00652871"/>
    <w:rsid w:val="00652983"/>
    <w:rsid w:val="0065335A"/>
    <w:rsid w:val="00653934"/>
    <w:rsid w:val="00653958"/>
    <w:rsid w:val="00653A76"/>
    <w:rsid w:val="00653C0E"/>
    <w:rsid w:val="006540F7"/>
    <w:rsid w:val="00654276"/>
    <w:rsid w:val="00654297"/>
    <w:rsid w:val="0065438A"/>
    <w:rsid w:val="00654526"/>
    <w:rsid w:val="00654543"/>
    <w:rsid w:val="00654890"/>
    <w:rsid w:val="006548D9"/>
    <w:rsid w:val="00654A4F"/>
    <w:rsid w:val="00654A77"/>
    <w:rsid w:val="00654B1A"/>
    <w:rsid w:val="00654B5F"/>
    <w:rsid w:val="00654BD5"/>
    <w:rsid w:val="00654C45"/>
    <w:rsid w:val="00654C98"/>
    <w:rsid w:val="00654EAB"/>
    <w:rsid w:val="006551B1"/>
    <w:rsid w:val="00655251"/>
    <w:rsid w:val="0065534B"/>
    <w:rsid w:val="00655409"/>
    <w:rsid w:val="00655B7C"/>
    <w:rsid w:val="006563C8"/>
    <w:rsid w:val="00656A0A"/>
    <w:rsid w:val="00656E1C"/>
    <w:rsid w:val="006570C2"/>
    <w:rsid w:val="0065747F"/>
    <w:rsid w:val="006607F5"/>
    <w:rsid w:val="00660811"/>
    <w:rsid w:val="00660890"/>
    <w:rsid w:val="0066098C"/>
    <w:rsid w:val="0066127F"/>
    <w:rsid w:val="006617B4"/>
    <w:rsid w:val="00661902"/>
    <w:rsid w:val="00661CEB"/>
    <w:rsid w:val="00661E28"/>
    <w:rsid w:val="0066233C"/>
    <w:rsid w:val="006624D7"/>
    <w:rsid w:val="006627D3"/>
    <w:rsid w:val="0066295F"/>
    <w:rsid w:val="00662CFA"/>
    <w:rsid w:val="00663246"/>
    <w:rsid w:val="00663621"/>
    <w:rsid w:val="00663795"/>
    <w:rsid w:val="00663C52"/>
    <w:rsid w:val="006640FC"/>
    <w:rsid w:val="00664E2A"/>
    <w:rsid w:val="00664FD2"/>
    <w:rsid w:val="0066520F"/>
    <w:rsid w:val="00665232"/>
    <w:rsid w:val="00665FFA"/>
    <w:rsid w:val="006665FE"/>
    <w:rsid w:val="0066692B"/>
    <w:rsid w:val="00666C6C"/>
    <w:rsid w:val="00666E60"/>
    <w:rsid w:val="00666F46"/>
    <w:rsid w:val="0066710A"/>
    <w:rsid w:val="00667455"/>
    <w:rsid w:val="00667519"/>
    <w:rsid w:val="00667F7A"/>
    <w:rsid w:val="006702B3"/>
    <w:rsid w:val="00670821"/>
    <w:rsid w:val="00670B3B"/>
    <w:rsid w:val="00670E20"/>
    <w:rsid w:val="00671008"/>
    <w:rsid w:val="00671448"/>
    <w:rsid w:val="00671879"/>
    <w:rsid w:val="00671ED4"/>
    <w:rsid w:val="00672770"/>
    <w:rsid w:val="00672AB9"/>
    <w:rsid w:val="00673557"/>
    <w:rsid w:val="00673C6C"/>
    <w:rsid w:val="00673D53"/>
    <w:rsid w:val="00673E28"/>
    <w:rsid w:val="00673EF2"/>
    <w:rsid w:val="0067500A"/>
    <w:rsid w:val="00675956"/>
    <w:rsid w:val="00675A4F"/>
    <w:rsid w:val="006763F4"/>
    <w:rsid w:val="00676926"/>
    <w:rsid w:val="00676C51"/>
    <w:rsid w:val="00676C6E"/>
    <w:rsid w:val="00676E28"/>
    <w:rsid w:val="00676E95"/>
    <w:rsid w:val="00677120"/>
    <w:rsid w:val="00677164"/>
    <w:rsid w:val="00677213"/>
    <w:rsid w:val="00677296"/>
    <w:rsid w:val="0067744C"/>
    <w:rsid w:val="006775AB"/>
    <w:rsid w:val="006801E4"/>
    <w:rsid w:val="006802E2"/>
    <w:rsid w:val="00680481"/>
    <w:rsid w:val="00680631"/>
    <w:rsid w:val="00680714"/>
    <w:rsid w:val="00680814"/>
    <w:rsid w:val="00680BB5"/>
    <w:rsid w:val="006818A7"/>
    <w:rsid w:val="00681BE3"/>
    <w:rsid w:val="00681C1E"/>
    <w:rsid w:val="00682994"/>
    <w:rsid w:val="00682C5A"/>
    <w:rsid w:val="0068317C"/>
    <w:rsid w:val="006833B6"/>
    <w:rsid w:val="006833D7"/>
    <w:rsid w:val="006834A0"/>
    <w:rsid w:val="006836EF"/>
    <w:rsid w:val="0068455E"/>
    <w:rsid w:val="006846AD"/>
    <w:rsid w:val="006848D3"/>
    <w:rsid w:val="00684A65"/>
    <w:rsid w:val="00684DB3"/>
    <w:rsid w:val="006855DE"/>
    <w:rsid w:val="0068567F"/>
    <w:rsid w:val="00685749"/>
    <w:rsid w:val="0068597C"/>
    <w:rsid w:val="00685DB6"/>
    <w:rsid w:val="00685ECC"/>
    <w:rsid w:val="0068618D"/>
    <w:rsid w:val="00686266"/>
    <w:rsid w:val="00686335"/>
    <w:rsid w:val="00686489"/>
    <w:rsid w:val="006868D4"/>
    <w:rsid w:val="00686A8B"/>
    <w:rsid w:val="00686EB1"/>
    <w:rsid w:val="00687071"/>
    <w:rsid w:val="006870BE"/>
    <w:rsid w:val="00687243"/>
    <w:rsid w:val="006877E0"/>
    <w:rsid w:val="00687805"/>
    <w:rsid w:val="00687C6F"/>
    <w:rsid w:val="006904EB"/>
    <w:rsid w:val="00690705"/>
    <w:rsid w:val="0069090F"/>
    <w:rsid w:val="00690AFD"/>
    <w:rsid w:val="00690D05"/>
    <w:rsid w:val="00690E74"/>
    <w:rsid w:val="0069138E"/>
    <w:rsid w:val="00691748"/>
    <w:rsid w:val="00691809"/>
    <w:rsid w:val="0069233E"/>
    <w:rsid w:val="006925E6"/>
    <w:rsid w:val="0069290C"/>
    <w:rsid w:val="00692C1E"/>
    <w:rsid w:val="00692EE4"/>
    <w:rsid w:val="00692F32"/>
    <w:rsid w:val="00693306"/>
    <w:rsid w:val="006937B8"/>
    <w:rsid w:val="006937DB"/>
    <w:rsid w:val="00693E1E"/>
    <w:rsid w:val="0069455C"/>
    <w:rsid w:val="00694805"/>
    <w:rsid w:val="00694916"/>
    <w:rsid w:val="00694CE3"/>
    <w:rsid w:val="00694E01"/>
    <w:rsid w:val="00694E39"/>
    <w:rsid w:val="00695235"/>
    <w:rsid w:val="00695342"/>
    <w:rsid w:val="006957BE"/>
    <w:rsid w:val="00695971"/>
    <w:rsid w:val="0069650C"/>
    <w:rsid w:val="006966E3"/>
    <w:rsid w:val="00696BB0"/>
    <w:rsid w:val="006970CF"/>
    <w:rsid w:val="00697147"/>
    <w:rsid w:val="0069718E"/>
    <w:rsid w:val="006972C9"/>
    <w:rsid w:val="00697522"/>
    <w:rsid w:val="00697CD4"/>
    <w:rsid w:val="006A03F9"/>
    <w:rsid w:val="006A05BD"/>
    <w:rsid w:val="006A0612"/>
    <w:rsid w:val="006A089B"/>
    <w:rsid w:val="006A0BCE"/>
    <w:rsid w:val="006A0F87"/>
    <w:rsid w:val="006A109F"/>
    <w:rsid w:val="006A15A2"/>
    <w:rsid w:val="006A1F8A"/>
    <w:rsid w:val="006A1FC9"/>
    <w:rsid w:val="006A21C7"/>
    <w:rsid w:val="006A22CD"/>
    <w:rsid w:val="006A2358"/>
    <w:rsid w:val="006A2380"/>
    <w:rsid w:val="006A2542"/>
    <w:rsid w:val="006A26A5"/>
    <w:rsid w:val="006A27FC"/>
    <w:rsid w:val="006A2AF4"/>
    <w:rsid w:val="006A2ECA"/>
    <w:rsid w:val="006A3054"/>
    <w:rsid w:val="006A3083"/>
    <w:rsid w:val="006A3837"/>
    <w:rsid w:val="006A3D6F"/>
    <w:rsid w:val="006A428E"/>
    <w:rsid w:val="006A43FE"/>
    <w:rsid w:val="006A4718"/>
    <w:rsid w:val="006A4901"/>
    <w:rsid w:val="006A4CAF"/>
    <w:rsid w:val="006A4DED"/>
    <w:rsid w:val="006A4F03"/>
    <w:rsid w:val="006A4FCC"/>
    <w:rsid w:val="006A5058"/>
    <w:rsid w:val="006A524C"/>
    <w:rsid w:val="006A5491"/>
    <w:rsid w:val="006A573F"/>
    <w:rsid w:val="006A588E"/>
    <w:rsid w:val="006A5D9B"/>
    <w:rsid w:val="006A5E7F"/>
    <w:rsid w:val="006A5FB2"/>
    <w:rsid w:val="006A601E"/>
    <w:rsid w:val="006A697C"/>
    <w:rsid w:val="006A69AB"/>
    <w:rsid w:val="006A7379"/>
    <w:rsid w:val="006A74FF"/>
    <w:rsid w:val="006A7CF5"/>
    <w:rsid w:val="006A7EFD"/>
    <w:rsid w:val="006B00FE"/>
    <w:rsid w:val="006B0724"/>
    <w:rsid w:val="006B0B4E"/>
    <w:rsid w:val="006B117D"/>
    <w:rsid w:val="006B127A"/>
    <w:rsid w:val="006B142B"/>
    <w:rsid w:val="006B14F1"/>
    <w:rsid w:val="006B166E"/>
    <w:rsid w:val="006B2088"/>
    <w:rsid w:val="006B23F8"/>
    <w:rsid w:val="006B2770"/>
    <w:rsid w:val="006B281D"/>
    <w:rsid w:val="006B2AA2"/>
    <w:rsid w:val="006B309F"/>
    <w:rsid w:val="006B3349"/>
    <w:rsid w:val="006B334F"/>
    <w:rsid w:val="006B33DA"/>
    <w:rsid w:val="006B3561"/>
    <w:rsid w:val="006B3893"/>
    <w:rsid w:val="006B3A65"/>
    <w:rsid w:val="006B4605"/>
    <w:rsid w:val="006B4658"/>
    <w:rsid w:val="006B4B53"/>
    <w:rsid w:val="006B4C28"/>
    <w:rsid w:val="006B4D2C"/>
    <w:rsid w:val="006B4E09"/>
    <w:rsid w:val="006B4E5A"/>
    <w:rsid w:val="006B5252"/>
    <w:rsid w:val="006B5555"/>
    <w:rsid w:val="006B5625"/>
    <w:rsid w:val="006B56D9"/>
    <w:rsid w:val="006B57F2"/>
    <w:rsid w:val="006B5C0E"/>
    <w:rsid w:val="006B6039"/>
    <w:rsid w:val="006B611B"/>
    <w:rsid w:val="006B6160"/>
    <w:rsid w:val="006B63D7"/>
    <w:rsid w:val="006B68C5"/>
    <w:rsid w:val="006B704E"/>
    <w:rsid w:val="006B7808"/>
    <w:rsid w:val="006B7AD8"/>
    <w:rsid w:val="006B7CE4"/>
    <w:rsid w:val="006B7D95"/>
    <w:rsid w:val="006B7F08"/>
    <w:rsid w:val="006B7F85"/>
    <w:rsid w:val="006C0241"/>
    <w:rsid w:val="006C03F4"/>
    <w:rsid w:val="006C061A"/>
    <w:rsid w:val="006C0C3C"/>
    <w:rsid w:val="006C117C"/>
    <w:rsid w:val="006C11EC"/>
    <w:rsid w:val="006C1328"/>
    <w:rsid w:val="006C2111"/>
    <w:rsid w:val="006C249D"/>
    <w:rsid w:val="006C2715"/>
    <w:rsid w:val="006C2980"/>
    <w:rsid w:val="006C2E0E"/>
    <w:rsid w:val="006C3201"/>
    <w:rsid w:val="006C337B"/>
    <w:rsid w:val="006C35B8"/>
    <w:rsid w:val="006C3801"/>
    <w:rsid w:val="006C460C"/>
    <w:rsid w:val="006C4AF2"/>
    <w:rsid w:val="006C4B9F"/>
    <w:rsid w:val="006C4E05"/>
    <w:rsid w:val="006C4EDA"/>
    <w:rsid w:val="006C4F5B"/>
    <w:rsid w:val="006C542C"/>
    <w:rsid w:val="006C5444"/>
    <w:rsid w:val="006C560B"/>
    <w:rsid w:val="006C5645"/>
    <w:rsid w:val="006C58A6"/>
    <w:rsid w:val="006C5C09"/>
    <w:rsid w:val="006C6142"/>
    <w:rsid w:val="006C64EB"/>
    <w:rsid w:val="006C66AD"/>
    <w:rsid w:val="006C6A6C"/>
    <w:rsid w:val="006C6BEF"/>
    <w:rsid w:val="006C6E30"/>
    <w:rsid w:val="006C6EE0"/>
    <w:rsid w:val="006C71FD"/>
    <w:rsid w:val="006C74E6"/>
    <w:rsid w:val="006C77C2"/>
    <w:rsid w:val="006C79B0"/>
    <w:rsid w:val="006D043B"/>
    <w:rsid w:val="006D052A"/>
    <w:rsid w:val="006D0572"/>
    <w:rsid w:val="006D09C1"/>
    <w:rsid w:val="006D0B94"/>
    <w:rsid w:val="006D10D7"/>
    <w:rsid w:val="006D1AF5"/>
    <w:rsid w:val="006D1B35"/>
    <w:rsid w:val="006D1BA1"/>
    <w:rsid w:val="006D1C5A"/>
    <w:rsid w:val="006D1EA9"/>
    <w:rsid w:val="006D2028"/>
    <w:rsid w:val="006D2369"/>
    <w:rsid w:val="006D24C8"/>
    <w:rsid w:val="006D2650"/>
    <w:rsid w:val="006D2DC9"/>
    <w:rsid w:val="006D2E48"/>
    <w:rsid w:val="006D39E8"/>
    <w:rsid w:val="006D3EB4"/>
    <w:rsid w:val="006D4B2E"/>
    <w:rsid w:val="006D4D25"/>
    <w:rsid w:val="006D4E8A"/>
    <w:rsid w:val="006D5E47"/>
    <w:rsid w:val="006D5FD3"/>
    <w:rsid w:val="006D62E2"/>
    <w:rsid w:val="006D6477"/>
    <w:rsid w:val="006D64E4"/>
    <w:rsid w:val="006D67E8"/>
    <w:rsid w:val="006D6817"/>
    <w:rsid w:val="006D689A"/>
    <w:rsid w:val="006D7813"/>
    <w:rsid w:val="006D7B7C"/>
    <w:rsid w:val="006E0C28"/>
    <w:rsid w:val="006E0FD5"/>
    <w:rsid w:val="006E1092"/>
    <w:rsid w:val="006E120C"/>
    <w:rsid w:val="006E1215"/>
    <w:rsid w:val="006E1920"/>
    <w:rsid w:val="006E198B"/>
    <w:rsid w:val="006E1AAA"/>
    <w:rsid w:val="006E1FB9"/>
    <w:rsid w:val="006E225E"/>
    <w:rsid w:val="006E22F7"/>
    <w:rsid w:val="006E23D1"/>
    <w:rsid w:val="006E25A0"/>
    <w:rsid w:val="006E284F"/>
    <w:rsid w:val="006E29D5"/>
    <w:rsid w:val="006E2A82"/>
    <w:rsid w:val="006E2C6D"/>
    <w:rsid w:val="006E2DA4"/>
    <w:rsid w:val="006E2DC8"/>
    <w:rsid w:val="006E30CA"/>
    <w:rsid w:val="006E391B"/>
    <w:rsid w:val="006E3A13"/>
    <w:rsid w:val="006E3AB4"/>
    <w:rsid w:val="006E4338"/>
    <w:rsid w:val="006E479E"/>
    <w:rsid w:val="006E4941"/>
    <w:rsid w:val="006E495A"/>
    <w:rsid w:val="006E4AE4"/>
    <w:rsid w:val="006E4D71"/>
    <w:rsid w:val="006E4DB6"/>
    <w:rsid w:val="006E4F71"/>
    <w:rsid w:val="006E52D8"/>
    <w:rsid w:val="006E535B"/>
    <w:rsid w:val="006E576A"/>
    <w:rsid w:val="006E5CA1"/>
    <w:rsid w:val="006E5DA7"/>
    <w:rsid w:val="006E64AF"/>
    <w:rsid w:val="006E69D1"/>
    <w:rsid w:val="006E6B4C"/>
    <w:rsid w:val="006E7B8F"/>
    <w:rsid w:val="006E7BB7"/>
    <w:rsid w:val="006E7E92"/>
    <w:rsid w:val="006F03A7"/>
    <w:rsid w:val="006F03C0"/>
    <w:rsid w:val="006F05BA"/>
    <w:rsid w:val="006F134A"/>
    <w:rsid w:val="006F13D0"/>
    <w:rsid w:val="006F178B"/>
    <w:rsid w:val="006F1802"/>
    <w:rsid w:val="006F1AEB"/>
    <w:rsid w:val="006F2336"/>
    <w:rsid w:val="006F25AC"/>
    <w:rsid w:val="006F25F4"/>
    <w:rsid w:val="006F2A9C"/>
    <w:rsid w:val="006F2CCC"/>
    <w:rsid w:val="006F33D4"/>
    <w:rsid w:val="006F39B4"/>
    <w:rsid w:val="006F4158"/>
    <w:rsid w:val="006F430D"/>
    <w:rsid w:val="006F432C"/>
    <w:rsid w:val="006F4941"/>
    <w:rsid w:val="006F4B18"/>
    <w:rsid w:val="006F4C63"/>
    <w:rsid w:val="006F4C94"/>
    <w:rsid w:val="006F56C4"/>
    <w:rsid w:val="006F5D32"/>
    <w:rsid w:val="006F690F"/>
    <w:rsid w:val="006F6C49"/>
    <w:rsid w:val="006F6D89"/>
    <w:rsid w:val="006F6F63"/>
    <w:rsid w:val="006F7210"/>
    <w:rsid w:val="006F7791"/>
    <w:rsid w:val="006F7991"/>
    <w:rsid w:val="0070039B"/>
    <w:rsid w:val="0070049E"/>
    <w:rsid w:val="007004BD"/>
    <w:rsid w:val="0070068E"/>
    <w:rsid w:val="00700AB8"/>
    <w:rsid w:val="00700C2F"/>
    <w:rsid w:val="007014E7"/>
    <w:rsid w:val="007024B4"/>
    <w:rsid w:val="0070267A"/>
    <w:rsid w:val="00702737"/>
    <w:rsid w:val="00702872"/>
    <w:rsid w:val="00702925"/>
    <w:rsid w:val="00702BCD"/>
    <w:rsid w:val="00702E99"/>
    <w:rsid w:val="007031C8"/>
    <w:rsid w:val="00703405"/>
    <w:rsid w:val="00703A6C"/>
    <w:rsid w:val="00703DB4"/>
    <w:rsid w:val="00703F07"/>
    <w:rsid w:val="00703FA5"/>
    <w:rsid w:val="007041E5"/>
    <w:rsid w:val="0070442A"/>
    <w:rsid w:val="007049FA"/>
    <w:rsid w:val="00704A41"/>
    <w:rsid w:val="00704C7B"/>
    <w:rsid w:val="00704CB3"/>
    <w:rsid w:val="0070538B"/>
    <w:rsid w:val="00705797"/>
    <w:rsid w:val="00705A25"/>
    <w:rsid w:val="00705CCE"/>
    <w:rsid w:val="00705DF6"/>
    <w:rsid w:val="0070678C"/>
    <w:rsid w:val="00706A28"/>
    <w:rsid w:val="00706F92"/>
    <w:rsid w:val="00706FF1"/>
    <w:rsid w:val="0070786C"/>
    <w:rsid w:val="00707C68"/>
    <w:rsid w:val="00707EC6"/>
    <w:rsid w:val="0071017B"/>
    <w:rsid w:val="0071038D"/>
    <w:rsid w:val="00710545"/>
    <w:rsid w:val="00710A04"/>
    <w:rsid w:val="00710E5D"/>
    <w:rsid w:val="0071160C"/>
    <w:rsid w:val="00711BB3"/>
    <w:rsid w:val="0071220F"/>
    <w:rsid w:val="007124B6"/>
    <w:rsid w:val="0071283D"/>
    <w:rsid w:val="00712C6E"/>
    <w:rsid w:val="00712E1D"/>
    <w:rsid w:val="0071310D"/>
    <w:rsid w:val="00714088"/>
    <w:rsid w:val="007141CD"/>
    <w:rsid w:val="00714381"/>
    <w:rsid w:val="0071455E"/>
    <w:rsid w:val="007146BC"/>
    <w:rsid w:val="007150F1"/>
    <w:rsid w:val="007151D9"/>
    <w:rsid w:val="007153EA"/>
    <w:rsid w:val="00715687"/>
    <w:rsid w:val="00715B77"/>
    <w:rsid w:val="00715BDD"/>
    <w:rsid w:val="00715E83"/>
    <w:rsid w:val="00715EC7"/>
    <w:rsid w:val="007160F3"/>
    <w:rsid w:val="00716458"/>
    <w:rsid w:val="00716467"/>
    <w:rsid w:val="00716475"/>
    <w:rsid w:val="007165ED"/>
    <w:rsid w:val="00716A6E"/>
    <w:rsid w:val="00716EF5"/>
    <w:rsid w:val="00717569"/>
    <w:rsid w:val="00717B83"/>
    <w:rsid w:val="00717C56"/>
    <w:rsid w:val="00717C74"/>
    <w:rsid w:val="00720049"/>
    <w:rsid w:val="007201FE"/>
    <w:rsid w:val="007204C0"/>
    <w:rsid w:val="00720668"/>
    <w:rsid w:val="00720BCD"/>
    <w:rsid w:val="00720C60"/>
    <w:rsid w:val="0072128A"/>
    <w:rsid w:val="007213D6"/>
    <w:rsid w:val="00721801"/>
    <w:rsid w:val="00721A72"/>
    <w:rsid w:val="00721C8A"/>
    <w:rsid w:val="00722263"/>
    <w:rsid w:val="0072229F"/>
    <w:rsid w:val="00722471"/>
    <w:rsid w:val="007224A4"/>
    <w:rsid w:val="007225B3"/>
    <w:rsid w:val="00722A86"/>
    <w:rsid w:val="007230D1"/>
    <w:rsid w:val="00723EAA"/>
    <w:rsid w:val="00724072"/>
    <w:rsid w:val="00724315"/>
    <w:rsid w:val="007243FA"/>
    <w:rsid w:val="0072448E"/>
    <w:rsid w:val="007244E7"/>
    <w:rsid w:val="007248E6"/>
    <w:rsid w:val="00724974"/>
    <w:rsid w:val="00724AF3"/>
    <w:rsid w:val="00725A12"/>
    <w:rsid w:val="00725CB3"/>
    <w:rsid w:val="00725CFC"/>
    <w:rsid w:val="00725EF2"/>
    <w:rsid w:val="0072630E"/>
    <w:rsid w:val="007263BC"/>
    <w:rsid w:val="00726604"/>
    <w:rsid w:val="007267E0"/>
    <w:rsid w:val="00726916"/>
    <w:rsid w:val="007276AA"/>
    <w:rsid w:val="00727892"/>
    <w:rsid w:val="00727A71"/>
    <w:rsid w:val="00727C0B"/>
    <w:rsid w:val="00730E0A"/>
    <w:rsid w:val="007318C2"/>
    <w:rsid w:val="00731A53"/>
    <w:rsid w:val="00731DCF"/>
    <w:rsid w:val="007327DB"/>
    <w:rsid w:val="00732855"/>
    <w:rsid w:val="00732DB6"/>
    <w:rsid w:val="0073327A"/>
    <w:rsid w:val="00733713"/>
    <w:rsid w:val="0073371C"/>
    <w:rsid w:val="00733F0A"/>
    <w:rsid w:val="00734223"/>
    <w:rsid w:val="00734499"/>
    <w:rsid w:val="0073463D"/>
    <w:rsid w:val="007346EF"/>
    <w:rsid w:val="00734A1F"/>
    <w:rsid w:val="00734BD1"/>
    <w:rsid w:val="00734EC1"/>
    <w:rsid w:val="0073581C"/>
    <w:rsid w:val="007358F1"/>
    <w:rsid w:val="00735A48"/>
    <w:rsid w:val="00735FE8"/>
    <w:rsid w:val="007361BE"/>
    <w:rsid w:val="00736205"/>
    <w:rsid w:val="00736463"/>
    <w:rsid w:val="007364A1"/>
    <w:rsid w:val="00736600"/>
    <w:rsid w:val="00736A09"/>
    <w:rsid w:val="00736BAE"/>
    <w:rsid w:val="00736D73"/>
    <w:rsid w:val="00736EBC"/>
    <w:rsid w:val="00736EF4"/>
    <w:rsid w:val="00737858"/>
    <w:rsid w:val="00737B4F"/>
    <w:rsid w:val="00737DB8"/>
    <w:rsid w:val="00740528"/>
    <w:rsid w:val="007406A4"/>
    <w:rsid w:val="00740852"/>
    <w:rsid w:val="00741EF4"/>
    <w:rsid w:val="007424D6"/>
    <w:rsid w:val="0074279A"/>
    <w:rsid w:val="0074285B"/>
    <w:rsid w:val="007429FC"/>
    <w:rsid w:val="00742DC1"/>
    <w:rsid w:val="00742FBB"/>
    <w:rsid w:val="00743077"/>
    <w:rsid w:val="007430C4"/>
    <w:rsid w:val="0074318C"/>
    <w:rsid w:val="007435F2"/>
    <w:rsid w:val="00743755"/>
    <w:rsid w:val="00743874"/>
    <w:rsid w:val="00743906"/>
    <w:rsid w:val="00743F3A"/>
    <w:rsid w:val="007440CE"/>
    <w:rsid w:val="00744F1B"/>
    <w:rsid w:val="007451FE"/>
    <w:rsid w:val="00745643"/>
    <w:rsid w:val="007456E9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0C"/>
    <w:rsid w:val="00746C48"/>
    <w:rsid w:val="007470B8"/>
    <w:rsid w:val="007475EB"/>
    <w:rsid w:val="00747A5B"/>
    <w:rsid w:val="00747A7D"/>
    <w:rsid w:val="00750408"/>
    <w:rsid w:val="007509F5"/>
    <w:rsid w:val="00750CB6"/>
    <w:rsid w:val="00750D1A"/>
    <w:rsid w:val="0075152A"/>
    <w:rsid w:val="007515AF"/>
    <w:rsid w:val="0075172C"/>
    <w:rsid w:val="00751D09"/>
    <w:rsid w:val="0075211B"/>
    <w:rsid w:val="0075237B"/>
    <w:rsid w:val="007524A3"/>
    <w:rsid w:val="007526B0"/>
    <w:rsid w:val="007527CB"/>
    <w:rsid w:val="00752EC4"/>
    <w:rsid w:val="0075314D"/>
    <w:rsid w:val="00753569"/>
    <w:rsid w:val="00753B93"/>
    <w:rsid w:val="0075408F"/>
    <w:rsid w:val="0075429D"/>
    <w:rsid w:val="00754885"/>
    <w:rsid w:val="00755013"/>
    <w:rsid w:val="007551A1"/>
    <w:rsid w:val="007551B7"/>
    <w:rsid w:val="00755910"/>
    <w:rsid w:val="00755963"/>
    <w:rsid w:val="00755BBF"/>
    <w:rsid w:val="00755DED"/>
    <w:rsid w:val="00755F10"/>
    <w:rsid w:val="00755FAB"/>
    <w:rsid w:val="007562D1"/>
    <w:rsid w:val="0075656E"/>
    <w:rsid w:val="007566EE"/>
    <w:rsid w:val="00756AF5"/>
    <w:rsid w:val="00757634"/>
    <w:rsid w:val="0075778C"/>
    <w:rsid w:val="00757C00"/>
    <w:rsid w:val="0076008B"/>
    <w:rsid w:val="00760227"/>
    <w:rsid w:val="00760387"/>
    <w:rsid w:val="00760DCB"/>
    <w:rsid w:val="00761B78"/>
    <w:rsid w:val="00762353"/>
    <w:rsid w:val="007623DC"/>
    <w:rsid w:val="00762554"/>
    <w:rsid w:val="007625A9"/>
    <w:rsid w:val="00762684"/>
    <w:rsid w:val="00762AFC"/>
    <w:rsid w:val="00762EDF"/>
    <w:rsid w:val="00762F3A"/>
    <w:rsid w:val="00762FA2"/>
    <w:rsid w:val="007634DF"/>
    <w:rsid w:val="00763516"/>
    <w:rsid w:val="00763845"/>
    <w:rsid w:val="00763B90"/>
    <w:rsid w:val="00763F98"/>
    <w:rsid w:val="007640D9"/>
    <w:rsid w:val="007642A9"/>
    <w:rsid w:val="00764856"/>
    <w:rsid w:val="007648FD"/>
    <w:rsid w:val="00764A6D"/>
    <w:rsid w:val="00764C02"/>
    <w:rsid w:val="00764C5F"/>
    <w:rsid w:val="00764D3A"/>
    <w:rsid w:val="007650CA"/>
    <w:rsid w:val="0076511E"/>
    <w:rsid w:val="0076516B"/>
    <w:rsid w:val="00765C95"/>
    <w:rsid w:val="00765CBB"/>
    <w:rsid w:val="00765E6D"/>
    <w:rsid w:val="00765EA2"/>
    <w:rsid w:val="007663A4"/>
    <w:rsid w:val="007663CD"/>
    <w:rsid w:val="007664F3"/>
    <w:rsid w:val="007666E7"/>
    <w:rsid w:val="007667F9"/>
    <w:rsid w:val="00766A9E"/>
    <w:rsid w:val="00766B33"/>
    <w:rsid w:val="00766BD0"/>
    <w:rsid w:val="00766C70"/>
    <w:rsid w:val="00766E07"/>
    <w:rsid w:val="00766F63"/>
    <w:rsid w:val="00767B89"/>
    <w:rsid w:val="00767F68"/>
    <w:rsid w:val="00767FFE"/>
    <w:rsid w:val="00770B0B"/>
    <w:rsid w:val="00770F56"/>
    <w:rsid w:val="007715B8"/>
    <w:rsid w:val="0077176D"/>
    <w:rsid w:val="00771811"/>
    <w:rsid w:val="0077195F"/>
    <w:rsid w:val="00771F32"/>
    <w:rsid w:val="007723F7"/>
    <w:rsid w:val="007726A7"/>
    <w:rsid w:val="007727C5"/>
    <w:rsid w:val="00772A78"/>
    <w:rsid w:val="0077301B"/>
    <w:rsid w:val="007733AB"/>
    <w:rsid w:val="00773A78"/>
    <w:rsid w:val="00773F87"/>
    <w:rsid w:val="00773FA2"/>
    <w:rsid w:val="00773FC9"/>
    <w:rsid w:val="0077427B"/>
    <w:rsid w:val="007746ED"/>
    <w:rsid w:val="00774E45"/>
    <w:rsid w:val="0077510C"/>
    <w:rsid w:val="00775430"/>
    <w:rsid w:val="007754E0"/>
    <w:rsid w:val="007756F4"/>
    <w:rsid w:val="00775AFB"/>
    <w:rsid w:val="00776A60"/>
    <w:rsid w:val="0077778D"/>
    <w:rsid w:val="0078028E"/>
    <w:rsid w:val="00780594"/>
    <w:rsid w:val="007805FE"/>
    <w:rsid w:val="007807F2"/>
    <w:rsid w:val="00780B97"/>
    <w:rsid w:val="00781205"/>
    <w:rsid w:val="00781523"/>
    <w:rsid w:val="00781D14"/>
    <w:rsid w:val="00781DB6"/>
    <w:rsid w:val="0078224C"/>
    <w:rsid w:val="0078249D"/>
    <w:rsid w:val="0078255F"/>
    <w:rsid w:val="00782746"/>
    <w:rsid w:val="007827F8"/>
    <w:rsid w:val="00782A5E"/>
    <w:rsid w:val="00782A76"/>
    <w:rsid w:val="00782C32"/>
    <w:rsid w:val="0078386A"/>
    <w:rsid w:val="00783B6D"/>
    <w:rsid w:val="00783E88"/>
    <w:rsid w:val="00784018"/>
    <w:rsid w:val="0078435F"/>
    <w:rsid w:val="007843CA"/>
    <w:rsid w:val="00784400"/>
    <w:rsid w:val="00784562"/>
    <w:rsid w:val="0078471C"/>
    <w:rsid w:val="00784F64"/>
    <w:rsid w:val="00785435"/>
    <w:rsid w:val="00785471"/>
    <w:rsid w:val="007856DE"/>
    <w:rsid w:val="00785A07"/>
    <w:rsid w:val="00785F2C"/>
    <w:rsid w:val="007864AC"/>
    <w:rsid w:val="00786770"/>
    <w:rsid w:val="00786939"/>
    <w:rsid w:val="00786AB6"/>
    <w:rsid w:val="00786E65"/>
    <w:rsid w:val="007878DF"/>
    <w:rsid w:val="00787FD5"/>
    <w:rsid w:val="00790104"/>
    <w:rsid w:val="007904C9"/>
    <w:rsid w:val="007905E1"/>
    <w:rsid w:val="007906C5"/>
    <w:rsid w:val="00790827"/>
    <w:rsid w:val="00790BFF"/>
    <w:rsid w:val="00791C7C"/>
    <w:rsid w:val="0079206C"/>
    <w:rsid w:val="007923BE"/>
    <w:rsid w:val="007924DE"/>
    <w:rsid w:val="007927D0"/>
    <w:rsid w:val="0079303D"/>
    <w:rsid w:val="00793153"/>
    <w:rsid w:val="007932BE"/>
    <w:rsid w:val="0079332F"/>
    <w:rsid w:val="00793804"/>
    <w:rsid w:val="00793A08"/>
    <w:rsid w:val="00793C1A"/>
    <w:rsid w:val="00793E50"/>
    <w:rsid w:val="00793F1E"/>
    <w:rsid w:val="007940CB"/>
    <w:rsid w:val="0079437D"/>
    <w:rsid w:val="00794947"/>
    <w:rsid w:val="0079507B"/>
    <w:rsid w:val="007950D3"/>
    <w:rsid w:val="007951AA"/>
    <w:rsid w:val="00795422"/>
    <w:rsid w:val="00795643"/>
    <w:rsid w:val="007956D6"/>
    <w:rsid w:val="007958C3"/>
    <w:rsid w:val="00795D49"/>
    <w:rsid w:val="0079607B"/>
    <w:rsid w:val="007963B5"/>
    <w:rsid w:val="0079649E"/>
    <w:rsid w:val="007965EE"/>
    <w:rsid w:val="0079674D"/>
    <w:rsid w:val="0079686E"/>
    <w:rsid w:val="0079697E"/>
    <w:rsid w:val="00796E3E"/>
    <w:rsid w:val="00797297"/>
    <w:rsid w:val="00797EF2"/>
    <w:rsid w:val="007A04A6"/>
    <w:rsid w:val="007A04F2"/>
    <w:rsid w:val="007A056B"/>
    <w:rsid w:val="007A0694"/>
    <w:rsid w:val="007A06F0"/>
    <w:rsid w:val="007A08FF"/>
    <w:rsid w:val="007A0907"/>
    <w:rsid w:val="007A0ABE"/>
    <w:rsid w:val="007A0C64"/>
    <w:rsid w:val="007A0E35"/>
    <w:rsid w:val="007A16EB"/>
    <w:rsid w:val="007A1D68"/>
    <w:rsid w:val="007A1DA2"/>
    <w:rsid w:val="007A1E8E"/>
    <w:rsid w:val="007A22EA"/>
    <w:rsid w:val="007A2A3B"/>
    <w:rsid w:val="007A2EF3"/>
    <w:rsid w:val="007A349F"/>
    <w:rsid w:val="007A3722"/>
    <w:rsid w:val="007A3A5F"/>
    <w:rsid w:val="007A3BDD"/>
    <w:rsid w:val="007A3D04"/>
    <w:rsid w:val="007A45D0"/>
    <w:rsid w:val="007A475B"/>
    <w:rsid w:val="007A47AF"/>
    <w:rsid w:val="007A4C74"/>
    <w:rsid w:val="007A4D5C"/>
    <w:rsid w:val="007A4DDE"/>
    <w:rsid w:val="007A562A"/>
    <w:rsid w:val="007A5BD4"/>
    <w:rsid w:val="007A5BE8"/>
    <w:rsid w:val="007A5C4C"/>
    <w:rsid w:val="007A641D"/>
    <w:rsid w:val="007A6458"/>
    <w:rsid w:val="007A6725"/>
    <w:rsid w:val="007A6CA0"/>
    <w:rsid w:val="007A6EFA"/>
    <w:rsid w:val="007A72F6"/>
    <w:rsid w:val="007A737C"/>
    <w:rsid w:val="007A75EF"/>
    <w:rsid w:val="007A75F7"/>
    <w:rsid w:val="007A7E2F"/>
    <w:rsid w:val="007A7F50"/>
    <w:rsid w:val="007A7FA6"/>
    <w:rsid w:val="007A7FAA"/>
    <w:rsid w:val="007B006C"/>
    <w:rsid w:val="007B0410"/>
    <w:rsid w:val="007B0479"/>
    <w:rsid w:val="007B07BD"/>
    <w:rsid w:val="007B0CB3"/>
    <w:rsid w:val="007B0E00"/>
    <w:rsid w:val="007B1014"/>
    <w:rsid w:val="007B1082"/>
    <w:rsid w:val="007B13F2"/>
    <w:rsid w:val="007B1448"/>
    <w:rsid w:val="007B16B5"/>
    <w:rsid w:val="007B170B"/>
    <w:rsid w:val="007B1A35"/>
    <w:rsid w:val="007B238C"/>
    <w:rsid w:val="007B23F6"/>
    <w:rsid w:val="007B2482"/>
    <w:rsid w:val="007B2727"/>
    <w:rsid w:val="007B2EC8"/>
    <w:rsid w:val="007B33B9"/>
    <w:rsid w:val="007B39D9"/>
    <w:rsid w:val="007B3F70"/>
    <w:rsid w:val="007B4F14"/>
    <w:rsid w:val="007B4FF4"/>
    <w:rsid w:val="007B538D"/>
    <w:rsid w:val="007B5563"/>
    <w:rsid w:val="007B5727"/>
    <w:rsid w:val="007B57CB"/>
    <w:rsid w:val="007B591F"/>
    <w:rsid w:val="007B59AE"/>
    <w:rsid w:val="007B5A68"/>
    <w:rsid w:val="007B5B9E"/>
    <w:rsid w:val="007B5DC3"/>
    <w:rsid w:val="007B640D"/>
    <w:rsid w:val="007B6443"/>
    <w:rsid w:val="007B6647"/>
    <w:rsid w:val="007B68C8"/>
    <w:rsid w:val="007B6BB7"/>
    <w:rsid w:val="007B7006"/>
    <w:rsid w:val="007B700C"/>
    <w:rsid w:val="007B7D13"/>
    <w:rsid w:val="007C02CE"/>
    <w:rsid w:val="007C0404"/>
    <w:rsid w:val="007C0543"/>
    <w:rsid w:val="007C05C7"/>
    <w:rsid w:val="007C0630"/>
    <w:rsid w:val="007C074F"/>
    <w:rsid w:val="007C09B3"/>
    <w:rsid w:val="007C0D2C"/>
    <w:rsid w:val="007C15BC"/>
    <w:rsid w:val="007C17F5"/>
    <w:rsid w:val="007C1CBB"/>
    <w:rsid w:val="007C1F9D"/>
    <w:rsid w:val="007C23E4"/>
    <w:rsid w:val="007C23F5"/>
    <w:rsid w:val="007C24D2"/>
    <w:rsid w:val="007C2539"/>
    <w:rsid w:val="007C2656"/>
    <w:rsid w:val="007C2670"/>
    <w:rsid w:val="007C2C37"/>
    <w:rsid w:val="007C2C77"/>
    <w:rsid w:val="007C2D67"/>
    <w:rsid w:val="007C3096"/>
    <w:rsid w:val="007C3C83"/>
    <w:rsid w:val="007C423B"/>
    <w:rsid w:val="007C42CE"/>
    <w:rsid w:val="007C4395"/>
    <w:rsid w:val="007C439E"/>
    <w:rsid w:val="007C4611"/>
    <w:rsid w:val="007C4908"/>
    <w:rsid w:val="007C4C6F"/>
    <w:rsid w:val="007C4CB0"/>
    <w:rsid w:val="007C5449"/>
    <w:rsid w:val="007C56F9"/>
    <w:rsid w:val="007C5808"/>
    <w:rsid w:val="007C5A80"/>
    <w:rsid w:val="007C5EA1"/>
    <w:rsid w:val="007C5F2B"/>
    <w:rsid w:val="007C6ACE"/>
    <w:rsid w:val="007C6D06"/>
    <w:rsid w:val="007C70ED"/>
    <w:rsid w:val="007C713E"/>
    <w:rsid w:val="007C71EB"/>
    <w:rsid w:val="007C7373"/>
    <w:rsid w:val="007C75F1"/>
    <w:rsid w:val="007C764E"/>
    <w:rsid w:val="007D02B8"/>
    <w:rsid w:val="007D0A8B"/>
    <w:rsid w:val="007D0C0D"/>
    <w:rsid w:val="007D1408"/>
    <w:rsid w:val="007D1595"/>
    <w:rsid w:val="007D160B"/>
    <w:rsid w:val="007D1B4B"/>
    <w:rsid w:val="007D1CA9"/>
    <w:rsid w:val="007D1FB9"/>
    <w:rsid w:val="007D242F"/>
    <w:rsid w:val="007D257F"/>
    <w:rsid w:val="007D299E"/>
    <w:rsid w:val="007D339F"/>
    <w:rsid w:val="007D347C"/>
    <w:rsid w:val="007D3629"/>
    <w:rsid w:val="007D3A08"/>
    <w:rsid w:val="007D3E07"/>
    <w:rsid w:val="007D4464"/>
    <w:rsid w:val="007D46DB"/>
    <w:rsid w:val="007D4C8C"/>
    <w:rsid w:val="007D4DF3"/>
    <w:rsid w:val="007D4F06"/>
    <w:rsid w:val="007D503D"/>
    <w:rsid w:val="007D50FA"/>
    <w:rsid w:val="007D5175"/>
    <w:rsid w:val="007D53E6"/>
    <w:rsid w:val="007D59EB"/>
    <w:rsid w:val="007D59FE"/>
    <w:rsid w:val="007D5C53"/>
    <w:rsid w:val="007D65D4"/>
    <w:rsid w:val="007D669C"/>
    <w:rsid w:val="007D6F1C"/>
    <w:rsid w:val="007D7094"/>
    <w:rsid w:val="007D755E"/>
    <w:rsid w:val="007D7E50"/>
    <w:rsid w:val="007D7F3F"/>
    <w:rsid w:val="007D7FD0"/>
    <w:rsid w:val="007E0935"/>
    <w:rsid w:val="007E0B38"/>
    <w:rsid w:val="007E1B43"/>
    <w:rsid w:val="007E1CC1"/>
    <w:rsid w:val="007E1D60"/>
    <w:rsid w:val="007E1F47"/>
    <w:rsid w:val="007E212F"/>
    <w:rsid w:val="007E259A"/>
    <w:rsid w:val="007E259E"/>
    <w:rsid w:val="007E2A30"/>
    <w:rsid w:val="007E2CD6"/>
    <w:rsid w:val="007E2CE0"/>
    <w:rsid w:val="007E3037"/>
    <w:rsid w:val="007E3725"/>
    <w:rsid w:val="007E37E6"/>
    <w:rsid w:val="007E3A18"/>
    <w:rsid w:val="007E3B36"/>
    <w:rsid w:val="007E3B74"/>
    <w:rsid w:val="007E3F48"/>
    <w:rsid w:val="007E406A"/>
    <w:rsid w:val="007E4480"/>
    <w:rsid w:val="007E4503"/>
    <w:rsid w:val="007E4899"/>
    <w:rsid w:val="007E53E4"/>
    <w:rsid w:val="007E543B"/>
    <w:rsid w:val="007E5472"/>
    <w:rsid w:val="007E550B"/>
    <w:rsid w:val="007E6168"/>
    <w:rsid w:val="007E61D6"/>
    <w:rsid w:val="007E6469"/>
    <w:rsid w:val="007E665C"/>
    <w:rsid w:val="007E70CE"/>
    <w:rsid w:val="007E78B9"/>
    <w:rsid w:val="007E7981"/>
    <w:rsid w:val="007F085A"/>
    <w:rsid w:val="007F0A95"/>
    <w:rsid w:val="007F1919"/>
    <w:rsid w:val="007F1C6E"/>
    <w:rsid w:val="007F2174"/>
    <w:rsid w:val="007F2350"/>
    <w:rsid w:val="007F24DC"/>
    <w:rsid w:val="007F27A1"/>
    <w:rsid w:val="007F288B"/>
    <w:rsid w:val="007F2E05"/>
    <w:rsid w:val="007F2EE6"/>
    <w:rsid w:val="007F365D"/>
    <w:rsid w:val="007F421E"/>
    <w:rsid w:val="007F4432"/>
    <w:rsid w:val="007F44E9"/>
    <w:rsid w:val="007F4A1A"/>
    <w:rsid w:val="007F50CF"/>
    <w:rsid w:val="007F5A1A"/>
    <w:rsid w:val="007F5C82"/>
    <w:rsid w:val="007F5CDE"/>
    <w:rsid w:val="007F5CDF"/>
    <w:rsid w:val="007F63D2"/>
    <w:rsid w:val="007F699C"/>
    <w:rsid w:val="007F721D"/>
    <w:rsid w:val="007F7573"/>
    <w:rsid w:val="007F758A"/>
    <w:rsid w:val="007F75E8"/>
    <w:rsid w:val="008000F2"/>
    <w:rsid w:val="00800125"/>
    <w:rsid w:val="00800321"/>
    <w:rsid w:val="00800844"/>
    <w:rsid w:val="00800A2F"/>
    <w:rsid w:val="00800C48"/>
    <w:rsid w:val="00800EE9"/>
    <w:rsid w:val="00801380"/>
    <w:rsid w:val="0080164C"/>
    <w:rsid w:val="00801724"/>
    <w:rsid w:val="00801869"/>
    <w:rsid w:val="00801CC2"/>
    <w:rsid w:val="00801E2A"/>
    <w:rsid w:val="00802009"/>
    <w:rsid w:val="00802702"/>
    <w:rsid w:val="00802774"/>
    <w:rsid w:val="008029EC"/>
    <w:rsid w:val="00802CFE"/>
    <w:rsid w:val="008031A0"/>
    <w:rsid w:val="00803289"/>
    <w:rsid w:val="0080336F"/>
    <w:rsid w:val="00804282"/>
    <w:rsid w:val="0080473E"/>
    <w:rsid w:val="008048B8"/>
    <w:rsid w:val="00804960"/>
    <w:rsid w:val="00804C54"/>
    <w:rsid w:val="00804D89"/>
    <w:rsid w:val="00804DF5"/>
    <w:rsid w:val="00804F2B"/>
    <w:rsid w:val="00804F5C"/>
    <w:rsid w:val="008052EE"/>
    <w:rsid w:val="008052EF"/>
    <w:rsid w:val="0080615B"/>
    <w:rsid w:val="0080649C"/>
    <w:rsid w:val="00806620"/>
    <w:rsid w:val="00806745"/>
    <w:rsid w:val="00806748"/>
    <w:rsid w:val="00806956"/>
    <w:rsid w:val="00807828"/>
    <w:rsid w:val="0081038A"/>
    <w:rsid w:val="008107D4"/>
    <w:rsid w:val="00810914"/>
    <w:rsid w:val="00810C7B"/>
    <w:rsid w:val="0081147C"/>
    <w:rsid w:val="00811716"/>
    <w:rsid w:val="00811B26"/>
    <w:rsid w:val="00811F3E"/>
    <w:rsid w:val="008123B6"/>
    <w:rsid w:val="0081360F"/>
    <w:rsid w:val="00813C9F"/>
    <w:rsid w:val="00813E94"/>
    <w:rsid w:val="008144B4"/>
    <w:rsid w:val="008146AF"/>
    <w:rsid w:val="00814B2F"/>
    <w:rsid w:val="00815428"/>
    <w:rsid w:val="00815C29"/>
    <w:rsid w:val="00815EEF"/>
    <w:rsid w:val="008161F8"/>
    <w:rsid w:val="0081622D"/>
    <w:rsid w:val="00816236"/>
    <w:rsid w:val="008165E2"/>
    <w:rsid w:val="00816A40"/>
    <w:rsid w:val="00816CE1"/>
    <w:rsid w:val="0081732C"/>
    <w:rsid w:val="0081738C"/>
    <w:rsid w:val="00817466"/>
    <w:rsid w:val="0081789E"/>
    <w:rsid w:val="00817DD9"/>
    <w:rsid w:val="00817FE2"/>
    <w:rsid w:val="0082036A"/>
    <w:rsid w:val="00820E1C"/>
    <w:rsid w:val="0082140D"/>
    <w:rsid w:val="00821424"/>
    <w:rsid w:val="00821578"/>
    <w:rsid w:val="008218C0"/>
    <w:rsid w:val="008220D2"/>
    <w:rsid w:val="008226B9"/>
    <w:rsid w:val="00822841"/>
    <w:rsid w:val="00822865"/>
    <w:rsid w:val="008229EC"/>
    <w:rsid w:val="00822B7A"/>
    <w:rsid w:val="00823506"/>
    <w:rsid w:val="008237FA"/>
    <w:rsid w:val="008239B7"/>
    <w:rsid w:val="00823A4C"/>
    <w:rsid w:val="008249B9"/>
    <w:rsid w:val="00824A6C"/>
    <w:rsid w:val="0082532B"/>
    <w:rsid w:val="008255D4"/>
    <w:rsid w:val="008255DA"/>
    <w:rsid w:val="008256E7"/>
    <w:rsid w:val="00825C15"/>
    <w:rsid w:val="00825C5C"/>
    <w:rsid w:val="00825F2E"/>
    <w:rsid w:val="00825F3D"/>
    <w:rsid w:val="008261C5"/>
    <w:rsid w:val="0082641C"/>
    <w:rsid w:val="00826699"/>
    <w:rsid w:val="00826918"/>
    <w:rsid w:val="00826E2C"/>
    <w:rsid w:val="00826E49"/>
    <w:rsid w:val="00826E4B"/>
    <w:rsid w:val="0082797D"/>
    <w:rsid w:val="00827C90"/>
    <w:rsid w:val="00830390"/>
    <w:rsid w:val="008306F8"/>
    <w:rsid w:val="0083071E"/>
    <w:rsid w:val="008308C6"/>
    <w:rsid w:val="008309D8"/>
    <w:rsid w:val="00830D02"/>
    <w:rsid w:val="008310AC"/>
    <w:rsid w:val="00831397"/>
    <w:rsid w:val="00831E05"/>
    <w:rsid w:val="00832271"/>
    <w:rsid w:val="008328D7"/>
    <w:rsid w:val="00832916"/>
    <w:rsid w:val="00832AA0"/>
    <w:rsid w:val="00832EE1"/>
    <w:rsid w:val="00833360"/>
    <w:rsid w:val="00833397"/>
    <w:rsid w:val="00833A26"/>
    <w:rsid w:val="00833CA2"/>
    <w:rsid w:val="00834704"/>
    <w:rsid w:val="00834B73"/>
    <w:rsid w:val="00834CEE"/>
    <w:rsid w:val="00834CF1"/>
    <w:rsid w:val="0083558A"/>
    <w:rsid w:val="008355C4"/>
    <w:rsid w:val="00835648"/>
    <w:rsid w:val="0083569C"/>
    <w:rsid w:val="008358A9"/>
    <w:rsid w:val="00835A51"/>
    <w:rsid w:val="00835C80"/>
    <w:rsid w:val="00835D08"/>
    <w:rsid w:val="00835F2A"/>
    <w:rsid w:val="00835FDA"/>
    <w:rsid w:val="0083669C"/>
    <w:rsid w:val="00836B1D"/>
    <w:rsid w:val="00836EFE"/>
    <w:rsid w:val="0083709B"/>
    <w:rsid w:val="0083768C"/>
    <w:rsid w:val="008376FB"/>
    <w:rsid w:val="008379A0"/>
    <w:rsid w:val="008402F7"/>
    <w:rsid w:val="008407ED"/>
    <w:rsid w:val="00840823"/>
    <w:rsid w:val="0084083E"/>
    <w:rsid w:val="008409D1"/>
    <w:rsid w:val="00840A01"/>
    <w:rsid w:val="00841909"/>
    <w:rsid w:val="008419B2"/>
    <w:rsid w:val="00841EB8"/>
    <w:rsid w:val="008421B5"/>
    <w:rsid w:val="008428D5"/>
    <w:rsid w:val="00842A56"/>
    <w:rsid w:val="00842E99"/>
    <w:rsid w:val="00843041"/>
    <w:rsid w:val="008432A9"/>
    <w:rsid w:val="00843566"/>
    <w:rsid w:val="008435BB"/>
    <w:rsid w:val="00843DFA"/>
    <w:rsid w:val="00843E7F"/>
    <w:rsid w:val="00844223"/>
    <w:rsid w:val="008445F2"/>
    <w:rsid w:val="008445F8"/>
    <w:rsid w:val="00844690"/>
    <w:rsid w:val="00844ABE"/>
    <w:rsid w:val="00844B7C"/>
    <w:rsid w:val="0084557D"/>
    <w:rsid w:val="00845F9C"/>
    <w:rsid w:val="00846214"/>
    <w:rsid w:val="00846552"/>
    <w:rsid w:val="0084665B"/>
    <w:rsid w:val="00846698"/>
    <w:rsid w:val="00846D57"/>
    <w:rsid w:val="00846EE1"/>
    <w:rsid w:val="00847572"/>
    <w:rsid w:val="00847670"/>
    <w:rsid w:val="0084779A"/>
    <w:rsid w:val="00847C0A"/>
    <w:rsid w:val="00850714"/>
    <w:rsid w:val="00850A13"/>
    <w:rsid w:val="00850F45"/>
    <w:rsid w:val="0085106C"/>
    <w:rsid w:val="00851426"/>
    <w:rsid w:val="008516EE"/>
    <w:rsid w:val="00851BF6"/>
    <w:rsid w:val="008527A2"/>
    <w:rsid w:val="00852905"/>
    <w:rsid w:val="00852B65"/>
    <w:rsid w:val="0085302E"/>
    <w:rsid w:val="00853094"/>
    <w:rsid w:val="008531DF"/>
    <w:rsid w:val="0085323C"/>
    <w:rsid w:val="00853687"/>
    <w:rsid w:val="008536DB"/>
    <w:rsid w:val="00853979"/>
    <w:rsid w:val="00853A4D"/>
    <w:rsid w:val="00853C1C"/>
    <w:rsid w:val="00853FDB"/>
    <w:rsid w:val="0085445A"/>
    <w:rsid w:val="0085456B"/>
    <w:rsid w:val="008551EE"/>
    <w:rsid w:val="008552D9"/>
    <w:rsid w:val="00855591"/>
    <w:rsid w:val="00855EB1"/>
    <w:rsid w:val="00856679"/>
    <w:rsid w:val="00856CEB"/>
    <w:rsid w:val="00857198"/>
    <w:rsid w:val="0085725D"/>
    <w:rsid w:val="00857C54"/>
    <w:rsid w:val="00857EB1"/>
    <w:rsid w:val="00857F85"/>
    <w:rsid w:val="00860741"/>
    <w:rsid w:val="00860B42"/>
    <w:rsid w:val="00860E3F"/>
    <w:rsid w:val="008610BA"/>
    <w:rsid w:val="008611A8"/>
    <w:rsid w:val="00861279"/>
    <w:rsid w:val="008618B2"/>
    <w:rsid w:val="00862013"/>
    <w:rsid w:val="008620A6"/>
    <w:rsid w:val="0086279E"/>
    <w:rsid w:val="00862C2A"/>
    <w:rsid w:val="00863195"/>
    <w:rsid w:val="008634CF"/>
    <w:rsid w:val="008637D5"/>
    <w:rsid w:val="00863902"/>
    <w:rsid w:val="00863D73"/>
    <w:rsid w:val="00864AD8"/>
    <w:rsid w:val="00864B1C"/>
    <w:rsid w:val="008655C2"/>
    <w:rsid w:val="00865B98"/>
    <w:rsid w:val="00865EBD"/>
    <w:rsid w:val="00865F56"/>
    <w:rsid w:val="00866217"/>
    <w:rsid w:val="00866834"/>
    <w:rsid w:val="0086691A"/>
    <w:rsid w:val="00866A2C"/>
    <w:rsid w:val="00866D21"/>
    <w:rsid w:val="00866E11"/>
    <w:rsid w:val="008670B8"/>
    <w:rsid w:val="00867299"/>
    <w:rsid w:val="00867D63"/>
    <w:rsid w:val="00870239"/>
    <w:rsid w:val="0087096C"/>
    <w:rsid w:val="00870DB3"/>
    <w:rsid w:val="0087136F"/>
    <w:rsid w:val="00871890"/>
    <w:rsid w:val="00871905"/>
    <w:rsid w:val="00871C28"/>
    <w:rsid w:val="00872025"/>
    <w:rsid w:val="008738B1"/>
    <w:rsid w:val="008738D7"/>
    <w:rsid w:val="00873975"/>
    <w:rsid w:val="00873DDA"/>
    <w:rsid w:val="00874B60"/>
    <w:rsid w:val="008753DC"/>
    <w:rsid w:val="00875675"/>
    <w:rsid w:val="00875C20"/>
    <w:rsid w:val="00875F38"/>
    <w:rsid w:val="008763F7"/>
    <w:rsid w:val="008765C0"/>
    <w:rsid w:val="008766C0"/>
    <w:rsid w:val="00876DCE"/>
    <w:rsid w:val="00876F89"/>
    <w:rsid w:val="0087725D"/>
    <w:rsid w:val="00877262"/>
    <w:rsid w:val="00877277"/>
    <w:rsid w:val="00877292"/>
    <w:rsid w:val="008772E5"/>
    <w:rsid w:val="008773AC"/>
    <w:rsid w:val="008773CD"/>
    <w:rsid w:val="0087779F"/>
    <w:rsid w:val="00877860"/>
    <w:rsid w:val="00877B46"/>
    <w:rsid w:val="00877DC5"/>
    <w:rsid w:val="00880563"/>
    <w:rsid w:val="0088076C"/>
    <w:rsid w:val="008808ED"/>
    <w:rsid w:val="00880EAC"/>
    <w:rsid w:val="00881689"/>
    <w:rsid w:val="00881875"/>
    <w:rsid w:val="00881C98"/>
    <w:rsid w:val="008820C9"/>
    <w:rsid w:val="00882339"/>
    <w:rsid w:val="00882487"/>
    <w:rsid w:val="008826A9"/>
    <w:rsid w:val="00882B0C"/>
    <w:rsid w:val="00882F32"/>
    <w:rsid w:val="00882FA3"/>
    <w:rsid w:val="00882FA5"/>
    <w:rsid w:val="00883A51"/>
    <w:rsid w:val="00883CB1"/>
    <w:rsid w:val="00883D25"/>
    <w:rsid w:val="00883E5C"/>
    <w:rsid w:val="00883E6F"/>
    <w:rsid w:val="00884317"/>
    <w:rsid w:val="00884799"/>
    <w:rsid w:val="00884B99"/>
    <w:rsid w:val="00884C73"/>
    <w:rsid w:val="0088520E"/>
    <w:rsid w:val="0088539C"/>
    <w:rsid w:val="00885B5C"/>
    <w:rsid w:val="00885BDB"/>
    <w:rsid w:val="008860FB"/>
    <w:rsid w:val="00886278"/>
    <w:rsid w:val="00886ED9"/>
    <w:rsid w:val="008870FB"/>
    <w:rsid w:val="00887285"/>
    <w:rsid w:val="00887FDB"/>
    <w:rsid w:val="0089019E"/>
    <w:rsid w:val="008901EF"/>
    <w:rsid w:val="008903C9"/>
    <w:rsid w:val="008905FD"/>
    <w:rsid w:val="0089069D"/>
    <w:rsid w:val="008907A6"/>
    <w:rsid w:val="00890BA1"/>
    <w:rsid w:val="00890BC6"/>
    <w:rsid w:val="00891260"/>
    <w:rsid w:val="0089130C"/>
    <w:rsid w:val="008915F4"/>
    <w:rsid w:val="008918EE"/>
    <w:rsid w:val="00891937"/>
    <w:rsid w:val="00891AC9"/>
    <w:rsid w:val="00891E1D"/>
    <w:rsid w:val="00891E28"/>
    <w:rsid w:val="00891E9F"/>
    <w:rsid w:val="00892513"/>
    <w:rsid w:val="008930F2"/>
    <w:rsid w:val="008933C1"/>
    <w:rsid w:val="008934C6"/>
    <w:rsid w:val="008937AE"/>
    <w:rsid w:val="00893F0D"/>
    <w:rsid w:val="008946DA"/>
    <w:rsid w:val="008947EB"/>
    <w:rsid w:val="00894BF1"/>
    <w:rsid w:val="008950D5"/>
    <w:rsid w:val="008952D8"/>
    <w:rsid w:val="00895511"/>
    <w:rsid w:val="008957A9"/>
    <w:rsid w:val="008959A8"/>
    <w:rsid w:val="00895A56"/>
    <w:rsid w:val="00895D50"/>
    <w:rsid w:val="00895F95"/>
    <w:rsid w:val="008965B7"/>
    <w:rsid w:val="00896B9D"/>
    <w:rsid w:val="00896DD3"/>
    <w:rsid w:val="00896E33"/>
    <w:rsid w:val="008973F1"/>
    <w:rsid w:val="0089748B"/>
    <w:rsid w:val="0089766E"/>
    <w:rsid w:val="00897F53"/>
    <w:rsid w:val="008A0268"/>
    <w:rsid w:val="008A0372"/>
    <w:rsid w:val="008A0C20"/>
    <w:rsid w:val="008A0DE6"/>
    <w:rsid w:val="008A0DFC"/>
    <w:rsid w:val="008A1278"/>
    <w:rsid w:val="008A1E7F"/>
    <w:rsid w:val="008A24F9"/>
    <w:rsid w:val="008A2F4C"/>
    <w:rsid w:val="008A33C4"/>
    <w:rsid w:val="008A3D0B"/>
    <w:rsid w:val="008A44AB"/>
    <w:rsid w:val="008A4647"/>
    <w:rsid w:val="008A4A56"/>
    <w:rsid w:val="008A4FB3"/>
    <w:rsid w:val="008A5695"/>
    <w:rsid w:val="008A5A8F"/>
    <w:rsid w:val="008A5AAD"/>
    <w:rsid w:val="008A60BC"/>
    <w:rsid w:val="008A619A"/>
    <w:rsid w:val="008A6425"/>
    <w:rsid w:val="008A6736"/>
    <w:rsid w:val="008A69D4"/>
    <w:rsid w:val="008A6BF0"/>
    <w:rsid w:val="008A6CD3"/>
    <w:rsid w:val="008A6E26"/>
    <w:rsid w:val="008A7004"/>
    <w:rsid w:val="008A77DE"/>
    <w:rsid w:val="008A78B1"/>
    <w:rsid w:val="008A7A51"/>
    <w:rsid w:val="008A7BCA"/>
    <w:rsid w:val="008B02E8"/>
    <w:rsid w:val="008B0A48"/>
    <w:rsid w:val="008B0A8E"/>
    <w:rsid w:val="008B0FB8"/>
    <w:rsid w:val="008B11D4"/>
    <w:rsid w:val="008B1682"/>
    <w:rsid w:val="008B16A5"/>
    <w:rsid w:val="008B187C"/>
    <w:rsid w:val="008B1909"/>
    <w:rsid w:val="008B1A8C"/>
    <w:rsid w:val="008B1E08"/>
    <w:rsid w:val="008B1F19"/>
    <w:rsid w:val="008B2044"/>
    <w:rsid w:val="008B21BD"/>
    <w:rsid w:val="008B231B"/>
    <w:rsid w:val="008B2978"/>
    <w:rsid w:val="008B32D5"/>
    <w:rsid w:val="008B34E9"/>
    <w:rsid w:val="008B367A"/>
    <w:rsid w:val="008B383E"/>
    <w:rsid w:val="008B39D2"/>
    <w:rsid w:val="008B3BEA"/>
    <w:rsid w:val="008B4144"/>
    <w:rsid w:val="008B4258"/>
    <w:rsid w:val="008B4884"/>
    <w:rsid w:val="008B48D2"/>
    <w:rsid w:val="008B5000"/>
    <w:rsid w:val="008B526F"/>
    <w:rsid w:val="008B52FA"/>
    <w:rsid w:val="008B5343"/>
    <w:rsid w:val="008B53EB"/>
    <w:rsid w:val="008B552E"/>
    <w:rsid w:val="008B56E3"/>
    <w:rsid w:val="008B59B5"/>
    <w:rsid w:val="008B65EB"/>
    <w:rsid w:val="008B66CA"/>
    <w:rsid w:val="008B69DC"/>
    <w:rsid w:val="008B6AD6"/>
    <w:rsid w:val="008B6DA6"/>
    <w:rsid w:val="008B6DD7"/>
    <w:rsid w:val="008B6E19"/>
    <w:rsid w:val="008B6F38"/>
    <w:rsid w:val="008B7372"/>
    <w:rsid w:val="008B7469"/>
    <w:rsid w:val="008B747D"/>
    <w:rsid w:val="008B766C"/>
    <w:rsid w:val="008B78D2"/>
    <w:rsid w:val="008B7B5F"/>
    <w:rsid w:val="008C05DB"/>
    <w:rsid w:val="008C099B"/>
    <w:rsid w:val="008C0B06"/>
    <w:rsid w:val="008C0EDC"/>
    <w:rsid w:val="008C1BD6"/>
    <w:rsid w:val="008C1D38"/>
    <w:rsid w:val="008C1E81"/>
    <w:rsid w:val="008C1E9D"/>
    <w:rsid w:val="008C251A"/>
    <w:rsid w:val="008C25CF"/>
    <w:rsid w:val="008C2ECE"/>
    <w:rsid w:val="008C345B"/>
    <w:rsid w:val="008C34C8"/>
    <w:rsid w:val="008C38BB"/>
    <w:rsid w:val="008C3DC0"/>
    <w:rsid w:val="008C41AD"/>
    <w:rsid w:val="008C4204"/>
    <w:rsid w:val="008C461D"/>
    <w:rsid w:val="008C4A29"/>
    <w:rsid w:val="008C4FF4"/>
    <w:rsid w:val="008C505B"/>
    <w:rsid w:val="008C542D"/>
    <w:rsid w:val="008C5762"/>
    <w:rsid w:val="008C5EEE"/>
    <w:rsid w:val="008C6023"/>
    <w:rsid w:val="008C687F"/>
    <w:rsid w:val="008C6B60"/>
    <w:rsid w:val="008C6BC0"/>
    <w:rsid w:val="008C6FCE"/>
    <w:rsid w:val="008C764D"/>
    <w:rsid w:val="008C76A0"/>
    <w:rsid w:val="008C78C6"/>
    <w:rsid w:val="008C78EB"/>
    <w:rsid w:val="008C7C3E"/>
    <w:rsid w:val="008C7F63"/>
    <w:rsid w:val="008D0505"/>
    <w:rsid w:val="008D059C"/>
    <w:rsid w:val="008D05A5"/>
    <w:rsid w:val="008D083F"/>
    <w:rsid w:val="008D096C"/>
    <w:rsid w:val="008D0A4D"/>
    <w:rsid w:val="008D0AC7"/>
    <w:rsid w:val="008D0C4D"/>
    <w:rsid w:val="008D11DF"/>
    <w:rsid w:val="008D1384"/>
    <w:rsid w:val="008D14B9"/>
    <w:rsid w:val="008D1501"/>
    <w:rsid w:val="008D195C"/>
    <w:rsid w:val="008D1AAA"/>
    <w:rsid w:val="008D23CE"/>
    <w:rsid w:val="008D2B13"/>
    <w:rsid w:val="008D2C20"/>
    <w:rsid w:val="008D306F"/>
    <w:rsid w:val="008D3079"/>
    <w:rsid w:val="008D32AA"/>
    <w:rsid w:val="008D3570"/>
    <w:rsid w:val="008D3F26"/>
    <w:rsid w:val="008D4B89"/>
    <w:rsid w:val="008D4C69"/>
    <w:rsid w:val="008D50C9"/>
    <w:rsid w:val="008D526A"/>
    <w:rsid w:val="008D5272"/>
    <w:rsid w:val="008D5292"/>
    <w:rsid w:val="008D550D"/>
    <w:rsid w:val="008D55A7"/>
    <w:rsid w:val="008D55D5"/>
    <w:rsid w:val="008D5647"/>
    <w:rsid w:val="008D59E4"/>
    <w:rsid w:val="008D5A31"/>
    <w:rsid w:val="008D5B04"/>
    <w:rsid w:val="008D618A"/>
    <w:rsid w:val="008D61C1"/>
    <w:rsid w:val="008D622D"/>
    <w:rsid w:val="008D6629"/>
    <w:rsid w:val="008D6767"/>
    <w:rsid w:val="008D697E"/>
    <w:rsid w:val="008D6DDD"/>
    <w:rsid w:val="008D7479"/>
    <w:rsid w:val="008D7660"/>
    <w:rsid w:val="008D7B95"/>
    <w:rsid w:val="008D7C32"/>
    <w:rsid w:val="008E0218"/>
    <w:rsid w:val="008E0260"/>
    <w:rsid w:val="008E0855"/>
    <w:rsid w:val="008E0ACF"/>
    <w:rsid w:val="008E0BD4"/>
    <w:rsid w:val="008E0CBC"/>
    <w:rsid w:val="008E1031"/>
    <w:rsid w:val="008E13E0"/>
    <w:rsid w:val="008E1431"/>
    <w:rsid w:val="008E1A6E"/>
    <w:rsid w:val="008E1E81"/>
    <w:rsid w:val="008E20C4"/>
    <w:rsid w:val="008E2168"/>
    <w:rsid w:val="008E2184"/>
    <w:rsid w:val="008E240F"/>
    <w:rsid w:val="008E293F"/>
    <w:rsid w:val="008E2948"/>
    <w:rsid w:val="008E2B87"/>
    <w:rsid w:val="008E2E69"/>
    <w:rsid w:val="008E3C86"/>
    <w:rsid w:val="008E3DD2"/>
    <w:rsid w:val="008E426C"/>
    <w:rsid w:val="008E4680"/>
    <w:rsid w:val="008E46BC"/>
    <w:rsid w:val="008E4CEB"/>
    <w:rsid w:val="008E4E33"/>
    <w:rsid w:val="008E53BD"/>
    <w:rsid w:val="008E601E"/>
    <w:rsid w:val="008E620F"/>
    <w:rsid w:val="008E652B"/>
    <w:rsid w:val="008E669D"/>
    <w:rsid w:val="008E6B0B"/>
    <w:rsid w:val="008E6BD7"/>
    <w:rsid w:val="008E6D54"/>
    <w:rsid w:val="008E6DBB"/>
    <w:rsid w:val="008E7432"/>
    <w:rsid w:val="008E768D"/>
    <w:rsid w:val="008E76D1"/>
    <w:rsid w:val="008E76EF"/>
    <w:rsid w:val="008E7A51"/>
    <w:rsid w:val="008E7B7D"/>
    <w:rsid w:val="008E7DB5"/>
    <w:rsid w:val="008E7F74"/>
    <w:rsid w:val="008F0233"/>
    <w:rsid w:val="008F0FB6"/>
    <w:rsid w:val="008F12C5"/>
    <w:rsid w:val="008F148B"/>
    <w:rsid w:val="008F193B"/>
    <w:rsid w:val="008F1A0E"/>
    <w:rsid w:val="008F1B8B"/>
    <w:rsid w:val="008F2035"/>
    <w:rsid w:val="008F2425"/>
    <w:rsid w:val="008F2639"/>
    <w:rsid w:val="008F269F"/>
    <w:rsid w:val="008F26A3"/>
    <w:rsid w:val="008F383C"/>
    <w:rsid w:val="008F4441"/>
    <w:rsid w:val="008F485B"/>
    <w:rsid w:val="008F513C"/>
    <w:rsid w:val="008F526B"/>
    <w:rsid w:val="008F555E"/>
    <w:rsid w:val="008F5595"/>
    <w:rsid w:val="008F55EF"/>
    <w:rsid w:val="008F5944"/>
    <w:rsid w:val="008F5974"/>
    <w:rsid w:val="008F59E4"/>
    <w:rsid w:val="008F5CB7"/>
    <w:rsid w:val="008F6176"/>
    <w:rsid w:val="008F61E1"/>
    <w:rsid w:val="008F645B"/>
    <w:rsid w:val="008F702C"/>
    <w:rsid w:val="008F7094"/>
    <w:rsid w:val="008F70DE"/>
    <w:rsid w:val="00900020"/>
    <w:rsid w:val="009001EC"/>
    <w:rsid w:val="00900509"/>
    <w:rsid w:val="0090097B"/>
    <w:rsid w:val="00900B56"/>
    <w:rsid w:val="00900C60"/>
    <w:rsid w:val="00901063"/>
    <w:rsid w:val="00901235"/>
    <w:rsid w:val="0090170F"/>
    <w:rsid w:val="00901752"/>
    <w:rsid w:val="0090182F"/>
    <w:rsid w:val="009018E9"/>
    <w:rsid w:val="009019EE"/>
    <w:rsid w:val="00901E70"/>
    <w:rsid w:val="0090220E"/>
    <w:rsid w:val="009029BB"/>
    <w:rsid w:val="00902C0B"/>
    <w:rsid w:val="00902C4C"/>
    <w:rsid w:val="00903AA7"/>
    <w:rsid w:val="00904391"/>
    <w:rsid w:val="009045E7"/>
    <w:rsid w:val="00904724"/>
    <w:rsid w:val="00904918"/>
    <w:rsid w:val="00904CAE"/>
    <w:rsid w:val="00904EF5"/>
    <w:rsid w:val="009057BC"/>
    <w:rsid w:val="009057FB"/>
    <w:rsid w:val="0090605F"/>
    <w:rsid w:val="00906248"/>
    <w:rsid w:val="009063A5"/>
    <w:rsid w:val="0090656F"/>
    <w:rsid w:val="00906746"/>
    <w:rsid w:val="0090690C"/>
    <w:rsid w:val="00906A28"/>
    <w:rsid w:val="00906B58"/>
    <w:rsid w:val="00906D1B"/>
    <w:rsid w:val="00907049"/>
    <w:rsid w:val="0090719F"/>
    <w:rsid w:val="00907627"/>
    <w:rsid w:val="0090772C"/>
    <w:rsid w:val="00907CA5"/>
    <w:rsid w:val="00907D1B"/>
    <w:rsid w:val="00907DC6"/>
    <w:rsid w:val="00907EF5"/>
    <w:rsid w:val="00907EF8"/>
    <w:rsid w:val="00907FF6"/>
    <w:rsid w:val="00910129"/>
    <w:rsid w:val="009101F2"/>
    <w:rsid w:val="0091020C"/>
    <w:rsid w:val="00910A77"/>
    <w:rsid w:val="00910B19"/>
    <w:rsid w:val="00910E7E"/>
    <w:rsid w:val="00911293"/>
    <w:rsid w:val="00911358"/>
    <w:rsid w:val="00911372"/>
    <w:rsid w:val="00911A40"/>
    <w:rsid w:val="00911B44"/>
    <w:rsid w:val="00911DF2"/>
    <w:rsid w:val="009122B1"/>
    <w:rsid w:val="009131B7"/>
    <w:rsid w:val="009131E2"/>
    <w:rsid w:val="009132C0"/>
    <w:rsid w:val="009132D9"/>
    <w:rsid w:val="00913593"/>
    <w:rsid w:val="009139A2"/>
    <w:rsid w:val="00913CBA"/>
    <w:rsid w:val="00913FC2"/>
    <w:rsid w:val="0091465F"/>
    <w:rsid w:val="009146D5"/>
    <w:rsid w:val="0091489C"/>
    <w:rsid w:val="00915360"/>
    <w:rsid w:val="009154B5"/>
    <w:rsid w:val="00915691"/>
    <w:rsid w:val="009157F5"/>
    <w:rsid w:val="00916358"/>
    <w:rsid w:val="0091663E"/>
    <w:rsid w:val="00916A2A"/>
    <w:rsid w:val="00916F9A"/>
    <w:rsid w:val="00917172"/>
    <w:rsid w:val="0091740E"/>
    <w:rsid w:val="00917460"/>
    <w:rsid w:val="00917699"/>
    <w:rsid w:val="0091773A"/>
    <w:rsid w:val="00917856"/>
    <w:rsid w:val="00917D0F"/>
    <w:rsid w:val="009200C4"/>
    <w:rsid w:val="00920758"/>
    <w:rsid w:val="00920952"/>
    <w:rsid w:val="009209F9"/>
    <w:rsid w:val="0092188C"/>
    <w:rsid w:val="0092191B"/>
    <w:rsid w:val="00921ECC"/>
    <w:rsid w:val="00921F28"/>
    <w:rsid w:val="00922643"/>
    <w:rsid w:val="00922668"/>
    <w:rsid w:val="00922ADE"/>
    <w:rsid w:val="00922BE5"/>
    <w:rsid w:val="009232DE"/>
    <w:rsid w:val="00923A65"/>
    <w:rsid w:val="00923AF5"/>
    <w:rsid w:val="00923B0B"/>
    <w:rsid w:val="00923DC7"/>
    <w:rsid w:val="00923EDC"/>
    <w:rsid w:val="009243D1"/>
    <w:rsid w:val="00924907"/>
    <w:rsid w:val="00924C36"/>
    <w:rsid w:val="00924D9D"/>
    <w:rsid w:val="0092514C"/>
    <w:rsid w:val="009253BE"/>
    <w:rsid w:val="0092580B"/>
    <w:rsid w:val="0092594A"/>
    <w:rsid w:val="00926808"/>
    <w:rsid w:val="00927216"/>
    <w:rsid w:val="009273DD"/>
    <w:rsid w:val="009275A9"/>
    <w:rsid w:val="00927768"/>
    <w:rsid w:val="0092799A"/>
    <w:rsid w:val="00927AC4"/>
    <w:rsid w:val="00927C99"/>
    <w:rsid w:val="009302CE"/>
    <w:rsid w:val="00930523"/>
    <w:rsid w:val="009306B9"/>
    <w:rsid w:val="0093086F"/>
    <w:rsid w:val="00930E82"/>
    <w:rsid w:val="009311C5"/>
    <w:rsid w:val="009312F1"/>
    <w:rsid w:val="009314BE"/>
    <w:rsid w:val="009319CA"/>
    <w:rsid w:val="00931AF3"/>
    <w:rsid w:val="00931C25"/>
    <w:rsid w:val="00931FA1"/>
    <w:rsid w:val="0093208B"/>
    <w:rsid w:val="0093229F"/>
    <w:rsid w:val="00932624"/>
    <w:rsid w:val="00932B26"/>
    <w:rsid w:val="009332DD"/>
    <w:rsid w:val="009335AA"/>
    <w:rsid w:val="00933FAC"/>
    <w:rsid w:val="009343CB"/>
    <w:rsid w:val="00934545"/>
    <w:rsid w:val="009348BD"/>
    <w:rsid w:val="009351E5"/>
    <w:rsid w:val="0093528C"/>
    <w:rsid w:val="00935347"/>
    <w:rsid w:val="009357E7"/>
    <w:rsid w:val="00935919"/>
    <w:rsid w:val="00935C8E"/>
    <w:rsid w:val="00936641"/>
    <w:rsid w:val="009371D9"/>
    <w:rsid w:val="00937387"/>
    <w:rsid w:val="00937745"/>
    <w:rsid w:val="0093776F"/>
    <w:rsid w:val="009379E2"/>
    <w:rsid w:val="009407C0"/>
    <w:rsid w:val="009408C9"/>
    <w:rsid w:val="00940B14"/>
    <w:rsid w:val="00940CD3"/>
    <w:rsid w:val="009415D3"/>
    <w:rsid w:val="00941A0E"/>
    <w:rsid w:val="00941D5C"/>
    <w:rsid w:val="00941EFA"/>
    <w:rsid w:val="00941FD0"/>
    <w:rsid w:val="00941FE8"/>
    <w:rsid w:val="0094242D"/>
    <w:rsid w:val="00942584"/>
    <w:rsid w:val="0094364A"/>
    <w:rsid w:val="00943812"/>
    <w:rsid w:val="009439CF"/>
    <w:rsid w:val="009439E2"/>
    <w:rsid w:val="00943B08"/>
    <w:rsid w:val="00943C78"/>
    <w:rsid w:val="0094418C"/>
    <w:rsid w:val="00944B65"/>
    <w:rsid w:val="00945127"/>
    <w:rsid w:val="0094541E"/>
    <w:rsid w:val="00945474"/>
    <w:rsid w:val="00945483"/>
    <w:rsid w:val="009454B5"/>
    <w:rsid w:val="00945863"/>
    <w:rsid w:val="009458AC"/>
    <w:rsid w:val="00945D49"/>
    <w:rsid w:val="00945D6C"/>
    <w:rsid w:val="00945D87"/>
    <w:rsid w:val="009462E7"/>
    <w:rsid w:val="0094678E"/>
    <w:rsid w:val="00946DAB"/>
    <w:rsid w:val="00946FD8"/>
    <w:rsid w:val="009470C0"/>
    <w:rsid w:val="0094720D"/>
    <w:rsid w:val="009473B0"/>
    <w:rsid w:val="00947520"/>
    <w:rsid w:val="009475F5"/>
    <w:rsid w:val="009478EB"/>
    <w:rsid w:val="00947DB1"/>
    <w:rsid w:val="00947FF5"/>
    <w:rsid w:val="0095022C"/>
    <w:rsid w:val="009504E3"/>
    <w:rsid w:val="00950B14"/>
    <w:rsid w:val="00951654"/>
    <w:rsid w:val="00951668"/>
    <w:rsid w:val="0095168D"/>
    <w:rsid w:val="0095185A"/>
    <w:rsid w:val="009518F9"/>
    <w:rsid w:val="00951D1F"/>
    <w:rsid w:val="00951E28"/>
    <w:rsid w:val="00951F10"/>
    <w:rsid w:val="00952072"/>
    <w:rsid w:val="00952AE0"/>
    <w:rsid w:val="00952C07"/>
    <w:rsid w:val="00952D22"/>
    <w:rsid w:val="0095382F"/>
    <w:rsid w:val="00953DFF"/>
    <w:rsid w:val="00954D3A"/>
    <w:rsid w:val="00954DBF"/>
    <w:rsid w:val="00954FEA"/>
    <w:rsid w:val="0095569A"/>
    <w:rsid w:val="00955754"/>
    <w:rsid w:val="00955E00"/>
    <w:rsid w:val="00955FBA"/>
    <w:rsid w:val="00956C8C"/>
    <w:rsid w:val="00956E31"/>
    <w:rsid w:val="009571C9"/>
    <w:rsid w:val="00957317"/>
    <w:rsid w:val="009574F9"/>
    <w:rsid w:val="0095762B"/>
    <w:rsid w:val="0095787E"/>
    <w:rsid w:val="00957902"/>
    <w:rsid w:val="00957B80"/>
    <w:rsid w:val="00957EBF"/>
    <w:rsid w:val="00957F9A"/>
    <w:rsid w:val="00960671"/>
    <w:rsid w:val="009606D6"/>
    <w:rsid w:val="009609F8"/>
    <w:rsid w:val="00960C0A"/>
    <w:rsid w:val="00960CB0"/>
    <w:rsid w:val="009613CA"/>
    <w:rsid w:val="0096151D"/>
    <w:rsid w:val="00961988"/>
    <w:rsid w:val="009619D8"/>
    <w:rsid w:val="00961B31"/>
    <w:rsid w:val="00961B6B"/>
    <w:rsid w:val="00961F75"/>
    <w:rsid w:val="00962104"/>
    <w:rsid w:val="00962319"/>
    <w:rsid w:val="0096234F"/>
    <w:rsid w:val="009624A3"/>
    <w:rsid w:val="009625B5"/>
    <w:rsid w:val="00962AA8"/>
    <w:rsid w:val="00962D6D"/>
    <w:rsid w:val="00962F8C"/>
    <w:rsid w:val="00963133"/>
    <w:rsid w:val="00963422"/>
    <w:rsid w:val="009637BB"/>
    <w:rsid w:val="00963F10"/>
    <w:rsid w:val="00963F4F"/>
    <w:rsid w:val="009643CF"/>
    <w:rsid w:val="0096442D"/>
    <w:rsid w:val="00964597"/>
    <w:rsid w:val="0096484D"/>
    <w:rsid w:val="00964878"/>
    <w:rsid w:val="00964DFB"/>
    <w:rsid w:val="00965619"/>
    <w:rsid w:val="0096567D"/>
    <w:rsid w:val="00965758"/>
    <w:rsid w:val="009657D3"/>
    <w:rsid w:val="009658EC"/>
    <w:rsid w:val="00965A20"/>
    <w:rsid w:val="00965B90"/>
    <w:rsid w:val="00965ED7"/>
    <w:rsid w:val="009662D0"/>
    <w:rsid w:val="009663E1"/>
    <w:rsid w:val="00966E40"/>
    <w:rsid w:val="009676A1"/>
    <w:rsid w:val="00967881"/>
    <w:rsid w:val="00967AEF"/>
    <w:rsid w:val="00967B97"/>
    <w:rsid w:val="0097014E"/>
    <w:rsid w:val="00970542"/>
    <w:rsid w:val="0097098A"/>
    <w:rsid w:val="009709F8"/>
    <w:rsid w:val="00970C66"/>
    <w:rsid w:val="00970FF0"/>
    <w:rsid w:val="00971230"/>
    <w:rsid w:val="009715D8"/>
    <w:rsid w:val="00971A31"/>
    <w:rsid w:val="00971B60"/>
    <w:rsid w:val="00971D77"/>
    <w:rsid w:val="00972D2C"/>
    <w:rsid w:val="00972DE7"/>
    <w:rsid w:val="00972F9D"/>
    <w:rsid w:val="00973148"/>
    <w:rsid w:val="00973216"/>
    <w:rsid w:val="00973E3B"/>
    <w:rsid w:val="00974FAC"/>
    <w:rsid w:val="0097521F"/>
    <w:rsid w:val="0097563B"/>
    <w:rsid w:val="00975FB3"/>
    <w:rsid w:val="009761A8"/>
    <w:rsid w:val="00976826"/>
    <w:rsid w:val="009769FB"/>
    <w:rsid w:val="00976AA5"/>
    <w:rsid w:val="00976C79"/>
    <w:rsid w:val="00976CC5"/>
    <w:rsid w:val="00976FA6"/>
    <w:rsid w:val="0097761B"/>
    <w:rsid w:val="00977C6A"/>
    <w:rsid w:val="00977CD6"/>
    <w:rsid w:val="00977E40"/>
    <w:rsid w:val="009804D6"/>
    <w:rsid w:val="009807CD"/>
    <w:rsid w:val="009807EB"/>
    <w:rsid w:val="00980911"/>
    <w:rsid w:val="00980C19"/>
    <w:rsid w:val="00980CD1"/>
    <w:rsid w:val="00980E71"/>
    <w:rsid w:val="00980FBE"/>
    <w:rsid w:val="00980FD4"/>
    <w:rsid w:val="009812C0"/>
    <w:rsid w:val="0098134F"/>
    <w:rsid w:val="00981B18"/>
    <w:rsid w:val="00981B70"/>
    <w:rsid w:val="00981C86"/>
    <w:rsid w:val="00982347"/>
    <w:rsid w:val="00982B3E"/>
    <w:rsid w:val="00983290"/>
    <w:rsid w:val="00983683"/>
    <w:rsid w:val="00983C12"/>
    <w:rsid w:val="00984027"/>
    <w:rsid w:val="00984481"/>
    <w:rsid w:val="009845D2"/>
    <w:rsid w:val="00984C7F"/>
    <w:rsid w:val="00984DF7"/>
    <w:rsid w:val="0098511B"/>
    <w:rsid w:val="00985B61"/>
    <w:rsid w:val="00985BEA"/>
    <w:rsid w:val="00985C2F"/>
    <w:rsid w:val="00985CE2"/>
    <w:rsid w:val="00985EE5"/>
    <w:rsid w:val="00986185"/>
    <w:rsid w:val="0098648D"/>
    <w:rsid w:val="009865F7"/>
    <w:rsid w:val="00986A62"/>
    <w:rsid w:val="00986EAE"/>
    <w:rsid w:val="00986F8A"/>
    <w:rsid w:val="00986FB5"/>
    <w:rsid w:val="0098710E"/>
    <w:rsid w:val="0098712A"/>
    <w:rsid w:val="00987457"/>
    <w:rsid w:val="009875AC"/>
    <w:rsid w:val="00987922"/>
    <w:rsid w:val="00987CB9"/>
    <w:rsid w:val="00987D5E"/>
    <w:rsid w:val="00987E2D"/>
    <w:rsid w:val="00987F1E"/>
    <w:rsid w:val="00987F87"/>
    <w:rsid w:val="00990B95"/>
    <w:rsid w:val="00990E4E"/>
    <w:rsid w:val="00990E55"/>
    <w:rsid w:val="00990FA9"/>
    <w:rsid w:val="009912E6"/>
    <w:rsid w:val="0099142E"/>
    <w:rsid w:val="00991686"/>
    <w:rsid w:val="009918A4"/>
    <w:rsid w:val="009918EF"/>
    <w:rsid w:val="00991AEC"/>
    <w:rsid w:val="00991B12"/>
    <w:rsid w:val="00991BE0"/>
    <w:rsid w:val="00991CA3"/>
    <w:rsid w:val="00991EED"/>
    <w:rsid w:val="00991FE5"/>
    <w:rsid w:val="009920FA"/>
    <w:rsid w:val="0099221B"/>
    <w:rsid w:val="009922FA"/>
    <w:rsid w:val="009927E9"/>
    <w:rsid w:val="00992BC2"/>
    <w:rsid w:val="00992CC0"/>
    <w:rsid w:val="00992D32"/>
    <w:rsid w:val="00992F4A"/>
    <w:rsid w:val="009939A4"/>
    <w:rsid w:val="00993A83"/>
    <w:rsid w:val="0099406D"/>
    <w:rsid w:val="00994204"/>
    <w:rsid w:val="00994219"/>
    <w:rsid w:val="00994EAA"/>
    <w:rsid w:val="0099511E"/>
    <w:rsid w:val="009952E7"/>
    <w:rsid w:val="00995A7B"/>
    <w:rsid w:val="00995BEE"/>
    <w:rsid w:val="00995F8F"/>
    <w:rsid w:val="00996262"/>
    <w:rsid w:val="0099653A"/>
    <w:rsid w:val="00996906"/>
    <w:rsid w:val="00996CCB"/>
    <w:rsid w:val="00996D9B"/>
    <w:rsid w:val="00996FA8"/>
    <w:rsid w:val="00997440"/>
    <w:rsid w:val="009977BF"/>
    <w:rsid w:val="009977C1"/>
    <w:rsid w:val="00997FA8"/>
    <w:rsid w:val="009A0025"/>
    <w:rsid w:val="009A059C"/>
    <w:rsid w:val="009A07D9"/>
    <w:rsid w:val="009A0CC4"/>
    <w:rsid w:val="009A0F5C"/>
    <w:rsid w:val="009A176D"/>
    <w:rsid w:val="009A1E2D"/>
    <w:rsid w:val="009A1EC0"/>
    <w:rsid w:val="009A1FE6"/>
    <w:rsid w:val="009A25D6"/>
    <w:rsid w:val="009A2B73"/>
    <w:rsid w:val="009A2FA7"/>
    <w:rsid w:val="009A30EC"/>
    <w:rsid w:val="009A3560"/>
    <w:rsid w:val="009A3701"/>
    <w:rsid w:val="009A3B7D"/>
    <w:rsid w:val="009A3D81"/>
    <w:rsid w:val="009A3E29"/>
    <w:rsid w:val="009A41FE"/>
    <w:rsid w:val="009A4B8E"/>
    <w:rsid w:val="009A5061"/>
    <w:rsid w:val="009A55BC"/>
    <w:rsid w:val="009A5925"/>
    <w:rsid w:val="009A5A2A"/>
    <w:rsid w:val="009A5ADF"/>
    <w:rsid w:val="009A64D3"/>
    <w:rsid w:val="009A6E01"/>
    <w:rsid w:val="009A77BF"/>
    <w:rsid w:val="009A7E28"/>
    <w:rsid w:val="009A7F96"/>
    <w:rsid w:val="009B0353"/>
    <w:rsid w:val="009B03E1"/>
    <w:rsid w:val="009B040E"/>
    <w:rsid w:val="009B0466"/>
    <w:rsid w:val="009B04E8"/>
    <w:rsid w:val="009B0567"/>
    <w:rsid w:val="009B081C"/>
    <w:rsid w:val="009B0C95"/>
    <w:rsid w:val="009B15F6"/>
    <w:rsid w:val="009B2156"/>
    <w:rsid w:val="009B21C5"/>
    <w:rsid w:val="009B23DC"/>
    <w:rsid w:val="009B26EE"/>
    <w:rsid w:val="009B2A33"/>
    <w:rsid w:val="009B2A75"/>
    <w:rsid w:val="009B2C29"/>
    <w:rsid w:val="009B2DC7"/>
    <w:rsid w:val="009B2E53"/>
    <w:rsid w:val="009B32F1"/>
    <w:rsid w:val="009B35E2"/>
    <w:rsid w:val="009B3B75"/>
    <w:rsid w:val="009B3DE8"/>
    <w:rsid w:val="009B3E42"/>
    <w:rsid w:val="009B40D7"/>
    <w:rsid w:val="009B42C9"/>
    <w:rsid w:val="009B46D7"/>
    <w:rsid w:val="009B491E"/>
    <w:rsid w:val="009B49C5"/>
    <w:rsid w:val="009B4B24"/>
    <w:rsid w:val="009B4D71"/>
    <w:rsid w:val="009B4EF3"/>
    <w:rsid w:val="009B4F19"/>
    <w:rsid w:val="009B5C2B"/>
    <w:rsid w:val="009B5C4B"/>
    <w:rsid w:val="009B5DAB"/>
    <w:rsid w:val="009B5E04"/>
    <w:rsid w:val="009B5F25"/>
    <w:rsid w:val="009B65AD"/>
    <w:rsid w:val="009B6EDB"/>
    <w:rsid w:val="009B711A"/>
    <w:rsid w:val="009B76F7"/>
    <w:rsid w:val="009B7A42"/>
    <w:rsid w:val="009B7A7C"/>
    <w:rsid w:val="009B7BC1"/>
    <w:rsid w:val="009B7DE8"/>
    <w:rsid w:val="009C009D"/>
    <w:rsid w:val="009C0515"/>
    <w:rsid w:val="009C07A1"/>
    <w:rsid w:val="009C0903"/>
    <w:rsid w:val="009C0E58"/>
    <w:rsid w:val="009C138B"/>
    <w:rsid w:val="009C141A"/>
    <w:rsid w:val="009C1849"/>
    <w:rsid w:val="009C1EA9"/>
    <w:rsid w:val="009C2019"/>
    <w:rsid w:val="009C2208"/>
    <w:rsid w:val="009C2372"/>
    <w:rsid w:val="009C2E64"/>
    <w:rsid w:val="009C2E88"/>
    <w:rsid w:val="009C2FDE"/>
    <w:rsid w:val="009C3B63"/>
    <w:rsid w:val="009C3BDA"/>
    <w:rsid w:val="009C41B4"/>
    <w:rsid w:val="009C4A92"/>
    <w:rsid w:val="009C4AA8"/>
    <w:rsid w:val="009C4C6C"/>
    <w:rsid w:val="009C4D19"/>
    <w:rsid w:val="009C5E7B"/>
    <w:rsid w:val="009C66EF"/>
    <w:rsid w:val="009C6924"/>
    <w:rsid w:val="009C6B9C"/>
    <w:rsid w:val="009C6C46"/>
    <w:rsid w:val="009C6E88"/>
    <w:rsid w:val="009C72B8"/>
    <w:rsid w:val="009C7A93"/>
    <w:rsid w:val="009C7B09"/>
    <w:rsid w:val="009C7CEF"/>
    <w:rsid w:val="009C7D64"/>
    <w:rsid w:val="009D055E"/>
    <w:rsid w:val="009D05A3"/>
    <w:rsid w:val="009D05DA"/>
    <w:rsid w:val="009D0889"/>
    <w:rsid w:val="009D0F59"/>
    <w:rsid w:val="009D1068"/>
    <w:rsid w:val="009D1070"/>
    <w:rsid w:val="009D108F"/>
    <w:rsid w:val="009D1CA8"/>
    <w:rsid w:val="009D1E24"/>
    <w:rsid w:val="009D2779"/>
    <w:rsid w:val="009D2E7F"/>
    <w:rsid w:val="009D30DE"/>
    <w:rsid w:val="009D371C"/>
    <w:rsid w:val="009D3CA2"/>
    <w:rsid w:val="009D40DD"/>
    <w:rsid w:val="009D4173"/>
    <w:rsid w:val="009D41F7"/>
    <w:rsid w:val="009D431C"/>
    <w:rsid w:val="009D4456"/>
    <w:rsid w:val="009D44B0"/>
    <w:rsid w:val="009D4937"/>
    <w:rsid w:val="009D4983"/>
    <w:rsid w:val="009D4A3D"/>
    <w:rsid w:val="009D4A5F"/>
    <w:rsid w:val="009D4B61"/>
    <w:rsid w:val="009D4D26"/>
    <w:rsid w:val="009D5014"/>
    <w:rsid w:val="009D5610"/>
    <w:rsid w:val="009D5BB3"/>
    <w:rsid w:val="009D60F7"/>
    <w:rsid w:val="009D62E9"/>
    <w:rsid w:val="009D652D"/>
    <w:rsid w:val="009D665F"/>
    <w:rsid w:val="009D7041"/>
    <w:rsid w:val="009D7807"/>
    <w:rsid w:val="009D78EC"/>
    <w:rsid w:val="009D7B86"/>
    <w:rsid w:val="009D7C81"/>
    <w:rsid w:val="009E0793"/>
    <w:rsid w:val="009E0A19"/>
    <w:rsid w:val="009E0A58"/>
    <w:rsid w:val="009E0BFA"/>
    <w:rsid w:val="009E0DA8"/>
    <w:rsid w:val="009E15FD"/>
    <w:rsid w:val="009E179A"/>
    <w:rsid w:val="009E1A8C"/>
    <w:rsid w:val="009E284A"/>
    <w:rsid w:val="009E294A"/>
    <w:rsid w:val="009E2AF6"/>
    <w:rsid w:val="009E3103"/>
    <w:rsid w:val="009E342E"/>
    <w:rsid w:val="009E375C"/>
    <w:rsid w:val="009E45C9"/>
    <w:rsid w:val="009E45CA"/>
    <w:rsid w:val="009E462A"/>
    <w:rsid w:val="009E4A31"/>
    <w:rsid w:val="009E4B28"/>
    <w:rsid w:val="009E5218"/>
    <w:rsid w:val="009E53AE"/>
    <w:rsid w:val="009E6215"/>
    <w:rsid w:val="009E62F8"/>
    <w:rsid w:val="009E6A46"/>
    <w:rsid w:val="009E6A8C"/>
    <w:rsid w:val="009E6B2C"/>
    <w:rsid w:val="009E6E7D"/>
    <w:rsid w:val="009E70E5"/>
    <w:rsid w:val="009E73C6"/>
    <w:rsid w:val="009E74CF"/>
    <w:rsid w:val="009E753B"/>
    <w:rsid w:val="009E757F"/>
    <w:rsid w:val="009E7821"/>
    <w:rsid w:val="009E7E5F"/>
    <w:rsid w:val="009F01BF"/>
    <w:rsid w:val="009F0237"/>
    <w:rsid w:val="009F0875"/>
    <w:rsid w:val="009F0DB0"/>
    <w:rsid w:val="009F0F82"/>
    <w:rsid w:val="009F1B28"/>
    <w:rsid w:val="009F1C38"/>
    <w:rsid w:val="009F1CA5"/>
    <w:rsid w:val="009F1CD3"/>
    <w:rsid w:val="009F20DB"/>
    <w:rsid w:val="009F2671"/>
    <w:rsid w:val="009F2760"/>
    <w:rsid w:val="009F2C4C"/>
    <w:rsid w:val="009F2CB8"/>
    <w:rsid w:val="009F406E"/>
    <w:rsid w:val="009F47F2"/>
    <w:rsid w:val="009F4B7C"/>
    <w:rsid w:val="009F4DA9"/>
    <w:rsid w:val="009F5C81"/>
    <w:rsid w:val="009F5CC7"/>
    <w:rsid w:val="009F6215"/>
    <w:rsid w:val="009F65BE"/>
    <w:rsid w:val="009F6652"/>
    <w:rsid w:val="009F665C"/>
    <w:rsid w:val="009F674D"/>
    <w:rsid w:val="009F6782"/>
    <w:rsid w:val="009F6D77"/>
    <w:rsid w:val="009F7360"/>
    <w:rsid w:val="009F79EB"/>
    <w:rsid w:val="009F7E9A"/>
    <w:rsid w:val="00A0003D"/>
    <w:rsid w:val="00A001A4"/>
    <w:rsid w:val="00A006E5"/>
    <w:rsid w:val="00A00CD8"/>
    <w:rsid w:val="00A00DF1"/>
    <w:rsid w:val="00A01104"/>
    <w:rsid w:val="00A01194"/>
    <w:rsid w:val="00A01243"/>
    <w:rsid w:val="00A01413"/>
    <w:rsid w:val="00A0207D"/>
    <w:rsid w:val="00A025CE"/>
    <w:rsid w:val="00A02857"/>
    <w:rsid w:val="00A02A13"/>
    <w:rsid w:val="00A02AD1"/>
    <w:rsid w:val="00A02B33"/>
    <w:rsid w:val="00A02C7E"/>
    <w:rsid w:val="00A02DD3"/>
    <w:rsid w:val="00A0312C"/>
    <w:rsid w:val="00A04195"/>
    <w:rsid w:val="00A041B7"/>
    <w:rsid w:val="00A042C1"/>
    <w:rsid w:val="00A04415"/>
    <w:rsid w:val="00A044E2"/>
    <w:rsid w:val="00A04D0D"/>
    <w:rsid w:val="00A05054"/>
    <w:rsid w:val="00A050CE"/>
    <w:rsid w:val="00A0551F"/>
    <w:rsid w:val="00A05647"/>
    <w:rsid w:val="00A05FB6"/>
    <w:rsid w:val="00A06418"/>
    <w:rsid w:val="00A07037"/>
    <w:rsid w:val="00A1048D"/>
    <w:rsid w:val="00A105B1"/>
    <w:rsid w:val="00A105F0"/>
    <w:rsid w:val="00A10936"/>
    <w:rsid w:val="00A10BB1"/>
    <w:rsid w:val="00A1107D"/>
    <w:rsid w:val="00A115BD"/>
    <w:rsid w:val="00A11666"/>
    <w:rsid w:val="00A1168E"/>
    <w:rsid w:val="00A11729"/>
    <w:rsid w:val="00A118EF"/>
    <w:rsid w:val="00A119DD"/>
    <w:rsid w:val="00A11AB5"/>
    <w:rsid w:val="00A11B96"/>
    <w:rsid w:val="00A11C0F"/>
    <w:rsid w:val="00A11C65"/>
    <w:rsid w:val="00A11E35"/>
    <w:rsid w:val="00A121E8"/>
    <w:rsid w:val="00A1274B"/>
    <w:rsid w:val="00A12970"/>
    <w:rsid w:val="00A12AE7"/>
    <w:rsid w:val="00A12BEB"/>
    <w:rsid w:val="00A12EA8"/>
    <w:rsid w:val="00A13115"/>
    <w:rsid w:val="00A1325F"/>
    <w:rsid w:val="00A133F4"/>
    <w:rsid w:val="00A137D2"/>
    <w:rsid w:val="00A14655"/>
    <w:rsid w:val="00A14750"/>
    <w:rsid w:val="00A147D5"/>
    <w:rsid w:val="00A14950"/>
    <w:rsid w:val="00A14E61"/>
    <w:rsid w:val="00A15854"/>
    <w:rsid w:val="00A15EA0"/>
    <w:rsid w:val="00A168D0"/>
    <w:rsid w:val="00A16B0C"/>
    <w:rsid w:val="00A17145"/>
    <w:rsid w:val="00A176AD"/>
    <w:rsid w:val="00A17E06"/>
    <w:rsid w:val="00A200F0"/>
    <w:rsid w:val="00A206FF"/>
    <w:rsid w:val="00A209A2"/>
    <w:rsid w:val="00A21233"/>
    <w:rsid w:val="00A21458"/>
    <w:rsid w:val="00A21577"/>
    <w:rsid w:val="00A21A43"/>
    <w:rsid w:val="00A21C8B"/>
    <w:rsid w:val="00A21DCA"/>
    <w:rsid w:val="00A21EC1"/>
    <w:rsid w:val="00A223E0"/>
    <w:rsid w:val="00A2295D"/>
    <w:rsid w:val="00A22FBE"/>
    <w:rsid w:val="00A239A4"/>
    <w:rsid w:val="00A239B3"/>
    <w:rsid w:val="00A239B8"/>
    <w:rsid w:val="00A24A33"/>
    <w:rsid w:val="00A25140"/>
    <w:rsid w:val="00A252D5"/>
    <w:rsid w:val="00A2594A"/>
    <w:rsid w:val="00A25D02"/>
    <w:rsid w:val="00A25DFB"/>
    <w:rsid w:val="00A26480"/>
    <w:rsid w:val="00A26CD8"/>
    <w:rsid w:val="00A26F82"/>
    <w:rsid w:val="00A2717E"/>
    <w:rsid w:val="00A274AA"/>
    <w:rsid w:val="00A2786B"/>
    <w:rsid w:val="00A27CC9"/>
    <w:rsid w:val="00A27E60"/>
    <w:rsid w:val="00A27E9B"/>
    <w:rsid w:val="00A27FC4"/>
    <w:rsid w:val="00A304F5"/>
    <w:rsid w:val="00A305C5"/>
    <w:rsid w:val="00A3066C"/>
    <w:rsid w:val="00A30723"/>
    <w:rsid w:val="00A30A5A"/>
    <w:rsid w:val="00A30BC5"/>
    <w:rsid w:val="00A30EDE"/>
    <w:rsid w:val="00A31001"/>
    <w:rsid w:val="00A3108A"/>
    <w:rsid w:val="00A314AD"/>
    <w:rsid w:val="00A31583"/>
    <w:rsid w:val="00A315B3"/>
    <w:rsid w:val="00A31798"/>
    <w:rsid w:val="00A31A24"/>
    <w:rsid w:val="00A31AC2"/>
    <w:rsid w:val="00A320F1"/>
    <w:rsid w:val="00A321FA"/>
    <w:rsid w:val="00A32FC6"/>
    <w:rsid w:val="00A3320C"/>
    <w:rsid w:val="00A33531"/>
    <w:rsid w:val="00A33A21"/>
    <w:rsid w:val="00A34683"/>
    <w:rsid w:val="00A346D1"/>
    <w:rsid w:val="00A34893"/>
    <w:rsid w:val="00A34BBD"/>
    <w:rsid w:val="00A355DD"/>
    <w:rsid w:val="00A35630"/>
    <w:rsid w:val="00A35777"/>
    <w:rsid w:val="00A357A8"/>
    <w:rsid w:val="00A365B7"/>
    <w:rsid w:val="00A3686A"/>
    <w:rsid w:val="00A368BE"/>
    <w:rsid w:val="00A36F91"/>
    <w:rsid w:val="00A370DA"/>
    <w:rsid w:val="00A37317"/>
    <w:rsid w:val="00A37801"/>
    <w:rsid w:val="00A37802"/>
    <w:rsid w:val="00A379A5"/>
    <w:rsid w:val="00A37BBE"/>
    <w:rsid w:val="00A37E9B"/>
    <w:rsid w:val="00A402FC"/>
    <w:rsid w:val="00A40437"/>
    <w:rsid w:val="00A4047D"/>
    <w:rsid w:val="00A40512"/>
    <w:rsid w:val="00A406C3"/>
    <w:rsid w:val="00A419A3"/>
    <w:rsid w:val="00A41F68"/>
    <w:rsid w:val="00A42640"/>
    <w:rsid w:val="00A43684"/>
    <w:rsid w:val="00A43B04"/>
    <w:rsid w:val="00A440F2"/>
    <w:rsid w:val="00A443E1"/>
    <w:rsid w:val="00A45021"/>
    <w:rsid w:val="00A45166"/>
    <w:rsid w:val="00A456BD"/>
    <w:rsid w:val="00A458FA"/>
    <w:rsid w:val="00A45BC5"/>
    <w:rsid w:val="00A460D8"/>
    <w:rsid w:val="00A46498"/>
    <w:rsid w:val="00A46779"/>
    <w:rsid w:val="00A470A6"/>
    <w:rsid w:val="00A47A8F"/>
    <w:rsid w:val="00A50213"/>
    <w:rsid w:val="00A523FC"/>
    <w:rsid w:val="00A528D3"/>
    <w:rsid w:val="00A52A8C"/>
    <w:rsid w:val="00A52B5B"/>
    <w:rsid w:val="00A52B86"/>
    <w:rsid w:val="00A52D45"/>
    <w:rsid w:val="00A53402"/>
    <w:rsid w:val="00A53681"/>
    <w:rsid w:val="00A541C3"/>
    <w:rsid w:val="00A547AC"/>
    <w:rsid w:val="00A54831"/>
    <w:rsid w:val="00A54DF5"/>
    <w:rsid w:val="00A5580C"/>
    <w:rsid w:val="00A55C19"/>
    <w:rsid w:val="00A560F4"/>
    <w:rsid w:val="00A561D1"/>
    <w:rsid w:val="00A564EA"/>
    <w:rsid w:val="00A566E2"/>
    <w:rsid w:val="00A56A72"/>
    <w:rsid w:val="00A56AD8"/>
    <w:rsid w:val="00A570D2"/>
    <w:rsid w:val="00A570DA"/>
    <w:rsid w:val="00A57256"/>
    <w:rsid w:val="00A57776"/>
    <w:rsid w:val="00A57CA9"/>
    <w:rsid w:val="00A601D6"/>
    <w:rsid w:val="00A60422"/>
    <w:rsid w:val="00A604C5"/>
    <w:rsid w:val="00A60B22"/>
    <w:rsid w:val="00A6102D"/>
    <w:rsid w:val="00A61052"/>
    <w:rsid w:val="00A6196D"/>
    <w:rsid w:val="00A61AFA"/>
    <w:rsid w:val="00A61C57"/>
    <w:rsid w:val="00A61DA2"/>
    <w:rsid w:val="00A61DDD"/>
    <w:rsid w:val="00A62125"/>
    <w:rsid w:val="00A62221"/>
    <w:rsid w:val="00A62305"/>
    <w:rsid w:val="00A628CD"/>
    <w:rsid w:val="00A62F34"/>
    <w:rsid w:val="00A63264"/>
    <w:rsid w:val="00A635B3"/>
    <w:rsid w:val="00A63A67"/>
    <w:rsid w:val="00A63B63"/>
    <w:rsid w:val="00A63BEC"/>
    <w:rsid w:val="00A63DD2"/>
    <w:rsid w:val="00A6466F"/>
    <w:rsid w:val="00A6472E"/>
    <w:rsid w:val="00A64771"/>
    <w:rsid w:val="00A64B4F"/>
    <w:rsid w:val="00A64C6E"/>
    <w:rsid w:val="00A64DCB"/>
    <w:rsid w:val="00A64E07"/>
    <w:rsid w:val="00A65184"/>
    <w:rsid w:val="00A651CB"/>
    <w:rsid w:val="00A6559B"/>
    <w:rsid w:val="00A65669"/>
    <w:rsid w:val="00A65799"/>
    <w:rsid w:val="00A6583F"/>
    <w:rsid w:val="00A65E67"/>
    <w:rsid w:val="00A662A8"/>
    <w:rsid w:val="00A663C1"/>
    <w:rsid w:val="00A6697A"/>
    <w:rsid w:val="00A669DA"/>
    <w:rsid w:val="00A66A40"/>
    <w:rsid w:val="00A66A8E"/>
    <w:rsid w:val="00A6729C"/>
    <w:rsid w:val="00A67313"/>
    <w:rsid w:val="00A67320"/>
    <w:rsid w:val="00A6746B"/>
    <w:rsid w:val="00A67DCC"/>
    <w:rsid w:val="00A67EEB"/>
    <w:rsid w:val="00A67EF9"/>
    <w:rsid w:val="00A705B0"/>
    <w:rsid w:val="00A706BD"/>
    <w:rsid w:val="00A70E12"/>
    <w:rsid w:val="00A7142F"/>
    <w:rsid w:val="00A718EF"/>
    <w:rsid w:val="00A71950"/>
    <w:rsid w:val="00A71A2B"/>
    <w:rsid w:val="00A71BB5"/>
    <w:rsid w:val="00A7218A"/>
    <w:rsid w:val="00A724C5"/>
    <w:rsid w:val="00A725E9"/>
    <w:rsid w:val="00A72970"/>
    <w:rsid w:val="00A72DCA"/>
    <w:rsid w:val="00A731AA"/>
    <w:rsid w:val="00A7342C"/>
    <w:rsid w:val="00A736CD"/>
    <w:rsid w:val="00A73893"/>
    <w:rsid w:val="00A73C6D"/>
    <w:rsid w:val="00A73CC7"/>
    <w:rsid w:val="00A73F10"/>
    <w:rsid w:val="00A7451B"/>
    <w:rsid w:val="00A7461E"/>
    <w:rsid w:val="00A7468E"/>
    <w:rsid w:val="00A74740"/>
    <w:rsid w:val="00A74D89"/>
    <w:rsid w:val="00A750B1"/>
    <w:rsid w:val="00A75113"/>
    <w:rsid w:val="00A751D9"/>
    <w:rsid w:val="00A7533C"/>
    <w:rsid w:val="00A75A4E"/>
    <w:rsid w:val="00A75DB1"/>
    <w:rsid w:val="00A762C7"/>
    <w:rsid w:val="00A764A5"/>
    <w:rsid w:val="00A7698F"/>
    <w:rsid w:val="00A76BBD"/>
    <w:rsid w:val="00A76DF7"/>
    <w:rsid w:val="00A776E5"/>
    <w:rsid w:val="00A77902"/>
    <w:rsid w:val="00A77B7F"/>
    <w:rsid w:val="00A80153"/>
    <w:rsid w:val="00A8089C"/>
    <w:rsid w:val="00A813F7"/>
    <w:rsid w:val="00A81BD1"/>
    <w:rsid w:val="00A81DDF"/>
    <w:rsid w:val="00A81F71"/>
    <w:rsid w:val="00A81FDF"/>
    <w:rsid w:val="00A820C0"/>
    <w:rsid w:val="00A8222E"/>
    <w:rsid w:val="00A82ADC"/>
    <w:rsid w:val="00A82C23"/>
    <w:rsid w:val="00A82EA1"/>
    <w:rsid w:val="00A8301A"/>
    <w:rsid w:val="00A833AA"/>
    <w:rsid w:val="00A834B6"/>
    <w:rsid w:val="00A83594"/>
    <w:rsid w:val="00A83618"/>
    <w:rsid w:val="00A836C1"/>
    <w:rsid w:val="00A83CDF"/>
    <w:rsid w:val="00A83D9A"/>
    <w:rsid w:val="00A83ECA"/>
    <w:rsid w:val="00A841C1"/>
    <w:rsid w:val="00A84288"/>
    <w:rsid w:val="00A84901"/>
    <w:rsid w:val="00A849C0"/>
    <w:rsid w:val="00A84ADE"/>
    <w:rsid w:val="00A84BBD"/>
    <w:rsid w:val="00A84C69"/>
    <w:rsid w:val="00A84EA6"/>
    <w:rsid w:val="00A84FE1"/>
    <w:rsid w:val="00A85222"/>
    <w:rsid w:val="00A8528F"/>
    <w:rsid w:val="00A854F3"/>
    <w:rsid w:val="00A8552B"/>
    <w:rsid w:val="00A861CE"/>
    <w:rsid w:val="00A86518"/>
    <w:rsid w:val="00A86645"/>
    <w:rsid w:val="00A8697E"/>
    <w:rsid w:val="00A86A2C"/>
    <w:rsid w:val="00A86F66"/>
    <w:rsid w:val="00A8729C"/>
    <w:rsid w:val="00A87303"/>
    <w:rsid w:val="00A8759F"/>
    <w:rsid w:val="00A877CA"/>
    <w:rsid w:val="00A87965"/>
    <w:rsid w:val="00A87AB9"/>
    <w:rsid w:val="00A87AFF"/>
    <w:rsid w:val="00A87CC6"/>
    <w:rsid w:val="00A9028F"/>
    <w:rsid w:val="00A90505"/>
    <w:rsid w:val="00A9061C"/>
    <w:rsid w:val="00A91052"/>
    <w:rsid w:val="00A91158"/>
    <w:rsid w:val="00A9173D"/>
    <w:rsid w:val="00A91954"/>
    <w:rsid w:val="00A91EBB"/>
    <w:rsid w:val="00A923C1"/>
    <w:rsid w:val="00A92850"/>
    <w:rsid w:val="00A92A98"/>
    <w:rsid w:val="00A92D60"/>
    <w:rsid w:val="00A92F92"/>
    <w:rsid w:val="00A93204"/>
    <w:rsid w:val="00A93245"/>
    <w:rsid w:val="00A93551"/>
    <w:rsid w:val="00A93A0A"/>
    <w:rsid w:val="00A93BEB"/>
    <w:rsid w:val="00A94497"/>
    <w:rsid w:val="00A94745"/>
    <w:rsid w:val="00A94EB8"/>
    <w:rsid w:val="00A94FF4"/>
    <w:rsid w:val="00A953A0"/>
    <w:rsid w:val="00A953D9"/>
    <w:rsid w:val="00A95F81"/>
    <w:rsid w:val="00A96194"/>
    <w:rsid w:val="00A9686C"/>
    <w:rsid w:val="00A971F9"/>
    <w:rsid w:val="00A97820"/>
    <w:rsid w:val="00A97B1E"/>
    <w:rsid w:val="00AA0132"/>
    <w:rsid w:val="00AA0AFA"/>
    <w:rsid w:val="00AA0B35"/>
    <w:rsid w:val="00AA0C0E"/>
    <w:rsid w:val="00AA0F2D"/>
    <w:rsid w:val="00AA0F3C"/>
    <w:rsid w:val="00AA1015"/>
    <w:rsid w:val="00AA1831"/>
    <w:rsid w:val="00AA1C2F"/>
    <w:rsid w:val="00AA21DA"/>
    <w:rsid w:val="00AA248B"/>
    <w:rsid w:val="00AA2993"/>
    <w:rsid w:val="00AA33D1"/>
    <w:rsid w:val="00AA342E"/>
    <w:rsid w:val="00AA371C"/>
    <w:rsid w:val="00AA3720"/>
    <w:rsid w:val="00AA37FD"/>
    <w:rsid w:val="00AA386D"/>
    <w:rsid w:val="00AA3940"/>
    <w:rsid w:val="00AA3CE9"/>
    <w:rsid w:val="00AA3F85"/>
    <w:rsid w:val="00AA41C9"/>
    <w:rsid w:val="00AA44BF"/>
    <w:rsid w:val="00AA47E2"/>
    <w:rsid w:val="00AA55EE"/>
    <w:rsid w:val="00AA5A4F"/>
    <w:rsid w:val="00AA5FF9"/>
    <w:rsid w:val="00AA60A3"/>
    <w:rsid w:val="00AA61D9"/>
    <w:rsid w:val="00AA6813"/>
    <w:rsid w:val="00AA6B0A"/>
    <w:rsid w:val="00AA6C9E"/>
    <w:rsid w:val="00AA749E"/>
    <w:rsid w:val="00AA777B"/>
    <w:rsid w:val="00AA7A37"/>
    <w:rsid w:val="00AA7AC1"/>
    <w:rsid w:val="00AA7BD6"/>
    <w:rsid w:val="00AA7C92"/>
    <w:rsid w:val="00AA7E27"/>
    <w:rsid w:val="00AB0209"/>
    <w:rsid w:val="00AB0905"/>
    <w:rsid w:val="00AB095B"/>
    <w:rsid w:val="00AB0F10"/>
    <w:rsid w:val="00AB1972"/>
    <w:rsid w:val="00AB2405"/>
    <w:rsid w:val="00AB247E"/>
    <w:rsid w:val="00AB2508"/>
    <w:rsid w:val="00AB32A4"/>
    <w:rsid w:val="00AB345C"/>
    <w:rsid w:val="00AB3777"/>
    <w:rsid w:val="00AB3AD7"/>
    <w:rsid w:val="00AB4059"/>
    <w:rsid w:val="00AB41B0"/>
    <w:rsid w:val="00AB49B1"/>
    <w:rsid w:val="00AB5497"/>
    <w:rsid w:val="00AB5614"/>
    <w:rsid w:val="00AB5E13"/>
    <w:rsid w:val="00AB61DA"/>
    <w:rsid w:val="00AB6247"/>
    <w:rsid w:val="00AB65F2"/>
    <w:rsid w:val="00AB69EA"/>
    <w:rsid w:val="00AB6B0C"/>
    <w:rsid w:val="00AB6DE6"/>
    <w:rsid w:val="00AB6F45"/>
    <w:rsid w:val="00AB7211"/>
    <w:rsid w:val="00AB78B2"/>
    <w:rsid w:val="00AC0028"/>
    <w:rsid w:val="00AC08B7"/>
    <w:rsid w:val="00AC10F4"/>
    <w:rsid w:val="00AC1E86"/>
    <w:rsid w:val="00AC1FC7"/>
    <w:rsid w:val="00AC2509"/>
    <w:rsid w:val="00AC28FB"/>
    <w:rsid w:val="00AC2A9F"/>
    <w:rsid w:val="00AC2E06"/>
    <w:rsid w:val="00AC30B8"/>
    <w:rsid w:val="00AC30EB"/>
    <w:rsid w:val="00AC3179"/>
    <w:rsid w:val="00AC333B"/>
    <w:rsid w:val="00AC3398"/>
    <w:rsid w:val="00AC3C9A"/>
    <w:rsid w:val="00AC4CA0"/>
    <w:rsid w:val="00AC4E87"/>
    <w:rsid w:val="00AC4FCB"/>
    <w:rsid w:val="00AC4FEF"/>
    <w:rsid w:val="00AC50CC"/>
    <w:rsid w:val="00AC50FC"/>
    <w:rsid w:val="00AC52BA"/>
    <w:rsid w:val="00AC545B"/>
    <w:rsid w:val="00AC5585"/>
    <w:rsid w:val="00AC5BD9"/>
    <w:rsid w:val="00AC631B"/>
    <w:rsid w:val="00AC6412"/>
    <w:rsid w:val="00AC659D"/>
    <w:rsid w:val="00AC68BB"/>
    <w:rsid w:val="00AC695C"/>
    <w:rsid w:val="00AC6BCB"/>
    <w:rsid w:val="00AC6C4F"/>
    <w:rsid w:val="00AC6C75"/>
    <w:rsid w:val="00AC6C7B"/>
    <w:rsid w:val="00AC7CBC"/>
    <w:rsid w:val="00AC7E2E"/>
    <w:rsid w:val="00AD057F"/>
    <w:rsid w:val="00AD0BF9"/>
    <w:rsid w:val="00AD0D24"/>
    <w:rsid w:val="00AD12EC"/>
    <w:rsid w:val="00AD1408"/>
    <w:rsid w:val="00AD1569"/>
    <w:rsid w:val="00AD17ED"/>
    <w:rsid w:val="00AD1E5C"/>
    <w:rsid w:val="00AD206B"/>
    <w:rsid w:val="00AD288A"/>
    <w:rsid w:val="00AD29CA"/>
    <w:rsid w:val="00AD2B4B"/>
    <w:rsid w:val="00AD2C36"/>
    <w:rsid w:val="00AD2EFD"/>
    <w:rsid w:val="00AD37E5"/>
    <w:rsid w:val="00AD38AE"/>
    <w:rsid w:val="00AD3BA0"/>
    <w:rsid w:val="00AD3FB1"/>
    <w:rsid w:val="00AD4235"/>
    <w:rsid w:val="00AD4452"/>
    <w:rsid w:val="00AD47B8"/>
    <w:rsid w:val="00AD4BEC"/>
    <w:rsid w:val="00AD4C15"/>
    <w:rsid w:val="00AD5462"/>
    <w:rsid w:val="00AD5D80"/>
    <w:rsid w:val="00AD5E92"/>
    <w:rsid w:val="00AD601A"/>
    <w:rsid w:val="00AD6313"/>
    <w:rsid w:val="00AD6901"/>
    <w:rsid w:val="00AD6B78"/>
    <w:rsid w:val="00AD7152"/>
    <w:rsid w:val="00AD7679"/>
    <w:rsid w:val="00AD768D"/>
    <w:rsid w:val="00AD76C7"/>
    <w:rsid w:val="00AD7754"/>
    <w:rsid w:val="00AD7ABF"/>
    <w:rsid w:val="00AD7CB7"/>
    <w:rsid w:val="00AE0275"/>
    <w:rsid w:val="00AE0A16"/>
    <w:rsid w:val="00AE2495"/>
    <w:rsid w:val="00AE2FAE"/>
    <w:rsid w:val="00AE3132"/>
    <w:rsid w:val="00AE31E8"/>
    <w:rsid w:val="00AE33F7"/>
    <w:rsid w:val="00AE37E6"/>
    <w:rsid w:val="00AE3CA0"/>
    <w:rsid w:val="00AE3EED"/>
    <w:rsid w:val="00AE4109"/>
    <w:rsid w:val="00AE41D3"/>
    <w:rsid w:val="00AE421E"/>
    <w:rsid w:val="00AE4ED8"/>
    <w:rsid w:val="00AE5908"/>
    <w:rsid w:val="00AE5B87"/>
    <w:rsid w:val="00AE5D2A"/>
    <w:rsid w:val="00AE6359"/>
    <w:rsid w:val="00AE6807"/>
    <w:rsid w:val="00AE6882"/>
    <w:rsid w:val="00AE6B73"/>
    <w:rsid w:val="00AE6E6A"/>
    <w:rsid w:val="00AE6F13"/>
    <w:rsid w:val="00AE70D9"/>
    <w:rsid w:val="00AE7137"/>
    <w:rsid w:val="00AE7175"/>
    <w:rsid w:val="00AE72AD"/>
    <w:rsid w:val="00AE75BA"/>
    <w:rsid w:val="00AE7B8A"/>
    <w:rsid w:val="00AE7C88"/>
    <w:rsid w:val="00AF044C"/>
    <w:rsid w:val="00AF0769"/>
    <w:rsid w:val="00AF09D9"/>
    <w:rsid w:val="00AF0ACA"/>
    <w:rsid w:val="00AF0DF2"/>
    <w:rsid w:val="00AF1029"/>
    <w:rsid w:val="00AF13B4"/>
    <w:rsid w:val="00AF1561"/>
    <w:rsid w:val="00AF166D"/>
    <w:rsid w:val="00AF16F0"/>
    <w:rsid w:val="00AF1B46"/>
    <w:rsid w:val="00AF1B7D"/>
    <w:rsid w:val="00AF2680"/>
    <w:rsid w:val="00AF2ABD"/>
    <w:rsid w:val="00AF2C7F"/>
    <w:rsid w:val="00AF2D6E"/>
    <w:rsid w:val="00AF2E29"/>
    <w:rsid w:val="00AF328B"/>
    <w:rsid w:val="00AF3408"/>
    <w:rsid w:val="00AF3429"/>
    <w:rsid w:val="00AF3745"/>
    <w:rsid w:val="00AF39A9"/>
    <w:rsid w:val="00AF3B27"/>
    <w:rsid w:val="00AF4F48"/>
    <w:rsid w:val="00AF60A1"/>
    <w:rsid w:val="00AF6248"/>
    <w:rsid w:val="00AF6265"/>
    <w:rsid w:val="00AF6489"/>
    <w:rsid w:val="00AF664E"/>
    <w:rsid w:val="00AF67A8"/>
    <w:rsid w:val="00AF6A2E"/>
    <w:rsid w:val="00AF6A68"/>
    <w:rsid w:val="00AF6A88"/>
    <w:rsid w:val="00AF6BDB"/>
    <w:rsid w:val="00AF6DF7"/>
    <w:rsid w:val="00AF77A4"/>
    <w:rsid w:val="00AF796A"/>
    <w:rsid w:val="00B00354"/>
    <w:rsid w:val="00B00596"/>
    <w:rsid w:val="00B005D8"/>
    <w:rsid w:val="00B005F1"/>
    <w:rsid w:val="00B00A7D"/>
    <w:rsid w:val="00B00AB8"/>
    <w:rsid w:val="00B016D9"/>
    <w:rsid w:val="00B0180D"/>
    <w:rsid w:val="00B01ABB"/>
    <w:rsid w:val="00B01CB7"/>
    <w:rsid w:val="00B01DF8"/>
    <w:rsid w:val="00B01E55"/>
    <w:rsid w:val="00B02179"/>
    <w:rsid w:val="00B0266B"/>
    <w:rsid w:val="00B0275A"/>
    <w:rsid w:val="00B027E3"/>
    <w:rsid w:val="00B02AC4"/>
    <w:rsid w:val="00B02FAB"/>
    <w:rsid w:val="00B030FC"/>
    <w:rsid w:val="00B03C28"/>
    <w:rsid w:val="00B03F73"/>
    <w:rsid w:val="00B04545"/>
    <w:rsid w:val="00B04AB0"/>
    <w:rsid w:val="00B0587F"/>
    <w:rsid w:val="00B05962"/>
    <w:rsid w:val="00B05BA4"/>
    <w:rsid w:val="00B05EE6"/>
    <w:rsid w:val="00B060BC"/>
    <w:rsid w:val="00B060FD"/>
    <w:rsid w:val="00B0673F"/>
    <w:rsid w:val="00B06749"/>
    <w:rsid w:val="00B06D30"/>
    <w:rsid w:val="00B0756A"/>
    <w:rsid w:val="00B0765F"/>
    <w:rsid w:val="00B079BF"/>
    <w:rsid w:val="00B07B47"/>
    <w:rsid w:val="00B07D2B"/>
    <w:rsid w:val="00B113DA"/>
    <w:rsid w:val="00B11969"/>
    <w:rsid w:val="00B119F0"/>
    <w:rsid w:val="00B11FA0"/>
    <w:rsid w:val="00B121B9"/>
    <w:rsid w:val="00B12271"/>
    <w:rsid w:val="00B12397"/>
    <w:rsid w:val="00B127BD"/>
    <w:rsid w:val="00B12962"/>
    <w:rsid w:val="00B12C0B"/>
    <w:rsid w:val="00B1330F"/>
    <w:rsid w:val="00B1351D"/>
    <w:rsid w:val="00B14709"/>
    <w:rsid w:val="00B1475A"/>
    <w:rsid w:val="00B14892"/>
    <w:rsid w:val="00B14C70"/>
    <w:rsid w:val="00B14F8C"/>
    <w:rsid w:val="00B154D6"/>
    <w:rsid w:val="00B15523"/>
    <w:rsid w:val="00B15B5F"/>
    <w:rsid w:val="00B15C70"/>
    <w:rsid w:val="00B15DB6"/>
    <w:rsid w:val="00B16038"/>
    <w:rsid w:val="00B162D9"/>
    <w:rsid w:val="00B164DB"/>
    <w:rsid w:val="00B166FC"/>
    <w:rsid w:val="00B16746"/>
    <w:rsid w:val="00B16A6A"/>
    <w:rsid w:val="00B17065"/>
    <w:rsid w:val="00B173B7"/>
    <w:rsid w:val="00B1773D"/>
    <w:rsid w:val="00B177D3"/>
    <w:rsid w:val="00B17A25"/>
    <w:rsid w:val="00B2003F"/>
    <w:rsid w:val="00B202F5"/>
    <w:rsid w:val="00B2030A"/>
    <w:rsid w:val="00B20405"/>
    <w:rsid w:val="00B2078A"/>
    <w:rsid w:val="00B20792"/>
    <w:rsid w:val="00B20ECE"/>
    <w:rsid w:val="00B21117"/>
    <w:rsid w:val="00B2151A"/>
    <w:rsid w:val="00B2174A"/>
    <w:rsid w:val="00B218C9"/>
    <w:rsid w:val="00B21BBA"/>
    <w:rsid w:val="00B22D93"/>
    <w:rsid w:val="00B22F1C"/>
    <w:rsid w:val="00B2366E"/>
    <w:rsid w:val="00B23908"/>
    <w:rsid w:val="00B2394A"/>
    <w:rsid w:val="00B23D17"/>
    <w:rsid w:val="00B23DA1"/>
    <w:rsid w:val="00B23DBE"/>
    <w:rsid w:val="00B24305"/>
    <w:rsid w:val="00B24463"/>
    <w:rsid w:val="00B245FD"/>
    <w:rsid w:val="00B2486D"/>
    <w:rsid w:val="00B2522B"/>
    <w:rsid w:val="00B25263"/>
    <w:rsid w:val="00B2569E"/>
    <w:rsid w:val="00B256E7"/>
    <w:rsid w:val="00B2627C"/>
    <w:rsid w:val="00B265B2"/>
    <w:rsid w:val="00B266C9"/>
    <w:rsid w:val="00B26D73"/>
    <w:rsid w:val="00B27857"/>
    <w:rsid w:val="00B3035F"/>
    <w:rsid w:val="00B30494"/>
    <w:rsid w:val="00B30B8E"/>
    <w:rsid w:val="00B30C09"/>
    <w:rsid w:val="00B3167A"/>
    <w:rsid w:val="00B319AA"/>
    <w:rsid w:val="00B319F6"/>
    <w:rsid w:val="00B31FCC"/>
    <w:rsid w:val="00B321BA"/>
    <w:rsid w:val="00B3239C"/>
    <w:rsid w:val="00B32972"/>
    <w:rsid w:val="00B33265"/>
    <w:rsid w:val="00B33321"/>
    <w:rsid w:val="00B33344"/>
    <w:rsid w:val="00B3352E"/>
    <w:rsid w:val="00B33DC7"/>
    <w:rsid w:val="00B347C3"/>
    <w:rsid w:val="00B34C4D"/>
    <w:rsid w:val="00B34D41"/>
    <w:rsid w:val="00B3514A"/>
    <w:rsid w:val="00B3583C"/>
    <w:rsid w:val="00B359D8"/>
    <w:rsid w:val="00B35E6B"/>
    <w:rsid w:val="00B35F0A"/>
    <w:rsid w:val="00B360F5"/>
    <w:rsid w:val="00B36754"/>
    <w:rsid w:val="00B36A05"/>
    <w:rsid w:val="00B36A4D"/>
    <w:rsid w:val="00B36B60"/>
    <w:rsid w:val="00B371EB"/>
    <w:rsid w:val="00B376C2"/>
    <w:rsid w:val="00B37E56"/>
    <w:rsid w:val="00B40432"/>
    <w:rsid w:val="00B40761"/>
    <w:rsid w:val="00B40772"/>
    <w:rsid w:val="00B40892"/>
    <w:rsid w:val="00B41391"/>
    <w:rsid w:val="00B41653"/>
    <w:rsid w:val="00B41D01"/>
    <w:rsid w:val="00B427F8"/>
    <w:rsid w:val="00B42FF5"/>
    <w:rsid w:val="00B43037"/>
    <w:rsid w:val="00B432BF"/>
    <w:rsid w:val="00B43D2D"/>
    <w:rsid w:val="00B43DAB"/>
    <w:rsid w:val="00B4442A"/>
    <w:rsid w:val="00B446DD"/>
    <w:rsid w:val="00B44718"/>
    <w:rsid w:val="00B4478D"/>
    <w:rsid w:val="00B4479E"/>
    <w:rsid w:val="00B44BD6"/>
    <w:rsid w:val="00B45936"/>
    <w:rsid w:val="00B465A7"/>
    <w:rsid w:val="00B46A85"/>
    <w:rsid w:val="00B46F6B"/>
    <w:rsid w:val="00B472F8"/>
    <w:rsid w:val="00B475F5"/>
    <w:rsid w:val="00B4788C"/>
    <w:rsid w:val="00B47CDE"/>
    <w:rsid w:val="00B47ECA"/>
    <w:rsid w:val="00B50353"/>
    <w:rsid w:val="00B5106F"/>
    <w:rsid w:val="00B510ED"/>
    <w:rsid w:val="00B5169F"/>
    <w:rsid w:val="00B519D1"/>
    <w:rsid w:val="00B51B54"/>
    <w:rsid w:val="00B51CF1"/>
    <w:rsid w:val="00B51D0A"/>
    <w:rsid w:val="00B52376"/>
    <w:rsid w:val="00B52485"/>
    <w:rsid w:val="00B52712"/>
    <w:rsid w:val="00B52A40"/>
    <w:rsid w:val="00B52DD8"/>
    <w:rsid w:val="00B52FBC"/>
    <w:rsid w:val="00B533C1"/>
    <w:rsid w:val="00B5360B"/>
    <w:rsid w:val="00B5377A"/>
    <w:rsid w:val="00B538B1"/>
    <w:rsid w:val="00B53F97"/>
    <w:rsid w:val="00B54012"/>
    <w:rsid w:val="00B54067"/>
    <w:rsid w:val="00B54716"/>
    <w:rsid w:val="00B549F2"/>
    <w:rsid w:val="00B54D9D"/>
    <w:rsid w:val="00B554B4"/>
    <w:rsid w:val="00B55862"/>
    <w:rsid w:val="00B55B18"/>
    <w:rsid w:val="00B55DE0"/>
    <w:rsid w:val="00B55FF3"/>
    <w:rsid w:val="00B56131"/>
    <w:rsid w:val="00B56598"/>
    <w:rsid w:val="00B56688"/>
    <w:rsid w:val="00B56753"/>
    <w:rsid w:val="00B56A76"/>
    <w:rsid w:val="00B56C11"/>
    <w:rsid w:val="00B5705F"/>
    <w:rsid w:val="00B57BD5"/>
    <w:rsid w:val="00B57CF7"/>
    <w:rsid w:val="00B60199"/>
    <w:rsid w:val="00B60861"/>
    <w:rsid w:val="00B60C29"/>
    <w:rsid w:val="00B60F6F"/>
    <w:rsid w:val="00B61524"/>
    <w:rsid w:val="00B615A0"/>
    <w:rsid w:val="00B61959"/>
    <w:rsid w:val="00B619B3"/>
    <w:rsid w:val="00B61DC2"/>
    <w:rsid w:val="00B61DFA"/>
    <w:rsid w:val="00B61E42"/>
    <w:rsid w:val="00B61F23"/>
    <w:rsid w:val="00B6213D"/>
    <w:rsid w:val="00B625EA"/>
    <w:rsid w:val="00B62656"/>
    <w:rsid w:val="00B62F4C"/>
    <w:rsid w:val="00B62F61"/>
    <w:rsid w:val="00B62F70"/>
    <w:rsid w:val="00B630D2"/>
    <w:rsid w:val="00B637BD"/>
    <w:rsid w:val="00B637C1"/>
    <w:rsid w:val="00B63B71"/>
    <w:rsid w:val="00B63EF4"/>
    <w:rsid w:val="00B645C0"/>
    <w:rsid w:val="00B648B0"/>
    <w:rsid w:val="00B64AA7"/>
    <w:rsid w:val="00B65869"/>
    <w:rsid w:val="00B66069"/>
    <w:rsid w:val="00B6685B"/>
    <w:rsid w:val="00B66F41"/>
    <w:rsid w:val="00B67143"/>
    <w:rsid w:val="00B671F1"/>
    <w:rsid w:val="00B673A6"/>
    <w:rsid w:val="00B67501"/>
    <w:rsid w:val="00B675AF"/>
    <w:rsid w:val="00B67AC7"/>
    <w:rsid w:val="00B67B4C"/>
    <w:rsid w:val="00B67B6F"/>
    <w:rsid w:val="00B67B94"/>
    <w:rsid w:val="00B67E3C"/>
    <w:rsid w:val="00B67F66"/>
    <w:rsid w:val="00B67FEB"/>
    <w:rsid w:val="00B70027"/>
    <w:rsid w:val="00B70249"/>
    <w:rsid w:val="00B70979"/>
    <w:rsid w:val="00B70EFC"/>
    <w:rsid w:val="00B71040"/>
    <w:rsid w:val="00B711CD"/>
    <w:rsid w:val="00B71410"/>
    <w:rsid w:val="00B71F25"/>
    <w:rsid w:val="00B71F66"/>
    <w:rsid w:val="00B7221A"/>
    <w:rsid w:val="00B72379"/>
    <w:rsid w:val="00B72472"/>
    <w:rsid w:val="00B725F4"/>
    <w:rsid w:val="00B7260F"/>
    <w:rsid w:val="00B72652"/>
    <w:rsid w:val="00B729D6"/>
    <w:rsid w:val="00B72DBD"/>
    <w:rsid w:val="00B72F86"/>
    <w:rsid w:val="00B72FE5"/>
    <w:rsid w:val="00B73429"/>
    <w:rsid w:val="00B73B0B"/>
    <w:rsid w:val="00B73CB1"/>
    <w:rsid w:val="00B73E3C"/>
    <w:rsid w:val="00B74433"/>
    <w:rsid w:val="00B74954"/>
    <w:rsid w:val="00B74DF7"/>
    <w:rsid w:val="00B74FCA"/>
    <w:rsid w:val="00B75218"/>
    <w:rsid w:val="00B752AE"/>
    <w:rsid w:val="00B752EC"/>
    <w:rsid w:val="00B75A7E"/>
    <w:rsid w:val="00B75FBD"/>
    <w:rsid w:val="00B761AF"/>
    <w:rsid w:val="00B76235"/>
    <w:rsid w:val="00B766C3"/>
    <w:rsid w:val="00B76BE1"/>
    <w:rsid w:val="00B76DDC"/>
    <w:rsid w:val="00B77272"/>
    <w:rsid w:val="00B77277"/>
    <w:rsid w:val="00B77534"/>
    <w:rsid w:val="00B776A8"/>
    <w:rsid w:val="00B7775D"/>
    <w:rsid w:val="00B777F2"/>
    <w:rsid w:val="00B77AFD"/>
    <w:rsid w:val="00B77C97"/>
    <w:rsid w:val="00B77D64"/>
    <w:rsid w:val="00B804F7"/>
    <w:rsid w:val="00B8065F"/>
    <w:rsid w:val="00B80FE1"/>
    <w:rsid w:val="00B81463"/>
    <w:rsid w:val="00B81B09"/>
    <w:rsid w:val="00B824F8"/>
    <w:rsid w:val="00B83460"/>
    <w:rsid w:val="00B838A7"/>
    <w:rsid w:val="00B8393E"/>
    <w:rsid w:val="00B84224"/>
    <w:rsid w:val="00B848A6"/>
    <w:rsid w:val="00B84CE7"/>
    <w:rsid w:val="00B85161"/>
    <w:rsid w:val="00B85BD5"/>
    <w:rsid w:val="00B863C9"/>
    <w:rsid w:val="00B86714"/>
    <w:rsid w:val="00B875F2"/>
    <w:rsid w:val="00B87B1D"/>
    <w:rsid w:val="00B87DD7"/>
    <w:rsid w:val="00B901B5"/>
    <w:rsid w:val="00B90F6C"/>
    <w:rsid w:val="00B90FDF"/>
    <w:rsid w:val="00B91555"/>
    <w:rsid w:val="00B918BC"/>
    <w:rsid w:val="00B91C94"/>
    <w:rsid w:val="00B91D75"/>
    <w:rsid w:val="00B91EDF"/>
    <w:rsid w:val="00B922C8"/>
    <w:rsid w:val="00B929E4"/>
    <w:rsid w:val="00B93C5F"/>
    <w:rsid w:val="00B93ECF"/>
    <w:rsid w:val="00B94103"/>
    <w:rsid w:val="00B94B8F"/>
    <w:rsid w:val="00B94D49"/>
    <w:rsid w:val="00B94F66"/>
    <w:rsid w:val="00B950A1"/>
    <w:rsid w:val="00B950B1"/>
    <w:rsid w:val="00B954C6"/>
    <w:rsid w:val="00B9571D"/>
    <w:rsid w:val="00B95A31"/>
    <w:rsid w:val="00B95CD2"/>
    <w:rsid w:val="00B95DF6"/>
    <w:rsid w:val="00B95F75"/>
    <w:rsid w:val="00B9690C"/>
    <w:rsid w:val="00B96B7A"/>
    <w:rsid w:val="00B96CF7"/>
    <w:rsid w:val="00B96F36"/>
    <w:rsid w:val="00B96FDD"/>
    <w:rsid w:val="00B97147"/>
    <w:rsid w:val="00B9740B"/>
    <w:rsid w:val="00B97871"/>
    <w:rsid w:val="00B979C2"/>
    <w:rsid w:val="00B97B63"/>
    <w:rsid w:val="00B97CF9"/>
    <w:rsid w:val="00B97F6F"/>
    <w:rsid w:val="00BA0298"/>
    <w:rsid w:val="00BA029A"/>
    <w:rsid w:val="00BA05B8"/>
    <w:rsid w:val="00BA077E"/>
    <w:rsid w:val="00BA0B70"/>
    <w:rsid w:val="00BA0BED"/>
    <w:rsid w:val="00BA10EB"/>
    <w:rsid w:val="00BA1325"/>
    <w:rsid w:val="00BA1558"/>
    <w:rsid w:val="00BA1787"/>
    <w:rsid w:val="00BA1AAB"/>
    <w:rsid w:val="00BA1BA0"/>
    <w:rsid w:val="00BA2BCF"/>
    <w:rsid w:val="00BA2E05"/>
    <w:rsid w:val="00BA30A2"/>
    <w:rsid w:val="00BA30C8"/>
    <w:rsid w:val="00BA36D9"/>
    <w:rsid w:val="00BA3AB4"/>
    <w:rsid w:val="00BA3BD2"/>
    <w:rsid w:val="00BA3C1E"/>
    <w:rsid w:val="00BA3EEB"/>
    <w:rsid w:val="00BA431E"/>
    <w:rsid w:val="00BA4B10"/>
    <w:rsid w:val="00BA4C61"/>
    <w:rsid w:val="00BA4E15"/>
    <w:rsid w:val="00BA5120"/>
    <w:rsid w:val="00BA5402"/>
    <w:rsid w:val="00BA5CB7"/>
    <w:rsid w:val="00BA60EE"/>
    <w:rsid w:val="00BA6187"/>
    <w:rsid w:val="00BA6268"/>
    <w:rsid w:val="00BA789E"/>
    <w:rsid w:val="00BA79EF"/>
    <w:rsid w:val="00BA7F9E"/>
    <w:rsid w:val="00BB024F"/>
    <w:rsid w:val="00BB0BA1"/>
    <w:rsid w:val="00BB0C57"/>
    <w:rsid w:val="00BB0F4F"/>
    <w:rsid w:val="00BB1643"/>
    <w:rsid w:val="00BB1761"/>
    <w:rsid w:val="00BB1C61"/>
    <w:rsid w:val="00BB1C83"/>
    <w:rsid w:val="00BB1E42"/>
    <w:rsid w:val="00BB20F0"/>
    <w:rsid w:val="00BB220B"/>
    <w:rsid w:val="00BB229D"/>
    <w:rsid w:val="00BB26A0"/>
    <w:rsid w:val="00BB299D"/>
    <w:rsid w:val="00BB2A71"/>
    <w:rsid w:val="00BB2D40"/>
    <w:rsid w:val="00BB30E7"/>
    <w:rsid w:val="00BB32B0"/>
    <w:rsid w:val="00BB3C8C"/>
    <w:rsid w:val="00BB3DBA"/>
    <w:rsid w:val="00BB3F44"/>
    <w:rsid w:val="00BB497F"/>
    <w:rsid w:val="00BB4F4D"/>
    <w:rsid w:val="00BB5103"/>
    <w:rsid w:val="00BB556E"/>
    <w:rsid w:val="00BB5690"/>
    <w:rsid w:val="00BB5CC7"/>
    <w:rsid w:val="00BB69CA"/>
    <w:rsid w:val="00BB6A31"/>
    <w:rsid w:val="00BB6F40"/>
    <w:rsid w:val="00BB6FC4"/>
    <w:rsid w:val="00BB744D"/>
    <w:rsid w:val="00BB751F"/>
    <w:rsid w:val="00BB75AF"/>
    <w:rsid w:val="00BB7657"/>
    <w:rsid w:val="00BB778D"/>
    <w:rsid w:val="00BB7791"/>
    <w:rsid w:val="00BB7A6E"/>
    <w:rsid w:val="00BC01C4"/>
    <w:rsid w:val="00BC08D8"/>
    <w:rsid w:val="00BC0D3C"/>
    <w:rsid w:val="00BC0E74"/>
    <w:rsid w:val="00BC11D1"/>
    <w:rsid w:val="00BC175A"/>
    <w:rsid w:val="00BC1982"/>
    <w:rsid w:val="00BC22EF"/>
    <w:rsid w:val="00BC25DE"/>
    <w:rsid w:val="00BC25E2"/>
    <w:rsid w:val="00BC2D4A"/>
    <w:rsid w:val="00BC2E7B"/>
    <w:rsid w:val="00BC34F8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905"/>
    <w:rsid w:val="00BC49CA"/>
    <w:rsid w:val="00BC5363"/>
    <w:rsid w:val="00BC5382"/>
    <w:rsid w:val="00BC5912"/>
    <w:rsid w:val="00BC591E"/>
    <w:rsid w:val="00BC5A06"/>
    <w:rsid w:val="00BC6031"/>
    <w:rsid w:val="00BC6275"/>
    <w:rsid w:val="00BC644E"/>
    <w:rsid w:val="00BC6502"/>
    <w:rsid w:val="00BC651C"/>
    <w:rsid w:val="00BC6594"/>
    <w:rsid w:val="00BC6918"/>
    <w:rsid w:val="00BC6F05"/>
    <w:rsid w:val="00BC768C"/>
    <w:rsid w:val="00BC769B"/>
    <w:rsid w:val="00BC772F"/>
    <w:rsid w:val="00BC775F"/>
    <w:rsid w:val="00BC776A"/>
    <w:rsid w:val="00BC779A"/>
    <w:rsid w:val="00BC7DDD"/>
    <w:rsid w:val="00BD0448"/>
    <w:rsid w:val="00BD11F2"/>
    <w:rsid w:val="00BD1832"/>
    <w:rsid w:val="00BD1953"/>
    <w:rsid w:val="00BD1A60"/>
    <w:rsid w:val="00BD1C73"/>
    <w:rsid w:val="00BD1EDE"/>
    <w:rsid w:val="00BD26ED"/>
    <w:rsid w:val="00BD2B4B"/>
    <w:rsid w:val="00BD2D63"/>
    <w:rsid w:val="00BD2DA6"/>
    <w:rsid w:val="00BD2E4D"/>
    <w:rsid w:val="00BD3235"/>
    <w:rsid w:val="00BD33AD"/>
    <w:rsid w:val="00BD3D06"/>
    <w:rsid w:val="00BD44EE"/>
    <w:rsid w:val="00BD453E"/>
    <w:rsid w:val="00BD4690"/>
    <w:rsid w:val="00BD5239"/>
    <w:rsid w:val="00BD5DFA"/>
    <w:rsid w:val="00BD5FDC"/>
    <w:rsid w:val="00BD60AF"/>
    <w:rsid w:val="00BD6216"/>
    <w:rsid w:val="00BD6352"/>
    <w:rsid w:val="00BD63C3"/>
    <w:rsid w:val="00BD6633"/>
    <w:rsid w:val="00BD6A24"/>
    <w:rsid w:val="00BD6C3B"/>
    <w:rsid w:val="00BD7434"/>
    <w:rsid w:val="00BD763C"/>
    <w:rsid w:val="00BD7B7B"/>
    <w:rsid w:val="00BE0199"/>
    <w:rsid w:val="00BE0325"/>
    <w:rsid w:val="00BE05C1"/>
    <w:rsid w:val="00BE0695"/>
    <w:rsid w:val="00BE0AD8"/>
    <w:rsid w:val="00BE0CCE"/>
    <w:rsid w:val="00BE0F1E"/>
    <w:rsid w:val="00BE1C46"/>
    <w:rsid w:val="00BE2712"/>
    <w:rsid w:val="00BE2774"/>
    <w:rsid w:val="00BE28EB"/>
    <w:rsid w:val="00BE3888"/>
    <w:rsid w:val="00BE3AC4"/>
    <w:rsid w:val="00BE3E48"/>
    <w:rsid w:val="00BE42E4"/>
    <w:rsid w:val="00BE4438"/>
    <w:rsid w:val="00BE47AA"/>
    <w:rsid w:val="00BE4DD9"/>
    <w:rsid w:val="00BE53EF"/>
    <w:rsid w:val="00BE58B3"/>
    <w:rsid w:val="00BE5F14"/>
    <w:rsid w:val="00BE6434"/>
    <w:rsid w:val="00BE648B"/>
    <w:rsid w:val="00BE65D7"/>
    <w:rsid w:val="00BE6735"/>
    <w:rsid w:val="00BE677A"/>
    <w:rsid w:val="00BE67AA"/>
    <w:rsid w:val="00BE6DB1"/>
    <w:rsid w:val="00BE6F68"/>
    <w:rsid w:val="00BE719F"/>
    <w:rsid w:val="00BE72D6"/>
    <w:rsid w:val="00BE749A"/>
    <w:rsid w:val="00BE7ADA"/>
    <w:rsid w:val="00BE7D4F"/>
    <w:rsid w:val="00BE7F5A"/>
    <w:rsid w:val="00BF0534"/>
    <w:rsid w:val="00BF06FB"/>
    <w:rsid w:val="00BF0978"/>
    <w:rsid w:val="00BF141D"/>
    <w:rsid w:val="00BF1533"/>
    <w:rsid w:val="00BF1A72"/>
    <w:rsid w:val="00BF1AE3"/>
    <w:rsid w:val="00BF1B63"/>
    <w:rsid w:val="00BF1EB2"/>
    <w:rsid w:val="00BF26F0"/>
    <w:rsid w:val="00BF35D0"/>
    <w:rsid w:val="00BF3711"/>
    <w:rsid w:val="00BF37E0"/>
    <w:rsid w:val="00BF3E46"/>
    <w:rsid w:val="00BF3E8C"/>
    <w:rsid w:val="00BF3F4A"/>
    <w:rsid w:val="00BF43A5"/>
    <w:rsid w:val="00BF458D"/>
    <w:rsid w:val="00BF46B7"/>
    <w:rsid w:val="00BF4ABB"/>
    <w:rsid w:val="00BF4F22"/>
    <w:rsid w:val="00BF4FC6"/>
    <w:rsid w:val="00BF541B"/>
    <w:rsid w:val="00BF58DA"/>
    <w:rsid w:val="00BF5986"/>
    <w:rsid w:val="00BF5C1D"/>
    <w:rsid w:val="00BF607C"/>
    <w:rsid w:val="00BF63A1"/>
    <w:rsid w:val="00BF6683"/>
    <w:rsid w:val="00BF6D6A"/>
    <w:rsid w:val="00BF7384"/>
    <w:rsid w:val="00BF775F"/>
    <w:rsid w:val="00BF78A6"/>
    <w:rsid w:val="00BF7C6E"/>
    <w:rsid w:val="00BF7E78"/>
    <w:rsid w:val="00BF7F12"/>
    <w:rsid w:val="00C00005"/>
    <w:rsid w:val="00C00458"/>
    <w:rsid w:val="00C0087B"/>
    <w:rsid w:val="00C00BA4"/>
    <w:rsid w:val="00C01138"/>
    <w:rsid w:val="00C01382"/>
    <w:rsid w:val="00C013AD"/>
    <w:rsid w:val="00C017FB"/>
    <w:rsid w:val="00C01A35"/>
    <w:rsid w:val="00C025EA"/>
    <w:rsid w:val="00C02720"/>
    <w:rsid w:val="00C0273E"/>
    <w:rsid w:val="00C02840"/>
    <w:rsid w:val="00C028FA"/>
    <w:rsid w:val="00C02D6B"/>
    <w:rsid w:val="00C031E2"/>
    <w:rsid w:val="00C0326D"/>
    <w:rsid w:val="00C0378F"/>
    <w:rsid w:val="00C03AC9"/>
    <w:rsid w:val="00C03B9B"/>
    <w:rsid w:val="00C03F7D"/>
    <w:rsid w:val="00C03FD1"/>
    <w:rsid w:val="00C04175"/>
    <w:rsid w:val="00C04C1C"/>
    <w:rsid w:val="00C04DF3"/>
    <w:rsid w:val="00C04E10"/>
    <w:rsid w:val="00C0523A"/>
    <w:rsid w:val="00C05CE0"/>
    <w:rsid w:val="00C0633B"/>
    <w:rsid w:val="00C064C6"/>
    <w:rsid w:val="00C0650D"/>
    <w:rsid w:val="00C065EA"/>
    <w:rsid w:val="00C066E0"/>
    <w:rsid w:val="00C06BA6"/>
    <w:rsid w:val="00C06F2A"/>
    <w:rsid w:val="00C07DB9"/>
    <w:rsid w:val="00C10143"/>
    <w:rsid w:val="00C103B6"/>
    <w:rsid w:val="00C106AB"/>
    <w:rsid w:val="00C107AC"/>
    <w:rsid w:val="00C10902"/>
    <w:rsid w:val="00C10DFE"/>
    <w:rsid w:val="00C1199B"/>
    <w:rsid w:val="00C11CCF"/>
    <w:rsid w:val="00C11D58"/>
    <w:rsid w:val="00C11E7E"/>
    <w:rsid w:val="00C121DF"/>
    <w:rsid w:val="00C1222B"/>
    <w:rsid w:val="00C12287"/>
    <w:rsid w:val="00C122C1"/>
    <w:rsid w:val="00C128CB"/>
    <w:rsid w:val="00C12C7D"/>
    <w:rsid w:val="00C12E5C"/>
    <w:rsid w:val="00C1302A"/>
    <w:rsid w:val="00C13A62"/>
    <w:rsid w:val="00C1424D"/>
    <w:rsid w:val="00C148DC"/>
    <w:rsid w:val="00C14E87"/>
    <w:rsid w:val="00C1519B"/>
    <w:rsid w:val="00C151CD"/>
    <w:rsid w:val="00C153D7"/>
    <w:rsid w:val="00C15426"/>
    <w:rsid w:val="00C1572F"/>
    <w:rsid w:val="00C15903"/>
    <w:rsid w:val="00C15B68"/>
    <w:rsid w:val="00C15DC1"/>
    <w:rsid w:val="00C1669D"/>
    <w:rsid w:val="00C16A73"/>
    <w:rsid w:val="00C16CF5"/>
    <w:rsid w:val="00C17277"/>
    <w:rsid w:val="00C17346"/>
    <w:rsid w:val="00C174DC"/>
    <w:rsid w:val="00C1755A"/>
    <w:rsid w:val="00C178A4"/>
    <w:rsid w:val="00C20110"/>
    <w:rsid w:val="00C20F93"/>
    <w:rsid w:val="00C21404"/>
    <w:rsid w:val="00C218FE"/>
    <w:rsid w:val="00C21A24"/>
    <w:rsid w:val="00C21FB0"/>
    <w:rsid w:val="00C22063"/>
    <w:rsid w:val="00C220A7"/>
    <w:rsid w:val="00C2210D"/>
    <w:rsid w:val="00C22955"/>
    <w:rsid w:val="00C22D5E"/>
    <w:rsid w:val="00C22E51"/>
    <w:rsid w:val="00C22E98"/>
    <w:rsid w:val="00C22EE6"/>
    <w:rsid w:val="00C23070"/>
    <w:rsid w:val="00C2330F"/>
    <w:rsid w:val="00C233D7"/>
    <w:rsid w:val="00C237EA"/>
    <w:rsid w:val="00C23951"/>
    <w:rsid w:val="00C23D40"/>
    <w:rsid w:val="00C241B7"/>
    <w:rsid w:val="00C24806"/>
    <w:rsid w:val="00C24E2D"/>
    <w:rsid w:val="00C25638"/>
    <w:rsid w:val="00C25751"/>
    <w:rsid w:val="00C2577D"/>
    <w:rsid w:val="00C257D4"/>
    <w:rsid w:val="00C25E2E"/>
    <w:rsid w:val="00C25E57"/>
    <w:rsid w:val="00C26161"/>
    <w:rsid w:val="00C2640B"/>
    <w:rsid w:val="00C26CCA"/>
    <w:rsid w:val="00C27422"/>
    <w:rsid w:val="00C27971"/>
    <w:rsid w:val="00C30501"/>
    <w:rsid w:val="00C30904"/>
    <w:rsid w:val="00C30AB0"/>
    <w:rsid w:val="00C313BC"/>
    <w:rsid w:val="00C315A0"/>
    <w:rsid w:val="00C31888"/>
    <w:rsid w:val="00C31ACC"/>
    <w:rsid w:val="00C31F2F"/>
    <w:rsid w:val="00C32184"/>
    <w:rsid w:val="00C3242A"/>
    <w:rsid w:val="00C324E2"/>
    <w:rsid w:val="00C32672"/>
    <w:rsid w:val="00C32CFF"/>
    <w:rsid w:val="00C33036"/>
    <w:rsid w:val="00C332AF"/>
    <w:rsid w:val="00C334FC"/>
    <w:rsid w:val="00C3357E"/>
    <w:rsid w:val="00C33697"/>
    <w:rsid w:val="00C33C13"/>
    <w:rsid w:val="00C33C20"/>
    <w:rsid w:val="00C33F19"/>
    <w:rsid w:val="00C343EA"/>
    <w:rsid w:val="00C345CF"/>
    <w:rsid w:val="00C3481E"/>
    <w:rsid w:val="00C34DDC"/>
    <w:rsid w:val="00C34F74"/>
    <w:rsid w:val="00C351CA"/>
    <w:rsid w:val="00C3529D"/>
    <w:rsid w:val="00C3582D"/>
    <w:rsid w:val="00C35B23"/>
    <w:rsid w:val="00C35B7A"/>
    <w:rsid w:val="00C361C4"/>
    <w:rsid w:val="00C36537"/>
    <w:rsid w:val="00C36571"/>
    <w:rsid w:val="00C36647"/>
    <w:rsid w:val="00C36C80"/>
    <w:rsid w:val="00C36E07"/>
    <w:rsid w:val="00C36FAE"/>
    <w:rsid w:val="00C3710D"/>
    <w:rsid w:val="00C3730C"/>
    <w:rsid w:val="00C379CB"/>
    <w:rsid w:val="00C40342"/>
    <w:rsid w:val="00C40884"/>
    <w:rsid w:val="00C40E69"/>
    <w:rsid w:val="00C40ED1"/>
    <w:rsid w:val="00C413CE"/>
    <w:rsid w:val="00C41962"/>
    <w:rsid w:val="00C41B46"/>
    <w:rsid w:val="00C41BE3"/>
    <w:rsid w:val="00C41FE4"/>
    <w:rsid w:val="00C4243E"/>
    <w:rsid w:val="00C42B92"/>
    <w:rsid w:val="00C42E45"/>
    <w:rsid w:val="00C43349"/>
    <w:rsid w:val="00C43726"/>
    <w:rsid w:val="00C43CF4"/>
    <w:rsid w:val="00C43FC7"/>
    <w:rsid w:val="00C44137"/>
    <w:rsid w:val="00C44920"/>
    <w:rsid w:val="00C44A85"/>
    <w:rsid w:val="00C44AF8"/>
    <w:rsid w:val="00C44C93"/>
    <w:rsid w:val="00C44E81"/>
    <w:rsid w:val="00C45000"/>
    <w:rsid w:val="00C4534E"/>
    <w:rsid w:val="00C455DB"/>
    <w:rsid w:val="00C45A0D"/>
    <w:rsid w:val="00C45A47"/>
    <w:rsid w:val="00C45CB8"/>
    <w:rsid w:val="00C45CBD"/>
    <w:rsid w:val="00C45D02"/>
    <w:rsid w:val="00C45D72"/>
    <w:rsid w:val="00C461B5"/>
    <w:rsid w:val="00C465BB"/>
    <w:rsid w:val="00C4678D"/>
    <w:rsid w:val="00C46E15"/>
    <w:rsid w:val="00C4705F"/>
    <w:rsid w:val="00C47579"/>
    <w:rsid w:val="00C477AE"/>
    <w:rsid w:val="00C47821"/>
    <w:rsid w:val="00C47896"/>
    <w:rsid w:val="00C478D9"/>
    <w:rsid w:val="00C47AC3"/>
    <w:rsid w:val="00C47C89"/>
    <w:rsid w:val="00C47D13"/>
    <w:rsid w:val="00C47DD7"/>
    <w:rsid w:val="00C5050C"/>
    <w:rsid w:val="00C507D2"/>
    <w:rsid w:val="00C50D3B"/>
    <w:rsid w:val="00C5110D"/>
    <w:rsid w:val="00C51607"/>
    <w:rsid w:val="00C5180C"/>
    <w:rsid w:val="00C51950"/>
    <w:rsid w:val="00C51EB2"/>
    <w:rsid w:val="00C5285D"/>
    <w:rsid w:val="00C528B7"/>
    <w:rsid w:val="00C52B49"/>
    <w:rsid w:val="00C53541"/>
    <w:rsid w:val="00C53A90"/>
    <w:rsid w:val="00C53CD8"/>
    <w:rsid w:val="00C5445E"/>
    <w:rsid w:val="00C54AEE"/>
    <w:rsid w:val="00C54B85"/>
    <w:rsid w:val="00C55422"/>
    <w:rsid w:val="00C55569"/>
    <w:rsid w:val="00C55697"/>
    <w:rsid w:val="00C55886"/>
    <w:rsid w:val="00C56360"/>
    <w:rsid w:val="00C566B2"/>
    <w:rsid w:val="00C56B5F"/>
    <w:rsid w:val="00C574CA"/>
    <w:rsid w:val="00C5754B"/>
    <w:rsid w:val="00C575A2"/>
    <w:rsid w:val="00C57914"/>
    <w:rsid w:val="00C57B90"/>
    <w:rsid w:val="00C6037C"/>
    <w:rsid w:val="00C60BE2"/>
    <w:rsid w:val="00C60FE4"/>
    <w:rsid w:val="00C6100E"/>
    <w:rsid w:val="00C61236"/>
    <w:rsid w:val="00C6140B"/>
    <w:rsid w:val="00C614FB"/>
    <w:rsid w:val="00C6151D"/>
    <w:rsid w:val="00C618D1"/>
    <w:rsid w:val="00C61EA9"/>
    <w:rsid w:val="00C61F28"/>
    <w:rsid w:val="00C62CBD"/>
    <w:rsid w:val="00C62E4F"/>
    <w:rsid w:val="00C62E50"/>
    <w:rsid w:val="00C62FAB"/>
    <w:rsid w:val="00C62FCE"/>
    <w:rsid w:val="00C6301F"/>
    <w:rsid w:val="00C63EBA"/>
    <w:rsid w:val="00C648DB"/>
    <w:rsid w:val="00C650E2"/>
    <w:rsid w:val="00C65445"/>
    <w:rsid w:val="00C65695"/>
    <w:rsid w:val="00C65A79"/>
    <w:rsid w:val="00C65F4A"/>
    <w:rsid w:val="00C66084"/>
    <w:rsid w:val="00C660F2"/>
    <w:rsid w:val="00C66609"/>
    <w:rsid w:val="00C66D9E"/>
    <w:rsid w:val="00C6747F"/>
    <w:rsid w:val="00C67751"/>
    <w:rsid w:val="00C6788E"/>
    <w:rsid w:val="00C67DB8"/>
    <w:rsid w:val="00C707B3"/>
    <w:rsid w:val="00C70AE9"/>
    <w:rsid w:val="00C7118F"/>
    <w:rsid w:val="00C711F3"/>
    <w:rsid w:val="00C7127E"/>
    <w:rsid w:val="00C712E6"/>
    <w:rsid w:val="00C717EF"/>
    <w:rsid w:val="00C71AC2"/>
    <w:rsid w:val="00C720C2"/>
    <w:rsid w:val="00C726BF"/>
    <w:rsid w:val="00C7284F"/>
    <w:rsid w:val="00C72A1C"/>
    <w:rsid w:val="00C72E23"/>
    <w:rsid w:val="00C7349E"/>
    <w:rsid w:val="00C735D7"/>
    <w:rsid w:val="00C7374A"/>
    <w:rsid w:val="00C738BF"/>
    <w:rsid w:val="00C73B65"/>
    <w:rsid w:val="00C73C1F"/>
    <w:rsid w:val="00C73ED7"/>
    <w:rsid w:val="00C73F41"/>
    <w:rsid w:val="00C73FA1"/>
    <w:rsid w:val="00C7411B"/>
    <w:rsid w:val="00C742B6"/>
    <w:rsid w:val="00C744F2"/>
    <w:rsid w:val="00C74633"/>
    <w:rsid w:val="00C74C07"/>
    <w:rsid w:val="00C74C43"/>
    <w:rsid w:val="00C74C5B"/>
    <w:rsid w:val="00C74DAE"/>
    <w:rsid w:val="00C74E7C"/>
    <w:rsid w:val="00C750C9"/>
    <w:rsid w:val="00C75658"/>
    <w:rsid w:val="00C7589D"/>
    <w:rsid w:val="00C75969"/>
    <w:rsid w:val="00C75B45"/>
    <w:rsid w:val="00C76110"/>
    <w:rsid w:val="00C76AA0"/>
    <w:rsid w:val="00C76C79"/>
    <w:rsid w:val="00C76CFE"/>
    <w:rsid w:val="00C77387"/>
    <w:rsid w:val="00C77735"/>
    <w:rsid w:val="00C77BE8"/>
    <w:rsid w:val="00C80002"/>
    <w:rsid w:val="00C80675"/>
    <w:rsid w:val="00C80CDD"/>
    <w:rsid w:val="00C80F30"/>
    <w:rsid w:val="00C810EE"/>
    <w:rsid w:val="00C817E3"/>
    <w:rsid w:val="00C81ACC"/>
    <w:rsid w:val="00C82053"/>
    <w:rsid w:val="00C82179"/>
    <w:rsid w:val="00C8229D"/>
    <w:rsid w:val="00C82E18"/>
    <w:rsid w:val="00C82F60"/>
    <w:rsid w:val="00C8346C"/>
    <w:rsid w:val="00C835AB"/>
    <w:rsid w:val="00C83603"/>
    <w:rsid w:val="00C83787"/>
    <w:rsid w:val="00C8394F"/>
    <w:rsid w:val="00C83C72"/>
    <w:rsid w:val="00C8429A"/>
    <w:rsid w:val="00C845F9"/>
    <w:rsid w:val="00C846E3"/>
    <w:rsid w:val="00C847F5"/>
    <w:rsid w:val="00C84F29"/>
    <w:rsid w:val="00C850A7"/>
    <w:rsid w:val="00C850DC"/>
    <w:rsid w:val="00C8575C"/>
    <w:rsid w:val="00C85763"/>
    <w:rsid w:val="00C8592E"/>
    <w:rsid w:val="00C85DE0"/>
    <w:rsid w:val="00C85E3C"/>
    <w:rsid w:val="00C863AF"/>
    <w:rsid w:val="00C863C6"/>
    <w:rsid w:val="00C865F9"/>
    <w:rsid w:val="00C86A9E"/>
    <w:rsid w:val="00C86D35"/>
    <w:rsid w:val="00C86D73"/>
    <w:rsid w:val="00C875D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9D"/>
    <w:rsid w:val="00C9080A"/>
    <w:rsid w:val="00C90B16"/>
    <w:rsid w:val="00C90E3A"/>
    <w:rsid w:val="00C90F0B"/>
    <w:rsid w:val="00C9103C"/>
    <w:rsid w:val="00C91248"/>
    <w:rsid w:val="00C915BD"/>
    <w:rsid w:val="00C919AF"/>
    <w:rsid w:val="00C91DCD"/>
    <w:rsid w:val="00C91FA7"/>
    <w:rsid w:val="00C9297C"/>
    <w:rsid w:val="00C931BB"/>
    <w:rsid w:val="00C9342F"/>
    <w:rsid w:val="00C93448"/>
    <w:rsid w:val="00C93B86"/>
    <w:rsid w:val="00C94292"/>
    <w:rsid w:val="00C9433A"/>
    <w:rsid w:val="00C943BB"/>
    <w:rsid w:val="00C94F61"/>
    <w:rsid w:val="00C9589C"/>
    <w:rsid w:val="00C95E81"/>
    <w:rsid w:val="00C96128"/>
    <w:rsid w:val="00C9664F"/>
    <w:rsid w:val="00C968DA"/>
    <w:rsid w:val="00C96AFF"/>
    <w:rsid w:val="00C96EB0"/>
    <w:rsid w:val="00C96F93"/>
    <w:rsid w:val="00C9729C"/>
    <w:rsid w:val="00C979AF"/>
    <w:rsid w:val="00C97A3B"/>
    <w:rsid w:val="00C97A44"/>
    <w:rsid w:val="00CA006A"/>
    <w:rsid w:val="00CA00B5"/>
    <w:rsid w:val="00CA0196"/>
    <w:rsid w:val="00CA10F7"/>
    <w:rsid w:val="00CA12C9"/>
    <w:rsid w:val="00CA13D6"/>
    <w:rsid w:val="00CA155F"/>
    <w:rsid w:val="00CA1604"/>
    <w:rsid w:val="00CA1830"/>
    <w:rsid w:val="00CA1DD9"/>
    <w:rsid w:val="00CA2024"/>
    <w:rsid w:val="00CA21C6"/>
    <w:rsid w:val="00CA2230"/>
    <w:rsid w:val="00CA22F2"/>
    <w:rsid w:val="00CA2BBD"/>
    <w:rsid w:val="00CA2EF2"/>
    <w:rsid w:val="00CA3030"/>
    <w:rsid w:val="00CA3549"/>
    <w:rsid w:val="00CA3696"/>
    <w:rsid w:val="00CA3790"/>
    <w:rsid w:val="00CA39A3"/>
    <w:rsid w:val="00CA39DE"/>
    <w:rsid w:val="00CA3B9D"/>
    <w:rsid w:val="00CA3C1D"/>
    <w:rsid w:val="00CA3C2D"/>
    <w:rsid w:val="00CA3CE7"/>
    <w:rsid w:val="00CA415F"/>
    <w:rsid w:val="00CA4A08"/>
    <w:rsid w:val="00CA54E0"/>
    <w:rsid w:val="00CA55C0"/>
    <w:rsid w:val="00CA577E"/>
    <w:rsid w:val="00CA58A9"/>
    <w:rsid w:val="00CA5F65"/>
    <w:rsid w:val="00CA64C9"/>
    <w:rsid w:val="00CA68D4"/>
    <w:rsid w:val="00CA74A4"/>
    <w:rsid w:val="00CA7540"/>
    <w:rsid w:val="00CA781F"/>
    <w:rsid w:val="00CA7D15"/>
    <w:rsid w:val="00CA7D2A"/>
    <w:rsid w:val="00CB000E"/>
    <w:rsid w:val="00CB0282"/>
    <w:rsid w:val="00CB043F"/>
    <w:rsid w:val="00CB08F9"/>
    <w:rsid w:val="00CB0902"/>
    <w:rsid w:val="00CB149F"/>
    <w:rsid w:val="00CB159D"/>
    <w:rsid w:val="00CB16CC"/>
    <w:rsid w:val="00CB1752"/>
    <w:rsid w:val="00CB18BB"/>
    <w:rsid w:val="00CB18D7"/>
    <w:rsid w:val="00CB1E0C"/>
    <w:rsid w:val="00CB2001"/>
    <w:rsid w:val="00CB2153"/>
    <w:rsid w:val="00CB2161"/>
    <w:rsid w:val="00CB21AB"/>
    <w:rsid w:val="00CB2E78"/>
    <w:rsid w:val="00CB2E7D"/>
    <w:rsid w:val="00CB2EF4"/>
    <w:rsid w:val="00CB30E4"/>
    <w:rsid w:val="00CB348B"/>
    <w:rsid w:val="00CB3A71"/>
    <w:rsid w:val="00CB3CD2"/>
    <w:rsid w:val="00CB4080"/>
    <w:rsid w:val="00CB4592"/>
    <w:rsid w:val="00CB4A93"/>
    <w:rsid w:val="00CB4ACD"/>
    <w:rsid w:val="00CB4B98"/>
    <w:rsid w:val="00CB4E7D"/>
    <w:rsid w:val="00CB4EC2"/>
    <w:rsid w:val="00CB4FA4"/>
    <w:rsid w:val="00CB55E2"/>
    <w:rsid w:val="00CB5B98"/>
    <w:rsid w:val="00CB642C"/>
    <w:rsid w:val="00CB6DA6"/>
    <w:rsid w:val="00CB7B3F"/>
    <w:rsid w:val="00CB7BC2"/>
    <w:rsid w:val="00CB7C38"/>
    <w:rsid w:val="00CB7C53"/>
    <w:rsid w:val="00CB7CFB"/>
    <w:rsid w:val="00CB7D80"/>
    <w:rsid w:val="00CB7F78"/>
    <w:rsid w:val="00CC00A2"/>
    <w:rsid w:val="00CC0312"/>
    <w:rsid w:val="00CC16C0"/>
    <w:rsid w:val="00CC1ACE"/>
    <w:rsid w:val="00CC1CB4"/>
    <w:rsid w:val="00CC2053"/>
    <w:rsid w:val="00CC21DB"/>
    <w:rsid w:val="00CC30A0"/>
    <w:rsid w:val="00CC3943"/>
    <w:rsid w:val="00CC3BC0"/>
    <w:rsid w:val="00CC3C21"/>
    <w:rsid w:val="00CC4027"/>
    <w:rsid w:val="00CC4235"/>
    <w:rsid w:val="00CC42D1"/>
    <w:rsid w:val="00CC453E"/>
    <w:rsid w:val="00CC45AD"/>
    <w:rsid w:val="00CC4621"/>
    <w:rsid w:val="00CC4767"/>
    <w:rsid w:val="00CC47A0"/>
    <w:rsid w:val="00CC4CBB"/>
    <w:rsid w:val="00CC4D6E"/>
    <w:rsid w:val="00CC5236"/>
    <w:rsid w:val="00CC5A6A"/>
    <w:rsid w:val="00CC5F00"/>
    <w:rsid w:val="00CC6080"/>
    <w:rsid w:val="00CC6425"/>
    <w:rsid w:val="00CC64F7"/>
    <w:rsid w:val="00CC7407"/>
    <w:rsid w:val="00CC7676"/>
    <w:rsid w:val="00CC7B9A"/>
    <w:rsid w:val="00CC7C47"/>
    <w:rsid w:val="00CC7EBC"/>
    <w:rsid w:val="00CC7ED9"/>
    <w:rsid w:val="00CD0124"/>
    <w:rsid w:val="00CD0158"/>
    <w:rsid w:val="00CD173E"/>
    <w:rsid w:val="00CD1881"/>
    <w:rsid w:val="00CD1C10"/>
    <w:rsid w:val="00CD22BC"/>
    <w:rsid w:val="00CD25D4"/>
    <w:rsid w:val="00CD283E"/>
    <w:rsid w:val="00CD313E"/>
    <w:rsid w:val="00CD356A"/>
    <w:rsid w:val="00CD3592"/>
    <w:rsid w:val="00CD3CAB"/>
    <w:rsid w:val="00CD3FF2"/>
    <w:rsid w:val="00CD41A0"/>
    <w:rsid w:val="00CD447E"/>
    <w:rsid w:val="00CD47EF"/>
    <w:rsid w:val="00CD4D59"/>
    <w:rsid w:val="00CD5548"/>
    <w:rsid w:val="00CD5703"/>
    <w:rsid w:val="00CD597F"/>
    <w:rsid w:val="00CD5CED"/>
    <w:rsid w:val="00CD6367"/>
    <w:rsid w:val="00CD64B4"/>
    <w:rsid w:val="00CD655D"/>
    <w:rsid w:val="00CD65BD"/>
    <w:rsid w:val="00CD6620"/>
    <w:rsid w:val="00CD696E"/>
    <w:rsid w:val="00CD6B54"/>
    <w:rsid w:val="00CD6E8E"/>
    <w:rsid w:val="00CD6EA1"/>
    <w:rsid w:val="00CD6EB2"/>
    <w:rsid w:val="00CD6FF3"/>
    <w:rsid w:val="00CD71A7"/>
    <w:rsid w:val="00CD7343"/>
    <w:rsid w:val="00CE06C9"/>
    <w:rsid w:val="00CE07AE"/>
    <w:rsid w:val="00CE08FF"/>
    <w:rsid w:val="00CE09AE"/>
    <w:rsid w:val="00CE0DBE"/>
    <w:rsid w:val="00CE2164"/>
    <w:rsid w:val="00CE2529"/>
    <w:rsid w:val="00CE27D8"/>
    <w:rsid w:val="00CE2B71"/>
    <w:rsid w:val="00CE329A"/>
    <w:rsid w:val="00CE35AC"/>
    <w:rsid w:val="00CE38EA"/>
    <w:rsid w:val="00CE3CED"/>
    <w:rsid w:val="00CE4236"/>
    <w:rsid w:val="00CE48A4"/>
    <w:rsid w:val="00CE48C4"/>
    <w:rsid w:val="00CE4BA3"/>
    <w:rsid w:val="00CE4CB2"/>
    <w:rsid w:val="00CE596D"/>
    <w:rsid w:val="00CE5973"/>
    <w:rsid w:val="00CE5CD2"/>
    <w:rsid w:val="00CE5D9A"/>
    <w:rsid w:val="00CE6E75"/>
    <w:rsid w:val="00CE7281"/>
    <w:rsid w:val="00CE798B"/>
    <w:rsid w:val="00CE7C4B"/>
    <w:rsid w:val="00CE7D55"/>
    <w:rsid w:val="00CE7E82"/>
    <w:rsid w:val="00CF064F"/>
    <w:rsid w:val="00CF0AF5"/>
    <w:rsid w:val="00CF0B07"/>
    <w:rsid w:val="00CF1398"/>
    <w:rsid w:val="00CF13DC"/>
    <w:rsid w:val="00CF1EC2"/>
    <w:rsid w:val="00CF24A8"/>
    <w:rsid w:val="00CF27C9"/>
    <w:rsid w:val="00CF2B36"/>
    <w:rsid w:val="00CF2EC2"/>
    <w:rsid w:val="00CF2F2D"/>
    <w:rsid w:val="00CF317A"/>
    <w:rsid w:val="00CF340C"/>
    <w:rsid w:val="00CF396E"/>
    <w:rsid w:val="00CF3EF1"/>
    <w:rsid w:val="00CF3F23"/>
    <w:rsid w:val="00CF3FF5"/>
    <w:rsid w:val="00CF4480"/>
    <w:rsid w:val="00CF4E44"/>
    <w:rsid w:val="00CF51DB"/>
    <w:rsid w:val="00CF58AB"/>
    <w:rsid w:val="00CF5A0B"/>
    <w:rsid w:val="00CF5D0E"/>
    <w:rsid w:val="00CF6029"/>
    <w:rsid w:val="00CF61FE"/>
    <w:rsid w:val="00CF63FB"/>
    <w:rsid w:val="00CF6422"/>
    <w:rsid w:val="00CF6D4D"/>
    <w:rsid w:val="00CF6EE0"/>
    <w:rsid w:val="00CF6F0D"/>
    <w:rsid w:val="00CF7498"/>
    <w:rsid w:val="00CF797E"/>
    <w:rsid w:val="00CF7FDA"/>
    <w:rsid w:val="00D001A4"/>
    <w:rsid w:val="00D001AF"/>
    <w:rsid w:val="00D0035D"/>
    <w:rsid w:val="00D008AA"/>
    <w:rsid w:val="00D00F7C"/>
    <w:rsid w:val="00D01469"/>
    <w:rsid w:val="00D01DF1"/>
    <w:rsid w:val="00D01F72"/>
    <w:rsid w:val="00D02362"/>
    <w:rsid w:val="00D0258B"/>
    <w:rsid w:val="00D02B1C"/>
    <w:rsid w:val="00D02F05"/>
    <w:rsid w:val="00D03061"/>
    <w:rsid w:val="00D035CF"/>
    <w:rsid w:val="00D03891"/>
    <w:rsid w:val="00D03988"/>
    <w:rsid w:val="00D039CD"/>
    <w:rsid w:val="00D03DC5"/>
    <w:rsid w:val="00D04106"/>
    <w:rsid w:val="00D045DA"/>
    <w:rsid w:val="00D04C77"/>
    <w:rsid w:val="00D05619"/>
    <w:rsid w:val="00D05671"/>
    <w:rsid w:val="00D05A90"/>
    <w:rsid w:val="00D05D2E"/>
    <w:rsid w:val="00D067EF"/>
    <w:rsid w:val="00D068A8"/>
    <w:rsid w:val="00D06BDE"/>
    <w:rsid w:val="00D06C61"/>
    <w:rsid w:val="00D06EF2"/>
    <w:rsid w:val="00D070D1"/>
    <w:rsid w:val="00D0764F"/>
    <w:rsid w:val="00D078E2"/>
    <w:rsid w:val="00D07A04"/>
    <w:rsid w:val="00D07BBA"/>
    <w:rsid w:val="00D07BFE"/>
    <w:rsid w:val="00D07E6A"/>
    <w:rsid w:val="00D10315"/>
    <w:rsid w:val="00D10A03"/>
    <w:rsid w:val="00D10D39"/>
    <w:rsid w:val="00D11A98"/>
    <w:rsid w:val="00D11B9E"/>
    <w:rsid w:val="00D11E37"/>
    <w:rsid w:val="00D11F4A"/>
    <w:rsid w:val="00D1251F"/>
    <w:rsid w:val="00D12670"/>
    <w:rsid w:val="00D12AAD"/>
    <w:rsid w:val="00D12C31"/>
    <w:rsid w:val="00D133B7"/>
    <w:rsid w:val="00D134A9"/>
    <w:rsid w:val="00D13A07"/>
    <w:rsid w:val="00D141B7"/>
    <w:rsid w:val="00D14C6D"/>
    <w:rsid w:val="00D14CB8"/>
    <w:rsid w:val="00D153B9"/>
    <w:rsid w:val="00D15759"/>
    <w:rsid w:val="00D15C46"/>
    <w:rsid w:val="00D15F4E"/>
    <w:rsid w:val="00D15FA4"/>
    <w:rsid w:val="00D161BD"/>
    <w:rsid w:val="00D164C1"/>
    <w:rsid w:val="00D1667D"/>
    <w:rsid w:val="00D16761"/>
    <w:rsid w:val="00D168F7"/>
    <w:rsid w:val="00D1694E"/>
    <w:rsid w:val="00D175D1"/>
    <w:rsid w:val="00D177DF"/>
    <w:rsid w:val="00D178D5"/>
    <w:rsid w:val="00D17902"/>
    <w:rsid w:val="00D17BA2"/>
    <w:rsid w:val="00D17CE6"/>
    <w:rsid w:val="00D17D15"/>
    <w:rsid w:val="00D17D22"/>
    <w:rsid w:val="00D17D74"/>
    <w:rsid w:val="00D17F7B"/>
    <w:rsid w:val="00D20289"/>
    <w:rsid w:val="00D202BB"/>
    <w:rsid w:val="00D20636"/>
    <w:rsid w:val="00D20680"/>
    <w:rsid w:val="00D20BC1"/>
    <w:rsid w:val="00D21124"/>
    <w:rsid w:val="00D21332"/>
    <w:rsid w:val="00D21AFE"/>
    <w:rsid w:val="00D21C4B"/>
    <w:rsid w:val="00D22364"/>
    <w:rsid w:val="00D2355B"/>
    <w:rsid w:val="00D23773"/>
    <w:rsid w:val="00D23B9C"/>
    <w:rsid w:val="00D241E3"/>
    <w:rsid w:val="00D243F5"/>
    <w:rsid w:val="00D24404"/>
    <w:rsid w:val="00D247CA"/>
    <w:rsid w:val="00D248B9"/>
    <w:rsid w:val="00D248F4"/>
    <w:rsid w:val="00D24A67"/>
    <w:rsid w:val="00D24B47"/>
    <w:rsid w:val="00D24CF4"/>
    <w:rsid w:val="00D24CF5"/>
    <w:rsid w:val="00D24F10"/>
    <w:rsid w:val="00D259A2"/>
    <w:rsid w:val="00D25E22"/>
    <w:rsid w:val="00D25ECD"/>
    <w:rsid w:val="00D2611B"/>
    <w:rsid w:val="00D2681A"/>
    <w:rsid w:val="00D2698E"/>
    <w:rsid w:val="00D26C90"/>
    <w:rsid w:val="00D26DFC"/>
    <w:rsid w:val="00D26F01"/>
    <w:rsid w:val="00D273AE"/>
    <w:rsid w:val="00D2752F"/>
    <w:rsid w:val="00D275D9"/>
    <w:rsid w:val="00D27F49"/>
    <w:rsid w:val="00D302DA"/>
    <w:rsid w:val="00D30340"/>
    <w:rsid w:val="00D30A0B"/>
    <w:rsid w:val="00D30A70"/>
    <w:rsid w:val="00D30B2F"/>
    <w:rsid w:val="00D30D07"/>
    <w:rsid w:val="00D31200"/>
    <w:rsid w:val="00D317A6"/>
    <w:rsid w:val="00D319F6"/>
    <w:rsid w:val="00D31B53"/>
    <w:rsid w:val="00D321CC"/>
    <w:rsid w:val="00D32328"/>
    <w:rsid w:val="00D32765"/>
    <w:rsid w:val="00D32EB0"/>
    <w:rsid w:val="00D32FF8"/>
    <w:rsid w:val="00D3335A"/>
    <w:rsid w:val="00D334CF"/>
    <w:rsid w:val="00D334D6"/>
    <w:rsid w:val="00D34408"/>
    <w:rsid w:val="00D349C2"/>
    <w:rsid w:val="00D34C53"/>
    <w:rsid w:val="00D358AA"/>
    <w:rsid w:val="00D358ED"/>
    <w:rsid w:val="00D36AB2"/>
    <w:rsid w:val="00D36F54"/>
    <w:rsid w:val="00D37000"/>
    <w:rsid w:val="00D37053"/>
    <w:rsid w:val="00D373D4"/>
    <w:rsid w:val="00D37A2A"/>
    <w:rsid w:val="00D37BD0"/>
    <w:rsid w:val="00D40079"/>
    <w:rsid w:val="00D403FC"/>
    <w:rsid w:val="00D40887"/>
    <w:rsid w:val="00D409D6"/>
    <w:rsid w:val="00D40A37"/>
    <w:rsid w:val="00D4106F"/>
    <w:rsid w:val="00D41766"/>
    <w:rsid w:val="00D41B4A"/>
    <w:rsid w:val="00D420A7"/>
    <w:rsid w:val="00D42F01"/>
    <w:rsid w:val="00D42FDD"/>
    <w:rsid w:val="00D436B6"/>
    <w:rsid w:val="00D437A5"/>
    <w:rsid w:val="00D43989"/>
    <w:rsid w:val="00D43B86"/>
    <w:rsid w:val="00D43B9C"/>
    <w:rsid w:val="00D43C1E"/>
    <w:rsid w:val="00D43F28"/>
    <w:rsid w:val="00D44037"/>
    <w:rsid w:val="00D4409E"/>
    <w:rsid w:val="00D44167"/>
    <w:rsid w:val="00D443D8"/>
    <w:rsid w:val="00D44622"/>
    <w:rsid w:val="00D446F3"/>
    <w:rsid w:val="00D44B0F"/>
    <w:rsid w:val="00D44C1C"/>
    <w:rsid w:val="00D44C8D"/>
    <w:rsid w:val="00D456F0"/>
    <w:rsid w:val="00D45FFD"/>
    <w:rsid w:val="00D460C8"/>
    <w:rsid w:val="00D46D73"/>
    <w:rsid w:val="00D47078"/>
    <w:rsid w:val="00D47709"/>
    <w:rsid w:val="00D47E36"/>
    <w:rsid w:val="00D47F2D"/>
    <w:rsid w:val="00D50A02"/>
    <w:rsid w:val="00D50A3A"/>
    <w:rsid w:val="00D50B51"/>
    <w:rsid w:val="00D51029"/>
    <w:rsid w:val="00D51214"/>
    <w:rsid w:val="00D5157C"/>
    <w:rsid w:val="00D51A07"/>
    <w:rsid w:val="00D51E0B"/>
    <w:rsid w:val="00D5213E"/>
    <w:rsid w:val="00D5289E"/>
    <w:rsid w:val="00D53288"/>
    <w:rsid w:val="00D5398A"/>
    <w:rsid w:val="00D539F1"/>
    <w:rsid w:val="00D542B3"/>
    <w:rsid w:val="00D54AA9"/>
    <w:rsid w:val="00D55905"/>
    <w:rsid w:val="00D5591D"/>
    <w:rsid w:val="00D55BCC"/>
    <w:rsid w:val="00D55CF7"/>
    <w:rsid w:val="00D55D7B"/>
    <w:rsid w:val="00D56268"/>
    <w:rsid w:val="00D562CC"/>
    <w:rsid w:val="00D563F5"/>
    <w:rsid w:val="00D56995"/>
    <w:rsid w:val="00D56D3A"/>
    <w:rsid w:val="00D5735A"/>
    <w:rsid w:val="00D574FB"/>
    <w:rsid w:val="00D57505"/>
    <w:rsid w:val="00D576DE"/>
    <w:rsid w:val="00D5770F"/>
    <w:rsid w:val="00D57F45"/>
    <w:rsid w:val="00D60019"/>
    <w:rsid w:val="00D601CE"/>
    <w:rsid w:val="00D6053F"/>
    <w:rsid w:val="00D60884"/>
    <w:rsid w:val="00D60BEF"/>
    <w:rsid w:val="00D60F8D"/>
    <w:rsid w:val="00D61411"/>
    <w:rsid w:val="00D6149C"/>
    <w:rsid w:val="00D614C1"/>
    <w:rsid w:val="00D61D61"/>
    <w:rsid w:val="00D61E2D"/>
    <w:rsid w:val="00D62179"/>
    <w:rsid w:val="00D621C1"/>
    <w:rsid w:val="00D623A7"/>
    <w:rsid w:val="00D62667"/>
    <w:rsid w:val="00D62A48"/>
    <w:rsid w:val="00D62CFF"/>
    <w:rsid w:val="00D6376B"/>
    <w:rsid w:val="00D63FD9"/>
    <w:rsid w:val="00D649B9"/>
    <w:rsid w:val="00D64AFB"/>
    <w:rsid w:val="00D64B78"/>
    <w:rsid w:val="00D64C2D"/>
    <w:rsid w:val="00D64DBD"/>
    <w:rsid w:val="00D64EF3"/>
    <w:rsid w:val="00D64F16"/>
    <w:rsid w:val="00D65433"/>
    <w:rsid w:val="00D65635"/>
    <w:rsid w:val="00D65AB0"/>
    <w:rsid w:val="00D66434"/>
    <w:rsid w:val="00D665FA"/>
    <w:rsid w:val="00D667B7"/>
    <w:rsid w:val="00D67A34"/>
    <w:rsid w:val="00D67AA1"/>
    <w:rsid w:val="00D67F94"/>
    <w:rsid w:val="00D70047"/>
    <w:rsid w:val="00D700B7"/>
    <w:rsid w:val="00D7098B"/>
    <w:rsid w:val="00D70D02"/>
    <w:rsid w:val="00D70E68"/>
    <w:rsid w:val="00D71061"/>
    <w:rsid w:val="00D7118E"/>
    <w:rsid w:val="00D714FC"/>
    <w:rsid w:val="00D71E2B"/>
    <w:rsid w:val="00D72396"/>
    <w:rsid w:val="00D7261B"/>
    <w:rsid w:val="00D72B5F"/>
    <w:rsid w:val="00D72CB0"/>
    <w:rsid w:val="00D72E5C"/>
    <w:rsid w:val="00D72F53"/>
    <w:rsid w:val="00D72F70"/>
    <w:rsid w:val="00D73A5A"/>
    <w:rsid w:val="00D73B64"/>
    <w:rsid w:val="00D73EBE"/>
    <w:rsid w:val="00D73FC2"/>
    <w:rsid w:val="00D745FA"/>
    <w:rsid w:val="00D74798"/>
    <w:rsid w:val="00D74A5D"/>
    <w:rsid w:val="00D75105"/>
    <w:rsid w:val="00D75163"/>
    <w:rsid w:val="00D755C5"/>
    <w:rsid w:val="00D755E7"/>
    <w:rsid w:val="00D758F4"/>
    <w:rsid w:val="00D75CBE"/>
    <w:rsid w:val="00D75D79"/>
    <w:rsid w:val="00D75DC8"/>
    <w:rsid w:val="00D7653A"/>
    <w:rsid w:val="00D76546"/>
    <w:rsid w:val="00D76CA2"/>
    <w:rsid w:val="00D76CF8"/>
    <w:rsid w:val="00D76D7B"/>
    <w:rsid w:val="00D76E04"/>
    <w:rsid w:val="00D7722F"/>
    <w:rsid w:val="00D77291"/>
    <w:rsid w:val="00D77CA1"/>
    <w:rsid w:val="00D80901"/>
    <w:rsid w:val="00D80FFF"/>
    <w:rsid w:val="00D813A0"/>
    <w:rsid w:val="00D817F9"/>
    <w:rsid w:val="00D81C99"/>
    <w:rsid w:val="00D82452"/>
    <w:rsid w:val="00D825F9"/>
    <w:rsid w:val="00D82842"/>
    <w:rsid w:val="00D82A0A"/>
    <w:rsid w:val="00D82D0E"/>
    <w:rsid w:val="00D82D61"/>
    <w:rsid w:val="00D8315A"/>
    <w:rsid w:val="00D83589"/>
    <w:rsid w:val="00D83B21"/>
    <w:rsid w:val="00D83C53"/>
    <w:rsid w:val="00D83CAD"/>
    <w:rsid w:val="00D83D04"/>
    <w:rsid w:val="00D8431D"/>
    <w:rsid w:val="00D8446D"/>
    <w:rsid w:val="00D84D90"/>
    <w:rsid w:val="00D85171"/>
    <w:rsid w:val="00D852BE"/>
    <w:rsid w:val="00D8585F"/>
    <w:rsid w:val="00D85AB5"/>
    <w:rsid w:val="00D8656D"/>
    <w:rsid w:val="00D868EA"/>
    <w:rsid w:val="00D8719F"/>
    <w:rsid w:val="00D87518"/>
    <w:rsid w:val="00D87537"/>
    <w:rsid w:val="00D875CB"/>
    <w:rsid w:val="00D87652"/>
    <w:rsid w:val="00D876E6"/>
    <w:rsid w:val="00D8779E"/>
    <w:rsid w:val="00D8791E"/>
    <w:rsid w:val="00D87BA1"/>
    <w:rsid w:val="00D87DB6"/>
    <w:rsid w:val="00D87E57"/>
    <w:rsid w:val="00D90160"/>
    <w:rsid w:val="00D90315"/>
    <w:rsid w:val="00D904C8"/>
    <w:rsid w:val="00D905BA"/>
    <w:rsid w:val="00D908EE"/>
    <w:rsid w:val="00D90BB1"/>
    <w:rsid w:val="00D90FC6"/>
    <w:rsid w:val="00D91405"/>
    <w:rsid w:val="00D91424"/>
    <w:rsid w:val="00D91730"/>
    <w:rsid w:val="00D91D03"/>
    <w:rsid w:val="00D91E43"/>
    <w:rsid w:val="00D93034"/>
    <w:rsid w:val="00D936D8"/>
    <w:rsid w:val="00D939CF"/>
    <w:rsid w:val="00D93AC9"/>
    <w:rsid w:val="00D93C15"/>
    <w:rsid w:val="00D940BD"/>
    <w:rsid w:val="00D94335"/>
    <w:rsid w:val="00D944E5"/>
    <w:rsid w:val="00D9457E"/>
    <w:rsid w:val="00D945E1"/>
    <w:rsid w:val="00D945FD"/>
    <w:rsid w:val="00D948D0"/>
    <w:rsid w:val="00D9495B"/>
    <w:rsid w:val="00D949EE"/>
    <w:rsid w:val="00D94F8A"/>
    <w:rsid w:val="00D94FD1"/>
    <w:rsid w:val="00D9529B"/>
    <w:rsid w:val="00D95354"/>
    <w:rsid w:val="00D957EE"/>
    <w:rsid w:val="00D957F1"/>
    <w:rsid w:val="00D959D5"/>
    <w:rsid w:val="00D95E6A"/>
    <w:rsid w:val="00D961F6"/>
    <w:rsid w:val="00D963FD"/>
    <w:rsid w:val="00D965CF"/>
    <w:rsid w:val="00D9679D"/>
    <w:rsid w:val="00D96833"/>
    <w:rsid w:val="00D96A16"/>
    <w:rsid w:val="00D96FAB"/>
    <w:rsid w:val="00D97226"/>
    <w:rsid w:val="00D9730C"/>
    <w:rsid w:val="00D974A1"/>
    <w:rsid w:val="00D978DF"/>
    <w:rsid w:val="00D97C09"/>
    <w:rsid w:val="00D97F0D"/>
    <w:rsid w:val="00DA03E1"/>
    <w:rsid w:val="00DA0C55"/>
    <w:rsid w:val="00DA0E30"/>
    <w:rsid w:val="00DA127B"/>
    <w:rsid w:val="00DA12B6"/>
    <w:rsid w:val="00DA2621"/>
    <w:rsid w:val="00DA2736"/>
    <w:rsid w:val="00DA2C9A"/>
    <w:rsid w:val="00DA3206"/>
    <w:rsid w:val="00DA36BA"/>
    <w:rsid w:val="00DA39DF"/>
    <w:rsid w:val="00DA4222"/>
    <w:rsid w:val="00DA498F"/>
    <w:rsid w:val="00DA4A73"/>
    <w:rsid w:val="00DA4B3A"/>
    <w:rsid w:val="00DA4C79"/>
    <w:rsid w:val="00DA4E2D"/>
    <w:rsid w:val="00DA4EA4"/>
    <w:rsid w:val="00DA4F87"/>
    <w:rsid w:val="00DA4FBD"/>
    <w:rsid w:val="00DA4FD0"/>
    <w:rsid w:val="00DA4FEF"/>
    <w:rsid w:val="00DA50F8"/>
    <w:rsid w:val="00DA5F14"/>
    <w:rsid w:val="00DA64FF"/>
    <w:rsid w:val="00DA6691"/>
    <w:rsid w:val="00DA6CEA"/>
    <w:rsid w:val="00DA6E81"/>
    <w:rsid w:val="00DA717C"/>
    <w:rsid w:val="00DA732C"/>
    <w:rsid w:val="00DA7355"/>
    <w:rsid w:val="00DA74CC"/>
    <w:rsid w:val="00DA7587"/>
    <w:rsid w:val="00DA79CF"/>
    <w:rsid w:val="00DA7BC7"/>
    <w:rsid w:val="00DB017E"/>
    <w:rsid w:val="00DB13FA"/>
    <w:rsid w:val="00DB150F"/>
    <w:rsid w:val="00DB17DD"/>
    <w:rsid w:val="00DB1B4A"/>
    <w:rsid w:val="00DB1BDA"/>
    <w:rsid w:val="00DB1DF3"/>
    <w:rsid w:val="00DB268C"/>
    <w:rsid w:val="00DB2A0A"/>
    <w:rsid w:val="00DB2CBE"/>
    <w:rsid w:val="00DB2F42"/>
    <w:rsid w:val="00DB3C15"/>
    <w:rsid w:val="00DB3C20"/>
    <w:rsid w:val="00DB3DB0"/>
    <w:rsid w:val="00DB4489"/>
    <w:rsid w:val="00DB4498"/>
    <w:rsid w:val="00DB45B2"/>
    <w:rsid w:val="00DB462C"/>
    <w:rsid w:val="00DB4670"/>
    <w:rsid w:val="00DB4B0B"/>
    <w:rsid w:val="00DB4CD2"/>
    <w:rsid w:val="00DB5208"/>
    <w:rsid w:val="00DB52EF"/>
    <w:rsid w:val="00DB532D"/>
    <w:rsid w:val="00DB5549"/>
    <w:rsid w:val="00DB568C"/>
    <w:rsid w:val="00DB572B"/>
    <w:rsid w:val="00DB59EE"/>
    <w:rsid w:val="00DB5A7C"/>
    <w:rsid w:val="00DB5AC4"/>
    <w:rsid w:val="00DB5B86"/>
    <w:rsid w:val="00DB5C82"/>
    <w:rsid w:val="00DB5D91"/>
    <w:rsid w:val="00DB5EA6"/>
    <w:rsid w:val="00DB5ED0"/>
    <w:rsid w:val="00DB5F0E"/>
    <w:rsid w:val="00DB6057"/>
    <w:rsid w:val="00DB6C03"/>
    <w:rsid w:val="00DB6D18"/>
    <w:rsid w:val="00DB6D80"/>
    <w:rsid w:val="00DB6E2C"/>
    <w:rsid w:val="00DB700D"/>
    <w:rsid w:val="00DB71E0"/>
    <w:rsid w:val="00DB722A"/>
    <w:rsid w:val="00DB7817"/>
    <w:rsid w:val="00DB7885"/>
    <w:rsid w:val="00DB792E"/>
    <w:rsid w:val="00DB79D2"/>
    <w:rsid w:val="00DB7E28"/>
    <w:rsid w:val="00DB7E6C"/>
    <w:rsid w:val="00DC007C"/>
    <w:rsid w:val="00DC00B8"/>
    <w:rsid w:val="00DC00C9"/>
    <w:rsid w:val="00DC04CF"/>
    <w:rsid w:val="00DC0724"/>
    <w:rsid w:val="00DC07DA"/>
    <w:rsid w:val="00DC0CF8"/>
    <w:rsid w:val="00DC0D12"/>
    <w:rsid w:val="00DC0DE4"/>
    <w:rsid w:val="00DC15E2"/>
    <w:rsid w:val="00DC17FB"/>
    <w:rsid w:val="00DC18CB"/>
    <w:rsid w:val="00DC1906"/>
    <w:rsid w:val="00DC1A0D"/>
    <w:rsid w:val="00DC1E48"/>
    <w:rsid w:val="00DC2784"/>
    <w:rsid w:val="00DC2CA5"/>
    <w:rsid w:val="00DC2DC7"/>
    <w:rsid w:val="00DC2F5D"/>
    <w:rsid w:val="00DC2F7C"/>
    <w:rsid w:val="00DC321B"/>
    <w:rsid w:val="00DC3889"/>
    <w:rsid w:val="00DC38F5"/>
    <w:rsid w:val="00DC3A12"/>
    <w:rsid w:val="00DC3CD4"/>
    <w:rsid w:val="00DC3CFB"/>
    <w:rsid w:val="00DC411A"/>
    <w:rsid w:val="00DC4134"/>
    <w:rsid w:val="00DC473B"/>
    <w:rsid w:val="00DC4766"/>
    <w:rsid w:val="00DC488F"/>
    <w:rsid w:val="00DC4D71"/>
    <w:rsid w:val="00DC4EC7"/>
    <w:rsid w:val="00DC5B34"/>
    <w:rsid w:val="00DC5C9E"/>
    <w:rsid w:val="00DC7309"/>
    <w:rsid w:val="00DC796E"/>
    <w:rsid w:val="00DC7A56"/>
    <w:rsid w:val="00DC7FA6"/>
    <w:rsid w:val="00DD0018"/>
    <w:rsid w:val="00DD0475"/>
    <w:rsid w:val="00DD055F"/>
    <w:rsid w:val="00DD06AD"/>
    <w:rsid w:val="00DD076A"/>
    <w:rsid w:val="00DD0D7D"/>
    <w:rsid w:val="00DD1205"/>
    <w:rsid w:val="00DD1216"/>
    <w:rsid w:val="00DD156E"/>
    <w:rsid w:val="00DD1C0F"/>
    <w:rsid w:val="00DD1CBF"/>
    <w:rsid w:val="00DD22C1"/>
    <w:rsid w:val="00DD22FD"/>
    <w:rsid w:val="00DD2310"/>
    <w:rsid w:val="00DD251A"/>
    <w:rsid w:val="00DD2E3C"/>
    <w:rsid w:val="00DD36AE"/>
    <w:rsid w:val="00DD389E"/>
    <w:rsid w:val="00DD3AC1"/>
    <w:rsid w:val="00DD3C73"/>
    <w:rsid w:val="00DD3CDF"/>
    <w:rsid w:val="00DD3CFF"/>
    <w:rsid w:val="00DD3D1C"/>
    <w:rsid w:val="00DD3FAF"/>
    <w:rsid w:val="00DD40F8"/>
    <w:rsid w:val="00DD44DB"/>
    <w:rsid w:val="00DD495E"/>
    <w:rsid w:val="00DD4A08"/>
    <w:rsid w:val="00DD4A2A"/>
    <w:rsid w:val="00DD4B37"/>
    <w:rsid w:val="00DD4FC2"/>
    <w:rsid w:val="00DD5AC0"/>
    <w:rsid w:val="00DD5CD2"/>
    <w:rsid w:val="00DD5E21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706"/>
    <w:rsid w:val="00DD77C7"/>
    <w:rsid w:val="00DD77E4"/>
    <w:rsid w:val="00DD78CD"/>
    <w:rsid w:val="00DE02CB"/>
    <w:rsid w:val="00DE0E23"/>
    <w:rsid w:val="00DE121D"/>
    <w:rsid w:val="00DE1294"/>
    <w:rsid w:val="00DE1337"/>
    <w:rsid w:val="00DE187B"/>
    <w:rsid w:val="00DE18B2"/>
    <w:rsid w:val="00DE1A10"/>
    <w:rsid w:val="00DE2061"/>
    <w:rsid w:val="00DE20E1"/>
    <w:rsid w:val="00DE21A6"/>
    <w:rsid w:val="00DE226E"/>
    <w:rsid w:val="00DE2270"/>
    <w:rsid w:val="00DE295D"/>
    <w:rsid w:val="00DE31FC"/>
    <w:rsid w:val="00DE3590"/>
    <w:rsid w:val="00DE36C8"/>
    <w:rsid w:val="00DE377B"/>
    <w:rsid w:val="00DE3CD7"/>
    <w:rsid w:val="00DE3E85"/>
    <w:rsid w:val="00DE4008"/>
    <w:rsid w:val="00DE4660"/>
    <w:rsid w:val="00DE4B27"/>
    <w:rsid w:val="00DE4CA7"/>
    <w:rsid w:val="00DE4F25"/>
    <w:rsid w:val="00DE5222"/>
    <w:rsid w:val="00DE5792"/>
    <w:rsid w:val="00DE5DB6"/>
    <w:rsid w:val="00DE6380"/>
    <w:rsid w:val="00DE6454"/>
    <w:rsid w:val="00DE69FA"/>
    <w:rsid w:val="00DE6BF7"/>
    <w:rsid w:val="00DE6DC4"/>
    <w:rsid w:val="00DE6EFF"/>
    <w:rsid w:val="00DE7FE2"/>
    <w:rsid w:val="00DF00C6"/>
    <w:rsid w:val="00DF0457"/>
    <w:rsid w:val="00DF07A0"/>
    <w:rsid w:val="00DF0EAE"/>
    <w:rsid w:val="00DF133F"/>
    <w:rsid w:val="00DF1988"/>
    <w:rsid w:val="00DF1A83"/>
    <w:rsid w:val="00DF1F60"/>
    <w:rsid w:val="00DF2385"/>
    <w:rsid w:val="00DF2978"/>
    <w:rsid w:val="00DF2AD9"/>
    <w:rsid w:val="00DF2CEF"/>
    <w:rsid w:val="00DF2DD4"/>
    <w:rsid w:val="00DF3381"/>
    <w:rsid w:val="00DF342A"/>
    <w:rsid w:val="00DF34D0"/>
    <w:rsid w:val="00DF3845"/>
    <w:rsid w:val="00DF402C"/>
    <w:rsid w:val="00DF4996"/>
    <w:rsid w:val="00DF4A0C"/>
    <w:rsid w:val="00DF4DA1"/>
    <w:rsid w:val="00DF5655"/>
    <w:rsid w:val="00DF56A5"/>
    <w:rsid w:val="00DF5DE5"/>
    <w:rsid w:val="00DF632B"/>
    <w:rsid w:val="00DF637C"/>
    <w:rsid w:val="00DF642C"/>
    <w:rsid w:val="00DF662A"/>
    <w:rsid w:val="00DF6641"/>
    <w:rsid w:val="00DF6B30"/>
    <w:rsid w:val="00DF6CCB"/>
    <w:rsid w:val="00DF6E65"/>
    <w:rsid w:val="00DF711A"/>
    <w:rsid w:val="00DF718E"/>
    <w:rsid w:val="00DF76A8"/>
    <w:rsid w:val="00DF78C8"/>
    <w:rsid w:val="00DF78F0"/>
    <w:rsid w:val="00DF7A9E"/>
    <w:rsid w:val="00E00398"/>
    <w:rsid w:val="00E00826"/>
    <w:rsid w:val="00E01253"/>
    <w:rsid w:val="00E01871"/>
    <w:rsid w:val="00E01988"/>
    <w:rsid w:val="00E02CE1"/>
    <w:rsid w:val="00E03799"/>
    <w:rsid w:val="00E038B4"/>
    <w:rsid w:val="00E03E2B"/>
    <w:rsid w:val="00E0448D"/>
    <w:rsid w:val="00E04AF9"/>
    <w:rsid w:val="00E04DFC"/>
    <w:rsid w:val="00E0503B"/>
    <w:rsid w:val="00E05856"/>
    <w:rsid w:val="00E05B01"/>
    <w:rsid w:val="00E06131"/>
    <w:rsid w:val="00E06188"/>
    <w:rsid w:val="00E06AF9"/>
    <w:rsid w:val="00E06DE1"/>
    <w:rsid w:val="00E07118"/>
    <w:rsid w:val="00E07273"/>
    <w:rsid w:val="00E07702"/>
    <w:rsid w:val="00E07ACC"/>
    <w:rsid w:val="00E10049"/>
    <w:rsid w:val="00E1072D"/>
    <w:rsid w:val="00E10A77"/>
    <w:rsid w:val="00E10AD2"/>
    <w:rsid w:val="00E10D1D"/>
    <w:rsid w:val="00E10D5D"/>
    <w:rsid w:val="00E11099"/>
    <w:rsid w:val="00E11645"/>
    <w:rsid w:val="00E1234A"/>
    <w:rsid w:val="00E124B0"/>
    <w:rsid w:val="00E12721"/>
    <w:rsid w:val="00E12A4B"/>
    <w:rsid w:val="00E13027"/>
    <w:rsid w:val="00E13518"/>
    <w:rsid w:val="00E1380A"/>
    <w:rsid w:val="00E13BA2"/>
    <w:rsid w:val="00E14813"/>
    <w:rsid w:val="00E148D0"/>
    <w:rsid w:val="00E15351"/>
    <w:rsid w:val="00E15A17"/>
    <w:rsid w:val="00E15D9D"/>
    <w:rsid w:val="00E15DB7"/>
    <w:rsid w:val="00E16ACF"/>
    <w:rsid w:val="00E16B29"/>
    <w:rsid w:val="00E16B6A"/>
    <w:rsid w:val="00E16D30"/>
    <w:rsid w:val="00E16F67"/>
    <w:rsid w:val="00E16FA7"/>
    <w:rsid w:val="00E1720D"/>
    <w:rsid w:val="00E17897"/>
    <w:rsid w:val="00E20064"/>
    <w:rsid w:val="00E208F0"/>
    <w:rsid w:val="00E20B0A"/>
    <w:rsid w:val="00E21507"/>
    <w:rsid w:val="00E21829"/>
    <w:rsid w:val="00E21C6F"/>
    <w:rsid w:val="00E21D52"/>
    <w:rsid w:val="00E21F2B"/>
    <w:rsid w:val="00E22769"/>
    <w:rsid w:val="00E22AE0"/>
    <w:rsid w:val="00E22BD2"/>
    <w:rsid w:val="00E22D76"/>
    <w:rsid w:val="00E23569"/>
    <w:rsid w:val="00E23698"/>
    <w:rsid w:val="00E236C3"/>
    <w:rsid w:val="00E23B5D"/>
    <w:rsid w:val="00E23CCC"/>
    <w:rsid w:val="00E23F5B"/>
    <w:rsid w:val="00E242EB"/>
    <w:rsid w:val="00E24646"/>
    <w:rsid w:val="00E252C0"/>
    <w:rsid w:val="00E256E4"/>
    <w:rsid w:val="00E257F6"/>
    <w:rsid w:val="00E26644"/>
    <w:rsid w:val="00E2694A"/>
    <w:rsid w:val="00E26954"/>
    <w:rsid w:val="00E26D00"/>
    <w:rsid w:val="00E27011"/>
    <w:rsid w:val="00E27870"/>
    <w:rsid w:val="00E27E8E"/>
    <w:rsid w:val="00E27FA1"/>
    <w:rsid w:val="00E300EC"/>
    <w:rsid w:val="00E311C1"/>
    <w:rsid w:val="00E313A7"/>
    <w:rsid w:val="00E3144D"/>
    <w:rsid w:val="00E3174C"/>
    <w:rsid w:val="00E31DEE"/>
    <w:rsid w:val="00E31FB0"/>
    <w:rsid w:val="00E32248"/>
    <w:rsid w:val="00E322AB"/>
    <w:rsid w:val="00E32407"/>
    <w:rsid w:val="00E32C9A"/>
    <w:rsid w:val="00E32CE4"/>
    <w:rsid w:val="00E32D4C"/>
    <w:rsid w:val="00E32D5A"/>
    <w:rsid w:val="00E33301"/>
    <w:rsid w:val="00E333A2"/>
    <w:rsid w:val="00E3353D"/>
    <w:rsid w:val="00E33DAD"/>
    <w:rsid w:val="00E33EC1"/>
    <w:rsid w:val="00E34678"/>
    <w:rsid w:val="00E346A2"/>
    <w:rsid w:val="00E34B5B"/>
    <w:rsid w:val="00E35851"/>
    <w:rsid w:val="00E3593B"/>
    <w:rsid w:val="00E3599D"/>
    <w:rsid w:val="00E359D7"/>
    <w:rsid w:val="00E3602C"/>
    <w:rsid w:val="00E36315"/>
    <w:rsid w:val="00E363AC"/>
    <w:rsid w:val="00E36756"/>
    <w:rsid w:val="00E36774"/>
    <w:rsid w:val="00E36DE3"/>
    <w:rsid w:val="00E36EC5"/>
    <w:rsid w:val="00E37A6F"/>
    <w:rsid w:val="00E40092"/>
    <w:rsid w:val="00E4036E"/>
    <w:rsid w:val="00E404B1"/>
    <w:rsid w:val="00E4055B"/>
    <w:rsid w:val="00E4064A"/>
    <w:rsid w:val="00E40951"/>
    <w:rsid w:val="00E41001"/>
    <w:rsid w:val="00E412BC"/>
    <w:rsid w:val="00E41518"/>
    <w:rsid w:val="00E41DA0"/>
    <w:rsid w:val="00E42205"/>
    <w:rsid w:val="00E423CF"/>
    <w:rsid w:val="00E424CE"/>
    <w:rsid w:val="00E42811"/>
    <w:rsid w:val="00E42B4F"/>
    <w:rsid w:val="00E42F94"/>
    <w:rsid w:val="00E431DC"/>
    <w:rsid w:val="00E432A6"/>
    <w:rsid w:val="00E43398"/>
    <w:rsid w:val="00E4371A"/>
    <w:rsid w:val="00E43841"/>
    <w:rsid w:val="00E43F26"/>
    <w:rsid w:val="00E43F64"/>
    <w:rsid w:val="00E4435B"/>
    <w:rsid w:val="00E445EF"/>
    <w:rsid w:val="00E4496F"/>
    <w:rsid w:val="00E45151"/>
    <w:rsid w:val="00E4556A"/>
    <w:rsid w:val="00E45B30"/>
    <w:rsid w:val="00E45D46"/>
    <w:rsid w:val="00E45F5E"/>
    <w:rsid w:val="00E45FBE"/>
    <w:rsid w:val="00E465E5"/>
    <w:rsid w:val="00E4662E"/>
    <w:rsid w:val="00E469DB"/>
    <w:rsid w:val="00E46A34"/>
    <w:rsid w:val="00E4741D"/>
    <w:rsid w:val="00E474CA"/>
    <w:rsid w:val="00E4756E"/>
    <w:rsid w:val="00E47E3A"/>
    <w:rsid w:val="00E50354"/>
    <w:rsid w:val="00E50422"/>
    <w:rsid w:val="00E50529"/>
    <w:rsid w:val="00E50B4D"/>
    <w:rsid w:val="00E50E0E"/>
    <w:rsid w:val="00E51777"/>
    <w:rsid w:val="00E517AB"/>
    <w:rsid w:val="00E51841"/>
    <w:rsid w:val="00E51A0B"/>
    <w:rsid w:val="00E51F14"/>
    <w:rsid w:val="00E52269"/>
    <w:rsid w:val="00E525C5"/>
    <w:rsid w:val="00E52914"/>
    <w:rsid w:val="00E52B83"/>
    <w:rsid w:val="00E532AE"/>
    <w:rsid w:val="00E537AC"/>
    <w:rsid w:val="00E53E0A"/>
    <w:rsid w:val="00E5414C"/>
    <w:rsid w:val="00E54197"/>
    <w:rsid w:val="00E5426E"/>
    <w:rsid w:val="00E543D2"/>
    <w:rsid w:val="00E543F4"/>
    <w:rsid w:val="00E54791"/>
    <w:rsid w:val="00E54E2F"/>
    <w:rsid w:val="00E54FB2"/>
    <w:rsid w:val="00E553FD"/>
    <w:rsid w:val="00E5557F"/>
    <w:rsid w:val="00E55BB3"/>
    <w:rsid w:val="00E55F81"/>
    <w:rsid w:val="00E5614A"/>
    <w:rsid w:val="00E568A5"/>
    <w:rsid w:val="00E56DE6"/>
    <w:rsid w:val="00E573DB"/>
    <w:rsid w:val="00E57498"/>
    <w:rsid w:val="00E575FD"/>
    <w:rsid w:val="00E57EA2"/>
    <w:rsid w:val="00E57F52"/>
    <w:rsid w:val="00E6008A"/>
    <w:rsid w:val="00E60128"/>
    <w:rsid w:val="00E601EC"/>
    <w:rsid w:val="00E605E3"/>
    <w:rsid w:val="00E6098D"/>
    <w:rsid w:val="00E60AB2"/>
    <w:rsid w:val="00E60FC2"/>
    <w:rsid w:val="00E61383"/>
    <w:rsid w:val="00E616CB"/>
    <w:rsid w:val="00E61913"/>
    <w:rsid w:val="00E61B16"/>
    <w:rsid w:val="00E6204D"/>
    <w:rsid w:val="00E62BE9"/>
    <w:rsid w:val="00E62D5E"/>
    <w:rsid w:val="00E62D77"/>
    <w:rsid w:val="00E63830"/>
    <w:rsid w:val="00E63854"/>
    <w:rsid w:val="00E63A25"/>
    <w:rsid w:val="00E64515"/>
    <w:rsid w:val="00E6473F"/>
    <w:rsid w:val="00E64774"/>
    <w:rsid w:val="00E6482D"/>
    <w:rsid w:val="00E6491F"/>
    <w:rsid w:val="00E6492E"/>
    <w:rsid w:val="00E64F6E"/>
    <w:rsid w:val="00E65174"/>
    <w:rsid w:val="00E6583D"/>
    <w:rsid w:val="00E65C1F"/>
    <w:rsid w:val="00E65DCD"/>
    <w:rsid w:val="00E65FA4"/>
    <w:rsid w:val="00E66387"/>
    <w:rsid w:val="00E663CA"/>
    <w:rsid w:val="00E664D3"/>
    <w:rsid w:val="00E666DF"/>
    <w:rsid w:val="00E66F60"/>
    <w:rsid w:val="00E6778B"/>
    <w:rsid w:val="00E67906"/>
    <w:rsid w:val="00E67B2B"/>
    <w:rsid w:val="00E67CF8"/>
    <w:rsid w:val="00E700E5"/>
    <w:rsid w:val="00E70978"/>
    <w:rsid w:val="00E70A69"/>
    <w:rsid w:val="00E70B9A"/>
    <w:rsid w:val="00E70BEF"/>
    <w:rsid w:val="00E71859"/>
    <w:rsid w:val="00E71ADC"/>
    <w:rsid w:val="00E71B82"/>
    <w:rsid w:val="00E72264"/>
    <w:rsid w:val="00E7227F"/>
    <w:rsid w:val="00E72A97"/>
    <w:rsid w:val="00E72B22"/>
    <w:rsid w:val="00E72BFE"/>
    <w:rsid w:val="00E72EFE"/>
    <w:rsid w:val="00E73010"/>
    <w:rsid w:val="00E73222"/>
    <w:rsid w:val="00E7356B"/>
    <w:rsid w:val="00E73579"/>
    <w:rsid w:val="00E7428D"/>
    <w:rsid w:val="00E74BD5"/>
    <w:rsid w:val="00E74C47"/>
    <w:rsid w:val="00E74C78"/>
    <w:rsid w:val="00E74D2C"/>
    <w:rsid w:val="00E75097"/>
    <w:rsid w:val="00E75201"/>
    <w:rsid w:val="00E75376"/>
    <w:rsid w:val="00E75574"/>
    <w:rsid w:val="00E75640"/>
    <w:rsid w:val="00E75793"/>
    <w:rsid w:val="00E757DF"/>
    <w:rsid w:val="00E75B2D"/>
    <w:rsid w:val="00E763D5"/>
    <w:rsid w:val="00E766D9"/>
    <w:rsid w:val="00E7697C"/>
    <w:rsid w:val="00E76E4E"/>
    <w:rsid w:val="00E7710D"/>
    <w:rsid w:val="00E779F7"/>
    <w:rsid w:val="00E77C82"/>
    <w:rsid w:val="00E77E2E"/>
    <w:rsid w:val="00E77E39"/>
    <w:rsid w:val="00E8017D"/>
    <w:rsid w:val="00E802E6"/>
    <w:rsid w:val="00E803B3"/>
    <w:rsid w:val="00E80415"/>
    <w:rsid w:val="00E8045E"/>
    <w:rsid w:val="00E8086A"/>
    <w:rsid w:val="00E80DB5"/>
    <w:rsid w:val="00E81AB8"/>
    <w:rsid w:val="00E81BC0"/>
    <w:rsid w:val="00E81ECD"/>
    <w:rsid w:val="00E82349"/>
    <w:rsid w:val="00E831E4"/>
    <w:rsid w:val="00E8340A"/>
    <w:rsid w:val="00E839F0"/>
    <w:rsid w:val="00E83A85"/>
    <w:rsid w:val="00E83B85"/>
    <w:rsid w:val="00E83CA2"/>
    <w:rsid w:val="00E84594"/>
    <w:rsid w:val="00E8470F"/>
    <w:rsid w:val="00E84D9D"/>
    <w:rsid w:val="00E84E03"/>
    <w:rsid w:val="00E8507B"/>
    <w:rsid w:val="00E851DF"/>
    <w:rsid w:val="00E856A8"/>
    <w:rsid w:val="00E857DC"/>
    <w:rsid w:val="00E85B07"/>
    <w:rsid w:val="00E85D43"/>
    <w:rsid w:val="00E85E3F"/>
    <w:rsid w:val="00E85FBC"/>
    <w:rsid w:val="00E8607B"/>
    <w:rsid w:val="00E86492"/>
    <w:rsid w:val="00E86697"/>
    <w:rsid w:val="00E86AF0"/>
    <w:rsid w:val="00E86BF5"/>
    <w:rsid w:val="00E86E26"/>
    <w:rsid w:val="00E8714B"/>
    <w:rsid w:val="00E87BFF"/>
    <w:rsid w:val="00E87C77"/>
    <w:rsid w:val="00E905DF"/>
    <w:rsid w:val="00E9075E"/>
    <w:rsid w:val="00E90B61"/>
    <w:rsid w:val="00E910F0"/>
    <w:rsid w:val="00E913AB"/>
    <w:rsid w:val="00E91420"/>
    <w:rsid w:val="00E9158A"/>
    <w:rsid w:val="00E915A0"/>
    <w:rsid w:val="00E91906"/>
    <w:rsid w:val="00E91963"/>
    <w:rsid w:val="00E91A18"/>
    <w:rsid w:val="00E9326A"/>
    <w:rsid w:val="00E93366"/>
    <w:rsid w:val="00E93A97"/>
    <w:rsid w:val="00E93BA2"/>
    <w:rsid w:val="00E940B3"/>
    <w:rsid w:val="00E943AB"/>
    <w:rsid w:val="00E944E8"/>
    <w:rsid w:val="00E94DFD"/>
    <w:rsid w:val="00E95516"/>
    <w:rsid w:val="00E9641A"/>
    <w:rsid w:val="00E96699"/>
    <w:rsid w:val="00E966DF"/>
    <w:rsid w:val="00E9701F"/>
    <w:rsid w:val="00E97114"/>
    <w:rsid w:val="00E97DD9"/>
    <w:rsid w:val="00EA02C2"/>
    <w:rsid w:val="00EA042E"/>
    <w:rsid w:val="00EA060A"/>
    <w:rsid w:val="00EA06E6"/>
    <w:rsid w:val="00EA08C4"/>
    <w:rsid w:val="00EA0E00"/>
    <w:rsid w:val="00EA1459"/>
    <w:rsid w:val="00EA1629"/>
    <w:rsid w:val="00EA187A"/>
    <w:rsid w:val="00EA1965"/>
    <w:rsid w:val="00EA1966"/>
    <w:rsid w:val="00EA1BAE"/>
    <w:rsid w:val="00EA1F05"/>
    <w:rsid w:val="00EA25C5"/>
    <w:rsid w:val="00EA2B78"/>
    <w:rsid w:val="00EA2EC5"/>
    <w:rsid w:val="00EA2F34"/>
    <w:rsid w:val="00EA2F53"/>
    <w:rsid w:val="00EA3A4D"/>
    <w:rsid w:val="00EA3B2E"/>
    <w:rsid w:val="00EA3D41"/>
    <w:rsid w:val="00EA439D"/>
    <w:rsid w:val="00EA4609"/>
    <w:rsid w:val="00EA4984"/>
    <w:rsid w:val="00EA4D1F"/>
    <w:rsid w:val="00EA4F4A"/>
    <w:rsid w:val="00EA569B"/>
    <w:rsid w:val="00EA5BB7"/>
    <w:rsid w:val="00EA5C56"/>
    <w:rsid w:val="00EA628D"/>
    <w:rsid w:val="00EA6416"/>
    <w:rsid w:val="00EA646C"/>
    <w:rsid w:val="00EA65EB"/>
    <w:rsid w:val="00EA6607"/>
    <w:rsid w:val="00EA6794"/>
    <w:rsid w:val="00EA68A4"/>
    <w:rsid w:val="00EA736F"/>
    <w:rsid w:val="00EA770F"/>
    <w:rsid w:val="00EA7728"/>
    <w:rsid w:val="00EA77B4"/>
    <w:rsid w:val="00EA789E"/>
    <w:rsid w:val="00EA7B36"/>
    <w:rsid w:val="00EB037E"/>
    <w:rsid w:val="00EB07DF"/>
    <w:rsid w:val="00EB0F28"/>
    <w:rsid w:val="00EB116C"/>
    <w:rsid w:val="00EB1239"/>
    <w:rsid w:val="00EB15C7"/>
    <w:rsid w:val="00EB17B5"/>
    <w:rsid w:val="00EB17F2"/>
    <w:rsid w:val="00EB1977"/>
    <w:rsid w:val="00EB1AFA"/>
    <w:rsid w:val="00EB1E23"/>
    <w:rsid w:val="00EB28CA"/>
    <w:rsid w:val="00EB294F"/>
    <w:rsid w:val="00EB2DEC"/>
    <w:rsid w:val="00EB2EF3"/>
    <w:rsid w:val="00EB32C4"/>
    <w:rsid w:val="00EB346D"/>
    <w:rsid w:val="00EB392B"/>
    <w:rsid w:val="00EB3F3A"/>
    <w:rsid w:val="00EB4656"/>
    <w:rsid w:val="00EB4735"/>
    <w:rsid w:val="00EB49EA"/>
    <w:rsid w:val="00EB4C9A"/>
    <w:rsid w:val="00EB4EC6"/>
    <w:rsid w:val="00EB5258"/>
    <w:rsid w:val="00EB5677"/>
    <w:rsid w:val="00EB5BCC"/>
    <w:rsid w:val="00EB5D0C"/>
    <w:rsid w:val="00EB62DF"/>
    <w:rsid w:val="00EB64A3"/>
    <w:rsid w:val="00EB6536"/>
    <w:rsid w:val="00EB654E"/>
    <w:rsid w:val="00EB671C"/>
    <w:rsid w:val="00EB6F5A"/>
    <w:rsid w:val="00EB73E9"/>
    <w:rsid w:val="00EB75B1"/>
    <w:rsid w:val="00EB784F"/>
    <w:rsid w:val="00EB78E5"/>
    <w:rsid w:val="00EB7A0D"/>
    <w:rsid w:val="00EB7EF7"/>
    <w:rsid w:val="00EC0781"/>
    <w:rsid w:val="00EC078E"/>
    <w:rsid w:val="00EC0E65"/>
    <w:rsid w:val="00EC138B"/>
    <w:rsid w:val="00EC19A5"/>
    <w:rsid w:val="00EC1DBA"/>
    <w:rsid w:val="00EC20EE"/>
    <w:rsid w:val="00EC2473"/>
    <w:rsid w:val="00EC2E14"/>
    <w:rsid w:val="00EC2F36"/>
    <w:rsid w:val="00EC2F7C"/>
    <w:rsid w:val="00EC32ED"/>
    <w:rsid w:val="00EC3844"/>
    <w:rsid w:val="00EC387C"/>
    <w:rsid w:val="00EC4117"/>
    <w:rsid w:val="00EC442A"/>
    <w:rsid w:val="00EC4971"/>
    <w:rsid w:val="00EC49FB"/>
    <w:rsid w:val="00EC4BFD"/>
    <w:rsid w:val="00EC535A"/>
    <w:rsid w:val="00EC5686"/>
    <w:rsid w:val="00EC5883"/>
    <w:rsid w:val="00EC5ABA"/>
    <w:rsid w:val="00EC5BBE"/>
    <w:rsid w:val="00EC5C58"/>
    <w:rsid w:val="00EC5D85"/>
    <w:rsid w:val="00EC61A0"/>
    <w:rsid w:val="00EC6344"/>
    <w:rsid w:val="00EC637A"/>
    <w:rsid w:val="00EC6B7C"/>
    <w:rsid w:val="00EC6B9D"/>
    <w:rsid w:val="00EC74AB"/>
    <w:rsid w:val="00EC7800"/>
    <w:rsid w:val="00EC7985"/>
    <w:rsid w:val="00EC7F0F"/>
    <w:rsid w:val="00ED0235"/>
    <w:rsid w:val="00ED0B95"/>
    <w:rsid w:val="00ED1128"/>
    <w:rsid w:val="00ED1150"/>
    <w:rsid w:val="00ED1AC3"/>
    <w:rsid w:val="00ED1BA7"/>
    <w:rsid w:val="00ED1C1F"/>
    <w:rsid w:val="00ED1C72"/>
    <w:rsid w:val="00ED1E96"/>
    <w:rsid w:val="00ED20F2"/>
    <w:rsid w:val="00ED2837"/>
    <w:rsid w:val="00ED2879"/>
    <w:rsid w:val="00ED2A73"/>
    <w:rsid w:val="00ED3246"/>
    <w:rsid w:val="00ED3579"/>
    <w:rsid w:val="00ED39EB"/>
    <w:rsid w:val="00ED3CA0"/>
    <w:rsid w:val="00ED47E4"/>
    <w:rsid w:val="00ED5017"/>
    <w:rsid w:val="00ED564D"/>
    <w:rsid w:val="00ED5651"/>
    <w:rsid w:val="00ED56B2"/>
    <w:rsid w:val="00ED5A27"/>
    <w:rsid w:val="00ED5AB4"/>
    <w:rsid w:val="00ED6397"/>
    <w:rsid w:val="00ED63F0"/>
    <w:rsid w:val="00ED6E8C"/>
    <w:rsid w:val="00ED6F4B"/>
    <w:rsid w:val="00ED78AA"/>
    <w:rsid w:val="00ED797F"/>
    <w:rsid w:val="00ED7B78"/>
    <w:rsid w:val="00EE066F"/>
    <w:rsid w:val="00EE0B05"/>
    <w:rsid w:val="00EE0D68"/>
    <w:rsid w:val="00EE10A2"/>
    <w:rsid w:val="00EE1126"/>
    <w:rsid w:val="00EE1202"/>
    <w:rsid w:val="00EE1593"/>
    <w:rsid w:val="00EE1805"/>
    <w:rsid w:val="00EE1E67"/>
    <w:rsid w:val="00EE220C"/>
    <w:rsid w:val="00EE2293"/>
    <w:rsid w:val="00EE263A"/>
    <w:rsid w:val="00EE274C"/>
    <w:rsid w:val="00EE2CD7"/>
    <w:rsid w:val="00EE2DC8"/>
    <w:rsid w:val="00EE2E10"/>
    <w:rsid w:val="00EE3066"/>
    <w:rsid w:val="00EE31B7"/>
    <w:rsid w:val="00EE329A"/>
    <w:rsid w:val="00EE3467"/>
    <w:rsid w:val="00EE3563"/>
    <w:rsid w:val="00EE3680"/>
    <w:rsid w:val="00EE370E"/>
    <w:rsid w:val="00EE3AF5"/>
    <w:rsid w:val="00EE40AD"/>
    <w:rsid w:val="00EE4A92"/>
    <w:rsid w:val="00EE4EA1"/>
    <w:rsid w:val="00EE4EBD"/>
    <w:rsid w:val="00EE55AE"/>
    <w:rsid w:val="00EE5616"/>
    <w:rsid w:val="00EE5822"/>
    <w:rsid w:val="00EE5DFB"/>
    <w:rsid w:val="00EE5E74"/>
    <w:rsid w:val="00EE68BF"/>
    <w:rsid w:val="00EE6E0A"/>
    <w:rsid w:val="00EE724F"/>
    <w:rsid w:val="00EE743E"/>
    <w:rsid w:val="00EE7460"/>
    <w:rsid w:val="00EE76A3"/>
    <w:rsid w:val="00EE76F9"/>
    <w:rsid w:val="00EE7825"/>
    <w:rsid w:val="00EE7A06"/>
    <w:rsid w:val="00EE7D5E"/>
    <w:rsid w:val="00EF07AF"/>
    <w:rsid w:val="00EF0BFB"/>
    <w:rsid w:val="00EF1427"/>
    <w:rsid w:val="00EF1516"/>
    <w:rsid w:val="00EF15AF"/>
    <w:rsid w:val="00EF177B"/>
    <w:rsid w:val="00EF192F"/>
    <w:rsid w:val="00EF1C83"/>
    <w:rsid w:val="00EF1F49"/>
    <w:rsid w:val="00EF20B2"/>
    <w:rsid w:val="00EF21B4"/>
    <w:rsid w:val="00EF252F"/>
    <w:rsid w:val="00EF261F"/>
    <w:rsid w:val="00EF2E6A"/>
    <w:rsid w:val="00EF3439"/>
    <w:rsid w:val="00EF3779"/>
    <w:rsid w:val="00EF39A4"/>
    <w:rsid w:val="00EF3D22"/>
    <w:rsid w:val="00EF4373"/>
    <w:rsid w:val="00EF467C"/>
    <w:rsid w:val="00EF46AC"/>
    <w:rsid w:val="00EF46D5"/>
    <w:rsid w:val="00EF46FB"/>
    <w:rsid w:val="00EF475C"/>
    <w:rsid w:val="00EF49C3"/>
    <w:rsid w:val="00EF4EA2"/>
    <w:rsid w:val="00EF4FDB"/>
    <w:rsid w:val="00EF558D"/>
    <w:rsid w:val="00EF55A3"/>
    <w:rsid w:val="00EF55AB"/>
    <w:rsid w:val="00EF58C8"/>
    <w:rsid w:val="00EF5CAF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ECC"/>
    <w:rsid w:val="00F001C9"/>
    <w:rsid w:val="00F00486"/>
    <w:rsid w:val="00F00815"/>
    <w:rsid w:val="00F0098C"/>
    <w:rsid w:val="00F009E8"/>
    <w:rsid w:val="00F00EB4"/>
    <w:rsid w:val="00F0102E"/>
    <w:rsid w:val="00F012B6"/>
    <w:rsid w:val="00F01487"/>
    <w:rsid w:val="00F01564"/>
    <w:rsid w:val="00F01CED"/>
    <w:rsid w:val="00F02081"/>
    <w:rsid w:val="00F020C0"/>
    <w:rsid w:val="00F025FE"/>
    <w:rsid w:val="00F02E3D"/>
    <w:rsid w:val="00F0300E"/>
    <w:rsid w:val="00F03076"/>
    <w:rsid w:val="00F030ED"/>
    <w:rsid w:val="00F0318A"/>
    <w:rsid w:val="00F032BD"/>
    <w:rsid w:val="00F036C1"/>
    <w:rsid w:val="00F037B5"/>
    <w:rsid w:val="00F03916"/>
    <w:rsid w:val="00F03A44"/>
    <w:rsid w:val="00F03DD4"/>
    <w:rsid w:val="00F03DE1"/>
    <w:rsid w:val="00F0414D"/>
    <w:rsid w:val="00F04344"/>
    <w:rsid w:val="00F0488C"/>
    <w:rsid w:val="00F05672"/>
    <w:rsid w:val="00F05775"/>
    <w:rsid w:val="00F057B2"/>
    <w:rsid w:val="00F0583B"/>
    <w:rsid w:val="00F05B2A"/>
    <w:rsid w:val="00F0634B"/>
    <w:rsid w:val="00F06965"/>
    <w:rsid w:val="00F06ED1"/>
    <w:rsid w:val="00F07ADF"/>
    <w:rsid w:val="00F10500"/>
    <w:rsid w:val="00F109F0"/>
    <w:rsid w:val="00F10AEA"/>
    <w:rsid w:val="00F10C2E"/>
    <w:rsid w:val="00F10E0D"/>
    <w:rsid w:val="00F10EEE"/>
    <w:rsid w:val="00F11052"/>
    <w:rsid w:val="00F110EE"/>
    <w:rsid w:val="00F116A5"/>
    <w:rsid w:val="00F11823"/>
    <w:rsid w:val="00F119AC"/>
    <w:rsid w:val="00F119BF"/>
    <w:rsid w:val="00F11AEC"/>
    <w:rsid w:val="00F11E52"/>
    <w:rsid w:val="00F126A7"/>
    <w:rsid w:val="00F1277F"/>
    <w:rsid w:val="00F12AD6"/>
    <w:rsid w:val="00F12CA4"/>
    <w:rsid w:val="00F1376C"/>
    <w:rsid w:val="00F140F9"/>
    <w:rsid w:val="00F1426B"/>
    <w:rsid w:val="00F1427F"/>
    <w:rsid w:val="00F143DA"/>
    <w:rsid w:val="00F14649"/>
    <w:rsid w:val="00F15186"/>
    <w:rsid w:val="00F151E8"/>
    <w:rsid w:val="00F15631"/>
    <w:rsid w:val="00F16811"/>
    <w:rsid w:val="00F172C5"/>
    <w:rsid w:val="00F174B6"/>
    <w:rsid w:val="00F174FB"/>
    <w:rsid w:val="00F175DB"/>
    <w:rsid w:val="00F17794"/>
    <w:rsid w:val="00F177BE"/>
    <w:rsid w:val="00F200C9"/>
    <w:rsid w:val="00F201E9"/>
    <w:rsid w:val="00F202BD"/>
    <w:rsid w:val="00F2063F"/>
    <w:rsid w:val="00F209F3"/>
    <w:rsid w:val="00F20F0D"/>
    <w:rsid w:val="00F20FB9"/>
    <w:rsid w:val="00F21957"/>
    <w:rsid w:val="00F21C1B"/>
    <w:rsid w:val="00F21E42"/>
    <w:rsid w:val="00F21E81"/>
    <w:rsid w:val="00F223DF"/>
    <w:rsid w:val="00F22432"/>
    <w:rsid w:val="00F227B2"/>
    <w:rsid w:val="00F22863"/>
    <w:rsid w:val="00F229EC"/>
    <w:rsid w:val="00F22DF4"/>
    <w:rsid w:val="00F22E04"/>
    <w:rsid w:val="00F22E5F"/>
    <w:rsid w:val="00F23391"/>
    <w:rsid w:val="00F237C0"/>
    <w:rsid w:val="00F23AA0"/>
    <w:rsid w:val="00F23C30"/>
    <w:rsid w:val="00F23C34"/>
    <w:rsid w:val="00F23C9D"/>
    <w:rsid w:val="00F24078"/>
    <w:rsid w:val="00F2436B"/>
    <w:rsid w:val="00F24400"/>
    <w:rsid w:val="00F248B4"/>
    <w:rsid w:val="00F24929"/>
    <w:rsid w:val="00F24A7B"/>
    <w:rsid w:val="00F24AD9"/>
    <w:rsid w:val="00F24C4C"/>
    <w:rsid w:val="00F24C58"/>
    <w:rsid w:val="00F24E7C"/>
    <w:rsid w:val="00F24EC0"/>
    <w:rsid w:val="00F250E4"/>
    <w:rsid w:val="00F25610"/>
    <w:rsid w:val="00F25840"/>
    <w:rsid w:val="00F25E86"/>
    <w:rsid w:val="00F25FB6"/>
    <w:rsid w:val="00F26105"/>
    <w:rsid w:val="00F26269"/>
    <w:rsid w:val="00F26741"/>
    <w:rsid w:val="00F26A08"/>
    <w:rsid w:val="00F26B36"/>
    <w:rsid w:val="00F26B9F"/>
    <w:rsid w:val="00F26EE9"/>
    <w:rsid w:val="00F2718A"/>
    <w:rsid w:val="00F27494"/>
    <w:rsid w:val="00F27891"/>
    <w:rsid w:val="00F27F38"/>
    <w:rsid w:val="00F3013A"/>
    <w:rsid w:val="00F3049D"/>
    <w:rsid w:val="00F305E8"/>
    <w:rsid w:val="00F30649"/>
    <w:rsid w:val="00F3095F"/>
    <w:rsid w:val="00F30BF5"/>
    <w:rsid w:val="00F31272"/>
    <w:rsid w:val="00F31684"/>
    <w:rsid w:val="00F31890"/>
    <w:rsid w:val="00F321D1"/>
    <w:rsid w:val="00F325EF"/>
    <w:rsid w:val="00F328F8"/>
    <w:rsid w:val="00F32B96"/>
    <w:rsid w:val="00F32CBE"/>
    <w:rsid w:val="00F32DBD"/>
    <w:rsid w:val="00F3393D"/>
    <w:rsid w:val="00F33A4B"/>
    <w:rsid w:val="00F34122"/>
    <w:rsid w:val="00F34C58"/>
    <w:rsid w:val="00F34E4B"/>
    <w:rsid w:val="00F34E54"/>
    <w:rsid w:val="00F34E5E"/>
    <w:rsid w:val="00F354BC"/>
    <w:rsid w:val="00F35627"/>
    <w:rsid w:val="00F356C1"/>
    <w:rsid w:val="00F3573B"/>
    <w:rsid w:val="00F36C76"/>
    <w:rsid w:val="00F37209"/>
    <w:rsid w:val="00F37235"/>
    <w:rsid w:val="00F372A1"/>
    <w:rsid w:val="00F372E3"/>
    <w:rsid w:val="00F3762E"/>
    <w:rsid w:val="00F407F7"/>
    <w:rsid w:val="00F413FD"/>
    <w:rsid w:val="00F41731"/>
    <w:rsid w:val="00F4177C"/>
    <w:rsid w:val="00F418F2"/>
    <w:rsid w:val="00F41B89"/>
    <w:rsid w:val="00F41C84"/>
    <w:rsid w:val="00F41E1A"/>
    <w:rsid w:val="00F41FD3"/>
    <w:rsid w:val="00F4238C"/>
    <w:rsid w:val="00F43691"/>
    <w:rsid w:val="00F439B2"/>
    <w:rsid w:val="00F43DDC"/>
    <w:rsid w:val="00F440C3"/>
    <w:rsid w:val="00F44435"/>
    <w:rsid w:val="00F44451"/>
    <w:rsid w:val="00F447A0"/>
    <w:rsid w:val="00F44860"/>
    <w:rsid w:val="00F44D2B"/>
    <w:rsid w:val="00F45162"/>
    <w:rsid w:val="00F45AF5"/>
    <w:rsid w:val="00F45BA3"/>
    <w:rsid w:val="00F46473"/>
    <w:rsid w:val="00F46521"/>
    <w:rsid w:val="00F46B03"/>
    <w:rsid w:val="00F46E9D"/>
    <w:rsid w:val="00F46F06"/>
    <w:rsid w:val="00F472FE"/>
    <w:rsid w:val="00F47472"/>
    <w:rsid w:val="00F47606"/>
    <w:rsid w:val="00F477FF"/>
    <w:rsid w:val="00F4799D"/>
    <w:rsid w:val="00F479B9"/>
    <w:rsid w:val="00F50215"/>
    <w:rsid w:val="00F5036F"/>
    <w:rsid w:val="00F508ED"/>
    <w:rsid w:val="00F50A1E"/>
    <w:rsid w:val="00F50B80"/>
    <w:rsid w:val="00F50F74"/>
    <w:rsid w:val="00F511A4"/>
    <w:rsid w:val="00F511B1"/>
    <w:rsid w:val="00F511F3"/>
    <w:rsid w:val="00F5152B"/>
    <w:rsid w:val="00F51785"/>
    <w:rsid w:val="00F517D9"/>
    <w:rsid w:val="00F52629"/>
    <w:rsid w:val="00F52828"/>
    <w:rsid w:val="00F52A8C"/>
    <w:rsid w:val="00F52E6D"/>
    <w:rsid w:val="00F53050"/>
    <w:rsid w:val="00F53499"/>
    <w:rsid w:val="00F53531"/>
    <w:rsid w:val="00F53E6E"/>
    <w:rsid w:val="00F54156"/>
    <w:rsid w:val="00F543BB"/>
    <w:rsid w:val="00F543EC"/>
    <w:rsid w:val="00F5459E"/>
    <w:rsid w:val="00F545E1"/>
    <w:rsid w:val="00F54949"/>
    <w:rsid w:val="00F54BF2"/>
    <w:rsid w:val="00F54F40"/>
    <w:rsid w:val="00F5548E"/>
    <w:rsid w:val="00F5561F"/>
    <w:rsid w:val="00F55AAE"/>
    <w:rsid w:val="00F55B35"/>
    <w:rsid w:val="00F55C76"/>
    <w:rsid w:val="00F55E43"/>
    <w:rsid w:val="00F563A9"/>
    <w:rsid w:val="00F5741D"/>
    <w:rsid w:val="00F574F5"/>
    <w:rsid w:val="00F57660"/>
    <w:rsid w:val="00F57782"/>
    <w:rsid w:val="00F57861"/>
    <w:rsid w:val="00F579E2"/>
    <w:rsid w:val="00F57E6C"/>
    <w:rsid w:val="00F60105"/>
    <w:rsid w:val="00F60245"/>
    <w:rsid w:val="00F604A5"/>
    <w:rsid w:val="00F604F1"/>
    <w:rsid w:val="00F60599"/>
    <w:rsid w:val="00F6079E"/>
    <w:rsid w:val="00F60C42"/>
    <w:rsid w:val="00F6102F"/>
    <w:rsid w:val="00F617EB"/>
    <w:rsid w:val="00F61A5D"/>
    <w:rsid w:val="00F61AD0"/>
    <w:rsid w:val="00F61CB1"/>
    <w:rsid w:val="00F62088"/>
    <w:rsid w:val="00F62105"/>
    <w:rsid w:val="00F62395"/>
    <w:rsid w:val="00F6252C"/>
    <w:rsid w:val="00F62780"/>
    <w:rsid w:val="00F627BF"/>
    <w:rsid w:val="00F62913"/>
    <w:rsid w:val="00F62E9F"/>
    <w:rsid w:val="00F63017"/>
    <w:rsid w:val="00F633BC"/>
    <w:rsid w:val="00F633C4"/>
    <w:rsid w:val="00F633DA"/>
    <w:rsid w:val="00F63EC7"/>
    <w:rsid w:val="00F63F70"/>
    <w:rsid w:val="00F6413B"/>
    <w:rsid w:val="00F64186"/>
    <w:rsid w:val="00F644BD"/>
    <w:rsid w:val="00F64916"/>
    <w:rsid w:val="00F64A2C"/>
    <w:rsid w:val="00F65C9B"/>
    <w:rsid w:val="00F65D4D"/>
    <w:rsid w:val="00F6602A"/>
    <w:rsid w:val="00F66151"/>
    <w:rsid w:val="00F661A0"/>
    <w:rsid w:val="00F6626B"/>
    <w:rsid w:val="00F67033"/>
    <w:rsid w:val="00F67119"/>
    <w:rsid w:val="00F6718F"/>
    <w:rsid w:val="00F6738A"/>
    <w:rsid w:val="00F677C4"/>
    <w:rsid w:val="00F67BB0"/>
    <w:rsid w:val="00F67BBE"/>
    <w:rsid w:val="00F67E77"/>
    <w:rsid w:val="00F70AAD"/>
    <w:rsid w:val="00F70B00"/>
    <w:rsid w:val="00F70F87"/>
    <w:rsid w:val="00F715AF"/>
    <w:rsid w:val="00F71778"/>
    <w:rsid w:val="00F71D77"/>
    <w:rsid w:val="00F7207D"/>
    <w:rsid w:val="00F7288A"/>
    <w:rsid w:val="00F730D7"/>
    <w:rsid w:val="00F73C61"/>
    <w:rsid w:val="00F74223"/>
    <w:rsid w:val="00F74300"/>
    <w:rsid w:val="00F74BB4"/>
    <w:rsid w:val="00F74C90"/>
    <w:rsid w:val="00F754D6"/>
    <w:rsid w:val="00F7564A"/>
    <w:rsid w:val="00F758B4"/>
    <w:rsid w:val="00F758FF"/>
    <w:rsid w:val="00F75B5B"/>
    <w:rsid w:val="00F75C8D"/>
    <w:rsid w:val="00F75DF7"/>
    <w:rsid w:val="00F76A34"/>
    <w:rsid w:val="00F76B71"/>
    <w:rsid w:val="00F7725E"/>
    <w:rsid w:val="00F77BF4"/>
    <w:rsid w:val="00F77DAD"/>
    <w:rsid w:val="00F80443"/>
    <w:rsid w:val="00F805CE"/>
    <w:rsid w:val="00F80B8D"/>
    <w:rsid w:val="00F813F9"/>
    <w:rsid w:val="00F814CF"/>
    <w:rsid w:val="00F8183B"/>
    <w:rsid w:val="00F81AF1"/>
    <w:rsid w:val="00F81B40"/>
    <w:rsid w:val="00F81C32"/>
    <w:rsid w:val="00F8248F"/>
    <w:rsid w:val="00F825B7"/>
    <w:rsid w:val="00F82658"/>
    <w:rsid w:val="00F82C78"/>
    <w:rsid w:val="00F82C81"/>
    <w:rsid w:val="00F82E87"/>
    <w:rsid w:val="00F8300A"/>
    <w:rsid w:val="00F83146"/>
    <w:rsid w:val="00F831AB"/>
    <w:rsid w:val="00F83218"/>
    <w:rsid w:val="00F83807"/>
    <w:rsid w:val="00F8389E"/>
    <w:rsid w:val="00F83C4A"/>
    <w:rsid w:val="00F83F1B"/>
    <w:rsid w:val="00F8419E"/>
    <w:rsid w:val="00F843F5"/>
    <w:rsid w:val="00F8444E"/>
    <w:rsid w:val="00F84D29"/>
    <w:rsid w:val="00F84E59"/>
    <w:rsid w:val="00F85048"/>
    <w:rsid w:val="00F85235"/>
    <w:rsid w:val="00F854A2"/>
    <w:rsid w:val="00F854A9"/>
    <w:rsid w:val="00F855CB"/>
    <w:rsid w:val="00F85C37"/>
    <w:rsid w:val="00F85E16"/>
    <w:rsid w:val="00F861DF"/>
    <w:rsid w:val="00F864DD"/>
    <w:rsid w:val="00F86BAA"/>
    <w:rsid w:val="00F86C31"/>
    <w:rsid w:val="00F8728D"/>
    <w:rsid w:val="00F875DD"/>
    <w:rsid w:val="00F8762A"/>
    <w:rsid w:val="00F87A21"/>
    <w:rsid w:val="00F87C2F"/>
    <w:rsid w:val="00F9043D"/>
    <w:rsid w:val="00F90608"/>
    <w:rsid w:val="00F908ED"/>
    <w:rsid w:val="00F90901"/>
    <w:rsid w:val="00F90B1F"/>
    <w:rsid w:val="00F90B2D"/>
    <w:rsid w:val="00F90BF3"/>
    <w:rsid w:val="00F90C79"/>
    <w:rsid w:val="00F91476"/>
    <w:rsid w:val="00F9150C"/>
    <w:rsid w:val="00F91923"/>
    <w:rsid w:val="00F91ABC"/>
    <w:rsid w:val="00F91B1B"/>
    <w:rsid w:val="00F91F19"/>
    <w:rsid w:val="00F92081"/>
    <w:rsid w:val="00F9220C"/>
    <w:rsid w:val="00F92433"/>
    <w:rsid w:val="00F92648"/>
    <w:rsid w:val="00F9278C"/>
    <w:rsid w:val="00F9288E"/>
    <w:rsid w:val="00F92A9C"/>
    <w:rsid w:val="00F92F3C"/>
    <w:rsid w:val="00F93128"/>
    <w:rsid w:val="00F935DA"/>
    <w:rsid w:val="00F9386D"/>
    <w:rsid w:val="00F93A72"/>
    <w:rsid w:val="00F9431C"/>
    <w:rsid w:val="00F94687"/>
    <w:rsid w:val="00F946C8"/>
    <w:rsid w:val="00F94C42"/>
    <w:rsid w:val="00F94E56"/>
    <w:rsid w:val="00F950A1"/>
    <w:rsid w:val="00F951EE"/>
    <w:rsid w:val="00F95261"/>
    <w:rsid w:val="00F953D4"/>
    <w:rsid w:val="00F95644"/>
    <w:rsid w:val="00F95853"/>
    <w:rsid w:val="00F95F3E"/>
    <w:rsid w:val="00F9649E"/>
    <w:rsid w:val="00F96BFF"/>
    <w:rsid w:val="00F97334"/>
    <w:rsid w:val="00F97553"/>
    <w:rsid w:val="00F975F0"/>
    <w:rsid w:val="00F978C7"/>
    <w:rsid w:val="00FA01D6"/>
    <w:rsid w:val="00FA086D"/>
    <w:rsid w:val="00FA0F94"/>
    <w:rsid w:val="00FA1372"/>
    <w:rsid w:val="00FA1809"/>
    <w:rsid w:val="00FA1B12"/>
    <w:rsid w:val="00FA1C57"/>
    <w:rsid w:val="00FA1D13"/>
    <w:rsid w:val="00FA1D19"/>
    <w:rsid w:val="00FA231A"/>
    <w:rsid w:val="00FA2467"/>
    <w:rsid w:val="00FA2CA6"/>
    <w:rsid w:val="00FA2E14"/>
    <w:rsid w:val="00FA36BB"/>
    <w:rsid w:val="00FA370D"/>
    <w:rsid w:val="00FA3A90"/>
    <w:rsid w:val="00FA4205"/>
    <w:rsid w:val="00FA454D"/>
    <w:rsid w:val="00FA4D1A"/>
    <w:rsid w:val="00FA4ECC"/>
    <w:rsid w:val="00FA51AE"/>
    <w:rsid w:val="00FA5250"/>
    <w:rsid w:val="00FA54C6"/>
    <w:rsid w:val="00FA58A3"/>
    <w:rsid w:val="00FA5900"/>
    <w:rsid w:val="00FA5EB1"/>
    <w:rsid w:val="00FA61F9"/>
    <w:rsid w:val="00FA6201"/>
    <w:rsid w:val="00FA62D5"/>
    <w:rsid w:val="00FA64D5"/>
    <w:rsid w:val="00FA68CC"/>
    <w:rsid w:val="00FA69DC"/>
    <w:rsid w:val="00FA6B1B"/>
    <w:rsid w:val="00FA6E53"/>
    <w:rsid w:val="00FA6E90"/>
    <w:rsid w:val="00FA6F8F"/>
    <w:rsid w:val="00FA7045"/>
    <w:rsid w:val="00FA78BE"/>
    <w:rsid w:val="00FA7ADF"/>
    <w:rsid w:val="00FA7DE5"/>
    <w:rsid w:val="00FB05A9"/>
    <w:rsid w:val="00FB069F"/>
    <w:rsid w:val="00FB0C7F"/>
    <w:rsid w:val="00FB0F14"/>
    <w:rsid w:val="00FB0F9D"/>
    <w:rsid w:val="00FB0FB6"/>
    <w:rsid w:val="00FB1C75"/>
    <w:rsid w:val="00FB1CD5"/>
    <w:rsid w:val="00FB1F0B"/>
    <w:rsid w:val="00FB219D"/>
    <w:rsid w:val="00FB370C"/>
    <w:rsid w:val="00FB3991"/>
    <w:rsid w:val="00FB3D02"/>
    <w:rsid w:val="00FB42B2"/>
    <w:rsid w:val="00FB43D1"/>
    <w:rsid w:val="00FB4597"/>
    <w:rsid w:val="00FB4A51"/>
    <w:rsid w:val="00FB4DAB"/>
    <w:rsid w:val="00FB4FBC"/>
    <w:rsid w:val="00FB51DB"/>
    <w:rsid w:val="00FB52E8"/>
    <w:rsid w:val="00FB59DD"/>
    <w:rsid w:val="00FB5A97"/>
    <w:rsid w:val="00FB5C2A"/>
    <w:rsid w:val="00FB5C96"/>
    <w:rsid w:val="00FB5CD3"/>
    <w:rsid w:val="00FB6088"/>
    <w:rsid w:val="00FB6091"/>
    <w:rsid w:val="00FB60D7"/>
    <w:rsid w:val="00FB64C1"/>
    <w:rsid w:val="00FB64F7"/>
    <w:rsid w:val="00FB674C"/>
    <w:rsid w:val="00FB6DFF"/>
    <w:rsid w:val="00FB723F"/>
    <w:rsid w:val="00FB784B"/>
    <w:rsid w:val="00FB7D3D"/>
    <w:rsid w:val="00FB7D6A"/>
    <w:rsid w:val="00FC0254"/>
    <w:rsid w:val="00FC06E5"/>
    <w:rsid w:val="00FC0944"/>
    <w:rsid w:val="00FC0A5B"/>
    <w:rsid w:val="00FC0CB9"/>
    <w:rsid w:val="00FC0EFB"/>
    <w:rsid w:val="00FC10E8"/>
    <w:rsid w:val="00FC10FD"/>
    <w:rsid w:val="00FC1358"/>
    <w:rsid w:val="00FC145A"/>
    <w:rsid w:val="00FC154F"/>
    <w:rsid w:val="00FC15C0"/>
    <w:rsid w:val="00FC1AB1"/>
    <w:rsid w:val="00FC1B42"/>
    <w:rsid w:val="00FC1C0D"/>
    <w:rsid w:val="00FC22FA"/>
    <w:rsid w:val="00FC243E"/>
    <w:rsid w:val="00FC284B"/>
    <w:rsid w:val="00FC28B8"/>
    <w:rsid w:val="00FC2922"/>
    <w:rsid w:val="00FC2A7D"/>
    <w:rsid w:val="00FC2EB4"/>
    <w:rsid w:val="00FC30EF"/>
    <w:rsid w:val="00FC32FB"/>
    <w:rsid w:val="00FC3690"/>
    <w:rsid w:val="00FC38AF"/>
    <w:rsid w:val="00FC3D09"/>
    <w:rsid w:val="00FC4013"/>
    <w:rsid w:val="00FC4024"/>
    <w:rsid w:val="00FC45EC"/>
    <w:rsid w:val="00FC4AD2"/>
    <w:rsid w:val="00FC4B4A"/>
    <w:rsid w:val="00FC501D"/>
    <w:rsid w:val="00FC5177"/>
    <w:rsid w:val="00FC51F0"/>
    <w:rsid w:val="00FC52EA"/>
    <w:rsid w:val="00FC53F3"/>
    <w:rsid w:val="00FC549A"/>
    <w:rsid w:val="00FC551E"/>
    <w:rsid w:val="00FC5A67"/>
    <w:rsid w:val="00FC5B7F"/>
    <w:rsid w:val="00FC5F10"/>
    <w:rsid w:val="00FC611C"/>
    <w:rsid w:val="00FC650D"/>
    <w:rsid w:val="00FC652E"/>
    <w:rsid w:val="00FC65FA"/>
    <w:rsid w:val="00FC6912"/>
    <w:rsid w:val="00FC6B8D"/>
    <w:rsid w:val="00FC6E7B"/>
    <w:rsid w:val="00FC79CD"/>
    <w:rsid w:val="00FC7AAF"/>
    <w:rsid w:val="00FC7AD6"/>
    <w:rsid w:val="00FC7CAE"/>
    <w:rsid w:val="00FD015E"/>
    <w:rsid w:val="00FD05C2"/>
    <w:rsid w:val="00FD074C"/>
    <w:rsid w:val="00FD0AB4"/>
    <w:rsid w:val="00FD0BE0"/>
    <w:rsid w:val="00FD0E2B"/>
    <w:rsid w:val="00FD0E65"/>
    <w:rsid w:val="00FD0F47"/>
    <w:rsid w:val="00FD1083"/>
    <w:rsid w:val="00FD1245"/>
    <w:rsid w:val="00FD14B0"/>
    <w:rsid w:val="00FD19EC"/>
    <w:rsid w:val="00FD2024"/>
    <w:rsid w:val="00FD20F8"/>
    <w:rsid w:val="00FD217F"/>
    <w:rsid w:val="00FD27B0"/>
    <w:rsid w:val="00FD2C81"/>
    <w:rsid w:val="00FD3003"/>
    <w:rsid w:val="00FD380E"/>
    <w:rsid w:val="00FD387D"/>
    <w:rsid w:val="00FD3C76"/>
    <w:rsid w:val="00FD3EF7"/>
    <w:rsid w:val="00FD410A"/>
    <w:rsid w:val="00FD4A35"/>
    <w:rsid w:val="00FD4CFD"/>
    <w:rsid w:val="00FD4EB9"/>
    <w:rsid w:val="00FD520C"/>
    <w:rsid w:val="00FD52E4"/>
    <w:rsid w:val="00FD549C"/>
    <w:rsid w:val="00FD5B31"/>
    <w:rsid w:val="00FD5B91"/>
    <w:rsid w:val="00FD5BB9"/>
    <w:rsid w:val="00FD6027"/>
    <w:rsid w:val="00FD6641"/>
    <w:rsid w:val="00FD67B1"/>
    <w:rsid w:val="00FD6C68"/>
    <w:rsid w:val="00FD6E65"/>
    <w:rsid w:val="00FD6F24"/>
    <w:rsid w:val="00FD77F5"/>
    <w:rsid w:val="00FD78C0"/>
    <w:rsid w:val="00FD7AB1"/>
    <w:rsid w:val="00FD7C83"/>
    <w:rsid w:val="00FD7E8B"/>
    <w:rsid w:val="00FE01AB"/>
    <w:rsid w:val="00FE031F"/>
    <w:rsid w:val="00FE04C1"/>
    <w:rsid w:val="00FE0574"/>
    <w:rsid w:val="00FE0682"/>
    <w:rsid w:val="00FE06B7"/>
    <w:rsid w:val="00FE06BE"/>
    <w:rsid w:val="00FE0AEE"/>
    <w:rsid w:val="00FE0BCD"/>
    <w:rsid w:val="00FE0EB1"/>
    <w:rsid w:val="00FE1E65"/>
    <w:rsid w:val="00FE20B0"/>
    <w:rsid w:val="00FE2139"/>
    <w:rsid w:val="00FE21FA"/>
    <w:rsid w:val="00FE2235"/>
    <w:rsid w:val="00FE2D81"/>
    <w:rsid w:val="00FE3775"/>
    <w:rsid w:val="00FE388A"/>
    <w:rsid w:val="00FE38CD"/>
    <w:rsid w:val="00FE3992"/>
    <w:rsid w:val="00FE39E1"/>
    <w:rsid w:val="00FE3F8D"/>
    <w:rsid w:val="00FE3FF9"/>
    <w:rsid w:val="00FE45D8"/>
    <w:rsid w:val="00FE5534"/>
    <w:rsid w:val="00FE5626"/>
    <w:rsid w:val="00FE5627"/>
    <w:rsid w:val="00FE5CE8"/>
    <w:rsid w:val="00FE6120"/>
    <w:rsid w:val="00FE61A8"/>
    <w:rsid w:val="00FE691C"/>
    <w:rsid w:val="00FE6978"/>
    <w:rsid w:val="00FE6D81"/>
    <w:rsid w:val="00FE6DFA"/>
    <w:rsid w:val="00FE7610"/>
    <w:rsid w:val="00FF03FB"/>
    <w:rsid w:val="00FF059F"/>
    <w:rsid w:val="00FF085D"/>
    <w:rsid w:val="00FF11B3"/>
    <w:rsid w:val="00FF215D"/>
    <w:rsid w:val="00FF28F8"/>
    <w:rsid w:val="00FF2BE1"/>
    <w:rsid w:val="00FF2DB6"/>
    <w:rsid w:val="00FF2F53"/>
    <w:rsid w:val="00FF323D"/>
    <w:rsid w:val="00FF36D8"/>
    <w:rsid w:val="00FF398C"/>
    <w:rsid w:val="00FF3A76"/>
    <w:rsid w:val="00FF3ABC"/>
    <w:rsid w:val="00FF3BC7"/>
    <w:rsid w:val="00FF40F1"/>
    <w:rsid w:val="00FF4340"/>
    <w:rsid w:val="00FF4602"/>
    <w:rsid w:val="00FF4833"/>
    <w:rsid w:val="00FF4A52"/>
    <w:rsid w:val="00FF4CFE"/>
    <w:rsid w:val="00FF4F89"/>
    <w:rsid w:val="00FF4FCB"/>
    <w:rsid w:val="00FF5A63"/>
    <w:rsid w:val="00FF5AEB"/>
    <w:rsid w:val="00FF5B6A"/>
    <w:rsid w:val="00FF7316"/>
    <w:rsid w:val="00FF7576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14973F"/>
  <w15:chartTrackingRefBased/>
  <w15:docId w15:val="{5556975C-6CE6-4259-8DCA-E8E4AA8FB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21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footer" Target="foot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oter" Target="footer10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C9D33-4D33-42EA-A319-998E44A8D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64</TotalTime>
  <Pages>56</Pages>
  <Words>11631</Words>
  <Characters>66298</Characters>
  <Application>Microsoft Office Word</Application>
  <DocSecurity>0</DocSecurity>
  <Lines>552</Lines>
  <Paragraphs>155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77774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Kent</dc:creator>
  <cp:keywords/>
  <cp:lastModifiedBy>Montira, Sirirak</cp:lastModifiedBy>
  <cp:revision>11</cp:revision>
  <cp:lastPrinted>2020-08-13T09:58:00Z</cp:lastPrinted>
  <dcterms:created xsi:type="dcterms:W3CDTF">2020-08-12T08:26:00Z</dcterms:created>
  <dcterms:modified xsi:type="dcterms:W3CDTF">2020-08-13T13:24:00Z</dcterms:modified>
</cp:coreProperties>
</file>